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367FFE59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22178F" w:rsidRPr="00174903">
              <w:t>V</w:t>
            </w:r>
            <w:r w:rsidR="0022178F">
              <w:t>18</w:t>
            </w:r>
            <w:r w:rsidRPr="00174903">
              <w:t>.</w:t>
            </w:r>
            <w:bookmarkEnd w:id="3"/>
            <w:r w:rsidR="00792A2F">
              <w:t>1</w:t>
            </w:r>
            <w:r w:rsidR="00792A2F">
              <w:rPr>
                <w:rFonts w:hint="eastAsia"/>
                <w:lang w:eastAsia="zh-CN"/>
              </w:rPr>
              <w:t>1</w:t>
            </w:r>
            <w:r w:rsidR="00F165C5">
              <w:t>.0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3247B7" w:rsidRPr="00174903">
              <w:rPr>
                <w:sz w:val="32"/>
              </w:rPr>
              <w:t>202</w:t>
            </w:r>
            <w:r w:rsidR="003247B7">
              <w:rPr>
                <w:sz w:val="32"/>
              </w:rPr>
              <w:t>5</w:t>
            </w:r>
            <w:r w:rsidRPr="00174903">
              <w:rPr>
                <w:sz w:val="32"/>
              </w:rPr>
              <w:t>-</w:t>
            </w:r>
            <w:bookmarkEnd w:id="4"/>
            <w:r w:rsidR="00792A2F">
              <w:rPr>
                <w:sz w:val="32"/>
              </w:rPr>
              <w:t>0</w:t>
            </w:r>
            <w:r w:rsidR="00792A2F">
              <w:rPr>
                <w:rFonts w:hint="eastAsia"/>
                <w:sz w:val="32"/>
                <w:lang w:eastAsia="zh-CN"/>
              </w:rPr>
              <w:t>9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 xml:space="preserve">3rd Generation Partnership </w:t>
            </w:r>
            <w:proofErr w:type="gramStart"/>
            <w:r w:rsidRPr="00B74237">
              <w:t>Project;</w:t>
            </w:r>
            <w:proofErr w:type="gramEnd"/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 xml:space="preserve">Technical Specification Group Radio Access </w:t>
            </w:r>
            <w:proofErr w:type="gramStart"/>
            <w:r w:rsidRPr="00B74237">
              <w:t>Network;</w:t>
            </w:r>
            <w:proofErr w:type="gramEnd"/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</w:t>
            </w:r>
            <w:proofErr w:type="gramStart"/>
            <w:r w:rsidRPr="00B74237">
              <w:t>);</w:t>
            </w:r>
            <w:proofErr w:type="gramEnd"/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38BD7E74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22178F">
              <w:rPr>
                <w:rStyle w:val="ZGSM"/>
              </w:rPr>
              <w:t>18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6" w:name="_MON_1684549432"/>
      <w:bookmarkEnd w:id="6"/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2E285EB6" w:rsidR="00C074DD" w:rsidRPr="00133525" w:rsidRDefault="0022178F" w:rsidP="00C074DD">
            <w:pPr>
              <w:rPr>
                <w:i/>
              </w:rPr>
            </w:pPr>
            <w:r>
              <w:object w:dxaOrig="2026" w:dyaOrig="1251" w14:anchorId="3F39F9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85pt;height:61.7pt" o:ole="">
                  <v:imagedata r:id="rId9" o:title=""/>
                </v:shape>
                <o:OLEObject Type="Embed" ProgID="Word.Picture.8" ShapeID="_x0000_i1025" DrawAspect="Content" ObjectID="_1821049349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68233DCC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3247B7" w:rsidRPr="00174903">
              <w:rPr>
                <w:noProof/>
                <w:sz w:val="18"/>
              </w:rPr>
              <w:t>202</w:t>
            </w:r>
            <w:r w:rsidR="003247B7">
              <w:rPr>
                <w:noProof/>
                <w:sz w:val="18"/>
              </w:rPr>
              <w:t>5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7211933D" w14:textId="77777777" w:rsidR="00B1355E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B1355E">
        <w:rPr>
          <w:noProof/>
        </w:rPr>
        <w:t>Foreword</w:t>
      </w:r>
      <w:r w:rsidR="00B1355E">
        <w:rPr>
          <w:noProof/>
        </w:rPr>
        <w:tab/>
        <w:t>105</w:t>
      </w:r>
    </w:p>
    <w:p w14:paraId="274A8465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107</w:t>
      </w:r>
    </w:p>
    <w:p w14:paraId="70C5ECA2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107</w:t>
      </w:r>
    </w:p>
    <w:p w14:paraId="7413E9CD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109</w:t>
      </w:r>
    </w:p>
    <w:p w14:paraId="3AFD4D7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109</w:t>
      </w:r>
    </w:p>
    <w:p w14:paraId="2292A388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111</w:t>
      </w:r>
    </w:p>
    <w:p w14:paraId="6E985A3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112</w:t>
      </w:r>
    </w:p>
    <w:p w14:paraId="65C8F612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tolerances</w:t>
      </w:r>
      <w:r>
        <w:rPr>
          <w:noProof/>
        </w:rPr>
        <w:tab/>
        <w:t>115</w:t>
      </w:r>
    </w:p>
    <w:p w14:paraId="6994FC82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notation</w:t>
      </w:r>
      <w:r>
        <w:rPr>
          <w:noProof/>
        </w:rPr>
        <w:tab/>
        <w:t>115</w:t>
      </w:r>
    </w:p>
    <w:p w14:paraId="13A7FD9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Groups of bands</w:t>
      </w:r>
      <w:r>
        <w:rPr>
          <w:noProof/>
        </w:rPr>
        <w:tab/>
        <w:t>115</w:t>
      </w:r>
    </w:p>
    <w:p w14:paraId="2EB9499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 w:eastAsia="ko-KR"/>
        </w:rPr>
        <w:t>3.5.1A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 w:eastAsia="ko-KR"/>
        </w:rPr>
        <w:t>Groups of bands for satellite access</w:t>
      </w:r>
      <w:r>
        <w:rPr>
          <w:noProof/>
        </w:rPr>
        <w:tab/>
        <w:t>118</w:t>
      </w:r>
    </w:p>
    <w:p w14:paraId="1548689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</w:t>
      </w:r>
    </w:p>
    <w:p w14:paraId="15E0463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119</w:t>
      </w:r>
    </w:p>
    <w:p w14:paraId="57F16C2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126</w:t>
      </w:r>
    </w:p>
    <w:p w14:paraId="63CF611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127</w:t>
      </w:r>
    </w:p>
    <w:p w14:paraId="25CCCDC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128</w:t>
      </w:r>
    </w:p>
    <w:p w14:paraId="3CFE3E8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129</w:t>
      </w:r>
    </w:p>
    <w:p w14:paraId="00B0A91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130</w:t>
      </w:r>
    </w:p>
    <w:p w14:paraId="1453A31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131</w:t>
      </w:r>
    </w:p>
    <w:p w14:paraId="67A53526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131</w:t>
      </w:r>
    </w:p>
    <w:p w14:paraId="47F4DF3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131</w:t>
      </w:r>
    </w:p>
    <w:p w14:paraId="182317A5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132</w:t>
      </w:r>
    </w:p>
    <w:p w14:paraId="154EDB4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132</w:t>
      </w:r>
    </w:p>
    <w:p w14:paraId="0D3FE1F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132</w:t>
      </w:r>
    </w:p>
    <w:p w14:paraId="66CC245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133</w:t>
      </w:r>
    </w:p>
    <w:p w14:paraId="409AB0C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134</w:t>
      </w:r>
    </w:p>
    <w:p w14:paraId="097CFC0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134</w:t>
      </w:r>
    </w:p>
    <w:p w14:paraId="1ADDF07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136</w:t>
      </w:r>
    </w:p>
    <w:p w14:paraId="4F5FB19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138</w:t>
      </w:r>
    </w:p>
    <w:p w14:paraId="252DDBC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138</w:t>
      </w:r>
    </w:p>
    <w:p w14:paraId="6B564CC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140</w:t>
      </w:r>
    </w:p>
    <w:p w14:paraId="68CC00B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GSM cells</w:t>
      </w:r>
      <w:r>
        <w:rPr>
          <w:noProof/>
        </w:rPr>
        <w:tab/>
        <w:t>142</w:t>
      </w:r>
    </w:p>
    <w:p w14:paraId="7544AD6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HRPD cells</w:t>
      </w:r>
      <w:r>
        <w:rPr>
          <w:noProof/>
        </w:rPr>
        <w:tab/>
        <w:t>143</w:t>
      </w:r>
    </w:p>
    <w:p w14:paraId="66BDD78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cdma2000 1X</w:t>
      </w:r>
      <w:r>
        <w:rPr>
          <w:noProof/>
        </w:rPr>
        <w:tab/>
        <w:t>144</w:t>
      </w:r>
    </w:p>
    <w:p w14:paraId="1C0176F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NR cells</w:t>
      </w:r>
      <w:r>
        <w:rPr>
          <w:noProof/>
        </w:rPr>
        <w:tab/>
        <w:t>145</w:t>
      </w:r>
    </w:p>
    <w:p w14:paraId="7F3D81F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148</w:t>
      </w:r>
    </w:p>
    <w:p w14:paraId="75AF252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NR cells for RedCap</w:t>
      </w:r>
      <w:r>
        <w:rPr>
          <w:noProof/>
        </w:rPr>
        <w:tab/>
        <w:t>150</w:t>
      </w:r>
    </w:p>
    <w:p w14:paraId="5B3186A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152</w:t>
      </w:r>
    </w:p>
    <w:p w14:paraId="1607E97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152</w:t>
      </w:r>
    </w:p>
    <w:p w14:paraId="489485E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04E1923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153</w:t>
      </w:r>
    </w:p>
    <w:p w14:paraId="5CB2EA4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154</w:t>
      </w:r>
    </w:p>
    <w:p w14:paraId="56D346C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Reselection to CSG cells</w:t>
      </w:r>
      <w:r>
        <w:rPr>
          <w:noProof/>
        </w:rPr>
        <w:tab/>
        <w:t>154</w:t>
      </w:r>
    </w:p>
    <w:p w14:paraId="024FA3C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154</w:t>
      </w:r>
    </w:p>
    <w:p w14:paraId="444ACE7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155</w:t>
      </w:r>
    </w:p>
    <w:p w14:paraId="04DF04B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156</w:t>
      </w:r>
    </w:p>
    <w:p w14:paraId="7AC4E9B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156</w:t>
      </w:r>
    </w:p>
    <w:p w14:paraId="6F483B9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156</w:t>
      </w:r>
    </w:p>
    <w:p w14:paraId="4123361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156</w:t>
      </w:r>
    </w:p>
    <w:p w14:paraId="7EE01F7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157</w:t>
      </w:r>
    </w:p>
    <w:p w14:paraId="77253BF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157</w:t>
      </w:r>
    </w:p>
    <w:p w14:paraId="6A7AD4F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</w:t>
      </w:r>
      <w:r>
        <w:rPr>
          <w:noProof/>
        </w:rPr>
        <w:tab/>
        <w:t>157</w:t>
      </w:r>
    </w:p>
    <w:p w14:paraId="0547E36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?? ??"/>
          <w:noProof/>
        </w:rPr>
        <w:t>Requirements</w:t>
      </w:r>
      <w:r>
        <w:rPr>
          <w:noProof/>
        </w:rPr>
        <w:tab/>
        <w:t>157</w:t>
      </w:r>
    </w:p>
    <w:p w14:paraId="31EC266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Time Stamp Accuracy</w:t>
      </w:r>
      <w:r>
        <w:rPr>
          <w:noProof/>
        </w:rPr>
        <w:tab/>
        <w:t>157</w:t>
      </w:r>
    </w:p>
    <w:p w14:paraId="4B89656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157</w:t>
      </w:r>
    </w:p>
    <w:p w14:paraId="710303A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158</w:t>
      </w:r>
    </w:p>
    <w:p w14:paraId="1BB0914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158</w:t>
      </w:r>
    </w:p>
    <w:p w14:paraId="5FC17E9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158</w:t>
      </w:r>
    </w:p>
    <w:p w14:paraId="1D22837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Requirements for </w:t>
      </w:r>
      <w:r w:rsidRPr="00C627F8">
        <w:rPr>
          <w:i/>
          <w:noProof/>
        </w:rPr>
        <w:t>timeSinceFailure</w:t>
      </w:r>
      <w:r>
        <w:rPr>
          <w:noProof/>
        </w:rPr>
        <w:tab/>
        <w:t>158</w:t>
      </w:r>
    </w:p>
    <w:p w14:paraId="5019EB1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158</w:t>
      </w:r>
    </w:p>
    <w:p w14:paraId="0D5D4F3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158</w:t>
      </w:r>
    </w:p>
    <w:p w14:paraId="4FB4B3B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158</w:t>
      </w:r>
    </w:p>
    <w:p w14:paraId="626053C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159</w:t>
      </w:r>
    </w:p>
    <w:p w14:paraId="247B6F6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159</w:t>
      </w:r>
    </w:p>
    <w:p w14:paraId="2E6EC34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159</w:t>
      </w:r>
    </w:p>
    <w:p w14:paraId="6A45447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159</w:t>
      </w:r>
    </w:p>
    <w:p w14:paraId="7E61723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159</w:t>
      </w:r>
    </w:p>
    <w:p w14:paraId="7B68472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159</w:t>
      </w:r>
    </w:p>
    <w:p w14:paraId="6A7F926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159</w:t>
      </w:r>
    </w:p>
    <w:p w14:paraId="3B1FE8B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160</w:t>
      </w:r>
    </w:p>
    <w:p w14:paraId="522F548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160</w:t>
      </w:r>
    </w:p>
    <w:p w14:paraId="7CCB752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161</w:t>
      </w:r>
    </w:p>
    <w:p w14:paraId="245AEB8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161</w:t>
      </w:r>
    </w:p>
    <w:p w14:paraId="4F0B870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161</w:t>
      </w:r>
    </w:p>
    <w:p w14:paraId="08479BE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161</w:t>
      </w:r>
    </w:p>
    <w:p w14:paraId="3E3441D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162</w:t>
      </w:r>
    </w:p>
    <w:p w14:paraId="75CE779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163</w:t>
      </w:r>
    </w:p>
    <w:p w14:paraId="0CCE0B2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164</w:t>
      </w:r>
    </w:p>
    <w:p w14:paraId="578EE5C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166</w:t>
      </w:r>
    </w:p>
    <w:p w14:paraId="2011105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167</w:t>
      </w:r>
    </w:p>
    <w:p w14:paraId="49AD347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168</w:t>
      </w:r>
    </w:p>
    <w:p w14:paraId="14C2CF6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169</w:t>
      </w:r>
    </w:p>
    <w:p w14:paraId="109AE31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171</w:t>
      </w:r>
    </w:p>
    <w:p w14:paraId="210749F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171</w:t>
      </w:r>
    </w:p>
    <w:p w14:paraId="2FAE5E2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171</w:t>
      </w:r>
    </w:p>
    <w:p w14:paraId="4F5FDA6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171</w:t>
      </w:r>
    </w:p>
    <w:p w14:paraId="2B4BB85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172</w:t>
      </w:r>
    </w:p>
    <w:p w14:paraId="12EC415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172</w:t>
      </w:r>
    </w:p>
    <w:p w14:paraId="0C938EF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172</w:t>
      </w:r>
    </w:p>
    <w:p w14:paraId="13E10E0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172</w:t>
      </w:r>
    </w:p>
    <w:p w14:paraId="3BE2CF2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NB-IoT for Satellite Access</w:t>
      </w:r>
      <w:r>
        <w:rPr>
          <w:noProof/>
        </w:rPr>
        <w:tab/>
        <w:t>173</w:t>
      </w:r>
    </w:p>
    <w:p w14:paraId="0732952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173</w:t>
      </w:r>
    </w:p>
    <w:p w14:paraId="3A913F5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for UE category NB-IoT for Satellite Access</w:t>
      </w:r>
      <w:r>
        <w:rPr>
          <w:noProof/>
        </w:rPr>
        <w:tab/>
        <w:t>173</w:t>
      </w:r>
    </w:p>
    <w:p w14:paraId="71384A6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174</w:t>
      </w:r>
    </w:p>
    <w:p w14:paraId="178AD15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175</w:t>
      </w:r>
    </w:p>
    <w:p w14:paraId="438DEFE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176</w:t>
      </w:r>
    </w:p>
    <w:p w14:paraId="3739C0C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178</w:t>
      </w:r>
    </w:p>
    <w:p w14:paraId="3DA51A7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180</w:t>
      </w:r>
    </w:p>
    <w:p w14:paraId="01F4F2F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181</w:t>
      </w:r>
    </w:p>
    <w:p w14:paraId="2D1AB0B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4.6A.2.5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183</w:t>
      </w:r>
    </w:p>
    <w:p w14:paraId="73FB6B4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4.6A.2.6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185</w:t>
      </w:r>
    </w:p>
    <w:p w14:paraId="0F4E5B4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187</w:t>
      </w:r>
    </w:p>
    <w:p w14:paraId="4C0FA0C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187</w:t>
      </w:r>
    </w:p>
    <w:p w14:paraId="0E970BA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188</w:t>
      </w:r>
    </w:p>
    <w:p w14:paraId="53A6724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188</w:t>
      </w:r>
    </w:p>
    <w:p w14:paraId="337A4C7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NB-IoT for Satellite Access</w:t>
      </w:r>
      <w:r>
        <w:rPr>
          <w:noProof/>
        </w:rPr>
        <w:tab/>
        <w:t>189</w:t>
      </w:r>
    </w:p>
    <w:p w14:paraId="75D3EF5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189</w:t>
      </w:r>
    </w:p>
    <w:p w14:paraId="5E92618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189</w:t>
      </w:r>
    </w:p>
    <w:p w14:paraId="30B37DF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189</w:t>
      </w:r>
    </w:p>
    <w:p w14:paraId="70F50A8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189</w:t>
      </w:r>
    </w:p>
    <w:p w14:paraId="03A0EE8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189</w:t>
      </w:r>
    </w:p>
    <w:p w14:paraId="4FEB67A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189</w:t>
      </w:r>
    </w:p>
    <w:p w14:paraId="14F4CE8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189</w:t>
      </w:r>
    </w:p>
    <w:p w14:paraId="0EA509B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lastRenderedPageBreak/>
        <w:t>4.7.2.1.1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189</w:t>
      </w:r>
    </w:p>
    <w:p w14:paraId="6C7242B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190</w:t>
      </w:r>
    </w:p>
    <w:p w14:paraId="767637C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191</w:t>
      </w:r>
    </w:p>
    <w:p w14:paraId="3046AA4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4.7.2.1.3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193</w:t>
      </w:r>
    </w:p>
    <w:p w14:paraId="21FF4FA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4.7.2.1.4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195</w:t>
      </w:r>
    </w:p>
    <w:p w14:paraId="5AA01FD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195</w:t>
      </w:r>
    </w:p>
    <w:p w14:paraId="4BF2A1A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196</w:t>
      </w:r>
    </w:p>
    <w:p w14:paraId="3631152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4.7.2.2.1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196</w:t>
      </w:r>
    </w:p>
    <w:p w14:paraId="140578E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197</w:t>
      </w:r>
    </w:p>
    <w:p w14:paraId="30FCC3F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4.7.2.2.2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198</w:t>
      </w:r>
    </w:p>
    <w:p w14:paraId="6BF6801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4.7.2.2.3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201</w:t>
      </w:r>
    </w:p>
    <w:p w14:paraId="6A9DF13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4.7.2.2.4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202</w:t>
      </w:r>
    </w:p>
    <w:p w14:paraId="483C923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203</w:t>
      </w:r>
    </w:p>
    <w:p w14:paraId="56C1444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203</w:t>
      </w:r>
    </w:p>
    <w:p w14:paraId="4F64656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203</w:t>
      </w:r>
    </w:p>
    <w:p w14:paraId="5992061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204</w:t>
      </w:r>
    </w:p>
    <w:p w14:paraId="51FF8D1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204</w:t>
      </w:r>
    </w:p>
    <w:p w14:paraId="53D5BB0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204</w:t>
      </w:r>
    </w:p>
    <w:p w14:paraId="4974AA1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204</w:t>
      </w:r>
    </w:p>
    <w:p w14:paraId="1BAD6D0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M1 for Satellite Access</w:t>
      </w:r>
      <w:r>
        <w:rPr>
          <w:noProof/>
        </w:rPr>
        <w:tab/>
        <w:t>205</w:t>
      </w:r>
    </w:p>
    <w:p w14:paraId="673C5C0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205</w:t>
      </w:r>
    </w:p>
    <w:p w14:paraId="11A2E15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for UE category M1 for Satellite Access</w:t>
      </w:r>
      <w:r>
        <w:rPr>
          <w:noProof/>
        </w:rPr>
        <w:tab/>
        <w:t>205</w:t>
      </w:r>
    </w:p>
    <w:p w14:paraId="30AAAE6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206</w:t>
      </w:r>
    </w:p>
    <w:p w14:paraId="1EF268D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4.7A.2.1.1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206</w:t>
      </w:r>
    </w:p>
    <w:p w14:paraId="54ABA58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208</w:t>
      </w:r>
    </w:p>
    <w:p w14:paraId="57FA7EE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4.7A.2.1.2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209</w:t>
      </w:r>
    </w:p>
    <w:p w14:paraId="3FE2CFE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4.7A.2.1.3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212</w:t>
      </w:r>
    </w:p>
    <w:p w14:paraId="7B4F0AB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4.7A.2.1.4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214</w:t>
      </w:r>
    </w:p>
    <w:p w14:paraId="225BE07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214</w:t>
      </w:r>
    </w:p>
    <w:p w14:paraId="39BFB73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215</w:t>
      </w:r>
    </w:p>
    <w:p w14:paraId="0AE4550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4.7A.2.2.1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215</w:t>
      </w:r>
    </w:p>
    <w:p w14:paraId="749DDEA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216</w:t>
      </w:r>
    </w:p>
    <w:p w14:paraId="67739DF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4.7A.2.2.2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218</w:t>
      </w:r>
    </w:p>
    <w:p w14:paraId="597FB26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4.7A.2.2.3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220</w:t>
      </w:r>
    </w:p>
    <w:p w14:paraId="12EC9AB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4.7A.2.2.4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223</w:t>
      </w:r>
    </w:p>
    <w:p w14:paraId="19F87B9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223</w:t>
      </w:r>
    </w:p>
    <w:p w14:paraId="6CAABF5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224</w:t>
      </w:r>
    </w:p>
    <w:p w14:paraId="6D7AC11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idle mode for Satellite Access</w:t>
      </w:r>
      <w:r>
        <w:rPr>
          <w:noProof/>
        </w:rPr>
        <w:tab/>
        <w:t>224</w:t>
      </w:r>
    </w:p>
    <w:p w14:paraId="194DBB5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M1 for Satellite Access</w:t>
      </w:r>
      <w:r>
        <w:rPr>
          <w:noProof/>
        </w:rPr>
        <w:tab/>
        <w:t>225</w:t>
      </w:r>
    </w:p>
    <w:p w14:paraId="5619A0F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225</w:t>
      </w:r>
    </w:p>
    <w:p w14:paraId="30404CA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225</w:t>
      </w:r>
    </w:p>
    <w:p w14:paraId="2DC9ED0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225</w:t>
      </w:r>
    </w:p>
    <w:p w14:paraId="3697D6A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State Positioning Measurement Requirements for UE category NB1</w:t>
      </w:r>
      <w:r>
        <w:rPr>
          <w:noProof/>
        </w:rPr>
        <w:tab/>
        <w:t>225</w:t>
      </w:r>
    </w:p>
    <w:p w14:paraId="7A1290B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Intra-Frequency RSTD Measurements for UE category NB1 for normal coverage</w:t>
      </w:r>
      <w:r>
        <w:rPr>
          <w:noProof/>
        </w:rPr>
        <w:tab/>
        <w:t>225</w:t>
      </w:r>
    </w:p>
    <w:p w14:paraId="3546CAB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227</w:t>
      </w:r>
    </w:p>
    <w:p w14:paraId="77DADF3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Intra-Frequency RSTD Measurements for UE category NB1 for enhanced coverage</w:t>
      </w:r>
      <w:r>
        <w:rPr>
          <w:noProof/>
        </w:rPr>
        <w:tab/>
        <w:t>227</w:t>
      </w:r>
    </w:p>
    <w:p w14:paraId="22B1FE9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228</w:t>
      </w:r>
    </w:p>
    <w:p w14:paraId="21800CD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Inter-Frequency RSTD Measurements for UE category NB1 for normal coverage</w:t>
      </w:r>
      <w:r>
        <w:rPr>
          <w:noProof/>
        </w:rPr>
        <w:tab/>
        <w:t>229</w:t>
      </w:r>
    </w:p>
    <w:p w14:paraId="487A74B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230</w:t>
      </w:r>
    </w:p>
    <w:p w14:paraId="1CDC890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Inter-Frequency RSTD Measurements for UE category NB1 for enhanced coverage</w:t>
      </w:r>
      <w:r>
        <w:rPr>
          <w:noProof/>
        </w:rPr>
        <w:tab/>
        <w:t>231</w:t>
      </w:r>
    </w:p>
    <w:p w14:paraId="5382287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232</w:t>
      </w:r>
    </w:p>
    <w:p w14:paraId="4356286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E-CID NRSRP and NRSRQ Measurements for UE category NB2 for normal coverage</w:t>
      </w:r>
      <w:r>
        <w:rPr>
          <w:noProof/>
        </w:rPr>
        <w:tab/>
        <w:t>233</w:t>
      </w:r>
    </w:p>
    <w:p w14:paraId="5B59D25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234</w:t>
      </w:r>
    </w:p>
    <w:p w14:paraId="1FE706E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E-CID NRSRP and NRSRQ Measurements for UE category NB2 for enhanced coverage</w:t>
      </w:r>
      <w:r>
        <w:rPr>
          <w:noProof/>
        </w:rPr>
        <w:tab/>
        <w:t>234</w:t>
      </w:r>
    </w:p>
    <w:p w14:paraId="7D01C28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235</w:t>
      </w:r>
    </w:p>
    <w:p w14:paraId="4791C99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E-CID NRSRP and NRSRQ Measurements for UE category NB2 for normal coverage</w:t>
      </w:r>
      <w:r>
        <w:rPr>
          <w:noProof/>
        </w:rPr>
        <w:tab/>
        <w:t>236</w:t>
      </w:r>
    </w:p>
    <w:p w14:paraId="3EEF26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4.8.7.1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237</w:t>
      </w:r>
    </w:p>
    <w:p w14:paraId="77ABBAF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E-CID NRSRP and NRSRQ Measurements for UE category NB2 for enhanced coverage</w:t>
      </w:r>
      <w:r>
        <w:rPr>
          <w:noProof/>
        </w:rPr>
        <w:tab/>
        <w:t>237</w:t>
      </w:r>
    </w:p>
    <w:p w14:paraId="1230D38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238</w:t>
      </w:r>
    </w:p>
    <w:p w14:paraId="762F994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Mode CA Measurement</w:t>
      </w:r>
      <w:r>
        <w:rPr>
          <w:noProof/>
        </w:rPr>
        <w:tab/>
        <w:t>239</w:t>
      </w:r>
    </w:p>
    <w:p w14:paraId="1B179A8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738FD1D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</w:t>
      </w:r>
      <w:r>
        <w:rPr>
          <w:noProof/>
        </w:rPr>
        <w:tab/>
        <w:t>239</w:t>
      </w:r>
    </w:p>
    <w:p w14:paraId="6F71B95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239</w:t>
      </w:r>
    </w:p>
    <w:p w14:paraId="78DFF3E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240</w:t>
      </w:r>
    </w:p>
    <w:p w14:paraId="429BDE4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240</w:t>
      </w:r>
    </w:p>
    <w:p w14:paraId="70AAEDAE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241</w:t>
      </w:r>
    </w:p>
    <w:p w14:paraId="686D2CA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241</w:t>
      </w:r>
    </w:p>
    <w:p w14:paraId="3F564FF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Introduction</w:t>
      </w:r>
      <w:r>
        <w:rPr>
          <w:noProof/>
        </w:rPr>
        <w:tab/>
        <w:t>242</w:t>
      </w:r>
    </w:p>
    <w:p w14:paraId="6D45AB8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4A.1.2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Requirements</w:t>
      </w:r>
      <w:r>
        <w:rPr>
          <w:noProof/>
        </w:rPr>
        <w:tab/>
        <w:t>242</w:t>
      </w:r>
    </w:p>
    <w:p w14:paraId="24D1AE1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4A.1.2.1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UE measurement capability</w:t>
      </w:r>
      <w:r>
        <w:rPr>
          <w:noProof/>
        </w:rPr>
        <w:tab/>
        <w:t>242</w:t>
      </w:r>
    </w:p>
    <w:p w14:paraId="1B0F5DD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4A.1.2.2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Measurement and evaluation of serving cell</w:t>
      </w:r>
      <w:r>
        <w:rPr>
          <w:noProof/>
        </w:rPr>
        <w:tab/>
        <w:t>242</w:t>
      </w:r>
    </w:p>
    <w:p w14:paraId="378F427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4A.1.2.3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Measurements of intra-frequency E-UTRAN cells</w:t>
      </w:r>
      <w:r>
        <w:rPr>
          <w:noProof/>
        </w:rPr>
        <w:tab/>
        <w:t>242</w:t>
      </w:r>
    </w:p>
    <w:p w14:paraId="0DF5AEC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4A.1.2.4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Measurements of inter-frequency E-UTRAN cells</w:t>
      </w:r>
      <w:r>
        <w:rPr>
          <w:noProof/>
        </w:rPr>
        <w:tab/>
        <w:t>242</w:t>
      </w:r>
    </w:p>
    <w:p w14:paraId="253E5F6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242</w:t>
      </w:r>
    </w:p>
    <w:p w14:paraId="64DE05B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242</w:t>
      </w:r>
    </w:p>
    <w:p w14:paraId="348D685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NR cells</w:t>
      </w:r>
      <w:r>
        <w:rPr>
          <w:noProof/>
        </w:rPr>
        <w:tab/>
        <w:t>242</w:t>
      </w:r>
    </w:p>
    <w:p w14:paraId="2FE9847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4A.1.2.8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UE measurement capability for RedCap</w:t>
      </w:r>
      <w:r>
        <w:rPr>
          <w:noProof/>
        </w:rPr>
        <w:tab/>
        <w:t>242</w:t>
      </w:r>
    </w:p>
    <w:p w14:paraId="2C8A8F8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NR cells for RedCap</w:t>
      </w:r>
      <w:r>
        <w:rPr>
          <w:noProof/>
        </w:rPr>
        <w:tab/>
        <w:t>242</w:t>
      </w:r>
    </w:p>
    <w:p w14:paraId="5AB236B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243</w:t>
      </w:r>
    </w:p>
    <w:p w14:paraId="01EAF00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Introduction</w:t>
      </w:r>
      <w:r>
        <w:rPr>
          <w:noProof/>
        </w:rPr>
        <w:tab/>
        <w:t>243</w:t>
      </w:r>
    </w:p>
    <w:p w14:paraId="2D07816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4A.2.2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Cell Selection</w:t>
      </w:r>
      <w:r>
        <w:rPr>
          <w:noProof/>
        </w:rPr>
        <w:tab/>
        <w:t>243</w:t>
      </w:r>
    </w:p>
    <w:p w14:paraId="13FB469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4A.2.3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Cell Reselection</w:t>
      </w:r>
      <w:r>
        <w:rPr>
          <w:noProof/>
        </w:rPr>
        <w:tab/>
        <w:t>243</w:t>
      </w:r>
    </w:p>
    <w:p w14:paraId="29D03CB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4A.2.3.1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243</w:t>
      </w:r>
    </w:p>
    <w:p w14:paraId="34B5155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4A.2.3.1.1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243</w:t>
      </w:r>
    </w:p>
    <w:p w14:paraId="22015A1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4A.2.3.1.2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244</w:t>
      </w:r>
    </w:p>
    <w:p w14:paraId="28E90A6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4A.2.3.1.3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244</w:t>
      </w:r>
    </w:p>
    <w:p w14:paraId="0F3FFAA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4A.2.3.1.4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244</w:t>
      </w:r>
    </w:p>
    <w:p w14:paraId="248013E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4A.2.3.1.5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244</w:t>
      </w:r>
    </w:p>
    <w:p w14:paraId="6088CEC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4A.2.4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Channel quality report for UE Category M1 in idle mode</w:t>
      </w:r>
      <w:r>
        <w:rPr>
          <w:noProof/>
        </w:rPr>
        <w:tab/>
        <w:t>246</w:t>
      </w:r>
    </w:p>
    <w:p w14:paraId="7B7168CE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246</w:t>
      </w:r>
    </w:p>
    <w:p w14:paraId="48CE8FB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</w:t>
      </w:r>
      <w:r>
        <w:rPr>
          <w:noProof/>
        </w:rPr>
        <w:tab/>
        <w:t>247</w:t>
      </w:r>
    </w:p>
    <w:p w14:paraId="376D048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247</w:t>
      </w:r>
    </w:p>
    <w:p w14:paraId="6C5371B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247</w:t>
      </w:r>
    </w:p>
    <w:p w14:paraId="583EDFB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247</w:t>
      </w:r>
    </w:p>
    <w:p w14:paraId="7F1A102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247</w:t>
      </w:r>
    </w:p>
    <w:p w14:paraId="25EB893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247</w:t>
      </w:r>
    </w:p>
    <w:p w14:paraId="57FC721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248</w:t>
      </w:r>
    </w:p>
    <w:p w14:paraId="0AB1345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5.1.2.2.1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(Void)</w:t>
      </w:r>
      <w:r>
        <w:rPr>
          <w:noProof/>
        </w:rPr>
        <w:tab/>
        <w:t>249</w:t>
      </w:r>
    </w:p>
    <w:p w14:paraId="4B31EDF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5.1.2.2.2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(Void)</w:t>
      </w:r>
      <w:r>
        <w:rPr>
          <w:noProof/>
        </w:rPr>
        <w:tab/>
        <w:t>249</w:t>
      </w:r>
    </w:p>
    <w:p w14:paraId="5582AF9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5.1.2.3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TDD – FDD</w:t>
      </w:r>
      <w:r>
        <w:rPr>
          <w:noProof/>
        </w:rPr>
        <w:tab/>
        <w:t>249</w:t>
      </w:r>
    </w:p>
    <w:p w14:paraId="1197EB3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5.1.2.3.1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(Void)</w:t>
      </w:r>
      <w:r>
        <w:rPr>
          <w:noProof/>
        </w:rPr>
        <w:tab/>
        <w:t>249</w:t>
      </w:r>
    </w:p>
    <w:p w14:paraId="0C26390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5.1.2.3.2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(Void)</w:t>
      </w:r>
      <w:r>
        <w:rPr>
          <w:noProof/>
        </w:rPr>
        <w:tab/>
        <w:t>249</w:t>
      </w:r>
    </w:p>
    <w:p w14:paraId="31676C6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5.1.2.4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TDD – TDD</w:t>
      </w:r>
      <w:r>
        <w:rPr>
          <w:noProof/>
        </w:rPr>
        <w:tab/>
        <w:t>249</w:t>
      </w:r>
    </w:p>
    <w:p w14:paraId="67B7A77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249</w:t>
      </w:r>
    </w:p>
    <w:p w14:paraId="0B9FF1C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249</w:t>
      </w:r>
    </w:p>
    <w:p w14:paraId="120AEA3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HD–FDD</w:t>
      </w:r>
      <w:r>
        <w:rPr>
          <w:noProof/>
        </w:rPr>
        <w:tab/>
        <w:t>251</w:t>
      </w:r>
    </w:p>
    <w:p w14:paraId="47C8C73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251</w:t>
      </w:r>
    </w:p>
    <w:p w14:paraId="7C8EF3B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251</w:t>
      </w:r>
    </w:p>
    <w:p w14:paraId="132803C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252</w:t>
      </w:r>
    </w:p>
    <w:p w14:paraId="0124C1F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5.1.2.6.1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Handover delay</w:t>
      </w:r>
      <w:r>
        <w:rPr>
          <w:noProof/>
        </w:rPr>
        <w:tab/>
        <w:t>252</w:t>
      </w:r>
    </w:p>
    <w:p w14:paraId="7A327CD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5.1.2.6.2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Measurement time</w:t>
      </w:r>
      <w:r>
        <w:rPr>
          <w:noProof/>
        </w:rPr>
        <w:tab/>
        <w:t>253</w:t>
      </w:r>
    </w:p>
    <w:p w14:paraId="7DED43D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5.1.2.6.3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Preparation time</w:t>
      </w:r>
      <w:r>
        <w:rPr>
          <w:noProof/>
        </w:rPr>
        <w:tab/>
        <w:t>253</w:t>
      </w:r>
    </w:p>
    <w:p w14:paraId="124F6EF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5.1.2.6.4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Interruption time</w:t>
      </w:r>
      <w:r>
        <w:rPr>
          <w:noProof/>
        </w:rPr>
        <w:tab/>
        <w:t>253</w:t>
      </w:r>
    </w:p>
    <w:p w14:paraId="0C618D1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253</w:t>
      </w:r>
    </w:p>
    <w:p w14:paraId="156E998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254</w:t>
      </w:r>
    </w:p>
    <w:p w14:paraId="4F039DC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5.1.2.9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254</w:t>
      </w:r>
    </w:p>
    <w:p w14:paraId="58C9238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254</w:t>
      </w:r>
    </w:p>
    <w:p w14:paraId="3763CC8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to other RATs</w:t>
      </w:r>
      <w:r>
        <w:rPr>
          <w:noProof/>
        </w:rPr>
        <w:tab/>
        <w:t>254</w:t>
      </w:r>
    </w:p>
    <w:p w14:paraId="0AAA278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- UTRAN FDD Handover</w:t>
      </w:r>
      <w:r>
        <w:rPr>
          <w:noProof/>
        </w:rPr>
        <w:tab/>
        <w:t>254</w:t>
      </w:r>
    </w:p>
    <w:p w14:paraId="3CBACFF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65C813F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254</w:t>
      </w:r>
    </w:p>
    <w:p w14:paraId="47B396A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254</w:t>
      </w:r>
    </w:p>
    <w:p w14:paraId="4FA7FC1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- UTRAN TDD Handover</w:t>
      </w:r>
      <w:r>
        <w:rPr>
          <w:noProof/>
        </w:rPr>
        <w:tab/>
        <w:t>255</w:t>
      </w:r>
    </w:p>
    <w:p w14:paraId="7A7E82E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5.3.2.1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Introduction</w:t>
      </w:r>
      <w:r>
        <w:rPr>
          <w:noProof/>
        </w:rPr>
        <w:tab/>
        <w:t>255</w:t>
      </w:r>
    </w:p>
    <w:p w14:paraId="62719B0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255</w:t>
      </w:r>
    </w:p>
    <w:p w14:paraId="3B547E8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255</w:t>
      </w:r>
    </w:p>
    <w:p w14:paraId="3387FDD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255</w:t>
      </w:r>
    </w:p>
    <w:p w14:paraId="03218B9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- GSM Handover</w:t>
      </w:r>
      <w:r>
        <w:rPr>
          <w:noProof/>
        </w:rPr>
        <w:tab/>
        <w:t>256</w:t>
      </w:r>
    </w:p>
    <w:p w14:paraId="38F567C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256</w:t>
      </w:r>
    </w:p>
    <w:p w14:paraId="399A955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256</w:t>
      </w:r>
    </w:p>
    <w:p w14:paraId="7A60BC0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256</w:t>
      </w:r>
    </w:p>
    <w:p w14:paraId="6C19DE3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256</w:t>
      </w:r>
    </w:p>
    <w:p w14:paraId="376F9C8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- NR FR1 Handover</w:t>
      </w:r>
      <w:r>
        <w:rPr>
          <w:noProof/>
        </w:rPr>
        <w:tab/>
        <w:t>256</w:t>
      </w:r>
    </w:p>
    <w:p w14:paraId="4FD3F2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5.3.4.1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Introduction</w:t>
      </w:r>
      <w:r>
        <w:rPr>
          <w:noProof/>
        </w:rPr>
        <w:tab/>
        <w:t>256</w:t>
      </w:r>
    </w:p>
    <w:p w14:paraId="1111D3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5.3.4.2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Handover delay</w:t>
      </w:r>
      <w:r>
        <w:rPr>
          <w:noProof/>
        </w:rPr>
        <w:tab/>
        <w:t>257</w:t>
      </w:r>
    </w:p>
    <w:p w14:paraId="73F2853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5.3.4.3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Interruption time</w:t>
      </w:r>
      <w:r>
        <w:rPr>
          <w:noProof/>
        </w:rPr>
        <w:tab/>
        <w:t>257</w:t>
      </w:r>
    </w:p>
    <w:p w14:paraId="39ED620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5.3.4A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E-UTRAN - NR FR1 Handover to target cell using CCA</w:t>
      </w:r>
      <w:r>
        <w:rPr>
          <w:noProof/>
        </w:rPr>
        <w:tab/>
        <w:t>257</w:t>
      </w:r>
    </w:p>
    <w:p w14:paraId="62D57DB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5.3.4A.1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Introduction</w:t>
      </w:r>
      <w:r>
        <w:rPr>
          <w:noProof/>
        </w:rPr>
        <w:tab/>
        <w:t>257</w:t>
      </w:r>
    </w:p>
    <w:p w14:paraId="33453FB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5.3.4A.2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Handover delay</w:t>
      </w:r>
      <w:r>
        <w:rPr>
          <w:noProof/>
        </w:rPr>
        <w:tab/>
        <w:t>258</w:t>
      </w:r>
    </w:p>
    <w:p w14:paraId="02A9D54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5.3.4A.3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Interruption time</w:t>
      </w:r>
      <w:r>
        <w:rPr>
          <w:noProof/>
        </w:rPr>
        <w:tab/>
        <w:t>258</w:t>
      </w:r>
    </w:p>
    <w:p w14:paraId="4866D19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5.3.4B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- NR FR1 Handover</w:t>
      </w:r>
      <w:r w:rsidRPr="00C627F8">
        <w:rPr>
          <w:noProof/>
          <w:lang w:val="sv-SE" w:eastAsia="ko-KR"/>
        </w:rPr>
        <w:t xml:space="preserve"> for </w:t>
      </w:r>
      <w:r w:rsidRPr="00C627F8">
        <w:rPr>
          <w:rFonts w:eastAsia="Malgun Gothic"/>
          <w:noProof/>
          <w:lang w:val="sv-SE"/>
        </w:rPr>
        <w:t>RedCap</w:t>
      </w:r>
      <w:r>
        <w:rPr>
          <w:noProof/>
        </w:rPr>
        <w:tab/>
        <w:t>259</w:t>
      </w:r>
    </w:p>
    <w:p w14:paraId="2B826EF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5.3.4B.1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Introduction</w:t>
      </w:r>
      <w:r>
        <w:rPr>
          <w:noProof/>
        </w:rPr>
        <w:tab/>
        <w:t>259</w:t>
      </w:r>
    </w:p>
    <w:p w14:paraId="45E6ADB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5.3.4B.2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Requirements</w:t>
      </w:r>
      <w:r>
        <w:rPr>
          <w:noProof/>
        </w:rPr>
        <w:tab/>
        <w:t>259</w:t>
      </w:r>
    </w:p>
    <w:p w14:paraId="3DA294E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FI"/>
        </w:rPr>
        <w:t>5.3.5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FI"/>
        </w:rPr>
        <w:t>E-UTRAN - NR FR2 Handover</w:t>
      </w:r>
      <w:r>
        <w:rPr>
          <w:noProof/>
        </w:rPr>
        <w:tab/>
        <w:t>259</w:t>
      </w:r>
    </w:p>
    <w:p w14:paraId="21382D5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FI"/>
        </w:rPr>
        <w:t>5.3.5.1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FI"/>
        </w:rPr>
        <w:t>Introduction</w:t>
      </w:r>
      <w:r>
        <w:rPr>
          <w:noProof/>
        </w:rPr>
        <w:tab/>
        <w:t>259</w:t>
      </w:r>
    </w:p>
    <w:p w14:paraId="032FB23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5.3.5.2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Handover delay</w:t>
      </w:r>
      <w:r>
        <w:rPr>
          <w:noProof/>
        </w:rPr>
        <w:tab/>
        <w:t>259</w:t>
      </w:r>
    </w:p>
    <w:p w14:paraId="57D441B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5.3.5.3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Interruption time</w:t>
      </w:r>
      <w:r>
        <w:rPr>
          <w:noProof/>
        </w:rPr>
        <w:tab/>
        <w:t>259</w:t>
      </w:r>
    </w:p>
    <w:p w14:paraId="04E9041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to Non-3GPP RATs</w:t>
      </w:r>
      <w:r>
        <w:rPr>
          <w:noProof/>
        </w:rPr>
        <w:tab/>
        <w:t>260</w:t>
      </w:r>
    </w:p>
    <w:p w14:paraId="7A4F8AB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HRPD Handover</w:t>
      </w:r>
      <w:r>
        <w:rPr>
          <w:noProof/>
        </w:rPr>
        <w:tab/>
        <w:t>260</w:t>
      </w:r>
    </w:p>
    <w:p w14:paraId="5889D24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260</w:t>
      </w:r>
    </w:p>
    <w:p w14:paraId="3A546CA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260</w:t>
      </w:r>
    </w:p>
    <w:p w14:paraId="53D9C08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260</w:t>
      </w:r>
    </w:p>
    <w:p w14:paraId="63BBBDC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– cdma2000 1X Handover</w:t>
      </w:r>
      <w:r>
        <w:rPr>
          <w:noProof/>
        </w:rPr>
        <w:tab/>
        <w:t>261</w:t>
      </w:r>
    </w:p>
    <w:p w14:paraId="346D5B9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5.4.2.1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Introduction</w:t>
      </w:r>
      <w:r>
        <w:rPr>
          <w:noProof/>
        </w:rPr>
        <w:tab/>
        <w:t>261</w:t>
      </w:r>
    </w:p>
    <w:p w14:paraId="626025F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261</w:t>
      </w:r>
    </w:p>
    <w:p w14:paraId="1D9E759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261</w:t>
      </w:r>
    </w:p>
    <w:p w14:paraId="6310EB8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261</w:t>
      </w:r>
    </w:p>
    <w:p w14:paraId="1B29830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261</w:t>
      </w:r>
    </w:p>
    <w:p w14:paraId="229542B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262</w:t>
      </w:r>
    </w:p>
    <w:p w14:paraId="532E55A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262</w:t>
      </w:r>
    </w:p>
    <w:p w14:paraId="3397DCD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262</w:t>
      </w:r>
    </w:p>
    <w:p w14:paraId="63FF749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262</w:t>
      </w:r>
    </w:p>
    <w:p w14:paraId="5A290BA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262</w:t>
      </w:r>
    </w:p>
    <w:p w14:paraId="73B0684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263</w:t>
      </w:r>
    </w:p>
    <w:p w14:paraId="519DFDA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</w:t>
      </w:r>
    </w:p>
    <w:p w14:paraId="3518EBF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</w:t>
      </w:r>
    </w:p>
    <w:p w14:paraId="1821966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263</w:t>
      </w:r>
    </w:p>
    <w:p w14:paraId="5B9403A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263</w:t>
      </w:r>
    </w:p>
    <w:p w14:paraId="585CD86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263</w:t>
      </w:r>
    </w:p>
    <w:p w14:paraId="7CE71D9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263</w:t>
      </w:r>
    </w:p>
    <w:p w14:paraId="4966335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264</w:t>
      </w:r>
    </w:p>
    <w:p w14:paraId="70CB9D2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 w:eastAsia="sv-SE"/>
        </w:rPr>
        <w:t>5.5.3.3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264</w:t>
      </w:r>
    </w:p>
    <w:p w14:paraId="4E584B7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 for Cat-M1 UEs for Satellite Access</w:t>
      </w:r>
      <w:r>
        <w:rPr>
          <w:noProof/>
        </w:rPr>
        <w:tab/>
        <w:t>264</w:t>
      </w:r>
    </w:p>
    <w:p w14:paraId="2C52EE1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264</w:t>
      </w:r>
    </w:p>
    <w:p w14:paraId="0485B3F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264</w:t>
      </w:r>
    </w:p>
    <w:p w14:paraId="1856C88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HO for Cat-M1 FDD UEs</w:t>
      </w:r>
      <w:r>
        <w:rPr>
          <w:noProof/>
        </w:rPr>
        <w:tab/>
        <w:t>264</w:t>
      </w:r>
    </w:p>
    <w:p w14:paraId="5456BD4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264</w:t>
      </w:r>
    </w:p>
    <w:p w14:paraId="1EA914E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5.5A.2.1.2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264</w:t>
      </w:r>
    </w:p>
    <w:p w14:paraId="5793CB4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HO for Cat-M1 HD – FDD UEs</w:t>
      </w:r>
      <w:r>
        <w:rPr>
          <w:noProof/>
        </w:rPr>
        <w:tab/>
        <w:t>265</w:t>
      </w:r>
    </w:p>
    <w:p w14:paraId="5BE9D86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conditional HO for Cat-M1 FDD UEs</w:t>
      </w:r>
      <w:r>
        <w:rPr>
          <w:noProof/>
        </w:rPr>
        <w:tab/>
        <w:t>265</w:t>
      </w:r>
    </w:p>
    <w:p w14:paraId="351ED19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5.5A.2.3.1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Handover delay</w:t>
      </w:r>
      <w:r>
        <w:rPr>
          <w:noProof/>
        </w:rPr>
        <w:tab/>
        <w:t>265</w:t>
      </w:r>
    </w:p>
    <w:p w14:paraId="7A5A505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5.5A.2.3.2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Measurement time</w:t>
      </w:r>
      <w:r>
        <w:rPr>
          <w:noProof/>
        </w:rPr>
        <w:tab/>
        <w:t>266</w:t>
      </w:r>
    </w:p>
    <w:p w14:paraId="75C9CB7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5.5A.2.3.3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Preparation time</w:t>
      </w:r>
      <w:r>
        <w:rPr>
          <w:noProof/>
        </w:rPr>
        <w:tab/>
        <w:t>267</w:t>
      </w:r>
    </w:p>
    <w:p w14:paraId="598F596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5.5A.2.3.4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Interruption time</w:t>
      </w:r>
      <w:r>
        <w:rPr>
          <w:noProof/>
        </w:rPr>
        <w:tab/>
        <w:t>267</w:t>
      </w:r>
    </w:p>
    <w:p w14:paraId="6B651DF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conditional HO for Cat-M1 HD – FDD UEs</w:t>
      </w:r>
      <w:r>
        <w:rPr>
          <w:noProof/>
        </w:rPr>
        <w:tab/>
        <w:t>268</w:t>
      </w:r>
    </w:p>
    <w:p w14:paraId="213BF90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268</w:t>
      </w:r>
    </w:p>
    <w:p w14:paraId="14CE640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HO for Cat-M1 FDD UEs</w:t>
      </w:r>
      <w:r>
        <w:rPr>
          <w:noProof/>
        </w:rPr>
        <w:tab/>
        <w:t>268</w:t>
      </w:r>
    </w:p>
    <w:p w14:paraId="4CE0477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268</w:t>
      </w:r>
    </w:p>
    <w:p w14:paraId="53239CA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268</w:t>
      </w:r>
    </w:p>
    <w:p w14:paraId="183D20B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HO for Cat-M1 HD – FDD UEs</w:t>
      </w:r>
      <w:r>
        <w:rPr>
          <w:noProof/>
        </w:rPr>
        <w:tab/>
        <w:t>269</w:t>
      </w:r>
    </w:p>
    <w:p w14:paraId="7C1BC2F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FDD UEs</w:t>
      </w:r>
      <w:r>
        <w:rPr>
          <w:noProof/>
        </w:rPr>
        <w:tab/>
        <w:t>269</w:t>
      </w:r>
    </w:p>
    <w:p w14:paraId="5014A04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5.5A.3.3.1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Handover delay</w:t>
      </w:r>
      <w:r>
        <w:rPr>
          <w:noProof/>
        </w:rPr>
        <w:tab/>
        <w:t>269</w:t>
      </w:r>
    </w:p>
    <w:p w14:paraId="4255B68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5.5A.3.3.2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Measurement time</w:t>
      </w:r>
      <w:r>
        <w:rPr>
          <w:noProof/>
        </w:rPr>
        <w:tab/>
        <w:t>270</w:t>
      </w:r>
    </w:p>
    <w:p w14:paraId="6D47769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5.5A.3.3.3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Preparation time</w:t>
      </w:r>
      <w:r>
        <w:rPr>
          <w:noProof/>
        </w:rPr>
        <w:tab/>
        <w:t>271</w:t>
      </w:r>
    </w:p>
    <w:p w14:paraId="699D3EC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5.5A.3.3.4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Interruption time</w:t>
      </w:r>
      <w:r>
        <w:rPr>
          <w:noProof/>
        </w:rPr>
        <w:tab/>
        <w:t>271</w:t>
      </w:r>
    </w:p>
    <w:p w14:paraId="507DE32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HD – FDD UEs</w:t>
      </w:r>
      <w:r>
        <w:rPr>
          <w:noProof/>
        </w:rPr>
        <w:tab/>
        <w:t>272</w:t>
      </w:r>
    </w:p>
    <w:p w14:paraId="08805C5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272</w:t>
      </w:r>
    </w:p>
    <w:p w14:paraId="3F630AC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DAPS Handover</w:t>
      </w:r>
      <w:r>
        <w:rPr>
          <w:noProof/>
        </w:rPr>
        <w:tab/>
        <w:t>272</w:t>
      </w:r>
    </w:p>
    <w:p w14:paraId="55A2908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272</w:t>
      </w:r>
    </w:p>
    <w:p w14:paraId="5890338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273</w:t>
      </w:r>
    </w:p>
    <w:p w14:paraId="2F15DF1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273</w:t>
      </w:r>
    </w:p>
    <w:p w14:paraId="751C6AC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273</w:t>
      </w:r>
    </w:p>
    <w:p w14:paraId="5E38D33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273</w:t>
      </w:r>
    </w:p>
    <w:p w14:paraId="450CDD0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274</w:t>
      </w:r>
    </w:p>
    <w:p w14:paraId="1988E1F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</w:t>
      </w:r>
      <w:r>
        <w:rPr>
          <w:noProof/>
        </w:rPr>
        <w:tab/>
        <w:t>274</w:t>
      </w:r>
    </w:p>
    <w:p w14:paraId="3350801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</w:t>
      </w:r>
      <w:r>
        <w:rPr>
          <w:noProof/>
        </w:rPr>
        <w:tab/>
        <w:t>274</w:t>
      </w:r>
    </w:p>
    <w:p w14:paraId="324ECC45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Handover with PSCell</w:t>
      </w:r>
      <w:r>
        <w:rPr>
          <w:noProof/>
        </w:rPr>
        <w:tab/>
        <w:t>274</w:t>
      </w:r>
    </w:p>
    <w:p w14:paraId="13FF4BB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274</w:t>
      </w:r>
    </w:p>
    <w:p w14:paraId="4408340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Interruption time</w:t>
      </w:r>
      <w:r>
        <w:rPr>
          <w:noProof/>
        </w:rPr>
        <w:tab/>
        <w:t>274</w:t>
      </w:r>
    </w:p>
    <w:p w14:paraId="09C098C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- NR PSCell Chang</w:t>
      </w:r>
      <w:r w:rsidRPr="00C627F8">
        <w:rPr>
          <w:noProof/>
          <w:lang w:val="en-US" w:eastAsia="zh-CN"/>
        </w:rPr>
        <w:t>e</w:t>
      </w:r>
      <w:r>
        <w:rPr>
          <w:noProof/>
        </w:rPr>
        <w:t xml:space="preserve"> Delay requirements</w:t>
      </w:r>
      <w:r>
        <w:rPr>
          <w:noProof/>
        </w:rPr>
        <w:tab/>
        <w:t>275</w:t>
      </w:r>
    </w:p>
    <w:p w14:paraId="3CB1F8E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Handover with PSCell using CCA</w:t>
      </w:r>
      <w:r>
        <w:rPr>
          <w:noProof/>
        </w:rPr>
        <w:tab/>
        <w:t>276</w:t>
      </w:r>
    </w:p>
    <w:p w14:paraId="12A5FA3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276</w:t>
      </w:r>
    </w:p>
    <w:p w14:paraId="047C594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– E-UTRA HO Interruption time</w:t>
      </w:r>
      <w:r>
        <w:rPr>
          <w:noProof/>
        </w:rPr>
        <w:tab/>
        <w:t>276</w:t>
      </w:r>
    </w:p>
    <w:p w14:paraId="317A086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- NR PSCell Change Delay requirements</w:t>
      </w:r>
      <w:r>
        <w:rPr>
          <w:noProof/>
        </w:rPr>
        <w:tab/>
        <w:t>276</w:t>
      </w:r>
    </w:p>
    <w:p w14:paraId="31A245AB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277</w:t>
      </w:r>
    </w:p>
    <w:p w14:paraId="3957859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</w:t>
      </w:r>
      <w:r>
        <w:rPr>
          <w:noProof/>
        </w:rPr>
        <w:tab/>
        <w:t>277</w:t>
      </w:r>
    </w:p>
    <w:p w14:paraId="6DABDA5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277</w:t>
      </w:r>
    </w:p>
    <w:p w14:paraId="74E47DE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277</w:t>
      </w:r>
    </w:p>
    <w:p w14:paraId="7CBE93E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278</w:t>
      </w:r>
    </w:p>
    <w:p w14:paraId="363C08EA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278</w:t>
      </w:r>
    </w:p>
    <w:p w14:paraId="382EBB5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278</w:t>
      </w:r>
    </w:p>
    <w:p w14:paraId="73D5091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278</w:t>
      </w:r>
    </w:p>
    <w:p w14:paraId="4ECB6C9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278</w:t>
      </w:r>
    </w:p>
    <w:p w14:paraId="6D11823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278</w:t>
      </w:r>
    </w:p>
    <w:p w14:paraId="53BE76D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279</w:t>
      </w:r>
    </w:p>
    <w:p w14:paraId="4CE2DD5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279</w:t>
      </w:r>
    </w:p>
    <w:p w14:paraId="36514EE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279</w:t>
      </w:r>
    </w:p>
    <w:p w14:paraId="684C018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279</w:t>
      </w:r>
    </w:p>
    <w:p w14:paraId="46E27DB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279</w:t>
      </w:r>
    </w:p>
    <w:p w14:paraId="79FCC23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279</w:t>
      </w:r>
    </w:p>
    <w:p w14:paraId="70B4C7A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279</w:t>
      </w:r>
    </w:p>
    <w:p w14:paraId="625C005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279</w:t>
      </w:r>
    </w:p>
    <w:p w14:paraId="7E86367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Cat-M1 UEs</w:t>
      </w:r>
      <w:r>
        <w:rPr>
          <w:noProof/>
        </w:rPr>
        <w:tab/>
        <w:t>279</w:t>
      </w:r>
    </w:p>
    <w:p w14:paraId="7DE44EC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Requirements for Cat-M1 UEs for Satellite Access</w:t>
      </w:r>
      <w:r>
        <w:rPr>
          <w:noProof/>
        </w:rPr>
        <w:tab/>
        <w:t>280</w:t>
      </w:r>
    </w:p>
    <w:p w14:paraId="3AAF9A6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280</w:t>
      </w:r>
    </w:p>
    <w:p w14:paraId="7DC29D4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280</w:t>
      </w:r>
    </w:p>
    <w:p w14:paraId="2E19B54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280</w:t>
      </w:r>
    </w:p>
    <w:p w14:paraId="2B4BDC5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280</w:t>
      </w:r>
    </w:p>
    <w:p w14:paraId="1850483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280</w:t>
      </w:r>
    </w:p>
    <w:p w14:paraId="5AEEA38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UTRAN TDD</w:t>
      </w:r>
      <w:r>
        <w:rPr>
          <w:noProof/>
        </w:rPr>
        <w:tab/>
        <w:t>281</w:t>
      </w:r>
    </w:p>
    <w:p w14:paraId="1003FAB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281</w:t>
      </w:r>
    </w:p>
    <w:p w14:paraId="03B6DAD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RRC connection release with redirection to NR </w:t>
      </w:r>
      <w:r w:rsidRPr="00C627F8">
        <w:rPr>
          <w:noProof/>
          <w:lang w:val="en-US"/>
        </w:rPr>
        <w:t>carrier subject to CCA</w:t>
      </w:r>
      <w:r>
        <w:rPr>
          <w:noProof/>
        </w:rPr>
        <w:tab/>
        <w:t>282</w:t>
      </w:r>
    </w:p>
    <w:p w14:paraId="18F603B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NR Redcap</w:t>
      </w:r>
      <w:r>
        <w:rPr>
          <w:noProof/>
        </w:rPr>
        <w:tab/>
        <w:t>283</w:t>
      </w:r>
    </w:p>
    <w:p w14:paraId="30F9FB6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284</w:t>
      </w:r>
    </w:p>
    <w:p w14:paraId="012F139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284</w:t>
      </w:r>
    </w:p>
    <w:p w14:paraId="060F218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284</w:t>
      </w:r>
    </w:p>
    <w:p w14:paraId="0D872A0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NB-IoT UEs</w:t>
      </w:r>
      <w:r>
        <w:rPr>
          <w:noProof/>
        </w:rPr>
        <w:tab/>
        <w:t>285</w:t>
      </w:r>
    </w:p>
    <w:p w14:paraId="1564A4B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511014A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285</w:t>
      </w:r>
    </w:p>
    <w:p w14:paraId="70F5D0B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285</w:t>
      </w:r>
    </w:p>
    <w:p w14:paraId="21561FA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286</w:t>
      </w:r>
    </w:p>
    <w:p w14:paraId="0008413A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NB-IoT UEs for Satellite Access</w:t>
      </w:r>
      <w:r>
        <w:rPr>
          <w:noProof/>
        </w:rPr>
        <w:tab/>
        <w:t>286</w:t>
      </w:r>
    </w:p>
    <w:p w14:paraId="57BB0A7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286</w:t>
      </w:r>
    </w:p>
    <w:p w14:paraId="3D8D3A2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286</w:t>
      </w:r>
    </w:p>
    <w:p w14:paraId="6DFC666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287</w:t>
      </w:r>
    </w:p>
    <w:p w14:paraId="06F213E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287</w:t>
      </w:r>
    </w:p>
    <w:p w14:paraId="0FF34B1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for UE category NB1</w:t>
      </w:r>
      <w:r>
        <w:rPr>
          <w:noProof/>
        </w:rPr>
        <w:tab/>
        <w:t>288</w:t>
      </w:r>
    </w:p>
    <w:p w14:paraId="0394324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6758C85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288</w:t>
      </w:r>
    </w:p>
    <w:p w14:paraId="540AC4E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288</w:t>
      </w:r>
    </w:p>
    <w:p w14:paraId="3C3122E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288</w:t>
      </w:r>
    </w:p>
    <w:p w14:paraId="4414758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288</w:t>
      </w:r>
    </w:p>
    <w:p w14:paraId="5FED505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288</w:t>
      </w:r>
    </w:p>
    <w:p w14:paraId="2E3048C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288</w:t>
      </w:r>
    </w:p>
    <w:p w14:paraId="0D653AC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289</w:t>
      </w:r>
    </w:p>
    <w:p w14:paraId="7F8CFCD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289</w:t>
      </w:r>
    </w:p>
    <w:p w14:paraId="5ECCE3C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for UE category NB-IoT for Satellite Access</w:t>
      </w:r>
      <w:r>
        <w:rPr>
          <w:noProof/>
        </w:rPr>
        <w:tab/>
        <w:t>289</w:t>
      </w:r>
    </w:p>
    <w:p w14:paraId="754B262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5F029BD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290</w:t>
      </w:r>
    </w:p>
    <w:p w14:paraId="0221C85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290</w:t>
      </w:r>
    </w:p>
    <w:p w14:paraId="650FC31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290</w:t>
      </w:r>
    </w:p>
    <w:p w14:paraId="28BD260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290</w:t>
      </w:r>
    </w:p>
    <w:p w14:paraId="7B679F2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290</w:t>
      </w:r>
    </w:p>
    <w:p w14:paraId="515143C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290</w:t>
      </w:r>
    </w:p>
    <w:p w14:paraId="35A2148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290</w:t>
      </w:r>
    </w:p>
    <w:p w14:paraId="25F9E30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291</w:t>
      </w:r>
    </w:p>
    <w:p w14:paraId="7E87133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Cat-M1 UEs</w:t>
      </w:r>
      <w:r>
        <w:rPr>
          <w:noProof/>
        </w:rPr>
        <w:tab/>
        <w:t>291</w:t>
      </w:r>
    </w:p>
    <w:p w14:paraId="1EF88A4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3FDEB91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291</w:t>
      </w:r>
    </w:p>
    <w:p w14:paraId="5E6E75C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292</w:t>
      </w:r>
    </w:p>
    <w:p w14:paraId="4EA91A6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6.7.2.2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UE Re-establishment delay requirement for CEModeB</w:t>
      </w:r>
      <w:r>
        <w:rPr>
          <w:noProof/>
        </w:rPr>
        <w:tab/>
        <w:t>292</w:t>
      </w:r>
    </w:p>
    <w:p w14:paraId="4866A35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Cat-M1 UEs for Satellite Access</w:t>
      </w:r>
      <w:r>
        <w:rPr>
          <w:noProof/>
        </w:rPr>
        <w:tab/>
        <w:t>293</w:t>
      </w:r>
    </w:p>
    <w:p w14:paraId="2495ADE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1D3D5A9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293</w:t>
      </w:r>
    </w:p>
    <w:p w14:paraId="55C8833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293</w:t>
      </w:r>
    </w:p>
    <w:p w14:paraId="085E5EE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6.7A.2.2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UE Re-establishment delay requirement for CEModeB</w:t>
      </w:r>
      <w:r>
        <w:rPr>
          <w:noProof/>
        </w:rPr>
        <w:tab/>
        <w:t>294</w:t>
      </w:r>
    </w:p>
    <w:p w14:paraId="276A69F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294</w:t>
      </w:r>
    </w:p>
    <w:p w14:paraId="386F806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289E6D5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295</w:t>
      </w:r>
    </w:p>
    <w:p w14:paraId="60D5DF6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295</w:t>
      </w:r>
    </w:p>
    <w:p w14:paraId="07E9284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for UE Category M1 for Satellite Access</w:t>
      </w:r>
      <w:r>
        <w:rPr>
          <w:noProof/>
        </w:rPr>
        <w:tab/>
        <w:t>295</w:t>
      </w:r>
    </w:p>
    <w:p w14:paraId="16B9D5F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725195A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296</w:t>
      </w:r>
    </w:p>
    <w:p w14:paraId="3EE81C3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296</w:t>
      </w:r>
    </w:p>
    <w:p w14:paraId="698F21F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296</w:t>
      </w:r>
    </w:p>
    <w:p w14:paraId="33165B6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7BBDE02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297</w:t>
      </w:r>
    </w:p>
    <w:p w14:paraId="3E4E030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Redirection to Non-anchor Carrier in NB-IoT for Satellite Access</w:t>
      </w:r>
      <w:r>
        <w:rPr>
          <w:noProof/>
        </w:rPr>
        <w:tab/>
        <w:t>297</w:t>
      </w:r>
    </w:p>
    <w:p w14:paraId="51D7E85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297</w:t>
      </w:r>
    </w:p>
    <w:p w14:paraId="62F9D4B5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298</w:t>
      </w:r>
    </w:p>
    <w:p w14:paraId="256201F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298</w:t>
      </w:r>
    </w:p>
    <w:p w14:paraId="3BF13A6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Introduction</w:t>
      </w:r>
      <w:r>
        <w:rPr>
          <w:noProof/>
        </w:rPr>
        <w:tab/>
        <w:t>298</w:t>
      </w:r>
    </w:p>
    <w:p w14:paraId="3059DEE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Requirements</w:t>
      </w:r>
      <w:r>
        <w:rPr>
          <w:noProof/>
        </w:rPr>
        <w:tab/>
        <w:t>299</w:t>
      </w:r>
    </w:p>
    <w:p w14:paraId="02C81B55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300</w:t>
      </w:r>
    </w:p>
    <w:p w14:paraId="51CD4B3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3.7.0"/>
          <w:noProof/>
        </w:rPr>
        <w:t>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3.7.0"/>
          <w:noProof/>
        </w:rPr>
        <w:t>Introduction</w:t>
      </w:r>
      <w:r>
        <w:rPr>
          <w:noProof/>
        </w:rPr>
        <w:tab/>
        <w:t>300</w:t>
      </w:r>
    </w:p>
    <w:p w14:paraId="4BCA834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3.7.0"/>
          <w:noProof/>
        </w:rPr>
        <w:t>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3.7.0"/>
          <w:noProof/>
        </w:rPr>
        <w:t>Requirements</w:t>
      </w:r>
      <w:r>
        <w:rPr>
          <w:noProof/>
        </w:rPr>
        <w:tab/>
        <w:t>300</w:t>
      </w:r>
    </w:p>
    <w:p w14:paraId="331BEC0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300</w:t>
      </w:r>
    </w:p>
    <w:p w14:paraId="513B88B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3.7.0"/>
          <w:noProof/>
        </w:rPr>
        <w:t>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3.7.0"/>
          <w:noProof/>
        </w:rPr>
        <w:t>Introduction</w:t>
      </w:r>
      <w:r>
        <w:rPr>
          <w:noProof/>
        </w:rPr>
        <w:tab/>
        <w:t>300</w:t>
      </w:r>
    </w:p>
    <w:p w14:paraId="73F88DB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300</w:t>
      </w:r>
    </w:p>
    <w:p w14:paraId="2161E9B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?? ??"/>
          <w:noProof/>
        </w:rPr>
        <w:t>Timing Advance adjustment delay</w:t>
      </w:r>
      <w:r>
        <w:rPr>
          <w:noProof/>
        </w:rPr>
        <w:tab/>
        <w:t>300</w:t>
      </w:r>
    </w:p>
    <w:p w14:paraId="445006E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301</w:t>
      </w:r>
    </w:p>
    <w:p w14:paraId="4D254AD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Cell phase synchronization accuracy (TDD)</w:t>
      </w:r>
      <w:r>
        <w:rPr>
          <w:noProof/>
        </w:rPr>
        <w:tab/>
        <w:t>301</w:t>
      </w:r>
    </w:p>
    <w:p w14:paraId="2AB6120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Definition</w:t>
      </w:r>
      <w:r>
        <w:rPr>
          <w:noProof/>
        </w:rPr>
        <w:tab/>
        <w:t>301</w:t>
      </w:r>
    </w:p>
    <w:p w14:paraId="25DE2ED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Minimum requirements</w:t>
      </w:r>
      <w:r>
        <w:rPr>
          <w:noProof/>
        </w:rPr>
        <w:tab/>
        <w:t>301</w:t>
      </w:r>
    </w:p>
    <w:p w14:paraId="57B7026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302</w:t>
      </w:r>
    </w:p>
    <w:p w14:paraId="22E5357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302</w:t>
      </w:r>
    </w:p>
    <w:p w14:paraId="4E41DC1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302</w:t>
      </w:r>
    </w:p>
    <w:p w14:paraId="4FA55CD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Synchronized E-UTRAN</w:t>
      </w:r>
      <w:r>
        <w:rPr>
          <w:noProof/>
        </w:rPr>
        <w:tab/>
        <w:t>302</w:t>
      </w:r>
    </w:p>
    <w:p w14:paraId="15E7489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Non-Synchronized E-UTRAN</w:t>
      </w:r>
      <w:r>
        <w:rPr>
          <w:noProof/>
        </w:rPr>
        <w:tab/>
        <w:t>302</w:t>
      </w:r>
    </w:p>
    <w:p w14:paraId="64D8DAAA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302</w:t>
      </w:r>
    </w:p>
    <w:p w14:paraId="6E4997B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3.7.0"/>
          <w:noProof/>
        </w:rPr>
        <w:t>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3.7.0"/>
          <w:noProof/>
        </w:rPr>
        <w:t>Introduction</w:t>
      </w:r>
      <w:r>
        <w:rPr>
          <w:noProof/>
        </w:rPr>
        <w:tab/>
        <w:t>302</w:t>
      </w:r>
    </w:p>
    <w:p w14:paraId="184EB0F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304</w:t>
      </w:r>
    </w:p>
    <w:p w14:paraId="1DE7808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304</w:t>
      </w:r>
    </w:p>
    <w:p w14:paraId="553B30A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304</w:t>
      </w:r>
    </w:p>
    <w:p w14:paraId="5AC686E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306</w:t>
      </w:r>
    </w:p>
    <w:p w14:paraId="0D323F0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306</w:t>
      </w:r>
    </w:p>
    <w:p w14:paraId="5BA8099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306</w:t>
      </w:r>
    </w:p>
    <w:p w14:paraId="5883D159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306</w:t>
      </w:r>
    </w:p>
    <w:p w14:paraId="54031CB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1671B36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307</w:t>
      </w:r>
    </w:p>
    <w:p w14:paraId="22FD751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308</w:t>
      </w:r>
    </w:p>
    <w:p w14:paraId="70814C3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309</w:t>
      </w:r>
    </w:p>
    <w:p w14:paraId="2B56C76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310</w:t>
      </w:r>
    </w:p>
    <w:p w14:paraId="3B2CB56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311</w:t>
      </w:r>
    </w:p>
    <w:p w14:paraId="3D37007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312</w:t>
      </w:r>
    </w:p>
    <w:p w14:paraId="021A825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313</w:t>
      </w:r>
    </w:p>
    <w:p w14:paraId="4E082A8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313</w:t>
      </w:r>
    </w:p>
    <w:p w14:paraId="2A53BFA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313</w:t>
      </w:r>
    </w:p>
    <w:p w14:paraId="69ED49C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314</w:t>
      </w:r>
    </w:p>
    <w:p w14:paraId="4F335F4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 with Multiple Downlink SCells under Frame Structure 3</w:t>
      </w:r>
      <w:r>
        <w:rPr>
          <w:noProof/>
        </w:rPr>
        <w:tab/>
        <w:t>315</w:t>
      </w:r>
    </w:p>
    <w:p w14:paraId="00DA414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 with Multiple Downlink SCells under Frame Structure 3</w:t>
      </w:r>
      <w:r>
        <w:rPr>
          <w:noProof/>
        </w:rPr>
        <w:tab/>
        <w:t>316</w:t>
      </w:r>
    </w:p>
    <w:p w14:paraId="5006A2D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316</w:t>
      </w:r>
    </w:p>
    <w:p w14:paraId="29A1395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318</w:t>
      </w:r>
    </w:p>
    <w:p w14:paraId="2920B45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318</w:t>
      </w:r>
    </w:p>
    <w:p w14:paraId="66B428C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320</w:t>
      </w:r>
    </w:p>
    <w:p w14:paraId="288C4D3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320</w:t>
      </w:r>
    </w:p>
    <w:p w14:paraId="297A9C9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322</w:t>
      </w:r>
    </w:p>
    <w:p w14:paraId="5FD6C28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324</w:t>
      </w:r>
    </w:p>
    <w:p w14:paraId="4CF23F5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324</w:t>
      </w:r>
    </w:p>
    <w:p w14:paraId="0474B53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324</w:t>
      </w:r>
    </w:p>
    <w:p w14:paraId="0C58B2D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324</w:t>
      </w:r>
    </w:p>
    <w:p w14:paraId="41D1638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324</w:t>
      </w:r>
    </w:p>
    <w:p w14:paraId="18E41D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324</w:t>
      </w:r>
    </w:p>
    <w:p w14:paraId="0240B0E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for inter-band CA</w:t>
      </w:r>
      <w:r>
        <w:rPr>
          <w:noProof/>
        </w:rPr>
        <w:tab/>
        <w:t>325</w:t>
      </w:r>
    </w:p>
    <w:p w14:paraId="06CF481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325</w:t>
      </w:r>
    </w:p>
    <w:p w14:paraId="590C65D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325</w:t>
      </w:r>
    </w:p>
    <w:p w14:paraId="4BAC5D7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325</w:t>
      </w:r>
    </w:p>
    <w:p w14:paraId="2E8968E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325</w:t>
      </w:r>
    </w:p>
    <w:p w14:paraId="688A503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7.8.2.9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326</w:t>
      </w:r>
    </w:p>
    <w:p w14:paraId="1D352AB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327</w:t>
      </w:r>
    </w:p>
    <w:p w14:paraId="1BB3D62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RSSI measurements on one SCC under Frame Structure 3</w:t>
      </w:r>
      <w:r>
        <w:rPr>
          <w:noProof/>
        </w:rPr>
        <w:tab/>
        <w:t>327</w:t>
      </w:r>
    </w:p>
    <w:p w14:paraId="5D2AF6F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RSSI measurements on multiple SCCs under Frame Structure 3</w:t>
      </w:r>
      <w:r>
        <w:rPr>
          <w:noProof/>
        </w:rPr>
        <w:tab/>
        <w:t>327</w:t>
      </w:r>
    </w:p>
    <w:p w14:paraId="54527F4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Interruptions at </w:t>
      </w:r>
      <w:r w:rsidRPr="00C627F8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328</w:t>
      </w:r>
    </w:p>
    <w:p w14:paraId="7BE8F30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329</w:t>
      </w:r>
    </w:p>
    <w:p w14:paraId="32C0042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329</w:t>
      </w:r>
    </w:p>
    <w:p w14:paraId="0B6CE17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329</w:t>
      </w:r>
    </w:p>
    <w:p w14:paraId="6B12E8D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329</w:t>
      </w:r>
    </w:p>
    <w:p w14:paraId="4F7AC8E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330</w:t>
      </w:r>
    </w:p>
    <w:p w14:paraId="3479650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330</w:t>
      </w:r>
    </w:p>
    <w:p w14:paraId="3025E96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330</w:t>
      </w:r>
    </w:p>
    <w:p w14:paraId="3978EEA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330</w:t>
      </w:r>
    </w:p>
    <w:p w14:paraId="6F68B11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inter-RAT NR measurements without measurement gap</w:t>
      </w:r>
      <w:r>
        <w:rPr>
          <w:noProof/>
        </w:rPr>
        <w:tab/>
        <w:t>331</w:t>
      </w:r>
    </w:p>
    <w:p w14:paraId="1E5ECE8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332</w:t>
      </w:r>
    </w:p>
    <w:p w14:paraId="362688D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332</w:t>
      </w:r>
    </w:p>
    <w:p w14:paraId="7F5C212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332</w:t>
      </w:r>
    </w:p>
    <w:p w14:paraId="0C70C3D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332</w:t>
      </w:r>
    </w:p>
    <w:p w14:paraId="5D15CD8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332</w:t>
      </w:r>
    </w:p>
    <w:p w14:paraId="287A4CE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333</w:t>
      </w:r>
    </w:p>
    <w:p w14:paraId="76E5B8E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333</w:t>
      </w:r>
    </w:p>
    <w:p w14:paraId="65F32E1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333</w:t>
      </w:r>
    </w:p>
    <w:p w14:paraId="3D3CF15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333</w:t>
      </w:r>
    </w:p>
    <w:p w14:paraId="66046D0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333</w:t>
      </w:r>
    </w:p>
    <w:p w14:paraId="52D7832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333</w:t>
      </w:r>
    </w:p>
    <w:p w14:paraId="30CE5DC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334</w:t>
      </w:r>
    </w:p>
    <w:p w14:paraId="77F19959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UE Category 0</w:t>
      </w:r>
      <w:r>
        <w:rPr>
          <w:noProof/>
        </w:rPr>
        <w:tab/>
        <w:t>334</w:t>
      </w:r>
    </w:p>
    <w:p w14:paraId="0A94F2A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3.7.0"/>
          <w:noProof/>
        </w:rPr>
        <w:t>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3.7.0"/>
          <w:noProof/>
        </w:rPr>
        <w:t>Introduction</w:t>
      </w:r>
      <w:r>
        <w:rPr>
          <w:noProof/>
        </w:rPr>
        <w:tab/>
        <w:t>334</w:t>
      </w:r>
    </w:p>
    <w:p w14:paraId="0F2DCC4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FD-FDD and TDD</w:t>
      </w:r>
      <w:r>
        <w:rPr>
          <w:noProof/>
        </w:rPr>
        <w:tab/>
        <w:t>335</w:t>
      </w:r>
    </w:p>
    <w:p w14:paraId="6B03ABC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7.11.2.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335</w:t>
      </w:r>
    </w:p>
    <w:p w14:paraId="06E2745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7.11.2.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336</w:t>
      </w:r>
    </w:p>
    <w:p w14:paraId="3895451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7.11.2.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336</w:t>
      </w:r>
    </w:p>
    <w:p w14:paraId="5188018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HD-FDD</w:t>
      </w:r>
      <w:r>
        <w:rPr>
          <w:noProof/>
        </w:rPr>
        <w:tab/>
        <w:t>337</w:t>
      </w:r>
    </w:p>
    <w:p w14:paraId="69B0970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7.11.</w:t>
      </w:r>
      <w:r>
        <w:rPr>
          <w:noProof/>
        </w:rPr>
        <w:t>3</w:t>
      </w:r>
      <w:r w:rsidRPr="00C627F8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337</w:t>
      </w:r>
    </w:p>
    <w:p w14:paraId="369DC2D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7.11.</w:t>
      </w:r>
      <w:r>
        <w:rPr>
          <w:noProof/>
        </w:rPr>
        <w:t>3</w:t>
      </w:r>
      <w:r w:rsidRPr="00C627F8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337</w:t>
      </w:r>
    </w:p>
    <w:p w14:paraId="5D48F59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7.11.3.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338</w:t>
      </w:r>
    </w:p>
    <w:p w14:paraId="53029E3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Dual Connectivity</w:t>
      </w:r>
      <w:r>
        <w:rPr>
          <w:noProof/>
        </w:rPr>
        <w:tab/>
        <w:t>338</w:t>
      </w:r>
    </w:p>
    <w:p w14:paraId="267D51B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338</w:t>
      </w:r>
    </w:p>
    <w:p w14:paraId="30B4C53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338</w:t>
      </w:r>
    </w:p>
    <w:p w14:paraId="21FF238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338</w:t>
      </w:r>
    </w:p>
    <w:p w14:paraId="5403BE2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338</w:t>
      </w:r>
    </w:p>
    <w:p w14:paraId="2EA1ACA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339</w:t>
      </w:r>
    </w:p>
    <w:p w14:paraId="0B69C3D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339</w:t>
      </w:r>
    </w:p>
    <w:p w14:paraId="738AA68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339</w:t>
      </w:r>
    </w:p>
    <w:p w14:paraId="2924902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340</w:t>
      </w:r>
    </w:p>
    <w:p w14:paraId="7ABBA1C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340</w:t>
      </w:r>
    </w:p>
    <w:p w14:paraId="0B3944A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Cell phase synchronization accuracy (Synchronized mode of dual connectivity)</w:t>
      </w:r>
      <w:r>
        <w:rPr>
          <w:noProof/>
        </w:rPr>
        <w:tab/>
        <w:t>341</w:t>
      </w:r>
    </w:p>
    <w:p w14:paraId="2F0C797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7.13.1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Definition</w:t>
      </w:r>
      <w:r>
        <w:rPr>
          <w:noProof/>
        </w:rPr>
        <w:tab/>
        <w:t>341</w:t>
      </w:r>
    </w:p>
    <w:p w14:paraId="0C9D85A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7.13.2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Minimum requirements</w:t>
      </w:r>
      <w:r>
        <w:rPr>
          <w:noProof/>
        </w:rPr>
        <w:tab/>
        <w:t>341</w:t>
      </w:r>
    </w:p>
    <w:p w14:paraId="121E32D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and Release Delay for E-UTRA Dual Connectivity</w:t>
      </w:r>
      <w:r>
        <w:rPr>
          <w:noProof/>
        </w:rPr>
        <w:tab/>
        <w:t>341</w:t>
      </w:r>
    </w:p>
    <w:p w14:paraId="2B901DC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52D3D27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341</w:t>
      </w:r>
    </w:p>
    <w:p w14:paraId="233E9B7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Release Delay Requirement</w:t>
      </w:r>
      <w:r>
        <w:rPr>
          <w:noProof/>
        </w:rPr>
        <w:tab/>
        <w:t>342</w:t>
      </w:r>
    </w:p>
    <w:p w14:paraId="33DE00F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342</w:t>
      </w:r>
    </w:p>
    <w:p w14:paraId="66D7BF1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7DCA105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342</w:t>
      </w:r>
    </w:p>
    <w:p w14:paraId="4BE1F502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342</w:t>
      </w:r>
    </w:p>
    <w:p w14:paraId="36811D1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1245497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342</w:t>
      </w:r>
    </w:p>
    <w:p w14:paraId="071FC20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342</w:t>
      </w:r>
    </w:p>
    <w:p w14:paraId="68636D0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343</w:t>
      </w:r>
    </w:p>
    <w:p w14:paraId="495B2B6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343</w:t>
      </w:r>
    </w:p>
    <w:p w14:paraId="499D7B5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ProSe</w:t>
      </w:r>
      <w:r>
        <w:rPr>
          <w:noProof/>
        </w:rPr>
        <w:tab/>
        <w:t>343</w:t>
      </w:r>
    </w:p>
    <w:p w14:paraId="39919FC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343</w:t>
      </w:r>
    </w:p>
    <w:p w14:paraId="22AB9A1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344</w:t>
      </w:r>
    </w:p>
    <w:p w14:paraId="2C4252E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344</w:t>
      </w:r>
    </w:p>
    <w:p w14:paraId="0773EBE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344</w:t>
      </w:r>
    </w:p>
    <w:p w14:paraId="052E7B7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345</w:t>
      </w:r>
    </w:p>
    <w:p w14:paraId="6342C5E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345</w:t>
      </w:r>
    </w:p>
    <w:p w14:paraId="13AE90E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345</w:t>
      </w:r>
    </w:p>
    <w:p w14:paraId="2AF89B1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345</w:t>
      </w:r>
    </w:p>
    <w:p w14:paraId="1E61D62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346</w:t>
      </w:r>
    </w:p>
    <w:p w14:paraId="2A60B2F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7.16.6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346</w:t>
      </w:r>
    </w:p>
    <w:p w14:paraId="5ABE74B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346</w:t>
      </w:r>
    </w:p>
    <w:p w14:paraId="578F5E4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346</w:t>
      </w:r>
    </w:p>
    <w:p w14:paraId="32218C1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347</w:t>
      </w:r>
    </w:p>
    <w:p w14:paraId="4C06FE5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347</w:t>
      </w:r>
    </w:p>
    <w:p w14:paraId="4358B9E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347</w:t>
      </w:r>
    </w:p>
    <w:p w14:paraId="3DE0D2B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347</w:t>
      </w:r>
    </w:p>
    <w:p w14:paraId="7501BE9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UE Category M1</w:t>
      </w:r>
      <w:r>
        <w:rPr>
          <w:noProof/>
        </w:rPr>
        <w:tab/>
        <w:t>347</w:t>
      </w:r>
    </w:p>
    <w:p w14:paraId="5EF921C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3.7.0"/>
          <w:noProof/>
        </w:rPr>
        <w:t>7.19.1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3.7.0"/>
          <w:noProof/>
        </w:rPr>
        <w:t>Introduction</w:t>
      </w:r>
      <w:r>
        <w:rPr>
          <w:noProof/>
        </w:rPr>
        <w:tab/>
        <w:t>347</w:t>
      </w:r>
    </w:p>
    <w:p w14:paraId="1691023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FD-FDD and TDD CE mode A</w:t>
      </w:r>
      <w:r>
        <w:rPr>
          <w:noProof/>
        </w:rPr>
        <w:tab/>
        <w:t>348</w:t>
      </w:r>
    </w:p>
    <w:p w14:paraId="540DEF2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349</w:t>
      </w:r>
    </w:p>
    <w:p w14:paraId="359CDE2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350</w:t>
      </w:r>
    </w:p>
    <w:p w14:paraId="5E04158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351</w:t>
      </w:r>
    </w:p>
    <w:p w14:paraId="5DB9AF5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HD-FDD with CE mode A</w:t>
      </w:r>
      <w:r>
        <w:rPr>
          <w:noProof/>
        </w:rPr>
        <w:tab/>
        <w:t>351</w:t>
      </w:r>
    </w:p>
    <w:p w14:paraId="378835E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7.19.</w:t>
      </w:r>
      <w:r>
        <w:rPr>
          <w:noProof/>
        </w:rPr>
        <w:t>3</w:t>
      </w:r>
      <w:r w:rsidRPr="00C627F8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352</w:t>
      </w:r>
    </w:p>
    <w:p w14:paraId="7F89D46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7.19.</w:t>
      </w:r>
      <w:r>
        <w:rPr>
          <w:noProof/>
        </w:rPr>
        <w:t>3</w:t>
      </w:r>
      <w:r w:rsidRPr="00C627F8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352</w:t>
      </w:r>
    </w:p>
    <w:p w14:paraId="65A7928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7.19.3.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353</w:t>
      </w:r>
    </w:p>
    <w:p w14:paraId="68ACDD3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FD-FDD and TDD with CE mode B</w:t>
      </w:r>
      <w:r>
        <w:rPr>
          <w:noProof/>
        </w:rPr>
        <w:tab/>
        <w:t>353</w:t>
      </w:r>
    </w:p>
    <w:p w14:paraId="4AB0871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7.19.4.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355</w:t>
      </w:r>
    </w:p>
    <w:p w14:paraId="713A4E1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7.19.4.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356</w:t>
      </w:r>
    </w:p>
    <w:p w14:paraId="64D2F46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357</w:t>
      </w:r>
    </w:p>
    <w:p w14:paraId="0BF67BF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HD-FDD with CE mode B</w:t>
      </w:r>
      <w:r>
        <w:rPr>
          <w:noProof/>
        </w:rPr>
        <w:tab/>
        <w:t>357</w:t>
      </w:r>
    </w:p>
    <w:p w14:paraId="09FE92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7.19.</w:t>
      </w:r>
      <w:r>
        <w:rPr>
          <w:noProof/>
        </w:rPr>
        <w:t>5</w:t>
      </w:r>
      <w:r w:rsidRPr="00C627F8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357</w:t>
      </w:r>
    </w:p>
    <w:p w14:paraId="063B250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7.19.</w:t>
      </w:r>
      <w:r>
        <w:rPr>
          <w:noProof/>
        </w:rPr>
        <w:t>5</w:t>
      </w:r>
      <w:r w:rsidRPr="00C627F8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358</w:t>
      </w:r>
    </w:p>
    <w:p w14:paraId="2607BB4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7.19.5.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359</w:t>
      </w:r>
    </w:p>
    <w:p w14:paraId="11A989AA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7.19A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Radio Link Monitoring for UE Category M1 for Satellite Access</w:t>
      </w:r>
      <w:r>
        <w:rPr>
          <w:noProof/>
        </w:rPr>
        <w:tab/>
        <w:t>359</w:t>
      </w:r>
    </w:p>
    <w:p w14:paraId="3012E89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7.19A.1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Introduction</w:t>
      </w:r>
      <w:r>
        <w:rPr>
          <w:noProof/>
        </w:rPr>
        <w:tab/>
        <w:t>359</w:t>
      </w:r>
    </w:p>
    <w:p w14:paraId="6070EA2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7.19A.2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Requirements for FD-FDD and CE mode A</w:t>
      </w:r>
      <w:r>
        <w:rPr>
          <w:noProof/>
        </w:rPr>
        <w:tab/>
        <w:t>359</w:t>
      </w:r>
    </w:p>
    <w:p w14:paraId="66D3AE1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7.19A.2.</w:t>
      </w:r>
      <w:r w:rsidRPr="00C627F8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Minimum requirement when no DRX is used</w:t>
      </w:r>
      <w:r>
        <w:rPr>
          <w:noProof/>
        </w:rPr>
        <w:tab/>
        <w:t>361</w:t>
      </w:r>
    </w:p>
    <w:p w14:paraId="61CA6C9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7.19A.2.</w:t>
      </w:r>
      <w:r w:rsidRPr="00C627F8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Minimum requirement when DRX is used</w:t>
      </w:r>
      <w:r>
        <w:rPr>
          <w:noProof/>
        </w:rPr>
        <w:tab/>
        <w:t>362</w:t>
      </w:r>
    </w:p>
    <w:p w14:paraId="2DB5AF1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7.19A.2.</w:t>
      </w:r>
      <w:r w:rsidRPr="00C627F8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Minimum requirement at transitions</w:t>
      </w:r>
      <w:r>
        <w:rPr>
          <w:noProof/>
        </w:rPr>
        <w:tab/>
        <w:t>363</w:t>
      </w:r>
    </w:p>
    <w:p w14:paraId="2E0A8F9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7.19A.3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Requirements for HD-FDD with CE mode A</w:t>
      </w:r>
      <w:r>
        <w:rPr>
          <w:noProof/>
        </w:rPr>
        <w:tab/>
        <w:t>363</w:t>
      </w:r>
    </w:p>
    <w:p w14:paraId="66349C2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7.19A.</w:t>
      </w:r>
      <w:r w:rsidRPr="00C627F8">
        <w:rPr>
          <w:rFonts w:eastAsia="SimSun"/>
          <w:noProof/>
        </w:rPr>
        <w:t>3</w:t>
      </w:r>
      <w:r w:rsidRPr="00C627F8">
        <w:rPr>
          <w:rFonts w:eastAsia="?? ??"/>
          <w:noProof/>
        </w:rPr>
        <w:t>.</w:t>
      </w:r>
      <w:r w:rsidRPr="00C627F8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Minimum requirement when no DRX is used</w:t>
      </w:r>
      <w:r>
        <w:rPr>
          <w:noProof/>
        </w:rPr>
        <w:tab/>
        <w:t>363</w:t>
      </w:r>
    </w:p>
    <w:p w14:paraId="0B586D4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7.19A.</w:t>
      </w:r>
      <w:r w:rsidRPr="00C627F8">
        <w:rPr>
          <w:rFonts w:eastAsia="SimSun"/>
          <w:noProof/>
        </w:rPr>
        <w:t>3</w:t>
      </w:r>
      <w:r w:rsidRPr="00C627F8">
        <w:rPr>
          <w:rFonts w:eastAsia="?? ??"/>
          <w:noProof/>
        </w:rPr>
        <w:t>.</w:t>
      </w:r>
      <w:r w:rsidRPr="00C627F8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Minimum requirement when DRX is used</w:t>
      </w:r>
      <w:r>
        <w:rPr>
          <w:noProof/>
        </w:rPr>
        <w:tab/>
        <w:t>364</w:t>
      </w:r>
    </w:p>
    <w:p w14:paraId="5A63F03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7.19A.3.</w:t>
      </w:r>
      <w:r w:rsidRPr="00C627F8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Minimum requirement at transitions</w:t>
      </w:r>
      <w:r>
        <w:rPr>
          <w:noProof/>
        </w:rPr>
        <w:tab/>
        <w:t>365</w:t>
      </w:r>
    </w:p>
    <w:p w14:paraId="470432A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7.19A.4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Requirements for HD-FDD with CE mode B</w:t>
      </w:r>
      <w:r>
        <w:rPr>
          <w:noProof/>
        </w:rPr>
        <w:tab/>
        <w:t>365</w:t>
      </w:r>
    </w:p>
    <w:p w14:paraId="0717BFA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7.19A.4.</w:t>
      </w:r>
      <w:r w:rsidRPr="00C627F8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Minimum requirement when no DRX is used</w:t>
      </w:r>
      <w:r>
        <w:rPr>
          <w:noProof/>
        </w:rPr>
        <w:tab/>
        <w:t>365</w:t>
      </w:r>
    </w:p>
    <w:p w14:paraId="3520501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7.19A.4.</w:t>
      </w:r>
      <w:r w:rsidRPr="00C627F8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Minimum requirement when DRX is used</w:t>
      </w:r>
      <w:r>
        <w:rPr>
          <w:noProof/>
        </w:rPr>
        <w:tab/>
        <w:t>365</w:t>
      </w:r>
    </w:p>
    <w:p w14:paraId="33AD8E2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7.19A.4.</w:t>
      </w:r>
      <w:r w:rsidRPr="00C627F8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Minimum requirement at transitions</w:t>
      </w:r>
      <w:r>
        <w:rPr>
          <w:noProof/>
        </w:rPr>
        <w:tab/>
        <w:t>366</w:t>
      </w:r>
    </w:p>
    <w:p w14:paraId="2434059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NB-IoT</w:t>
      </w:r>
      <w:r>
        <w:rPr>
          <w:noProof/>
        </w:rPr>
        <w:tab/>
        <w:t>367</w:t>
      </w:r>
    </w:p>
    <w:p w14:paraId="7AC6BF3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35A20FD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367</w:t>
      </w:r>
    </w:p>
    <w:p w14:paraId="2545D4B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NB-IoT for Satellite Access</w:t>
      </w:r>
      <w:r>
        <w:rPr>
          <w:noProof/>
        </w:rPr>
        <w:tab/>
        <w:t>367</w:t>
      </w:r>
    </w:p>
    <w:p w14:paraId="02FE39C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6DFABA0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368</w:t>
      </w:r>
    </w:p>
    <w:p w14:paraId="46C0076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368</w:t>
      </w:r>
    </w:p>
    <w:p w14:paraId="4FE9997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368</w:t>
      </w:r>
    </w:p>
    <w:p w14:paraId="4FB1654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368</w:t>
      </w:r>
    </w:p>
    <w:p w14:paraId="63869EE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NB-IoT for Satellite Access</w:t>
      </w:r>
      <w:r>
        <w:rPr>
          <w:noProof/>
        </w:rPr>
        <w:tab/>
        <w:t>369</w:t>
      </w:r>
    </w:p>
    <w:p w14:paraId="3E8B869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369</w:t>
      </w:r>
    </w:p>
    <w:p w14:paraId="09B669C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369</w:t>
      </w:r>
    </w:p>
    <w:p w14:paraId="3604CFD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NB-IoT</w:t>
      </w:r>
      <w:r>
        <w:rPr>
          <w:noProof/>
        </w:rPr>
        <w:tab/>
        <w:t>369</w:t>
      </w:r>
    </w:p>
    <w:p w14:paraId="71A6F93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369</w:t>
      </w:r>
    </w:p>
    <w:p w14:paraId="2DB3D26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369</w:t>
      </w:r>
    </w:p>
    <w:p w14:paraId="669C8DD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7.22.2.1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?? ??"/>
          <w:noProof/>
        </w:rPr>
        <w:t>Timing Advance adjustment delay</w:t>
      </w:r>
      <w:r>
        <w:rPr>
          <w:noProof/>
        </w:rPr>
        <w:tab/>
        <w:t>369</w:t>
      </w:r>
    </w:p>
    <w:p w14:paraId="1EF96C2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369</w:t>
      </w:r>
    </w:p>
    <w:p w14:paraId="61B81812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NB-IoT for Satellite Access</w:t>
      </w:r>
      <w:r>
        <w:rPr>
          <w:noProof/>
        </w:rPr>
        <w:tab/>
        <w:t>370</w:t>
      </w:r>
    </w:p>
    <w:p w14:paraId="6E8051F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370</w:t>
      </w:r>
    </w:p>
    <w:p w14:paraId="4BD4578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370</w:t>
      </w:r>
    </w:p>
    <w:p w14:paraId="2C2DB85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7.22A.2.1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?? ??"/>
          <w:noProof/>
        </w:rPr>
        <w:t>Timing Advance adjustment delay</w:t>
      </w:r>
      <w:r>
        <w:rPr>
          <w:noProof/>
        </w:rPr>
        <w:tab/>
        <w:t>370</w:t>
      </w:r>
    </w:p>
    <w:p w14:paraId="7104EE1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370</w:t>
      </w:r>
    </w:p>
    <w:p w14:paraId="652DD89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Category NB1 UE</w:t>
      </w:r>
      <w:r>
        <w:rPr>
          <w:noProof/>
        </w:rPr>
        <w:tab/>
        <w:t>370</w:t>
      </w:r>
    </w:p>
    <w:p w14:paraId="2ADA1D2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370</w:t>
      </w:r>
    </w:p>
    <w:p w14:paraId="0C9D18E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370</w:t>
      </w:r>
    </w:p>
    <w:p w14:paraId="01D1A8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7.23.2.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371</w:t>
      </w:r>
    </w:p>
    <w:p w14:paraId="633027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7.23.2.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371</w:t>
      </w:r>
    </w:p>
    <w:p w14:paraId="495C666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7.23.2.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372</w:t>
      </w:r>
    </w:p>
    <w:p w14:paraId="78D0977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Category NB-IoT UE for Satellite Access</w:t>
      </w:r>
      <w:r>
        <w:rPr>
          <w:noProof/>
        </w:rPr>
        <w:tab/>
        <w:t>372</w:t>
      </w:r>
    </w:p>
    <w:p w14:paraId="754E9BB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372</w:t>
      </w:r>
    </w:p>
    <w:p w14:paraId="63B8E1B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372</w:t>
      </w:r>
    </w:p>
    <w:p w14:paraId="46B938A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7.23A.2.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373</w:t>
      </w:r>
    </w:p>
    <w:p w14:paraId="4ABE1C9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7.23A.2.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373</w:t>
      </w:r>
    </w:p>
    <w:p w14:paraId="7A5C2EE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7.23A.2.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374</w:t>
      </w:r>
    </w:p>
    <w:p w14:paraId="3D80A139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374</w:t>
      </w:r>
    </w:p>
    <w:p w14:paraId="0AB5D5D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7CDA1DB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374</w:t>
      </w:r>
    </w:p>
    <w:p w14:paraId="56B278DA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Category M1 for Satellite Access</w:t>
      </w:r>
      <w:r>
        <w:rPr>
          <w:noProof/>
        </w:rPr>
        <w:tab/>
        <w:t>375</w:t>
      </w:r>
    </w:p>
    <w:p w14:paraId="17D323C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1A10684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027E381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phase synchronization accuracy for MBMS services (FDD)</w:t>
      </w:r>
      <w:r>
        <w:rPr>
          <w:noProof/>
        </w:rPr>
        <w:tab/>
        <w:t>376</w:t>
      </w:r>
    </w:p>
    <w:p w14:paraId="3F3B070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376</w:t>
      </w:r>
    </w:p>
    <w:p w14:paraId="5689594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7.25.2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Minimum requirements</w:t>
      </w:r>
      <w:r>
        <w:rPr>
          <w:noProof/>
        </w:rPr>
        <w:tab/>
        <w:t>376</w:t>
      </w:r>
    </w:p>
    <w:p w14:paraId="6E320EE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7.26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377</w:t>
      </w:r>
    </w:p>
    <w:p w14:paraId="1173345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377</w:t>
      </w:r>
    </w:p>
    <w:p w14:paraId="0BAB1DC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377</w:t>
      </w:r>
    </w:p>
    <w:p w14:paraId="3EA356E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category M1</w:t>
      </w:r>
      <w:r>
        <w:rPr>
          <w:noProof/>
        </w:rPr>
        <w:tab/>
        <w:t>377</w:t>
      </w:r>
    </w:p>
    <w:p w14:paraId="1B48D6E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3.7.0"/>
          <w:noProof/>
        </w:rPr>
        <w:t>7.27.1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3.7.0"/>
          <w:noProof/>
        </w:rPr>
        <w:t>Introduction</w:t>
      </w:r>
      <w:r>
        <w:rPr>
          <w:noProof/>
        </w:rPr>
        <w:tab/>
        <w:t>377</w:t>
      </w:r>
    </w:p>
    <w:p w14:paraId="5469E5C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3.7.0"/>
          <w:noProof/>
        </w:rPr>
        <w:t>7.27.2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3.7.0"/>
          <w:noProof/>
        </w:rPr>
        <w:t>Requirements</w:t>
      </w:r>
      <w:r>
        <w:rPr>
          <w:noProof/>
        </w:rPr>
        <w:tab/>
        <w:t>377</w:t>
      </w:r>
    </w:p>
    <w:p w14:paraId="7DA0555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category M1 for Satellite Access</w:t>
      </w:r>
      <w:r>
        <w:rPr>
          <w:noProof/>
        </w:rPr>
        <w:tab/>
        <w:t>377</w:t>
      </w:r>
    </w:p>
    <w:p w14:paraId="0AF79D5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377</w:t>
      </w:r>
    </w:p>
    <w:p w14:paraId="585CC4D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377</w:t>
      </w:r>
    </w:p>
    <w:p w14:paraId="79F82D9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378</w:t>
      </w:r>
    </w:p>
    <w:p w14:paraId="40F9F09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3.7.0"/>
          <w:noProof/>
        </w:rPr>
        <w:t>7.28.1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3.7.0"/>
          <w:noProof/>
        </w:rPr>
        <w:t>Introduction</w:t>
      </w:r>
      <w:r>
        <w:rPr>
          <w:noProof/>
        </w:rPr>
        <w:tab/>
        <w:t>378</w:t>
      </w:r>
    </w:p>
    <w:p w14:paraId="4F90B37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378</w:t>
      </w:r>
    </w:p>
    <w:p w14:paraId="7D42B74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Category M1 for Satellite Access</w:t>
      </w:r>
      <w:r>
        <w:rPr>
          <w:noProof/>
        </w:rPr>
        <w:tab/>
        <w:t>378</w:t>
      </w:r>
    </w:p>
    <w:p w14:paraId="037EC63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3187CDB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378</w:t>
      </w:r>
    </w:p>
    <w:p w14:paraId="41EC41E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7.28A.2.1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?? ??"/>
          <w:noProof/>
        </w:rPr>
        <w:t>Timing Advance adjustment delay</w:t>
      </w:r>
      <w:r>
        <w:rPr>
          <w:noProof/>
        </w:rPr>
        <w:tab/>
        <w:t>378</w:t>
      </w:r>
    </w:p>
    <w:p w14:paraId="1FA9BD0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378</w:t>
      </w:r>
    </w:p>
    <w:p w14:paraId="4DC645A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378</w:t>
      </w:r>
    </w:p>
    <w:p w14:paraId="4A6C19A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301FDAC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378</w:t>
      </w:r>
    </w:p>
    <w:p w14:paraId="5119D5D8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379</w:t>
      </w:r>
    </w:p>
    <w:p w14:paraId="672DA47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5D0B8A1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1EBDE09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Addition and Release Delay for E-UTRA - NR Dual Connectivity</w:t>
      </w:r>
      <w:r>
        <w:rPr>
          <w:noProof/>
        </w:rPr>
        <w:tab/>
        <w:t>379</w:t>
      </w:r>
    </w:p>
    <w:p w14:paraId="755EA05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4A3A9B2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379</w:t>
      </w:r>
    </w:p>
    <w:p w14:paraId="455FD83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380</w:t>
      </w:r>
    </w:p>
    <w:p w14:paraId="08F607FA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NR PSCell Operating with CCA for E-UTRA - NR Dual Connectivity</w:t>
      </w:r>
      <w:r>
        <w:rPr>
          <w:noProof/>
        </w:rPr>
        <w:tab/>
        <w:t>380</w:t>
      </w:r>
    </w:p>
    <w:p w14:paraId="619CC76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380</w:t>
      </w:r>
    </w:p>
    <w:p w14:paraId="569B96F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380</w:t>
      </w:r>
    </w:p>
    <w:p w14:paraId="29FC1B1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381</w:t>
      </w:r>
    </w:p>
    <w:p w14:paraId="47A7F72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EN-DC</w:t>
      </w:r>
      <w:r>
        <w:rPr>
          <w:noProof/>
        </w:rPr>
        <w:tab/>
        <w:t>382</w:t>
      </w:r>
    </w:p>
    <w:p w14:paraId="11C17D0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382</w:t>
      </w:r>
    </w:p>
    <w:p w14:paraId="46E6DBB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382</w:t>
      </w:r>
    </w:p>
    <w:p w14:paraId="2188220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382</w:t>
      </w:r>
    </w:p>
    <w:p w14:paraId="7E8EF80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382</w:t>
      </w:r>
    </w:p>
    <w:p w14:paraId="4DCE244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383</w:t>
      </w:r>
    </w:p>
    <w:p w14:paraId="785345E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383</w:t>
      </w:r>
    </w:p>
    <w:p w14:paraId="2DADCE5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383</w:t>
      </w:r>
    </w:p>
    <w:p w14:paraId="7FD2B40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384</w:t>
      </w:r>
    </w:p>
    <w:p w14:paraId="51506B9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384</w:t>
      </w:r>
    </w:p>
    <w:p w14:paraId="153D83E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384</w:t>
      </w:r>
    </w:p>
    <w:p w14:paraId="73FA509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384</w:t>
      </w:r>
    </w:p>
    <w:p w14:paraId="64F3A87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384</w:t>
      </w:r>
    </w:p>
    <w:p w14:paraId="7292F32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384</w:t>
      </w:r>
    </w:p>
    <w:p w14:paraId="0A87577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385</w:t>
      </w:r>
    </w:p>
    <w:p w14:paraId="0534505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385</w:t>
      </w:r>
    </w:p>
    <w:p w14:paraId="42FA219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385</w:t>
      </w:r>
    </w:p>
    <w:p w14:paraId="10E6B85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385</w:t>
      </w:r>
    </w:p>
    <w:p w14:paraId="7E3A43A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386</w:t>
      </w:r>
    </w:p>
    <w:p w14:paraId="1C4184E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386</w:t>
      </w:r>
    </w:p>
    <w:p w14:paraId="18937C4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387</w:t>
      </w:r>
    </w:p>
    <w:p w14:paraId="6D13E07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387</w:t>
      </w:r>
    </w:p>
    <w:p w14:paraId="2E9767A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387</w:t>
      </w:r>
    </w:p>
    <w:p w14:paraId="016F9E6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387</w:t>
      </w:r>
    </w:p>
    <w:p w14:paraId="321D76A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388</w:t>
      </w:r>
    </w:p>
    <w:p w14:paraId="2F5D508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388</w:t>
      </w:r>
    </w:p>
    <w:p w14:paraId="29E69C4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388</w:t>
      </w:r>
    </w:p>
    <w:p w14:paraId="0F051F9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fast SCell activation/deactivation</w:t>
      </w:r>
      <w:r>
        <w:rPr>
          <w:noProof/>
        </w:rPr>
        <w:tab/>
        <w:t>389</w:t>
      </w:r>
    </w:p>
    <w:p w14:paraId="529A18B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7.32.2.20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Interruptions due to RRM measurements on deactivated NR SCG</w:t>
      </w:r>
      <w:r>
        <w:rPr>
          <w:noProof/>
        </w:rPr>
        <w:tab/>
        <w:t>389</w:t>
      </w:r>
    </w:p>
    <w:p w14:paraId="7CB23A4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7.32.2.21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Interruptions during RLM</w:t>
      </w:r>
      <w:r w:rsidRPr="00C627F8">
        <w:rPr>
          <w:noProof/>
          <w:lang w:val="en-US" w:eastAsia="zh-CN"/>
        </w:rPr>
        <w:t xml:space="preserve">/BFD </w:t>
      </w:r>
      <w:r>
        <w:rPr>
          <w:noProof/>
          <w:lang w:eastAsia="zh-CN"/>
        </w:rPr>
        <w:t>measurements on deactivated PScell</w:t>
      </w:r>
      <w:r>
        <w:rPr>
          <w:noProof/>
        </w:rPr>
        <w:tab/>
        <w:t>390</w:t>
      </w:r>
    </w:p>
    <w:p w14:paraId="5C7243E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Transmit/Receive Timing Difference in Carrier Aggregation for</w:t>
      </w:r>
      <w:r w:rsidRPr="00C627F8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390</w:t>
      </w:r>
    </w:p>
    <w:p w14:paraId="26A2EE4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390</w:t>
      </w:r>
    </w:p>
    <w:p w14:paraId="539BBD9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390</w:t>
      </w:r>
    </w:p>
    <w:p w14:paraId="18C5DCC5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390</w:t>
      </w:r>
    </w:p>
    <w:p w14:paraId="79B335E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390</w:t>
      </w:r>
    </w:p>
    <w:p w14:paraId="6B27AB9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390</w:t>
      </w:r>
    </w:p>
    <w:p w14:paraId="6BEDD2F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390</w:t>
      </w:r>
    </w:p>
    <w:p w14:paraId="1DC3EA6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NE-DC</w:t>
      </w:r>
      <w:r>
        <w:rPr>
          <w:noProof/>
        </w:rPr>
        <w:tab/>
        <w:t>391</w:t>
      </w:r>
    </w:p>
    <w:p w14:paraId="00038D8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2359BC1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391</w:t>
      </w:r>
    </w:p>
    <w:p w14:paraId="44920A8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391</w:t>
      </w:r>
    </w:p>
    <w:p w14:paraId="31AB104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391</w:t>
      </w:r>
    </w:p>
    <w:p w14:paraId="0A9D837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391</w:t>
      </w:r>
    </w:p>
    <w:p w14:paraId="57C91AC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392</w:t>
      </w:r>
    </w:p>
    <w:p w14:paraId="59147CF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392</w:t>
      </w:r>
    </w:p>
    <w:p w14:paraId="020AC63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392</w:t>
      </w:r>
    </w:p>
    <w:p w14:paraId="726294C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392</w:t>
      </w:r>
    </w:p>
    <w:p w14:paraId="4AF17E1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393</w:t>
      </w:r>
    </w:p>
    <w:p w14:paraId="2D8012C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393</w:t>
      </w:r>
    </w:p>
    <w:p w14:paraId="255C1F0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393</w:t>
      </w:r>
    </w:p>
    <w:p w14:paraId="5A1F09C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394</w:t>
      </w:r>
    </w:p>
    <w:p w14:paraId="73C65CD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394</w:t>
      </w:r>
    </w:p>
    <w:p w14:paraId="1BE4D6F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394</w:t>
      </w:r>
    </w:p>
    <w:p w14:paraId="3517650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394</w:t>
      </w:r>
    </w:p>
    <w:p w14:paraId="5D8B5FD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394</w:t>
      </w:r>
    </w:p>
    <w:p w14:paraId="46E95C1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395</w:t>
      </w:r>
    </w:p>
    <w:p w14:paraId="017F41D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395</w:t>
      </w:r>
    </w:p>
    <w:p w14:paraId="0A0D9A4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395</w:t>
      </w:r>
    </w:p>
    <w:p w14:paraId="46E3EF4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during E-UTRA measurement with autonomous gaps</w:t>
      </w:r>
      <w:r>
        <w:rPr>
          <w:noProof/>
        </w:rPr>
        <w:tab/>
        <w:t>396</w:t>
      </w:r>
    </w:p>
    <w:p w14:paraId="315F749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396</w:t>
      </w:r>
    </w:p>
    <w:p w14:paraId="36077A8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396</w:t>
      </w:r>
    </w:p>
    <w:p w14:paraId="57F53C9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397</w:t>
      </w:r>
    </w:p>
    <w:p w14:paraId="7621CCE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NR measurement with autonomous gaps</w:t>
      </w:r>
      <w:r>
        <w:rPr>
          <w:noProof/>
        </w:rPr>
        <w:tab/>
        <w:t>398</w:t>
      </w:r>
    </w:p>
    <w:p w14:paraId="09BFDE7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398</w:t>
      </w:r>
    </w:p>
    <w:p w14:paraId="20C7506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398</w:t>
      </w:r>
    </w:p>
    <w:p w14:paraId="1963737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7.38 SCG Activation and Deactivation Delay</w:t>
      </w:r>
      <w:r>
        <w:rPr>
          <w:noProof/>
        </w:rPr>
        <w:tab/>
        <w:t>398</w:t>
      </w:r>
    </w:p>
    <w:p w14:paraId="1750F74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398</w:t>
      </w:r>
    </w:p>
    <w:p w14:paraId="182BBD0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398</w:t>
      </w:r>
    </w:p>
    <w:p w14:paraId="60FFAC0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SCG Deactivation Delay Requirement</w:t>
      </w:r>
      <w:r>
        <w:rPr>
          <w:noProof/>
        </w:rPr>
        <w:tab/>
        <w:t>399</w:t>
      </w:r>
    </w:p>
    <w:p w14:paraId="4B7682DF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399</w:t>
      </w:r>
    </w:p>
    <w:p w14:paraId="1C877D0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399</w:t>
      </w:r>
    </w:p>
    <w:p w14:paraId="14D545F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54EA2AA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400</w:t>
      </w:r>
    </w:p>
    <w:p w14:paraId="367380F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400</w:t>
      </w:r>
    </w:p>
    <w:p w14:paraId="082863D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408</w:t>
      </w:r>
    </w:p>
    <w:p w14:paraId="108A371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409</w:t>
      </w:r>
    </w:p>
    <w:p w14:paraId="216F87D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(EN-DC)</w:t>
      </w:r>
      <w:r>
        <w:rPr>
          <w:noProof/>
        </w:rPr>
        <w:tab/>
        <w:t>410</w:t>
      </w:r>
    </w:p>
    <w:p w14:paraId="4EBAA52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412</w:t>
      </w:r>
    </w:p>
    <w:p w14:paraId="695DF06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(RedCap)</w:t>
      </w:r>
      <w:r>
        <w:rPr>
          <w:noProof/>
        </w:rPr>
        <w:tab/>
        <w:t>413</w:t>
      </w:r>
    </w:p>
    <w:p w14:paraId="53DB89B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Network controlled small gap</w:t>
      </w:r>
      <w:r>
        <w:rPr>
          <w:noProof/>
        </w:rPr>
        <w:tab/>
        <w:t>413</w:t>
      </w:r>
    </w:p>
    <w:p w14:paraId="283EE81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415</w:t>
      </w:r>
    </w:p>
    <w:p w14:paraId="105B173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415</w:t>
      </w:r>
    </w:p>
    <w:p w14:paraId="119791A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420</w:t>
      </w:r>
    </w:p>
    <w:p w14:paraId="7EBB44E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424</w:t>
      </w:r>
    </w:p>
    <w:p w14:paraId="714F233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425</w:t>
      </w:r>
    </w:p>
    <w:p w14:paraId="0406D1F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426</w:t>
      </w:r>
    </w:p>
    <w:p w14:paraId="14B1DA9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426</w:t>
      </w:r>
    </w:p>
    <w:p w14:paraId="061C390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8.1.2.3.1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427</w:t>
      </w:r>
    </w:p>
    <w:p w14:paraId="03C4E81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432</w:t>
      </w:r>
    </w:p>
    <w:p w14:paraId="34094BD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439</w:t>
      </w:r>
    </w:p>
    <w:p w14:paraId="63AF76D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439</w:t>
      </w:r>
    </w:p>
    <w:p w14:paraId="5D6FA42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439</w:t>
      </w:r>
    </w:p>
    <w:p w14:paraId="1EF9118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440</w:t>
      </w:r>
    </w:p>
    <w:p w14:paraId="542366E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442</w:t>
      </w:r>
    </w:p>
    <w:p w14:paraId="6D3072F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443</w:t>
      </w:r>
    </w:p>
    <w:p w14:paraId="76B7DBB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8.1.2.3.9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444</w:t>
      </w:r>
    </w:p>
    <w:p w14:paraId="06745E0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451</w:t>
      </w:r>
    </w:p>
    <w:p w14:paraId="39484A6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 RAT measurements</w:t>
      </w:r>
      <w:r>
        <w:rPr>
          <w:noProof/>
        </w:rPr>
        <w:tab/>
        <w:t>451</w:t>
      </w:r>
    </w:p>
    <w:p w14:paraId="255BF23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451</w:t>
      </w:r>
    </w:p>
    <w:p w14:paraId="53671D4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456</w:t>
      </w:r>
    </w:p>
    <w:p w14:paraId="35DB716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456</w:t>
      </w:r>
    </w:p>
    <w:p w14:paraId="3E9A6E3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460</w:t>
      </w:r>
    </w:p>
    <w:p w14:paraId="4583CA4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460</w:t>
      </w:r>
    </w:p>
    <w:p w14:paraId="6BF35DB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465</w:t>
      </w:r>
    </w:p>
    <w:p w14:paraId="725EBBC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465</w:t>
      </w:r>
    </w:p>
    <w:p w14:paraId="37567EA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467</w:t>
      </w:r>
    </w:p>
    <w:p w14:paraId="0C45EA3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467</w:t>
      </w:r>
    </w:p>
    <w:p w14:paraId="713825F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8.1.2.4.9.1A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467</w:t>
      </w:r>
    </w:p>
    <w:p w14:paraId="1216301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468</w:t>
      </w:r>
    </w:p>
    <w:p w14:paraId="7840438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468</w:t>
      </w:r>
    </w:p>
    <w:p w14:paraId="546AF24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468</w:t>
      </w:r>
    </w:p>
    <w:p w14:paraId="25DD40A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 for SON</w:t>
      </w:r>
      <w:r>
        <w:rPr>
          <w:noProof/>
        </w:rPr>
        <w:tab/>
        <w:t>468</w:t>
      </w:r>
    </w:p>
    <w:p w14:paraId="3406C6C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 for SON</w:t>
      </w:r>
      <w:r>
        <w:rPr>
          <w:noProof/>
        </w:rPr>
        <w:tab/>
        <w:t>470</w:t>
      </w:r>
    </w:p>
    <w:p w14:paraId="03046DE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8.1.2.4.15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E-UTRAN FDD – cdma2000 1xRTT measurements for SON ANR</w:t>
      </w:r>
      <w:r>
        <w:rPr>
          <w:noProof/>
        </w:rPr>
        <w:tab/>
        <w:t>470</w:t>
      </w:r>
    </w:p>
    <w:p w14:paraId="5BF9E85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8.1.2.4.16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E-UTRAN TDD – cdma2000 1xRTT measurements for SON ANR</w:t>
      </w:r>
      <w:r>
        <w:rPr>
          <w:noProof/>
        </w:rPr>
        <w:tab/>
        <w:t>470</w:t>
      </w:r>
    </w:p>
    <w:p w14:paraId="1D52A01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470</w:t>
      </w:r>
    </w:p>
    <w:p w14:paraId="05D40DA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TDD-UTRAN FDD measurements with autonomous gaps</w:t>
      </w:r>
      <w:r>
        <w:rPr>
          <w:noProof/>
        </w:rPr>
        <w:tab/>
        <w:t>471</w:t>
      </w:r>
    </w:p>
    <w:p w14:paraId="331BEF0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471</w:t>
      </w:r>
    </w:p>
    <w:p w14:paraId="51AE681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473</w:t>
      </w:r>
    </w:p>
    <w:p w14:paraId="2ADD08B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473</w:t>
      </w:r>
    </w:p>
    <w:p w14:paraId="7CA30DD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477</w:t>
      </w:r>
    </w:p>
    <w:p w14:paraId="1657035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481</w:t>
      </w:r>
    </w:p>
    <w:p w14:paraId="2328F63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481</w:t>
      </w:r>
    </w:p>
    <w:p w14:paraId="757A068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8.1.2.4.23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481</w:t>
      </w:r>
    </w:p>
    <w:p w14:paraId="655A2B0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481</w:t>
      </w:r>
    </w:p>
    <w:p w14:paraId="4F30D93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8.1.2.4.25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E-UTRAN FDD – NR SFTD Measurements</w:t>
      </w:r>
      <w:r>
        <w:rPr>
          <w:noProof/>
        </w:rPr>
        <w:tab/>
        <w:t>481</w:t>
      </w:r>
    </w:p>
    <w:p w14:paraId="20093B7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8.1.2.4.26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E-UTRAN TDD – NR SFTD Measurements</w:t>
      </w:r>
      <w:r>
        <w:rPr>
          <w:noProof/>
        </w:rPr>
        <w:tab/>
        <w:t>483</w:t>
      </w:r>
    </w:p>
    <w:p w14:paraId="1D3B181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 xml:space="preserve">8.1.2.4.27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E-UTRA FDD - NR measurements with autonomous gaps</w:t>
      </w:r>
      <w:r>
        <w:rPr>
          <w:noProof/>
        </w:rPr>
        <w:tab/>
        <w:t>483</w:t>
      </w:r>
    </w:p>
    <w:p w14:paraId="7F17748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 xml:space="preserve">8.1.2.4.28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E-UTRA TDD - NR measurements with autonomous gaps</w:t>
      </w:r>
      <w:r>
        <w:rPr>
          <w:noProof/>
        </w:rPr>
        <w:tab/>
        <w:t>484</w:t>
      </w:r>
    </w:p>
    <w:p w14:paraId="41DF5BC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8.1.2.4.29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>E-UTRAN FDD – NR measurements without measurement gap</w:t>
      </w:r>
      <w:r>
        <w:rPr>
          <w:noProof/>
        </w:rPr>
        <w:tab/>
        <w:t>484</w:t>
      </w:r>
    </w:p>
    <w:p w14:paraId="30CFD1C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8.1.2.4.30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>E-UTRAN TDD – NR measurements without measurement gap</w:t>
      </w:r>
      <w:r>
        <w:rPr>
          <w:noProof/>
        </w:rPr>
        <w:tab/>
        <w:t>489</w:t>
      </w:r>
    </w:p>
    <w:p w14:paraId="2FB0ABB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489</w:t>
      </w:r>
    </w:p>
    <w:p w14:paraId="27B9850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489</w:t>
      </w:r>
    </w:p>
    <w:p w14:paraId="1331DBD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491</w:t>
      </w:r>
    </w:p>
    <w:p w14:paraId="7ACC006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492</w:t>
      </w:r>
    </w:p>
    <w:p w14:paraId="7F3850D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494</w:t>
      </w:r>
    </w:p>
    <w:p w14:paraId="2E818D9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496</w:t>
      </w:r>
    </w:p>
    <w:p w14:paraId="3B2192B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496</w:t>
      </w:r>
    </w:p>
    <w:p w14:paraId="1206BE3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496</w:t>
      </w:r>
    </w:p>
    <w:p w14:paraId="27BD0DB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496</w:t>
      </w:r>
    </w:p>
    <w:p w14:paraId="1AC4F4D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496</w:t>
      </w:r>
    </w:p>
    <w:p w14:paraId="10F276A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OTDOA Measurements</w:t>
      </w:r>
      <w:r>
        <w:rPr>
          <w:noProof/>
        </w:rPr>
        <w:tab/>
        <w:t>496</w:t>
      </w:r>
    </w:p>
    <w:p w14:paraId="40BF09F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OTDOA Measurements</w:t>
      </w:r>
      <w:r>
        <w:rPr>
          <w:noProof/>
        </w:rPr>
        <w:tab/>
        <w:t>498</w:t>
      </w:r>
    </w:p>
    <w:p w14:paraId="7BEDF0A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OTDOA Measurements</w:t>
      </w:r>
      <w:r>
        <w:rPr>
          <w:noProof/>
        </w:rPr>
        <w:tab/>
        <w:t>500</w:t>
      </w:r>
    </w:p>
    <w:p w14:paraId="7236A2D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OTDOA Measurements</w:t>
      </w:r>
      <w:r>
        <w:rPr>
          <w:noProof/>
        </w:rPr>
        <w:tab/>
        <w:t>502</w:t>
      </w:r>
    </w:p>
    <w:p w14:paraId="3512005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OTDOA Measurements for UE Category 1bis</w:t>
      </w:r>
      <w:r>
        <w:rPr>
          <w:noProof/>
        </w:rPr>
        <w:tab/>
        <w:t>503</w:t>
      </w:r>
    </w:p>
    <w:p w14:paraId="0EA3517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OTDOA Measurements for UE Category 1bis</w:t>
      </w:r>
      <w:r>
        <w:rPr>
          <w:noProof/>
        </w:rPr>
        <w:tab/>
        <w:t>505</w:t>
      </w:r>
    </w:p>
    <w:p w14:paraId="2A79DA0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OTDOA Measurements for UE Category 1bis</w:t>
      </w:r>
      <w:r>
        <w:rPr>
          <w:noProof/>
        </w:rPr>
        <w:tab/>
        <w:t>507</w:t>
      </w:r>
    </w:p>
    <w:p w14:paraId="1FAD885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OTDOA Measurements for UE Category 1bis</w:t>
      </w:r>
      <w:r>
        <w:rPr>
          <w:noProof/>
        </w:rPr>
        <w:tab/>
        <w:t>509</w:t>
      </w:r>
    </w:p>
    <w:p w14:paraId="5F5571D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</w:t>
      </w:r>
      <w:r>
        <w:rPr>
          <w:noProof/>
        </w:rPr>
        <w:tab/>
        <w:t>510</w:t>
      </w:r>
    </w:p>
    <w:p w14:paraId="6BFD09F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510</w:t>
      </w:r>
    </w:p>
    <w:p w14:paraId="65741FC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512</w:t>
      </w:r>
    </w:p>
    <w:p w14:paraId="32F4B1A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513</w:t>
      </w:r>
    </w:p>
    <w:p w14:paraId="704FED4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514</w:t>
      </w:r>
    </w:p>
    <w:p w14:paraId="454F34B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514</w:t>
      </w:r>
    </w:p>
    <w:p w14:paraId="0AA6C5B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514</w:t>
      </w:r>
    </w:p>
    <w:p w14:paraId="3AFC113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517</w:t>
      </w:r>
    </w:p>
    <w:p w14:paraId="732E327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520</w:t>
      </w:r>
    </w:p>
    <w:p w14:paraId="4E53E3B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524</w:t>
      </w:r>
    </w:p>
    <w:p w14:paraId="0354AD1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527</w:t>
      </w:r>
    </w:p>
    <w:p w14:paraId="6281269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527</w:t>
      </w:r>
    </w:p>
    <w:p w14:paraId="0FB35E6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527</w:t>
      </w:r>
    </w:p>
    <w:p w14:paraId="6F389E0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528</w:t>
      </w:r>
    </w:p>
    <w:p w14:paraId="6A1471B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528</w:t>
      </w:r>
    </w:p>
    <w:p w14:paraId="2D5BC31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529</w:t>
      </w:r>
    </w:p>
    <w:p w14:paraId="34590182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529</w:t>
      </w:r>
    </w:p>
    <w:p w14:paraId="559BA72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529</w:t>
      </w:r>
    </w:p>
    <w:p w14:paraId="4F675AB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529</w:t>
      </w:r>
    </w:p>
    <w:p w14:paraId="4B10852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533</w:t>
      </w:r>
    </w:p>
    <w:p w14:paraId="53D2405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533</w:t>
      </w:r>
    </w:p>
    <w:p w14:paraId="43FAB1B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533</w:t>
      </w:r>
    </w:p>
    <w:p w14:paraId="0380226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533</w:t>
      </w:r>
    </w:p>
    <w:p w14:paraId="65B4A55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533</w:t>
      </w:r>
    </w:p>
    <w:p w14:paraId="5E38690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534</w:t>
      </w:r>
    </w:p>
    <w:p w14:paraId="35220AA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534</w:t>
      </w:r>
    </w:p>
    <w:p w14:paraId="75FEC19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535</w:t>
      </w:r>
    </w:p>
    <w:p w14:paraId="4954B3E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537</w:t>
      </w:r>
    </w:p>
    <w:p w14:paraId="5186E29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537</w:t>
      </w:r>
    </w:p>
    <w:p w14:paraId="3EAE7DE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RSTD Measurements for E-UTRAN carrier aggregation</w:t>
      </w:r>
      <w:r>
        <w:rPr>
          <w:noProof/>
        </w:rPr>
        <w:tab/>
        <w:t>537</w:t>
      </w:r>
    </w:p>
    <w:p w14:paraId="4720438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537</w:t>
      </w:r>
    </w:p>
    <w:p w14:paraId="3BCC937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the primary component carrier</w:t>
      </w:r>
      <w:r>
        <w:rPr>
          <w:noProof/>
        </w:rPr>
        <w:tab/>
        <w:t>538</w:t>
      </w:r>
    </w:p>
    <w:p w14:paraId="3242709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a secondary component carrier</w:t>
      </w:r>
      <w:r>
        <w:rPr>
          <w:noProof/>
        </w:rPr>
        <w:tab/>
        <w:t>539</w:t>
      </w:r>
    </w:p>
    <w:p w14:paraId="39E5E5F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both primary component carrier and a secondary component carrier</w:t>
      </w:r>
      <w:r>
        <w:rPr>
          <w:noProof/>
        </w:rPr>
        <w:tab/>
        <w:t>539</w:t>
      </w:r>
    </w:p>
    <w:p w14:paraId="43B4D6E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540</w:t>
      </w:r>
    </w:p>
    <w:p w14:paraId="0BA62EE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541</w:t>
      </w:r>
    </w:p>
    <w:p w14:paraId="0161D72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541</w:t>
      </w:r>
    </w:p>
    <w:p w14:paraId="218752A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8.5.2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542</w:t>
      </w:r>
    </w:p>
    <w:p w14:paraId="5F7A8A9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8.5.2.1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542</w:t>
      </w:r>
    </w:p>
    <w:p w14:paraId="7B23917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8.5.2.1.1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542</w:t>
      </w:r>
    </w:p>
    <w:p w14:paraId="1E916DA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8.5.2.1.2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545</w:t>
      </w:r>
    </w:p>
    <w:p w14:paraId="4C27B83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547</w:t>
      </w:r>
    </w:p>
    <w:p w14:paraId="2AD20F9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551</w:t>
      </w:r>
    </w:p>
    <w:p w14:paraId="57ABC00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551</w:t>
      </w:r>
    </w:p>
    <w:p w14:paraId="72F2E00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552</w:t>
      </w:r>
    </w:p>
    <w:p w14:paraId="6A884BD2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</w:t>
      </w:r>
      <w:r>
        <w:rPr>
          <w:noProof/>
        </w:rPr>
        <w:tab/>
        <w:t>553</w:t>
      </w:r>
    </w:p>
    <w:p w14:paraId="09D19FD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553</w:t>
      </w:r>
    </w:p>
    <w:p w14:paraId="49ECD75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CRS based discovery signal measurements</w:t>
      </w:r>
      <w:r>
        <w:rPr>
          <w:noProof/>
        </w:rPr>
        <w:tab/>
        <w:t>553</w:t>
      </w:r>
    </w:p>
    <w:p w14:paraId="1E0CEF5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553</w:t>
      </w:r>
    </w:p>
    <w:p w14:paraId="714740F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553</w:t>
      </w:r>
    </w:p>
    <w:p w14:paraId="5594F5F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556</w:t>
      </w:r>
    </w:p>
    <w:p w14:paraId="4EACC64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558</w:t>
      </w:r>
    </w:p>
    <w:p w14:paraId="5540029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inter-frequency measurements</w:t>
      </w:r>
      <w:r>
        <w:rPr>
          <w:noProof/>
        </w:rPr>
        <w:tab/>
        <w:t>559</w:t>
      </w:r>
    </w:p>
    <w:p w14:paraId="13B112E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8.6.2.2.2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561</w:t>
      </w:r>
    </w:p>
    <w:p w14:paraId="0B3022C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564</w:t>
      </w:r>
    </w:p>
    <w:p w14:paraId="50B22E5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564</w:t>
      </w:r>
    </w:p>
    <w:p w14:paraId="5EA88C7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</w:t>
      </w:r>
      <w:r>
        <w:rPr>
          <w:noProof/>
        </w:rPr>
        <w:tab/>
        <w:t>564</w:t>
      </w:r>
    </w:p>
    <w:p w14:paraId="0322327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564</w:t>
      </w:r>
    </w:p>
    <w:p w14:paraId="51F6A24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565</w:t>
      </w:r>
    </w:p>
    <w:p w14:paraId="7DBD17B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567</w:t>
      </w:r>
    </w:p>
    <w:p w14:paraId="5A44FEE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569</w:t>
      </w:r>
    </w:p>
    <w:p w14:paraId="23F4FD1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8.6.3.2.1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570</w:t>
      </w:r>
    </w:p>
    <w:p w14:paraId="089EA5F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8.6.3.2.2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572</w:t>
      </w:r>
    </w:p>
    <w:p w14:paraId="4951AE3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575</w:t>
      </w:r>
    </w:p>
    <w:p w14:paraId="5D94C09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575</w:t>
      </w:r>
    </w:p>
    <w:p w14:paraId="2EACD6B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for E-UTRA carrier aggregation</w:t>
      </w:r>
      <w:r>
        <w:rPr>
          <w:noProof/>
        </w:rPr>
        <w:tab/>
        <w:t>575</w:t>
      </w:r>
    </w:p>
    <w:p w14:paraId="37B6FCD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575</w:t>
      </w:r>
    </w:p>
    <w:p w14:paraId="020F427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CRS based discovery signal measurements for E-UTRA carrier aggregation</w:t>
      </w:r>
      <w:r>
        <w:rPr>
          <w:noProof/>
        </w:rPr>
        <w:tab/>
        <w:t>576</w:t>
      </w:r>
    </w:p>
    <w:p w14:paraId="1E76829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576</w:t>
      </w:r>
    </w:p>
    <w:p w14:paraId="437C91C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576</w:t>
      </w:r>
    </w:p>
    <w:p w14:paraId="1CF1759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576</w:t>
      </w:r>
    </w:p>
    <w:p w14:paraId="76398DE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576</w:t>
      </w:r>
    </w:p>
    <w:p w14:paraId="1904D10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576</w:t>
      </w:r>
    </w:p>
    <w:p w14:paraId="68D3966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577</w:t>
      </w:r>
    </w:p>
    <w:p w14:paraId="183D518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579</w:t>
      </w:r>
    </w:p>
    <w:p w14:paraId="036E2BD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579</w:t>
      </w:r>
    </w:p>
    <w:p w14:paraId="3493E77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579</w:t>
      </w:r>
    </w:p>
    <w:p w14:paraId="2923815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579</w:t>
      </w:r>
    </w:p>
    <w:p w14:paraId="5225E0E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579</w:t>
      </w:r>
    </w:p>
    <w:p w14:paraId="12314F1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579</w:t>
      </w:r>
    </w:p>
    <w:p w14:paraId="08B3EB0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581</w:t>
      </w:r>
    </w:p>
    <w:p w14:paraId="794CB59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582</w:t>
      </w:r>
    </w:p>
    <w:p w14:paraId="0EE0908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582</w:t>
      </w:r>
    </w:p>
    <w:p w14:paraId="5816010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582</w:t>
      </w:r>
    </w:p>
    <w:p w14:paraId="5F32764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583</w:t>
      </w:r>
    </w:p>
    <w:p w14:paraId="2DEFA07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583</w:t>
      </w:r>
    </w:p>
    <w:p w14:paraId="5CEBAA9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 autonomous gaps</w:t>
      </w:r>
      <w:r>
        <w:rPr>
          <w:noProof/>
        </w:rPr>
        <w:tab/>
        <w:t>583</w:t>
      </w:r>
    </w:p>
    <w:p w14:paraId="57FBD6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583</w:t>
      </w:r>
    </w:p>
    <w:p w14:paraId="7354FB4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584</w:t>
      </w:r>
    </w:p>
    <w:p w14:paraId="1E37C43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 with autonomous gaps</w:t>
      </w:r>
      <w:r>
        <w:rPr>
          <w:noProof/>
        </w:rPr>
        <w:tab/>
        <w:t>584</w:t>
      </w:r>
    </w:p>
    <w:p w14:paraId="5C6EE5C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584</w:t>
      </w:r>
    </w:p>
    <w:p w14:paraId="2571791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585</w:t>
      </w:r>
    </w:p>
    <w:p w14:paraId="0D3FBFA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Measurements</w:t>
      </w:r>
      <w:r>
        <w:rPr>
          <w:noProof/>
        </w:rPr>
        <w:tab/>
        <w:t>585</w:t>
      </w:r>
    </w:p>
    <w:p w14:paraId="61A9128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585</w:t>
      </w:r>
    </w:p>
    <w:p w14:paraId="2E38DE9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 requirements</w:t>
      </w:r>
      <w:r>
        <w:rPr>
          <w:noProof/>
        </w:rPr>
        <w:tab/>
        <w:t>585</w:t>
      </w:r>
    </w:p>
    <w:p w14:paraId="56BF67D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586</w:t>
      </w:r>
    </w:p>
    <w:p w14:paraId="07FFBD6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586</w:t>
      </w:r>
    </w:p>
    <w:p w14:paraId="7911325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586</w:t>
      </w:r>
    </w:p>
    <w:p w14:paraId="23C60AD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586</w:t>
      </w:r>
    </w:p>
    <w:p w14:paraId="7F9B2AC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586</w:t>
      </w:r>
    </w:p>
    <w:p w14:paraId="7EC50F7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587</w:t>
      </w:r>
    </w:p>
    <w:p w14:paraId="68EF867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587</w:t>
      </w:r>
    </w:p>
    <w:p w14:paraId="4806B0F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587</w:t>
      </w:r>
    </w:p>
    <w:p w14:paraId="43C0BC5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587</w:t>
      </w:r>
    </w:p>
    <w:p w14:paraId="54072F8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587</w:t>
      </w:r>
    </w:p>
    <w:p w14:paraId="32B8000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587</w:t>
      </w:r>
    </w:p>
    <w:p w14:paraId="57E6C5A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588</w:t>
      </w:r>
    </w:p>
    <w:p w14:paraId="4B3A0DE2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under Operation with Frame Structure 3</w:t>
      </w:r>
      <w:r>
        <w:rPr>
          <w:noProof/>
        </w:rPr>
        <w:tab/>
        <w:t>589</w:t>
      </w:r>
    </w:p>
    <w:p w14:paraId="0D336C0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589</w:t>
      </w:r>
    </w:p>
    <w:p w14:paraId="08C2E7C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CRS based discovery signal measurements</w:t>
      </w:r>
      <w:r>
        <w:rPr>
          <w:noProof/>
        </w:rPr>
        <w:tab/>
        <w:t>589</w:t>
      </w:r>
    </w:p>
    <w:p w14:paraId="3841DA5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589</w:t>
      </w:r>
    </w:p>
    <w:p w14:paraId="51610AE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589</w:t>
      </w:r>
    </w:p>
    <w:p w14:paraId="12ECF41A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589</w:t>
      </w:r>
    </w:p>
    <w:p w14:paraId="275D404B" w14:textId="77777777" w:rsidR="00B1355E" w:rsidRDefault="00B1355E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591</w:t>
      </w:r>
    </w:p>
    <w:p w14:paraId="3F785596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592</w:t>
      </w:r>
    </w:p>
    <w:p w14:paraId="06783B41" w14:textId="77777777" w:rsidR="00B1355E" w:rsidRDefault="00B1355E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594</w:t>
      </w:r>
    </w:p>
    <w:p w14:paraId="4D85E55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595</w:t>
      </w:r>
    </w:p>
    <w:p w14:paraId="24BBDAF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inter-frequency measurements</w:t>
      </w:r>
      <w:r>
        <w:rPr>
          <w:noProof/>
        </w:rPr>
        <w:tab/>
        <w:t>595</w:t>
      </w:r>
    </w:p>
    <w:p w14:paraId="55CC6E4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8.11.2.2.2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599</w:t>
      </w:r>
    </w:p>
    <w:p w14:paraId="1EAF823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discovery signal measurements</w:t>
      </w:r>
      <w:r>
        <w:rPr>
          <w:noProof/>
        </w:rPr>
        <w:tab/>
        <w:t>599</w:t>
      </w:r>
    </w:p>
    <w:p w14:paraId="4E24664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599</w:t>
      </w:r>
    </w:p>
    <w:p w14:paraId="657599B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599</w:t>
      </w:r>
    </w:p>
    <w:p w14:paraId="6B98254D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599</w:t>
      </w:r>
    </w:p>
    <w:p w14:paraId="46DBF0E9" w14:textId="77777777" w:rsidR="00B1355E" w:rsidRDefault="00B1355E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601</w:t>
      </w:r>
    </w:p>
    <w:p w14:paraId="7EB5F0E2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601</w:t>
      </w:r>
    </w:p>
    <w:p w14:paraId="24E710EE" w14:textId="77777777" w:rsidR="00B1355E" w:rsidRDefault="00B1355E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602</w:t>
      </w:r>
    </w:p>
    <w:p w14:paraId="4F8133A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603</w:t>
      </w:r>
    </w:p>
    <w:p w14:paraId="2AA6980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8.11.3.2.1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603</w:t>
      </w:r>
    </w:p>
    <w:p w14:paraId="54233E0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8.11.3.2.2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607</w:t>
      </w:r>
    </w:p>
    <w:p w14:paraId="670E70B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607</w:t>
      </w:r>
    </w:p>
    <w:p w14:paraId="30064F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607</w:t>
      </w:r>
    </w:p>
    <w:p w14:paraId="7D2B991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607</w:t>
      </w:r>
    </w:p>
    <w:p w14:paraId="0C9C906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608</w:t>
      </w:r>
    </w:p>
    <w:p w14:paraId="6D5D585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608</w:t>
      </w:r>
    </w:p>
    <w:p w14:paraId="311240D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608</w:t>
      </w:r>
    </w:p>
    <w:p w14:paraId="244F60E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for E-UTRA Carrier Aggregation under Operation with Frame Structure 3</w:t>
      </w:r>
      <w:r>
        <w:rPr>
          <w:noProof/>
        </w:rPr>
        <w:tab/>
        <w:t>608</w:t>
      </w:r>
    </w:p>
    <w:p w14:paraId="1444AEF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608</w:t>
      </w:r>
    </w:p>
    <w:p w14:paraId="29F8428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CRS based discovery signal measurements for E-UTRA carrier aggregation</w:t>
      </w:r>
      <w:r>
        <w:rPr>
          <w:noProof/>
        </w:rPr>
        <w:tab/>
        <w:t>608</w:t>
      </w:r>
    </w:p>
    <w:p w14:paraId="341CC28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608</w:t>
      </w:r>
    </w:p>
    <w:p w14:paraId="4E5FA98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608</w:t>
      </w:r>
    </w:p>
    <w:p w14:paraId="46F897B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608</w:t>
      </w:r>
    </w:p>
    <w:p w14:paraId="49E1D76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609</w:t>
      </w:r>
    </w:p>
    <w:p w14:paraId="78111E3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609</w:t>
      </w:r>
    </w:p>
    <w:p w14:paraId="43C0629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611</w:t>
      </w:r>
    </w:p>
    <w:p w14:paraId="46923F0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614</w:t>
      </w:r>
    </w:p>
    <w:p w14:paraId="7387B32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614</w:t>
      </w:r>
    </w:p>
    <w:p w14:paraId="37F1867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614</w:t>
      </w:r>
    </w:p>
    <w:p w14:paraId="47C030D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614</w:t>
      </w:r>
    </w:p>
    <w:p w14:paraId="331F598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614</w:t>
      </w:r>
    </w:p>
    <w:p w14:paraId="54B9DE8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614</w:t>
      </w:r>
    </w:p>
    <w:p w14:paraId="799A455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616</w:t>
      </w:r>
    </w:p>
    <w:p w14:paraId="2E622CB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618</w:t>
      </w:r>
    </w:p>
    <w:p w14:paraId="075923F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618</w:t>
      </w:r>
    </w:p>
    <w:p w14:paraId="01C4C3C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618</w:t>
      </w:r>
    </w:p>
    <w:p w14:paraId="74963F2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619</w:t>
      </w:r>
    </w:p>
    <w:p w14:paraId="4301303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619</w:t>
      </w:r>
    </w:p>
    <w:p w14:paraId="1FA4246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623</w:t>
      </w:r>
    </w:p>
    <w:p w14:paraId="771606A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626</w:t>
      </w:r>
    </w:p>
    <w:p w14:paraId="230ABA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630</w:t>
      </w:r>
    </w:p>
    <w:p w14:paraId="6D97BA8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Cat-M1 UE in CEModeA</w:t>
      </w:r>
      <w:r>
        <w:rPr>
          <w:noProof/>
        </w:rPr>
        <w:tab/>
        <w:t>630</w:t>
      </w:r>
    </w:p>
    <w:p w14:paraId="70DCD83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630</w:t>
      </w:r>
    </w:p>
    <w:p w14:paraId="635F8EE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633</w:t>
      </w:r>
    </w:p>
    <w:p w14:paraId="63FABE9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635</w:t>
      </w:r>
    </w:p>
    <w:p w14:paraId="256E6BF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Cat-M1 UE in CEModeA</w:t>
      </w:r>
      <w:r>
        <w:rPr>
          <w:noProof/>
        </w:rPr>
        <w:tab/>
        <w:t>636</w:t>
      </w:r>
    </w:p>
    <w:p w14:paraId="182FC22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636</w:t>
      </w:r>
    </w:p>
    <w:p w14:paraId="7B386EE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638</w:t>
      </w:r>
    </w:p>
    <w:p w14:paraId="3F0406E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640</w:t>
      </w:r>
    </w:p>
    <w:p w14:paraId="1889F4E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 Requirements for UE category M1 with CE mode A</w:t>
      </w:r>
      <w:r>
        <w:rPr>
          <w:noProof/>
        </w:rPr>
        <w:tab/>
        <w:t>641</w:t>
      </w:r>
    </w:p>
    <w:p w14:paraId="7F844C9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FDD E-CID RSRP and RSRQ Measurements for Cat-M1 UE in CEModeA</w:t>
      </w:r>
      <w:r>
        <w:rPr>
          <w:noProof/>
        </w:rPr>
        <w:tab/>
        <w:t>641</w:t>
      </w:r>
    </w:p>
    <w:p w14:paraId="117AB8B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HD-FDD E-CID RSRP and RSRQ Measurements for Cat-M1 UE in CEModeA</w:t>
      </w:r>
      <w:r>
        <w:rPr>
          <w:noProof/>
        </w:rPr>
        <w:tab/>
        <w:t>641</w:t>
      </w:r>
    </w:p>
    <w:p w14:paraId="2C0DDE9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TDD E-CID RSRP and RSRQ Measurements for Cat-M1 UE in CEModeA</w:t>
      </w:r>
      <w:r>
        <w:rPr>
          <w:noProof/>
        </w:rPr>
        <w:tab/>
        <w:t>642</w:t>
      </w:r>
    </w:p>
    <w:p w14:paraId="2B20F59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FDD E-CID RSRP and RSRQ Measurements for Cat-M1 UE in CEModeA</w:t>
      </w:r>
      <w:r>
        <w:rPr>
          <w:noProof/>
        </w:rPr>
        <w:tab/>
        <w:t>642</w:t>
      </w:r>
    </w:p>
    <w:p w14:paraId="2A7B48B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HD-FDD E-CID RSRP and RSRQ Measurements for Cat-M1 UE in CEModeA</w:t>
      </w:r>
      <w:r>
        <w:rPr>
          <w:noProof/>
        </w:rPr>
        <w:tab/>
        <w:t>642</w:t>
      </w:r>
    </w:p>
    <w:p w14:paraId="56A0CB8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TDD E-CID RSRP and RSRQ Measurements for Cat-M1 UE in CEModeA</w:t>
      </w:r>
      <w:r>
        <w:rPr>
          <w:noProof/>
        </w:rPr>
        <w:tab/>
        <w:t>643</w:t>
      </w:r>
    </w:p>
    <w:p w14:paraId="71ABCA7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 for UE category M1 in CEModeA</w:t>
      </w:r>
      <w:r>
        <w:rPr>
          <w:noProof/>
        </w:rPr>
        <w:tab/>
        <w:t>643</w:t>
      </w:r>
    </w:p>
    <w:p w14:paraId="6683E0D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 for UE category M1 in CEModeA</w:t>
      </w:r>
      <w:r>
        <w:rPr>
          <w:noProof/>
        </w:rPr>
        <w:tab/>
        <w:t>644</w:t>
      </w:r>
    </w:p>
    <w:p w14:paraId="6C55AA9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Rx-Tx Time Difference Measurements for UE category M1 in CEModeA</w:t>
      </w:r>
      <w:r>
        <w:rPr>
          <w:noProof/>
        </w:rPr>
        <w:tab/>
        <w:t>645</w:t>
      </w:r>
    </w:p>
    <w:p w14:paraId="2D7E40D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645</w:t>
      </w:r>
    </w:p>
    <w:p w14:paraId="5F89635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646</w:t>
      </w:r>
    </w:p>
    <w:p w14:paraId="34B61E5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650</w:t>
      </w:r>
    </w:p>
    <w:p w14:paraId="49B78A0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652</w:t>
      </w:r>
    </w:p>
    <w:p w14:paraId="21365FB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656</w:t>
      </w:r>
    </w:p>
    <w:p w14:paraId="3E02EC6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656</w:t>
      </w:r>
    </w:p>
    <w:p w14:paraId="113363F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657</w:t>
      </w:r>
    </w:p>
    <w:p w14:paraId="7B8DBD1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657</w:t>
      </w:r>
    </w:p>
    <w:p w14:paraId="079BD91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658</w:t>
      </w:r>
    </w:p>
    <w:p w14:paraId="00E4615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662</w:t>
      </w:r>
    </w:p>
    <w:p w14:paraId="5476DE2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665</w:t>
      </w:r>
    </w:p>
    <w:p w14:paraId="6F34998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670</w:t>
      </w:r>
    </w:p>
    <w:p w14:paraId="4FF32A9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671</w:t>
      </w:r>
    </w:p>
    <w:p w14:paraId="3EB676A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671</w:t>
      </w:r>
    </w:p>
    <w:p w14:paraId="78F3495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672</w:t>
      </w:r>
    </w:p>
    <w:p w14:paraId="2851C34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Cat-M1 UE in CEModeB</w:t>
      </w:r>
      <w:r>
        <w:rPr>
          <w:noProof/>
        </w:rPr>
        <w:tab/>
        <w:t>672</w:t>
      </w:r>
    </w:p>
    <w:p w14:paraId="63BC926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672</w:t>
      </w:r>
    </w:p>
    <w:p w14:paraId="5449EBB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675</w:t>
      </w:r>
    </w:p>
    <w:p w14:paraId="32E5757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677</w:t>
      </w:r>
    </w:p>
    <w:p w14:paraId="27D8653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 Requirements for UE category M1 with CE mode B</w:t>
      </w:r>
      <w:r>
        <w:rPr>
          <w:noProof/>
        </w:rPr>
        <w:tab/>
        <w:t>678</w:t>
      </w:r>
    </w:p>
    <w:p w14:paraId="33AEF88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E-CID FDD RSRP and RSRQ Measurements for Cat-M1 UE in CEModeB</w:t>
      </w:r>
      <w:r>
        <w:rPr>
          <w:noProof/>
        </w:rPr>
        <w:tab/>
        <w:t>678</w:t>
      </w:r>
    </w:p>
    <w:p w14:paraId="5A80D97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HD-FDD E-CID RSRP and RSRQ Measurements for Cat-M1 UE in CEModeB</w:t>
      </w:r>
      <w:r>
        <w:rPr>
          <w:noProof/>
        </w:rPr>
        <w:tab/>
        <w:t>678</w:t>
      </w:r>
    </w:p>
    <w:p w14:paraId="1C245BB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TDD E-CID RSRP and RSRQ Measurements for Cat-M1 UE in CEModeB</w:t>
      </w:r>
      <w:r>
        <w:rPr>
          <w:noProof/>
        </w:rPr>
        <w:tab/>
        <w:t>679</w:t>
      </w:r>
    </w:p>
    <w:p w14:paraId="39DF440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E-CID FDD RSRP and RSRQ Measurements for Cat-M1 UE in CEModeB</w:t>
      </w:r>
      <w:r>
        <w:rPr>
          <w:noProof/>
        </w:rPr>
        <w:tab/>
        <w:t>679</w:t>
      </w:r>
    </w:p>
    <w:p w14:paraId="4540FA5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HD-FDD E-CID RSRP and RSRQ Measurements for Cat-M1 UE in CEModeB</w:t>
      </w:r>
      <w:r>
        <w:rPr>
          <w:noProof/>
        </w:rPr>
        <w:tab/>
        <w:t>679</w:t>
      </w:r>
    </w:p>
    <w:p w14:paraId="68D0878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TDD E-CID RSRP and RSRQ Measurements for Cat-M1 UE in CEModeB</w:t>
      </w:r>
      <w:r>
        <w:rPr>
          <w:noProof/>
        </w:rPr>
        <w:tab/>
        <w:t>680</w:t>
      </w:r>
    </w:p>
    <w:p w14:paraId="22EB975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680</w:t>
      </w:r>
    </w:p>
    <w:p w14:paraId="431A9E6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680</w:t>
      </w:r>
    </w:p>
    <w:p w14:paraId="6F3BCA8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8.13.3.5.2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685</w:t>
      </w:r>
    </w:p>
    <w:p w14:paraId="63D5999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8.13.3.5.3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687</w:t>
      </w:r>
    </w:p>
    <w:p w14:paraId="1471720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692</w:t>
      </w:r>
    </w:p>
    <w:p w14:paraId="5F31017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Cat-M1 UE in CEModeB</w:t>
      </w:r>
      <w:r>
        <w:rPr>
          <w:noProof/>
        </w:rPr>
        <w:tab/>
        <w:t>692</w:t>
      </w:r>
    </w:p>
    <w:p w14:paraId="7610FFA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692</w:t>
      </w:r>
    </w:p>
    <w:p w14:paraId="052D6F7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694</w:t>
      </w:r>
    </w:p>
    <w:p w14:paraId="3B19ACA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697</w:t>
      </w:r>
    </w:p>
    <w:p w14:paraId="630151A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697</w:t>
      </w:r>
    </w:p>
    <w:p w14:paraId="44A5EBA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M1 for Satellite Access</w:t>
      </w:r>
      <w:r>
        <w:rPr>
          <w:noProof/>
        </w:rPr>
        <w:tab/>
        <w:t>698</w:t>
      </w:r>
    </w:p>
    <w:p w14:paraId="2C4E2EC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698</w:t>
      </w:r>
    </w:p>
    <w:p w14:paraId="4E662CB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698</w:t>
      </w:r>
    </w:p>
    <w:p w14:paraId="40CF265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699</w:t>
      </w:r>
    </w:p>
    <w:p w14:paraId="65FE2BE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699</w:t>
      </w:r>
    </w:p>
    <w:p w14:paraId="62E7DA8B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699</w:t>
      </w:r>
    </w:p>
    <w:p w14:paraId="73B7F038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701</w:t>
      </w:r>
    </w:p>
    <w:p w14:paraId="7287797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703</w:t>
      </w:r>
    </w:p>
    <w:p w14:paraId="524CDF5E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703</w:t>
      </w:r>
    </w:p>
    <w:p w14:paraId="6A21F815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703</w:t>
      </w:r>
    </w:p>
    <w:p w14:paraId="34371CC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705</w:t>
      </w:r>
    </w:p>
    <w:p w14:paraId="41583F1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705</w:t>
      </w:r>
    </w:p>
    <w:p w14:paraId="7178F054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705</w:t>
      </w:r>
    </w:p>
    <w:p w14:paraId="47A8AF57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707</w:t>
      </w:r>
    </w:p>
    <w:p w14:paraId="2D5B7AF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709</w:t>
      </w:r>
    </w:p>
    <w:p w14:paraId="29883D54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709</w:t>
      </w:r>
    </w:p>
    <w:p w14:paraId="6AA587D2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709</w:t>
      </w:r>
    </w:p>
    <w:p w14:paraId="6B5867F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711</w:t>
      </w:r>
    </w:p>
    <w:p w14:paraId="399A59E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712</w:t>
      </w:r>
    </w:p>
    <w:p w14:paraId="7178030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712</w:t>
      </w:r>
    </w:p>
    <w:p w14:paraId="2418228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713</w:t>
      </w:r>
    </w:p>
    <w:p w14:paraId="4CF1042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713</w:t>
      </w:r>
    </w:p>
    <w:p w14:paraId="553A5DEF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713</w:t>
      </w:r>
    </w:p>
    <w:p w14:paraId="3B327204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715</w:t>
      </w:r>
    </w:p>
    <w:p w14:paraId="194CD54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717</w:t>
      </w:r>
    </w:p>
    <w:p w14:paraId="339EC5C2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717</w:t>
      </w:r>
    </w:p>
    <w:p w14:paraId="6D156975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718</w:t>
      </w:r>
    </w:p>
    <w:p w14:paraId="697BA05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720</w:t>
      </w:r>
    </w:p>
    <w:p w14:paraId="46C4218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720</w:t>
      </w:r>
    </w:p>
    <w:p w14:paraId="6D46D051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720</w:t>
      </w:r>
    </w:p>
    <w:p w14:paraId="50B2ADEF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722</w:t>
      </w:r>
    </w:p>
    <w:p w14:paraId="71C7831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724</w:t>
      </w:r>
    </w:p>
    <w:p w14:paraId="0DFBE378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724</w:t>
      </w:r>
    </w:p>
    <w:p w14:paraId="13522061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724</w:t>
      </w:r>
    </w:p>
    <w:p w14:paraId="50B0DC0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726</w:t>
      </w:r>
    </w:p>
    <w:p w14:paraId="2BF64B5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727</w:t>
      </w:r>
    </w:p>
    <w:p w14:paraId="22B43A8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NB1</w:t>
      </w:r>
      <w:r>
        <w:rPr>
          <w:noProof/>
        </w:rPr>
        <w:tab/>
        <w:t>727</w:t>
      </w:r>
    </w:p>
    <w:p w14:paraId="7736B15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727</w:t>
      </w:r>
    </w:p>
    <w:p w14:paraId="083E8EC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727</w:t>
      </w:r>
    </w:p>
    <w:p w14:paraId="62F8546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727</w:t>
      </w:r>
    </w:p>
    <w:p w14:paraId="6BCB447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727</w:t>
      </w:r>
    </w:p>
    <w:p w14:paraId="700E80E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728</w:t>
      </w:r>
    </w:p>
    <w:p w14:paraId="777387D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728</w:t>
      </w:r>
    </w:p>
    <w:p w14:paraId="262E207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728</w:t>
      </w:r>
    </w:p>
    <w:p w14:paraId="529F357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728</w:t>
      </w:r>
    </w:p>
    <w:p w14:paraId="40D3DD3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Connected mode channel quality report for UE Category NB2 supporting 16QAM</w:t>
      </w:r>
      <w:r>
        <w:rPr>
          <w:noProof/>
        </w:rPr>
        <w:tab/>
        <w:t>728</w:t>
      </w:r>
    </w:p>
    <w:p w14:paraId="1ADA7AE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neighbour cell measurements</w:t>
      </w:r>
      <w:r>
        <w:rPr>
          <w:noProof/>
        </w:rPr>
        <w:tab/>
        <w:t>729</w:t>
      </w:r>
    </w:p>
    <w:p w14:paraId="4AA97CF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729</w:t>
      </w:r>
    </w:p>
    <w:p w14:paraId="632B8DB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729</w:t>
      </w:r>
    </w:p>
    <w:p w14:paraId="18E8364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neighbour cell measurements</w:t>
      </w:r>
      <w:r>
        <w:rPr>
          <w:noProof/>
        </w:rPr>
        <w:tab/>
        <w:t>729</w:t>
      </w:r>
    </w:p>
    <w:p w14:paraId="1F769C8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neighbour cell measurements</w:t>
      </w:r>
      <w:r>
        <w:rPr>
          <w:noProof/>
        </w:rPr>
        <w:tab/>
        <w:t>730</w:t>
      </w:r>
    </w:p>
    <w:p w14:paraId="2460C2D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Requirements for monitoring multiple carriers</w:t>
      </w:r>
      <w:r>
        <w:rPr>
          <w:noProof/>
        </w:rPr>
        <w:tab/>
        <w:t>731</w:t>
      </w:r>
    </w:p>
    <w:p w14:paraId="2F20528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NB-IoT for Satellite Access</w:t>
      </w:r>
      <w:r>
        <w:rPr>
          <w:noProof/>
        </w:rPr>
        <w:tab/>
        <w:t>731</w:t>
      </w:r>
    </w:p>
    <w:p w14:paraId="0609FDE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731</w:t>
      </w:r>
    </w:p>
    <w:p w14:paraId="485D3A2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732</w:t>
      </w:r>
    </w:p>
    <w:p w14:paraId="3B8C40A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732</w:t>
      </w:r>
    </w:p>
    <w:p w14:paraId="0E99551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732</w:t>
      </w:r>
    </w:p>
    <w:p w14:paraId="2B62D21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732</w:t>
      </w:r>
    </w:p>
    <w:p w14:paraId="09236C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732</w:t>
      </w:r>
    </w:p>
    <w:p w14:paraId="2EFA5C7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732</w:t>
      </w:r>
    </w:p>
    <w:p w14:paraId="55BABBD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732</w:t>
      </w:r>
    </w:p>
    <w:p w14:paraId="77C5FDA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735</w:t>
      </w:r>
    </w:p>
    <w:p w14:paraId="01A1C16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M2</w:t>
      </w:r>
      <w:r>
        <w:rPr>
          <w:noProof/>
        </w:rPr>
        <w:tab/>
        <w:t>735</w:t>
      </w:r>
    </w:p>
    <w:p w14:paraId="3584262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735</w:t>
      </w:r>
    </w:p>
    <w:p w14:paraId="29B8EC2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M2 with CE mode A</w:t>
      </w:r>
      <w:r>
        <w:rPr>
          <w:noProof/>
        </w:rPr>
        <w:tab/>
        <w:t>736</w:t>
      </w:r>
    </w:p>
    <w:p w14:paraId="36478F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 for UE category M2 in CEModeA</w:t>
      </w:r>
      <w:r>
        <w:rPr>
          <w:noProof/>
        </w:rPr>
        <w:tab/>
        <w:t>736</w:t>
      </w:r>
    </w:p>
    <w:p w14:paraId="724F34E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736</w:t>
      </w:r>
    </w:p>
    <w:p w14:paraId="63ACA98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 for UE category M2 in CEModeA</w:t>
      </w:r>
      <w:r>
        <w:rPr>
          <w:noProof/>
        </w:rPr>
        <w:tab/>
        <w:t>737</w:t>
      </w:r>
    </w:p>
    <w:p w14:paraId="71EF86D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737</w:t>
      </w:r>
    </w:p>
    <w:p w14:paraId="0D13C84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Rx-Tx Time Difference Measurements for UE category M2 in CEModeA</w:t>
      </w:r>
      <w:r>
        <w:rPr>
          <w:noProof/>
        </w:rPr>
        <w:tab/>
        <w:t>738</w:t>
      </w:r>
    </w:p>
    <w:p w14:paraId="4AF8442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738</w:t>
      </w:r>
    </w:p>
    <w:p w14:paraId="315B9AF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Cat-M2 UE in CEModeA</w:t>
      </w:r>
      <w:r>
        <w:rPr>
          <w:noProof/>
        </w:rPr>
        <w:tab/>
        <w:t>738</w:t>
      </w:r>
    </w:p>
    <w:p w14:paraId="225570F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739</w:t>
      </w:r>
    </w:p>
    <w:p w14:paraId="42DB8F2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741</w:t>
      </w:r>
    </w:p>
    <w:p w14:paraId="7C0F48F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743</w:t>
      </w:r>
    </w:p>
    <w:p w14:paraId="71702E3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Cat-M2 UE in CEModeA</w:t>
      </w:r>
      <w:r>
        <w:rPr>
          <w:noProof/>
        </w:rPr>
        <w:tab/>
        <w:t>744</w:t>
      </w:r>
    </w:p>
    <w:p w14:paraId="77A9A3D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744</w:t>
      </w:r>
    </w:p>
    <w:p w14:paraId="42000B7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746</w:t>
      </w:r>
    </w:p>
    <w:p w14:paraId="16C46DE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749</w:t>
      </w:r>
    </w:p>
    <w:p w14:paraId="08BA28E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8.16.3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Requirements for UE category M2 with CE mode B</w:t>
      </w:r>
      <w:r>
        <w:rPr>
          <w:noProof/>
        </w:rPr>
        <w:tab/>
        <w:t>749</w:t>
      </w:r>
    </w:p>
    <w:p w14:paraId="68C0709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Cat-M2 UE in CEModeB</w:t>
      </w:r>
      <w:r>
        <w:rPr>
          <w:noProof/>
        </w:rPr>
        <w:tab/>
        <w:t>749</w:t>
      </w:r>
    </w:p>
    <w:p w14:paraId="39AC846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749</w:t>
      </w:r>
    </w:p>
    <w:p w14:paraId="2A5F858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752</w:t>
      </w:r>
    </w:p>
    <w:p w14:paraId="2D929BC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754</w:t>
      </w:r>
    </w:p>
    <w:p w14:paraId="6C6E23C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Cat-M2 UE in CEModeB</w:t>
      </w:r>
      <w:r>
        <w:rPr>
          <w:noProof/>
        </w:rPr>
        <w:tab/>
        <w:t>754</w:t>
      </w:r>
    </w:p>
    <w:p w14:paraId="585FCCB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755</w:t>
      </w:r>
    </w:p>
    <w:p w14:paraId="6E3D0AC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757</w:t>
      </w:r>
    </w:p>
    <w:p w14:paraId="36D44C8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759</w:t>
      </w:r>
    </w:p>
    <w:p w14:paraId="0988291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760</w:t>
      </w:r>
    </w:p>
    <w:p w14:paraId="479E0A1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760</w:t>
      </w:r>
    </w:p>
    <w:p w14:paraId="14F6C67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Gap Sharing</w:t>
      </w:r>
      <w:r>
        <w:rPr>
          <w:noProof/>
        </w:rPr>
        <w:tab/>
        <w:t>760</w:t>
      </w:r>
    </w:p>
    <w:p w14:paraId="5A27909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8.17.1A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Intrafrequency Measurements</w:t>
      </w:r>
      <w:r>
        <w:rPr>
          <w:noProof/>
        </w:rPr>
        <w:tab/>
        <w:t>760</w:t>
      </w:r>
    </w:p>
    <w:p w14:paraId="3AE33C9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Measurements</w:t>
      </w:r>
      <w:r>
        <w:rPr>
          <w:noProof/>
        </w:rPr>
        <w:tab/>
        <w:t>761</w:t>
      </w:r>
    </w:p>
    <w:p w14:paraId="3A981BC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761</w:t>
      </w:r>
    </w:p>
    <w:p w14:paraId="786DD67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requirements</w:t>
      </w:r>
      <w:r>
        <w:rPr>
          <w:noProof/>
        </w:rPr>
        <w:tab/>
        <w:t>761</w:t>
      </w:r>
    </w:p>
    <w:p w14:paraId="28C8754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8.17.2.2</w:t>
      </w:r>
      <w:r w:rsidRPr="00C627F8">
        <w:rPr>
          <w:rFonts w:eastAsia="SimSun"/>
          <w:noProof/>
          <w:lang w:val="en-US"/>
        </w:rPr>
        <w:t>.a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requirements</w:t>
      </w:r>
      <w:r w:rsidRPr="00C627F8">
        <w:rPr>
          <w:rFonts w:eastAsia="SimSun"/>
          <w:noProof/>
          <w:lang w:val="en-US"/>
        </w:rPr>
        <w:t xml:space="preserve"> with CCA on target frequency</w:t>
      </w:r>
      <w:r>
        <w:rPr>
          <w:noProof/>
        </w:rPr>
        <w:tab/>
        <w:t>761</w:t>
      </w:r>
    </w:p>
    <w:p w14:paraId="2D4828E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762</w:t>
      </w:r>
    </w:p>
    <w:p w14:paraId="4455959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763</w:t>
      </w:r>
    </w:p>
    <w:p w14:paraId="22585E6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8.17.3</w:t>
      </w:r>
      <w:r w:rsidRPr="00C627F8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763</w:t>
      </w:r>
    </w:p>
    <w:p w14:paraId="332A772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8.17.3</w:t>
      </w:r>
      <w:r w:rsidRPr="00C627F8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763</w:t>
      </w:r>
    </w:p>
    <w:p w14:paraId="7F28DB1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8.17.3</w:t>
      </w:r>
      <w:r w:rsidRPr="00C627F8">
        <w:rPr>
          <w:rFonts w:cs="v4.2.0"/>
          <w:noProof/>
        </w:rPr>
        <w:t>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763</w:t>
      </w:r>
    </w:p>
    <w:p w14:paraId="5D69103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8.17.3.2.2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765</w:t>
      </w:r>
    </w:p>
    <w:p w14:paraId="229FDD5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8.17.3.3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767</w:t>
      </w:r>
    </w:p>
    <w:p w14:paraId="69FAC71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8.17.3.3.1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767</w:t>
      </w:r>
    </w:p>
    <w:p w14:paraId="54B3B21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8.17.3.3.2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768</w:t>
      </w:r>
    </w:p>
    <w:p w14:paraId="0CC2F65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770</w:t>
      </w:r>
    </w:p>
    <w:p w14:paraId="2E70477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770</w:t>
      </w:r>
    </w:p>
    <w:p w14:paraId="2473338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771</w:t>
      </w:r>
    </w:p>
    <w:p w14:paraId="728C362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772</w:t>
      </w:r>
    </w:p>
    <w:p w14:paraId="08056E6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773</w:t>
      </w:r>
    </w:p>
    <w:p w14:paraId="536913C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774</w:t>
      </w:r>
    </w:p>
    <w:p w14:paraId="012963A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774</w:t>
      </w:r>
    </w:p>
    <w:p w14:paraId="2BE1091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774</w:t>
      </w:r>
    </w:p>
    <w:p w14:paraId="7327524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8.17.4A.1.1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775</w:t>
      </w:r>
    </w:p>
    <w:p w14:paraId="468C9B1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776</w:t>
      </w:r>
    </w:p>
    <w:p w14:paraId="1B25A3A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777</w:t>
      </w:r>
    </w:p>
    <w:p w14:paraId="0E034A2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8.17.4A.1.4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777</w:t>
      </w:r>
    </w:p>
    <w:p w14:paraId="2F3FAA6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8.17.4A.1.5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778</w:t>
      </w:r>
    </w:p>
    <w:p w14:paraId="387835A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778</w:t>
      </w:r>
    </w:p>
    <w:p w14:paraId="76AE855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779</w:t>
      </w:r>
    </w:p>
    <w:p w14:paraId="203ED76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779</w:t>
      </w:r>
    </w:p>
    <w:p w14:paraId="25DAD1F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779</w:t>
      </w:r>
    </w:p>
    <w:p w14:paraId="56B54C5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779</w:t>
      </w:r>
    </w:p>
    <w:p w14:paraId="043D8EA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779</w:t>
      </w:r>
    </w:p>
    <w:p w14:paraId="489569B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8.17.5.2.3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779</w:t>
      </w:r>
    </w:p>
    <w:p w14:paraId="27065AC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780</w:t>
      </w:r>
    </w:p>
    <w:p w14:paraId="39D5DD2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780</w:t>
      </w:r>
    </w:p>
    <w:p w14:paraId="5C9154D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780</w:t>
      </w:r>
    </w:p>
    <w:p w14:paraId="4E6FAC3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781</w:t>
      </w:r>
    </w:p>
    <w:p w14:paraId="2D2FA9F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782</w:t>
      </w:r>
    </w:p>
    <w:p w14:paraId="1897D0E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782</w:t>
      </w:r>
    </w:p>
    <w:p w14:paraId="133610E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782</w:t>
      </w:r>
    </w:p>
    <w:p w14:paraId="1C331F6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783</w:t>
      </w:r>
    </w:p>
    <w:p w14:paraId="704754D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783</w:t>
      </w:r>
    </w:p>
    <w:p w14:paraId="7B8F2B2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783</w:t>
      </w:r>
    </w:p>
    <w:p w14:paraId="3E76554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783</w:t>
      </w:r>
    </w:p>
    <w:p w14:paraId="5CB13E0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783</w:t>
      </w:r>
    </w:p>
    <w:p w14:paraId="16A4B0B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783</w:t>
      </w:r>
    </w:p>
    <w:p w14:paraId="471B213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784</w:t>
      </w:r>
    </w:p>
    <w:p w14:paraId="76D6D7B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785</w:t>
      </w:r>
    </w:p>
    <w:p w14:paraId="2B1E1D9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785</w:t>
      </w:r>
    </w:p>
    <w:p w14:paraId="3D61CD7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785</w:t>
      </w:r>
    </w:p>
    <w:p w14:paraId="6C1372F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785</w:t>
      </w:r>
    </w:p>
    <w:p w14:paraId="412E64C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785</w:t>
      </w:r>
    </w:p>
    <w:p w14:paraId="2BDD8B5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Enhanced UTRA TDD cell identification requirements</w:t>
      </w:r>
      <w:r>
        <w:rPr>
          <w:noProof/>
        </w:rPr>
        <w:tab/>
        <w:t>785</w:t>
      </w:r>
    </w:p>
    <w:p w14:paraId="6D37B9B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UTRA TDD P-CCPCH RSCP measurement capability</w:t>
      </w:r>
      <w:r>
        <w:rPr>
          <w:noProof/>
        </w:rPr>
        <w:tab/>
        <w:t>786</w:t>
      </w:r>
    </w:p>
    <w:p w14:paraId="0DDD4A6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786</w:t>
      </w:r>
    </w:p>
    <w:p w14:paraId="7D7CE51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786</w:t>
      </w:r>
    </w:p>
    <w:p w14:paraId="3B6D13E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787</w:t>
      </w:r>
    </w:p>
    <w:p w14:paraId="62A20EB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787</w:t>
      </w:r>
    </w:p>
    <w:p w14:paraId="7E1A5A7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788</w:t>
      </w:r>
    </w:p>
    <w:p w14:paraId="540E647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788</w:t>
      </w:r>
    </w:p>
    <w:p w14:paraId="4731418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788</w:t>
      </w:r>
    </w:p>
    <w:p w14:paraId="47ACEF5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789</w:t>
      </w:r>
    </w:p>
    <w:p w14:paraId="506738D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789</w:t>
      </w:r>
    </w:p>
    <w:p w14:paraId="22FBA41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789</w:t>
      </w:r>
    </w:p>
    <w:p w14:paraId="2AD1B02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789</w:t>
      </w:r>
    </w:p>
    <w:p w14:paraId="495EFCA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789</w:t>
      </w:r>
    </w:p>
    <w:p w14:paraId="5C0EF5D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789</w:t>
      </w:r>
    </w:p>
    <w:p w14:paraId="44F955C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790</w:t>
      </w:r>
    </w:p>
    <w:p w14:paraId="2C5B862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TDD measurements for SON when Configured with E-UTRA-NR Dual Connectivity</w:t>
      </w:r>
      <w:r>
        <w:rPr>
          <w:noProof/>
        </w:rPr>
        <w:tab/>
        <w:t>790</w:t>
      </w:r>
    </w:p>
    <w:p w14:paraId="4E35A8F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791</w:t>
      </w:r>
    </w:p>
    <w:p w14:paraId="7B9F9A5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791</w:t>
      </w:r>
    </w:p>
    <w:p w14:paraId="34F0E58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791</w:t>
      </w:r>
    </w:p>
    <w:p w14:paraId="18A34C6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791</w:t>
      </w:r>
    </w:p>
    <w:p w14:paraId="4BB7FB9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791</w:t>
      </w:r>
    </w:p>
    <w:p w14:paraId="6C3CA63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Enhanced BSIC verification</w:t>
      </w:r>
      <w:r>
        <w:rPr>
          <w:noProof/>
        </w:rPr>
        <w:tab/>
        <w:t>793</w:t>
      </w:r>
    </w:p>
    <w:p w14:paraId="6DC0EF8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8.17.13.2.4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793</w:t>
      </w:r>
    </w:p>
    <w:p w14:paraId="1DB1272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793</w:t>
      </w:r>
    </w:p>
    <w:p w14:paraId="3038677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794</w:t>
      </w:r>
    </w:p>
    <w:p w14:paraId="7EE6786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794</w:t>
      </w:r>
    </w:p>
    <w:p w14:paraId="6AA5F36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794</w:t>
      </w:r>
    </w:p>
    <w:p w14:paraId="7B77136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794</w:t>
      </w:r>
    </w:p>
    <w:p w14:paraId="22311D1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796</w:t>
      </w:r>
    </w:p>
    <w:p w14:paraId="51366CD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796</w:t>
      </w:r>
    </w:p>
    <w:p w14:paraId="2FFAAB1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796</w:t>
      </w:r>
    </w:p>
    <w:p w14:paraId="3E820DD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796</w:t>
      </w:r>
    </w:p>
    <w:p w14:paraId="1E598FF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796</w:t>
      </w:r>
    </w:p>
    <w:p w14:paraId="6CF53D5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RSTD measurements when configured with E-UTRA-NR Dual Connectivity</w:t>
      </w:r>
      <w:r>
        <w:rPr>
          <w:noProof/>
        </w:rPr>
        <w:tab/>
        <w:t>796</w:t>
      </w:r>
    </w:p>
    <w:p w14:paraId="174006E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797</w:t>
      </w:r>
    </w:p>
    <w:p w14:paraId="0E56B2E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RSTD measurements when configured with E-UTRA-NR Dual Connectivity</w:t>
      </w:r>
      <w:r>
        <w:rPr>
          <w:noProof/>
        </w:rPr>
        <w:tab/>
        <w:t>797</w:t>
      </w:r>
    </w:p>
    <w:p w14:paraId="2F1A049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797</w:t>
      </w:r>
    </w:p>
    <w:p w14:paraId="142FB37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RSTD measurements when configured with E-UTRA-NR Dual Connectivity</w:t>
      </w:r>
      <w:r>
        <w:rPr>
          <w:noProof/>
        </w:rPr>
        <w:tab/>
        <w:t>797</w:t>
      </w:r>
    </w:p>
    <w:p w14:paraId="050460B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798</w:t>
      </w:r>
    </w:p>
    <w:p w14:paraId="13FF958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RSTD measurements when configured with E-UTRA-NR Dual Connectivity</w:t>
      </w:r>
      <w:r>
        <w:rPr>
          <w:noProof/>
        </w:rPr>
        <w:tab/>
        <w:t>798</w:t>
      </w:r>
    </w:p>
    <w:p w14:paraId="4F17A98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798</w:t>
      </w:r>
    </w:p>
    <w:p w14:paraId="59D0030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799</w:t>
      </w:r>
    </w:p>
    <w:p w14:paraId="1C0FF81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8.17.16</w:t>
      </w:r>
      <w:r w:rsidRPr="00C627F8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799</w:t>
      </w:r>
    </w:p>
    <w:p w14:paraId="2BAE0D3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8.17.16</w:t>
      </w:r>
      <w:r w:rsidRPr="00C627F8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799</w:t>
      </w:r>
    </w:p>
    <w:p w14:paraId="4F3E801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8.17.16</w:t>
      </w:r>
      <w:r w:rsidRPr="00C627F8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799</w:t>
      </w:r>
    </w:p>
    <w:p w14:paraId="2BC44B7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799</w:t>
      </w:r>
    </w:p>
    <w:p w14:paraId="24900A0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8.17.17</w:t>
      </w:r>
      <w:r w:rsidRPr="00C627F8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799</w:t>
      </w:r>
    </w:p>
    <w:p w14:paraId="44DD29F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8.17.17</w:t>
      </w:r>
      <w:r w:rsidRPr="00C627F8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799</w:t>
      </w:r>
    </w:p>
    <w:p w14:paraId="73A00C3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8.17.17</w:t>
      </w:r>
      <w:r w:rsidRPr="00C627F8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799</w:t>
      </w:r>
    </w:p>
    <w:p w14:paraId="5E01CD9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8.17.17</w:t>
      </w:r>
      <w:r w:rsidRPr="00C627F8">
        <w:rPr>
          <w:rFonts w:cs="v4.2.0"/>
          <w:noProof/>
        </w:rPr>
        <w:t>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799</w:t>
      </w:r>
    </w:p>
    <w:p w14:paraId="0638B61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8.17.17</w:t>
      </w:r>
      <w:r w:rsidRPr="00C627F8">
        <w:rPr>
          <w:rFonts w:cs="v4.2.0"/>
          <w:noProof/>
        </w:rPr>
        <w:t>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799</w:t>
      </w:r>
    </w:p>
    <w:p w14:paraId="48AEEFA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799</w:t>
      </w:r>
    </w:p>
    <w:p w14:paraId="7A2C4B8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799</w:t>
      </w:r>
    </w:p>
    <w:p w14:paraId="10598768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non-BL/CE UE</w:t>
      </w:r>
      <w:r>
        <w:rPr>
          <w:noProof/>
        </w:rPr>
        <w:tab/>
        <w:t>799</w:t>
      </w:r>
    </w:p>
    <w:p w14:paraId="55AC57D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799</w:t>
      </w:r>
    </w:p>
    <w:p w14:paraId="4FB3337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800</w:t>
      </w:r>
    </w:p>
    <w:p w14:paraId="28C9497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800</w:t>
      </w:r>
    </w:p>
    <w:p w14:paraId="4D137A9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800</w:t>
      </w:r>
    </w:p>
    <w:p w14:paraId="7F54084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800</w:t>
      </w:r>
    </w:p>
    <w:p w14:paraId="55CEF99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801</w:t>
      </w:r>
    </w:p>
    <w:p w14:paraId="004AEA42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802</w:t>
      </w:r>
    </w:p>
    <w:p w14:paraId="5509A0D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802</w:t>
      </w:r>
    </w:p>
    <w:p w14:paraId="6D6D5C0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8.19.2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Intra-frequency Measurements</w:t>
      </w:r>
      <w:r>
        <w:rPr>
          <w:noProof/>
        </w:rPr>
        <w:tab/>
        <w:t>802</w:t>
      </w:r>
    </w:p>
    <w:p w14:paraId="176FAE8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802</w:t>
      </w:r>
    </w:p>
    <w:p w14:paraId="3286C61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8.19.4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802</w:t>
      </w:r>
    </w:p>
    <w:p w14:paraId="776AF6F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8.19.5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Intra-frequency E-CID Measurements</w:t>
      </w:r>
      <w:r>
        <w:rPr>
          <w:noProof/>
        </w:rPr>
        <w:tab/>
        <w:t>802</w:t>
      </w:r>
    </w:p>
    <w:p w14:paraId="5D903C1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803</w:t>
      </w:r>
    </w:p>
    <w:p w14:paraId="015D1AC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8.19.6</w:t>
      </w:r>
      <w:r w:rsidRPr="00C627F8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803</w:t>
      </w:r>
    </w:p>
    <w:p w14:paraId="6BD97D3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8.19.6</w:t>
      </w:r>
      <w:r w:rsidRPr="00C627F8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803</w:t>
      </w:r>
    </w:p>
    <w:p w14:paraId="11A58BE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8.19.6</w:t>
      </w:r>
      <w:r w:rsidRPr="00C627F8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803</w:t>
      </w:r>
    </w:p>
    <w:p w14:paraId="16F5427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803</w:t>
      </w:r>
    </w:p>
    <w:p w14:paraId="5A027F8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8.19.7</w:t>
      </w:r>
      <w:r w:rsidRPr="00C627F8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803</w:t>
      </w:r>
    </w:p>
    <w:p w14:paraId="2CE34AC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8.19.7</w:t>
      </w:r>
      <w:r w:rsidRPr="00C627F8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803</w:t>
      </w:r>
    </w:p>
    <w:p w14:paraId="26B80A2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8.19.7</w:t>
      </w:r>
      <w:r w:rsidRPr="00C627F8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803</w:t>
      </w:r>
    </w:p>
    <w:p w14:paraId="7D6B83C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lastRenderedPageBreak/>
        <w:t>8.19.7</w:t>
      </w:r>
      <w:r w:rsidRPr="00C627F8">
        <w:rPr>
          <w:rFonts w:cs="v4.2.0"/>
          <w:noProof/>
        </w:rPr>
        <w:t>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803</w:t>
      </w:r>
    </w:p>
    <w:p w14:paraId="20AAD61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8.19.7</w:t>
      </w:r>
      <w:r w:rsidRPr="00C627F8">
        <w:rPr>
          <w:rFonts w:cs="v4.2.0"/>
          <w:noProof/>
        </w:rPr>
        <w:t>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803</w:t>
      </w:r>
    </w:p>
    <w:p w14:paraId="54E4DD3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NR Measurements for RedCap UE</w:t>
      </w:r>
      <w:r>
        <w:rPr>
          <w:noProof/>
        </w:rPr>
        <w:tab/>
        <w:t>803</w:t>
      </w:r>
    </w:p>
    <w:p w14:paraId="6B0685A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803</w:t>
      </w:r>
    </w:p>
    <w:p w14:paraId="7442443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803</w:t>
      </w:r>
    </w:p>
    <w:p w14:paraId="2D40B9A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NR cell</w:t>
      </w:r>
      <w:r>
        <w:rPr>
          <w:noProof/>
        </w:rPr>
        <w:tab/>
        <w:t>803</w:t>
      </w:r>
    </w:p>
    <w:p w14:paraId="271EAE8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807</w:t>
      </w:r>
    </w:p>
    <w:p w14:paraId="5F1B5F9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807</w:t>
      </w:r>
    </w:p>
    <w:p w14:paraId="382F142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807</w:t>
      </w:r>
    </w:p>
    <w:p w14:paraId="0125C08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807</w:t>
      </w:r>
    </w:p>
    <w:p w14:paraId="20583ED5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808</w:t>
      </w:r>
    </w:p>
    <w:p w14:paraId="746F3CE8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measurements</w:t>
      </w:r>
      <w:r>
        <w:rPr>
          <w:noProof/>
        </w:rPr>
        <w:tab/>
        <w:t>808</w:t>
      </w:r>
    </w:p>
    <w:p w14:paraId="6A80793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808</w:t>
      </w:r>
    </w:p>
    <w:p w14:paraId="5DB72EF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808</w:t>
      </w:r>
    </w:p>
    <w:p w14:paraId="57926AF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808</w:t>
      </w:r>
    </w:p>
    <w:p w14:paraId="271F45E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809</w:t>
      </w:r>
    </w:p>
    <w:p w14:paraId="75C9682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810</w:t>
      </w:r>
    </w:p>
    <w:p w14:paraId="4AADE46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810</w:t>
      </w:r>
    </w:p>
    <w:p w14:paraId="0C2038D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811</w:t>
      </w:r>
    </w:p>
    <w:p w14:paraId="4B310F0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812</w:t>
      </w:r>
    </w:p>
    <w:p w14:paraId="341B777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813</w:t>
      </w:r>
    </w:p>
    <w:p w14:paraId="1CC2A88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814</w:t>
      </w:r>
    </w:p>
    <w:p w14:paraId="72C7575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RSRP Accuracy Requirements in High Doppler Conditions</w:t>
      </w:r>
      <w:r>
        <w:rPr>
          <w:noProof/>
        </w:rPr>
        <w:tab/>
        <w:t>815</w:t>
      </w:r>
    </w:p>
    <w:p w14:paraId="646FB0A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815</w:t>
      </w:r>
    </w:p>
    <w:p w14:paraId="2BD9BCA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815</w:t>
      </w:r>
    </w:p>
    <w:p w14:paraId="5B28454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816</w:t>
      </w:r>
    </w:p>
    <w:p w14:paraId="32F6045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816</w:t>
      </w:r>
    </w:p>
    <w:p w14:paraId="23105D4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816</w:t>
      </w:r>
    </w:p>
    <w:p w14:paraId="45D691E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817</w:t>
      </w:r>
    </w:p>
    <w:p w14:paraId="53A83E7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817</w:t>
      </w:r>
    </w:p>
    <w:p w14:paraId="7870EBC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818</w:t>
      </w:r>
    </w:p>
    <w:p w14:paraId="1F1283B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819</w:t>
      </w:r>
    </w:p>
    <w:p w14:paraId="2452F8F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819</w:t>
      </w:r>
    </w:p>
    <w:p w14:paraId="1E24EEA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RSRP Accuracy Requirements in High Doppler Conditions</w:t>
      </w:r>
      <w:r>
        <w:rPr>
          <w:noProof/>
        </w:rPr>
        <w:tab/>
        <w:t>820</w:t>
      </w:r>
    </w:p>
    <w:p w14:paraId="09E4198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820</w:t>
      </w:r>
    </w:p>
    <w:p w14:paraId="0EB3B42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821</w:t>
      </w:r>
    </w:p>
    <w:p w14:paraId="1F13BFF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822</w:t>
      </w:r>
    </w:p>
    <w:p w14:paraId="53B7771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822</w:t>
      </w:r>
    </w:p>
    <w:p w14:paraId="40606E7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822</w:t>
      </w:r>
    </w:p>
    <w:p w14:paraId="4E7AC58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822</w:t>
      </w:r>
    </w:p>
    <w:p w14:paraId="56F81D3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823</w:t>
      </w:r>
    </w:p>
    <w:p w14:paraId="07858CA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823</w:t>
      </w:r>
    </w:p>
    <w:p w14:paraId="29722CC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823</w:t>
      </w:r>
    </w:p>
    <w:p w14:paraId="1C2B972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824</w:t>
      </w:r>
    </w:p>
    <w:p w14:paraId="4F53292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825</w:t>
      </w:r>
    </w:p>
    <w:p w14:paraId="445EC9E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826</w:t>
      </w:r>
    </w:p>
    <w:p w14:paraId="0373C19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827</w:t>
      </w:r>
    </w:p>
    <w:p w14:paraId="0AD6733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RSRQ Accuracy Requirements in High Doppler Conditions</w:t>
      </w:r>
      <w:r>
        <w:rPr>
          <w:noProof/>
        </w:rPr>
        <w:tab/>
        <w:t>828</w:t>
      </w:r>
    </w:p>
    <w:p w14:paraId="600E785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828</w:t>
      </w:r>
    </w:p>
    <w:p w14:paraId="262AA0E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828</w:t>
      </w:r>
    </w:p>
    <w:p w14:paraId="4C6AAF5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828</w:t>
      </w:r>
    </w:p>
    <w:p w14:paraId="33D5105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RSRQ Accuracy for CA Idle Mode Measurements</w:t>
      </w:r>
      <w:r>
        <w:rPr>
          <w:noProof/>
        </w:rPr>
        <w:tab/>
        <w:t>828</w:t>
      </w:r>
    </w:p>
    <w:p w14:paraId="0FDFD55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829</w:t>
      </w:r>
    </w:p>
    <w:p w14:paraId="1908ED6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829</w:t>
      </w:r>
    </w:p>
    <w:p w14:paraId="0688977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RSRQ</w:t>
      </w:r>
      <w:r>
        <w:rPr>
          <w:noProof/>
        </w:rPr>
        <w:tab/>
        <w:t>830</w:t>
      </w:r>
    </w:p>
    <w:p w14:paraId="412733D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831</w:t>
      </w:r>
    </w:p>
    <w:p w14:paraId="17FC1B1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WB-RSRQ Accuracy</w:t>
      </w:r>
      <w:r>
        <w:rPr>
          <w:noProof/>
        </w:rPr>
        <w:tab/>
        <w:t>831</w:t>
      </w:r>
    </w:p>
    <w:p w14:paraId="3DA726D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832</w:t>
      </w:r>
    </w:p>
    <w:p w14:paraId="508A649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9.1.6.6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833</w:t>
      </w:r>
    </w:p>
    <w:p w14:paraId="6840F3A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RSRQ Accuracy Requirements in High Doppler Conditions</w:t>
      </w:r>
      <w:r>
        <w:rPr>
          <w:noProof/>
        </w:rPr>
        <w:tab/>
        <w:t>833</w:t>
      </w:r>
    </w:p>
    <w:p w14:paraId="1ED12E5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833</w:t>
      </w:r>
    </w:p>
    <w:p w14:paraId="59EC323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834</w:t>
      </w:r>
    </w:p>
    <w:p w14:paraId="554F946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835</w:t>
      </w:r>
    </w:p>
    <w:p w14:paraId="68FC987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835</w:t>
      </w:r>
    </w:p>
    <w:p w14:paraId="3D71184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835</w:t>
      </w:r>
    </w:p>
    <w:p w14:paraId="36BCD42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835</w:t>
      </w:r>
    </w:p>
    <w:p w14:paraId="0523A1C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836</w:t>
      </w:r>
    </w:p>
    <w:p w14:paraId="43021F5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</w:t>
      </w:r>
      <w:r>
        <w:rPr>
          <w:noProof/>
        </w:rPr>
        <w:tab/>
        <w:t>836</w:t>
      </w:r>
    </w:p>
    <w:p w14:paraId="43783FF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837</w:t>
      </w:r>
    </w:p>
    <w:p w14:paraId="773AC2E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837</w:t>
      </w:r>
    </w:p>
    <w:p w14:paraId="24538EB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837</w:t>
      </w:r>
    </w:p>
    <w:p w14:paraId="34965C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837</w:t>
      </w:r>
    </w:p>
    <w:p w14:paraId="075BA49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</w:t>
      </w:r>
      <w:r w:rsidRPr="00C627F8">
        <w:rPr>
          <w:rFonts w:ascii="PMingLiU" w:eastAsia="PMingLiU" w:hAnsi="PMingLiU"/>
          <w:noProof/>
          <w:lang w:eastAsia="zh-TW"/>
        </w:rPr>
        <w:t xml:space="preserve"> </w:t>
      </w:r>
      <w:r>
        <w:rPr>
          <w:noProof/>
        </w:rPr>
        <w:t xml:space="preserve">for UE category M1 </w:t>
      </w:r>
      <w:r w:rsidRPr="00C627F8">
        <w:rPr>
          <w:noProof/>
        </w:rPr>
        <w:t>for satellite access</w:t>
      </w:r>
      <w:r>
        <w:rPr>
          <w:noProof/>
        </w:rPr>
        <w:tab/>
        <w:t>837</w:t>
      </w:r>
    </w:p>
    <w:p w14:paraId="61C6C23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838</w:t>
      </w:r>
    </w:p>
    <w:p w14:paraId="2115DE7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838</w:t>
      </w:r>
    </w:p>
    <w:p w14:paraId="5F0492A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838</w:t>
      </w:r>
    </w:p>
    <w:p w14:paraId="4D7B3AE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838</w:t>
      </w:r>
    </w:p>
    <w:p w14:paraId="0B8FA42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 – Tx time difference</w:t>
      </w:r>
      <w:r>
        <w:rPr>
          <w:noProof/>
        </w:rPr>
        <w:tab/>
        <w:t>838</w:t>
      </w:r>
    </w:p>
    <w:p w14:paraId="20987BA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</w:t>
      </w:r>
      <w:r>
        <w:rPr>
          <w:noProof/>
        </w:rPr>
        <w:tab/>
        <w:t>838</w:t>
      </w:r>
    </w:p>
    <w:p w14:paraId="14CB89B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839</w:t>
      </w:r>
    </w:p>
    <w:p w14:paraId="5F6EC3C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840</w:t>
      </w:r>
    </w:p>
    <w:p w14:paraId="3758F5F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 when Time Domain Measurement Resource Restriction Pattern is Configured with CRS Assistance Information</w:t>
      </w:r>
      <w:r>
        <w:rPr>
          <w:noProof/>
        </w:rPr>
        <w:tab/>
        <w:t>841</w:t>
      </w:r>
    </w:p>
    <w:p w14:paraId="6AE0F4A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842</w:t>
      </w:r>
    </w:p>
    <w:p w14:paraId="5317528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Accuracy Requirement</w:t>
      </w:r>
      <w:r>
        <w:rPr>
          <w:noProof/>
        </w:rPr>
        <w:tab/>
        <w:t>842</w:t>
      </w:r>
    </w:p>
    <w:p w14:paraId="40C71D5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Accuracy Requirement</w:t>
      </w:r>
      <w:r>
        <w:rPr>
          <w:noProof/>
        </w:rPr>
        <w:tab/>
        <w:t>843</w:t>
      </w:r>
    </w:p>
    <w:p w14:paraId="31BCF02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 Mapping</w:t>
      </w:r>
      <w:r>
        <w:rPr>
          <w:noProof/>
        </w:rPr>
        <w:tab/>
        <w:t>845</w:t>
      </w:r>
    </w:p>
    <w:p w14:paraId="385559A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Higher-Resolution RSTD Measurement Report Mapping</w:t>
      </w:r>
      <w:r>
        <w:rPr>
          <w:noProof/>
        </w:rPr>
        <w:tab/>
        <w:t>845</w:t>
      </w:r>
    </w:p>
    <w:p w14:paraId="3D5CA3C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Accuracy Requirement for UE Category 1bis</w:t>
      </w:r>
      <w:r>
        <w:rPr>
          <w:noProof/>
        </w:rPr>
        <w:tab/>
        <w:t>846</w:t>
      </w:r>
    </w:p>
    <w:p w14:paraId="2603A97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Accuracy Requirement for UE Category 1bis</w:t>
      </w:r>
      <w:r>
        <w:rPr>
          <w:noProof/>
        </w:rPr>
        <w:tab/>
        <w:t>847</w:t>
      </w:r>
    </w:p>
    <w:p w14:paraId="7588049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848</w:t>
      </w:r>
    </w:p>
    <w:p w14:paraId="7E257CC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849</w:t>
      </w:r>
    </w:p>
    <w:p w14:paraId="7F2FFF3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849</w:t>
      </w:r>
    </w:p>
    <w:p w14:paraId="6F5E814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849</w:t>
      </w:r>
    </w:p>
    <w:p w14:paraId="17923F5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849</w:t>
      </w:r>
    </w:p>
    <w:p w14:paraId="609579A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Signal Time Difference (RSTD) Measurement Accuracy Requirements for Carrier Aggregation</w:t>
      </w:r>
      <w:r>
        <w:rPr>
          <w:noProof/>
        </w:rPr>
        <w:tab/>
        <w:t>849</w:t>
      </w:r>
    </w:p>
    <w:p w14:paraId="61699FB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0</w:t>
      </w:r>
      <w:r>
        <w:rPr>
          <w:noProof/>
        </w:rPr>
        <w:tab/>
        <w:t>850</w:t>
      </w:r>
    </w:p>
    <w:p w14:paraId="2C21F0D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0</w:t>
      </w:r>
      <w:r>
        <w:rPr>
          <w:noProof/>
        </w:rPr>
        <w:tab/>
        <w:t>850</w:t>
      </w:r>
    </w:p>
    <w:p w14:paraId="2D2190D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0</w:t>
      </w:r>
      <w:r>
        <w:rPr>
          <w:noProof/>
        </w:rPr>
        <w:tab/>
        <w:t>850</w:t>
      </w:r>
    </w:p>
    <w:p w14:paraId="7BBE8A6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RSRQ Accuracy for UE category 0</w:t>
      </w:r>
      <w:r>
        <w:rPr>
          <w:noProof/>
        </w:rPr>
        <w:tab/>
        <w:t>851</w:t>
      </w:r>
    </w:p>
    <w:p w14:paraId="57D08CC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Discovery Signal Measurements</w:t>
      </w:r>
      <w:r>
        <w:rPr>
          <w:noProof/>
        </w:rPr>
        <w:tab/>
        <w:t>852</w:t>
      </w:r>
    </w:p>
    <w:p w14:paraId="76B47AF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852</w:t>
      </w:r>
    </w:p>
    <w:p w14:paraId="04DF229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852</w:t>
      </w:r>
    </w:p>
    <w:p w14:paraId="7F3DC27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852</w:t>
      </w:r>
    </w:p>
    <w:p w14:paraId="7F59DBA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852</w:t>
      </w:r>
    </w:p>
    <w:p w14:paraId="354D0EF5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852</w:t>
      </w:r>
    </w:p>
    <w:p w14:paraId="68438CC4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853</w:t>
      </w:r>
    </w:p>
    <w:p w14:paraId="027C2B2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854</w:t>
      </w:r>
    </w:p>
    <w:p w14:paraId="70901284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854</w:t>
      </w:r>
    </w:p>
    <w:p w14:paraId="62233742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854</w:t>
      </w:r>
    </w:p>
    <w:p w14:paraId="7C0BBFB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855</w:t>
      </w:r>
    </w:p>
    <w:p w14:paraId="69C66FB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855</w:t>
      </w:r>
    </w:p>
    <w:p w14:paraId="7CB8040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accuracy for E-UTRAN carrier aggregation</w:t>
      </w:r>
      <w:r>
        <w:rPr>
          <w:noProof/>
        </w:rPr>
        <w:tab/>
        <w:t>855</w:t>
      </w:r>
    </w:p>
    <w:p w14:paraId="3A80B21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CRS based discovery signal measurements accuracy for E-UTRAN carrier aggregation</w:t>
      </w:r>
      <w:r>
        <w:rPr>
          <w:noProof/>
        </w:rPr>
        <w:tab/>
        <w:t>856</w:t>
      </w:r>
    </w:p>
    <w:p w14:paraId="763C823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856</w:t>
      </w:r>
    </w:p>
    <w:p w14:paraId="0A5BF60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856</w:t>
      </w:r>
    </w:p>
    <w:p w14:paraId="04FA758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856</w:t>
      </w:r>
    </w:p>
    <w:p w14:paraId="177BE07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856</w:t>
      </w:r>
    </w:p>
    <w:p w14:paraId="065DF01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 accuracy for E-UTRAN carrier aggregation</w:t>
      </w:r>
      <w:r>
        <w:rPr>
          <w:noProof/>
        </w:rPr>
        <w:tab/>
        <w:t>856</w:t>
      </w:r>
    </w:p>
    <w:p w14:paraId="5CD0A68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856</w:t>
      </w:r>
    </w:p>
    <w:p w14:paraId="4B9172C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856</w:t>
      </w:r>
    </w:p>
    <w:p w14:paraId="25ECAE5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856</w:t>
      </w:r>
    </w:p>
    <w:p w14:paraId="03E9BB2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856</w:t>
      </w:r>
    </w:p>
    <w:p w14:paraId="38BD250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857</w:t>
      </w:r>
    </w:p>
    <w:p w14:paraId="4B41516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RS-SINR Measurements</w:t>
      </w:r>
      <w:r>
        <w:rPr>
          <w:noProof/>
        </w:rPr>
        <w:tab/>
        <w:t>857</w:t>
      </w:r>
    </w:p>
    <w:p w14:paraId="23DDE06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857</w:t>
      </w:r>
    </w:p>
    <w:p w14:paraId="11F6711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RS-SINR Measurement Accuracy Requirements</w:t>
      </w:r>
      <w:r>
        <w:rPr>
          <w:noProof/>
        </w:rPr>
        <w:tab/>
        <w:t>858</w:t>
      </w:r>
    </w:p>
    <w:p w14:paraId="365C3BA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858</w:t>
      </w:r>
    </w:p>
    <w:p w14:paraId="0B68F1B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RS-SINR Measurement Accuracy Requirements</w:t>
      </w:r>
      <w:r>
        <w:rPr>
          <w:noProof/>
        </w:rPr>
        <w:tab/>
        <w:t>858</w:t>
      </w:r>
    </w:p>
    <w:p w14:paraId="540D21D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858</w:t>
      </w:r>
    </w:p>
    <w:p w14:paraId="16D714D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RS-SINR Measurement Accuracy Requirements</w:t>
      </w:r>
      <w:r>
        <w:rPr>
          <w:noProof/>
        </w:rPr>
        <w:tab/>
        <w:t>859</w:t>
      </w:r>
    </w:p>
    <w:p w14:paraId="54471B4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Measurements under Operation with Frame Structure 3</w:t>
      </w:r>
      <w:r>
        <w:rPr>
          <w:noProof/>
        </w:rPr>
        <w:tab/>
        <w:t>860</w:t>
      </w:r>
    </w:p>
    <w:p w14:paraId="46EE3BD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860</w:t>
      </w:r>
    </w:p>
    <w:p w14:paraId="3C7AD17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measurements</w:t>
      </w:r>
      <w:r>
        <w:rPr>
          <w:noProof/>
        </w:rPr>
        <w:tab/>
        <w:t>860</w:t>
      </w:r>
    </w:p>
    <w:p w14:paraId="4EC3AA8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860</w:t>
      </w:r>
    </w:p>
    <w:p w14:paraId="43731D5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measurement accuracy requirements</w:t>
      </w:r>
      <w:r>
        <w:rPr>
          <w:noProof/>
        </w:rPr>
        <w:tab/>
        <w:t>860</w:t>
      </w:r>
    </w:p>
    <w:p w14:paraId="32399A4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RSRP measurement accuracy requirements</w:t>
      </w:r>
      <w:r>
        <w:rPr>
          <w:noProof/>
        </w:rPr>
        <w:tab/>
        <w:t>861</w:t>
      </w:r>
    </w:p>
    <w:p w14:paraId="66E153F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measurement accuracy requirements</w:t>
      </w:r>
      <w:r>
        <w:rPr>
          <w:noProof/>
        </w:rPr>
        <w:tab/>
        <w:t>861</w:t>
      </w:r>
    </w:p>
    <w:p w14:paraId="6D5E017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RSRP measurement accuracy requirements</w:t>
      </w:r>
      <w:r>
        <w:rPr>
          <w:noProof/>
        </w:rPr>
        <w:tab/>
        <w:t>862</w:t>
      </w:r>
    </w:p>
    <w:p w14:paraId="4A6B25E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measurements</w:t>
      </w:r>
      <w:r>
        <w:rPr>
          <w:noProof/>
        </w:rPr>
        <w:tab/>
        <w:t>862</w:t>
      </w:r>
    </w:p>
    <w:p w14:paraId="0B9A939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862</w:t>
      </w:r>
    </w:p>
    <w:p w14:paraId="441D054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measurement accuracy requirements</w:t>
      </w:r>
      <w:r>
        <w:rPr>
          <w:noProof/>
        </w:rPr>
        <w:tab/>
        <w:t>862</w:t>
      </w:r>
    </w:p>
    <w:p w14:paraId="28609DE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RSRQ measurement accuracy requirements</w:t>
      </w:r>
      <w:r>
        <w:rPr>
          <w:noProof/>
        </w:rPr>
        <w:tab/>
        <w:t>863</w:t>
      </w:r>
    </w:p>
    <w:p w14:paraId="1D96A5B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RSRQ measurement accuracy requirements</w:t>
      </w:r>
      <w:r>
        <w:rPr>
          <w:noProof/>
        </w:rPr>
        <w:tab/>
        <w:t>863</w:t>
      </w:r>
    </w:p>
    <w:p w14:paraId="375F846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measurements</w:t>
      </w:r>
      <w:r>
        <w:rPr>
          <w:noProof/>
        </w:rPr>
        <w:tab/>
        <w:t>864</w:t>
      </w:r>
    </w:p>
    <w:p w14:paraId="6666CB4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864</w:t>
      </w:r>
    </w:p>
    <w:p w14:paraId="1091C35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CSI-RSRP measurement accuracy requirements</w:t>
      </w:r>
      <w:r>
        <w:rPr>
          <w:noProof/>
        </w:rPr>
        <w:tab/>
        <w:t>864</w:t>
      </w:r>
    </w:p>
    <w:p w14:paraId="43003BF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CSI-RSRP measurement accuracy requirements</w:t>
      </w:r>
      <w:r>
        <w:rPr>
          <w:noProof/>
        </w:rPr>
        <w:tab/>
        <w:t>864</w:t>
      </w:r>
    </w:p>
    <w:p w14:paraId="7B0A797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CSI-RSRP measurement accuracy requirements</w:t>
      </w:r>
      <w:r>
        <w:rPr>
          <w:noProof/>
        </w:rPr>
        <w:tab/>
        <w:t>865</w:t>
      </w:r>
    </w:p>
    <w:p w14:paraId="5BE3475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CSI-RSRP measurement accuracy requirements</w:t>
      </w:r>
      <w:r>
        <w:rPr>
          <w:noProof/>
        </w:rPr>
        <w:tab/>
        <w:t>865</w:t>
      </w:r>
    </w:p>
    <w:p w14:paraId="39349E8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866</w:t>
      </w:r>
    </w:p>
    <w:p w14:paraId="32B3B88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866</w:t>
      </w:r>
    </w:p>
    <w:p w14:paraId="33B9FD9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RSSI measurement accuracy requirements</w:t>
      </w:r>
      <w:r>
        <w:rPr>
          <w:noProof/>
        </w:rPr>
        <w:tab/>
        <w:t>866</w:t>
      </w:r>
    </w:p>
    <w:p w14:paraId="014148D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RSSI measurement accuracy requirements</w:t>
      </w:r>
      <w:r>
        <w:rPr>
          <w:noProof/>
        </w:rPr>
        <w:tab/>
        <w:t>867</w:t>
      </w:r>
    </w:p>
    <w:p w14:paraId="40943D8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867</w:t>
      </w:r>
    </w:p>
    <w:p w14:paraId="1209C46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867</w:t>
      </w:r>
    </w:p>
    <w:p w14:paraId="1BBF9C1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channel occupancy measurement accuracy requirements</w:t>
      </w:r>
      <w:r>
        <w:rPr>
          <w:noProof/>
        </w:rPr>
        <w:tab/>
        <w:t>867</w:t>
      </w:r>
    </w:p>
    <w:p w14:paraId="20D4434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Carrier Aggregation for Measurements under Operation with Frame Structure 3</w:t>
      </w:r>
      <w:r>
        <w:rPr>
          <w:noProof/>
        </w:rPr>
        <w:tab/>
        <w:t>868</w:t>
      </w:r>
    </w:p>
    <w:p w14:paraId="0A25A64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868</w:t>
      </w:r>
    </w:p>
    <w:p w14:paraId="6167CC9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868</w:t>
      </w:r>
    </w:p>
    <w:p w14:paraId="66200FB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requirements for measurements on different SCCs</w:t>
      </w:r>
      <w:r>
        <w:rPr>
          <w:noProof/>
        </w:rPr>
        <w:tab/>
        <w:t>868</w:t>
      </w:r>
    </w:p>
    <w:p w14:paraId="7709054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requirements for measurements on SCC and PCC</w:t>
      </w:r>
      <w:r>
        <w:rPr>
          <w:noProof/>
        </w:rPr>
        <w:tab/>
        <w:t>868</w:t>
      </w:r>
    </w:p>
    <w:p w14:paraId="301B538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SFN and Subframe Time Difference (SSTD)</w:t>
      </w:r>
      <w:r>
        <w:rPr>
          <w:noProof/>
        </w:rPr>
        <w:tab/>
        <w:t>869</w:t>
      </w:r>
    </w:p>
    <w:p w14:paraId="2360FFE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Accuracy Requirement</w:t>
      </w:r>
      <w:r>
        <w:rPr>
          <w:noProof/>
        </w:rPr>
        <w:tab/>
        <w:t>869</w:t>
      </w:r>
    </w:p>
    <w:p w14:paraId="5B45CC7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 Report Mapping</w:t>
      </w:r>
      <w:r>
        <w:rPr>
          <w:noProof/>
        </w:rPr>
        <w:tab/>
        <w:t>869</w:t>
      </w:r>
    </w:p>
    <w:p w14:paraId="1FC17D4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M1</w:t>
      </w:r>
      <w:r>
        <w:rPr>
          <w:noProof/>
        </w:rPr>
        <w:tab/>
        <w:t>870</w:t>
      </w:r>
    </w:p>
    <w:p w14:paraId="5CF0897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870</w:t>
      </w:r>
    </w:p>
    <w:p w14:paraId="12D5ED8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872</w:t>
      </w:r>
    </w:p>
    <w:p w14:paraId="3405107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873</w:t>
      </w:r>
    </w:p>
    <w:p w14:paraId="4156156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875</w:t>
      </w:r>
    </w:p>
    <w:p w14:paraId="1E7EE3C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876</w:t>
      </w:r>
    </w:p>
    <w:p w14:paraId="04F55C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876</w:t>
      </w:r>
    </w:p>
    <w:p w14:paraId="53F13DB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877</w:t>
      </w:r>
    </w:p>
    <w:p w14:paraId="68D8E89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878</w:t>
      </w:r>
    </w:p>
    <w:p w14:paraId="646016F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878</w:t>
      </w:r>
    </w:p>
    <w:p w14:paraId="555EC6D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879</w:t>
      </w:r>
    </w:p>
    <w:p w14:paraId="2FFF2BA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880</w:t>
      </w:r>
    </w:p>
    <w:p w14:paraId="6B398D3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881</w:t>
      </w:r>
    </w:p>
    <w:p w14:paraId="19EA522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 xml:space="preserve">9.1.21.13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882</w:t>
      </w:r>
    </w:p>
    <w:p w14:paraId="4D5DF18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883</w:t>
      </w:r>
    </w:p>
    <w:p w14:paraId="2808196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9.1.21.15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884</w:t>
      </w:r>
    </w:p>
    <w:p w14:paraId="59C2FE7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885</w:t>
      </w:r>
    </w:p>
    <w:p w14:paraId="28AA40E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M1 in CE mode A</w:t>
      </w:r>
      <w:r>
        <w:rPr>
          <w:noProof/>
        </w:rPr>
        <w:tab/>
        <w:t>886</w:t>
      </w:r>
    </w:p>
    <w:p w14:paraId="2689A86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M1 in CE mode B</w:t>
      </w:r>
      <w:r>
        <w:rPr>
          <w:noProof/>
        </w:rPr>
        <w:tab/>
        <w:t>887</w:t>
      </w:r>
    </w:p>
    <w:p w14:paraId="0A0F3FC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Accuracy Requirement for Cat-M1</w:t>
      </w:r>
      <w:r>
        <w:rPr>
          <w:noProof/>
        </w:rPr>
        <w:tab/>
        <w:t>888</w:t>
      </w:r>
    </w:p>
    <w:p w14:paraId="060DA70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M1 in CE mode A</w:t>
      </w:r>
      <w:r>
        <w:rPr>
          <w:noProof/>
        </w:rPr>
        <w:tab/>
        <w:t>889</w:t>
      </w:r>
    </w:p>
    <w:p w14:paraId="54CCADA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M1 in CE mode B</w:t>
      </w:r>
      <w:r>
        <w:rPr>
          <w:noProof/>
        </w:rPr>
        <w:tab/>
        <w:t>892</w:t>
      </w:r>
    </w:p>
    <w:p w14:paraId="4B2F974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895</w:t>
      </w:r>
    </w:p>
    <w:p w14:paraId="7BCC031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895</w:t>
      </w:r>
    </w:p>
    <w:p w14:paraId="5C9F8A4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898</w:t>
      </w:r>
    </w:p>
    <w:p w14:paraId="6F89C36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</w:t>
      </w:r>
      <w:r w:rsidRPr="00C627F8">
        <w:rPr>
          <w:noProof/>
        </w:rPr>
        <w:t>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Measurement accuracy for UE category M1 </w:t>
      </w:r>
      <w:r w:rsidRPr="00C627F8">
        <w:rPr>
          <w:noProof/>
        </w:rPr>
        <w:t>for satellite access</w:t>
      </w:r>
      <w:r>
        <w:rPr>
          <w:noProof/>
        </w:rPr>
        <w:tab/>
        <w:t>899</w:t>
      </w:r>
    </w:p>
    <w:p w14:paraId="131A23E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900</w:t>
      </w:r>
    </w:p>
    <w:p w14:paraId="6CE12F4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901</w:t>
      </w:r>
    </w:p>
    <w:p w14:paraId="15E0DF5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902</w:t>
      </w:r>
    </w:p>
    <w:p w14:paraId="6EE4C6F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904</w:t>
      </w:r>
    </w:p>
    <w:p w14:paraId="59B22B6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905</w:t>
      </w:r>
    </w:p>
    <w:p w14:paraId="2337EC7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905</w:t>
      </w:r>
    </w:p>
    <w:p w14:paraId="3376F66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906</w:t>
      </w:r>
    </w:p>
    <w:p w14:paraId="75D7CC9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907</w:t>
      </w:r>
    </w:p>
    <w:p w14:paraId="72CFE03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907</w:t>
      </w:r>
    </w:p>
    <w:p w14:paraId="2BDA97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908</w:t>
      </w:r>
    </w:p>
    <w:p w14:paraId="7BE914F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909</w:t>
      </w:r>
    </w:p>
    <w:p w14:paraId="37D53F3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910</w:t>
      </w:r>
    </w:p>
    <w:p w14:paraId="0AE6D68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911</w:t>
      </w:r>
    </w:p>
    <w:p w14:paraId="54C1DA8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912</w:t>
      </w:r>
    </w:p>
    <w:p w14:paraId="2BEA52A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913</w:t>
      </w:r>
    </w:p>
    <w:p w14:paraId="57728F9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914</w:t>
      </w:r>
    </w:p>
    <w:p w14:paraId="60FA638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915</w:t>
      </w:r>
    </w:p>
    <w:p w14:paraId="00C9E2B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915</w:t>
      </w:r>
    </w:p>
    <w:p w14:paraId="5C0ADBF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917</w:t>
      </w:r>
    </w:p>
    <w:p w14:paraId="27A69FD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NB1</w:t>
      </w:r>
      <w:r>
        <w:rPr>
          <w:noProof/>
        </w:rPr>
        <w:tab/>
        <w:t>918</w:t>
      </w:r>
    </w:p>
    <w:p w14:paraId="3E4F47C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918</w:t>
      </w:r>
    </w:p>
    <w:p w14:paraId="0282B35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919</w:t>
      </w:r>
    </w:p>
    <w:p w14:paraId="6B26834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919</w:t>
      </w:r>
    </w:p>
    <w:p w14:paraId="3F86BB2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920</w:t>
      </w:r>
    </w:p>
    <w:p w14:paraId="2EC74DF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920</w:t>
      </w:r>
    </w:p>
    <w:p w14:paraId="2F05F0E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921</w:t>
      </w:r>
    </w:p>
    <w:p w14:paraId="11F81D1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921</w:t>
      </w:r>
    </w:p>
    <w:p w14:paraId="7681049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922</w:t>
      </w:r>
    </w:p>
    <w:p w14:paraId="4E9B3EF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922</w:t>
      </w:r>
    </w:p>
    <w:p w14:paraId="34CBAFF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NB1 for normal coverage</w:t>
      </w:r>
      <w:r>
        <w:rPr>
          <w:noProof/>
        </w:rPr>
        <w:tab/>
        <w:t>922</w:t>
      </w:r>
    </w:p>
    <w:p w14:paraId="052BA5C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NB1 for normal coverage</w:t>
      </w:r>
      <w:r>
        <w:rPr>
          <w:noProof/>
        </w:rPr>
        <w:tab/>
        <w:t>923</w:t>
      </w:r>
    </w:p>
    <w:p w14:paraId="76846CF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NB1 for enhanced coverage</w:t>
      </w:r>
      <w:r>
        <w:rPr>
          <w:noProof/>
        </w:rPr>
        <w:tab/>
        <w:t>924</w:t>
      </w:r>
    </w:p>
    <w:p w14:paraId="5155CC4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NB1 for enhanced coverage</w:t>
      </w:r>
      <w:r>
        <w:rPr>
          <w:noProof/>
        </w:rPr>
        <w:tab/>
        <w:t>925</w:t>
      </w:r>
    </w:p>
    <w:p w14:paraId="638A734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926</w:t>
      </w:r>
    </w:p>
    <w:p w14:paraId="5174EFB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927</w:t>
      </w:r>
    </w:p>
    <w:p w14:paraId="0E1DFF0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927</w:t>
      </w:r>
    </w:p>
    <w:p w14:paraId="2FCE63F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reporting for UE Category NB2 with 16-QAM</w:t>
      </w:r>
      <w:r>
        <w:rPr>
          <w:noProof/>
        </w:rPr>
        <w:tab/>
        <w:t>928</w:t>
      </w:r>
    </w:p>
    <w:p w14:paraId="1BDD2D0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NB1</w:t>
      </w:r>
      <w:r w:rsidRPr="00C627F8">
        <w:rPr>
          <w:noProof/>
        </w:rPr>
        <w:t xml:space="preserve"> for satellite access</w:t>
      </w:r>
      <w:r>
        <w:rPr>
          <w:noProof/>
        </w:rPr>
        <w:tab/>
        <w:t>928</w:t>
      </w:r>
    </w:p>
    <w:p w14:paraId="0F1557E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928</w:t>
      </w:r>
    </w:p>
    <w:p w14:paraId="40D959F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929</w:t>
      </w:r>
    </w:p>
    <w:p w14:paraId="6D5DED1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930</w:t>
      </w:r>
    </w:p>
    <w:p w14:paraId="475C7AD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931</w:t>
      </w:r>
    </w:p>
    <w:p w14:paraId="41E0957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932</w:t>
      </w:r>
    </w:p>
    <w:p w14:paraId="5FD1F10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932</w:t>
      </w:r>
    </w:p>
    <w:p w14:paraId="1417B53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932</w:t>
      </w:r>
    </w:p>
    <w:p w14:paraId="6C8FD08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932</w:t>
      </w:r>
    </w:p>
    <w:p w14:paraId="643EB05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933</w:t>
      </w:r>
    </w:p>
    <w:p w14:paraId="53FEE9F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933</w:t>
      </w:r>
    </w:p>
    <w:p w14:paraId="7562A11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933</w:t>
      </w:r>
    </w:p>
    <w:p w14:paraId="63C9D81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9.1.23.3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933</w:t>
      </w:r>
    </w:p>
    <w:p w14:paraId="5173351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935</w:t>
      </w:r>
    </w:p>
    <w:p w14:paraId="4BC83AD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935</w:t>
      </w:r>
    </w:p>
    <w:p w14:paraId="5B8676F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935</w:t>
      </w:r>
    </w:p>
    <w:p w14:paraId="508EBD4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 for UE Category NB1 for Satellite Access</w:t>
      </w:r>
      <w:r>
        <w:rPr>
          <w:noProof/>
        </w:rPr>
        <w:tab/>
        <w:t>936</w:t>
      </w:r>
    </w:p>
    <w:p w14:paraId="0F00BEB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936</w:t>
      </w:r>
    </w:p>
    <w:p w14:paraId="2AA21FF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936</w:t>
      </w:r>
    </w:p>
    <w:p w14:paraId="28B22A1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</w:t>
      </w:r>
      <w:r w:rsidRPr="00C627F8">
        <w:rPr>
          <w:rFonts w:eastAsia="SimSun"/>
          <w:noProof/>
        </w:rPr>
        <w:t xml:space="preserve"> </w:t>
      </w:r>
      <w:r>
        <w:rPr>
          <w:noProof/>
        </w:rPr>
        <w:t>for Satellite Access</w:t>
      </w:r>
      <w:r>
        <w:rPr>
          <w:noProof/>
        </w:rPr>
        <w:tab/>
        <w:t>937</w:t>
      </w:r>
    </w:p>
    <w:p w14:paraId="5606886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937</w:t>
      </w:r>
    </w:p>
    <w:p w14:paraId="53AAD60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937</w:t>
      </w:r>
    </w:p>
    <w:p w14:paraId="5BE13D0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 for UE Power Class 6 for Satellite Access</w:t>
      </w:r>
      <w:r>
        <w:rPr>
          <w:noProof/>
        </w:rPr>
        <w:tab/>
        <w:t>937</w:t>
      </w:r>
    </w:p>
    <w:p w14:paraId="6AF0279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937</w:t>
      </w:r>
    </w:p>
    <w:p w14:paraId="1A2C909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M2</w:t>
      </w:r>
      <w:r>
        <w:rPr>
          <w:noProof/>
        </w:rPr>
        <w:tab/>
        <w:t>937</w:t>
      </w:r>
    </w:p>
    <w:p w14:paraId="3AB3FA0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M2 in CE mode A</w:t>
      </w:r>
      <w:r>
        <w:rPr>
          <w:noProof/>
        </w:rPr>
        <w:tab/>
        <w:t>937</w:t>
      </w:r>
    </w:p>
    <w:p w14:paraId="258C8E9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M2 in CE mode B</w:t>
      </w:r>
      <w:r>
        <w:rPr>
          <w:noProof/>
        </w:rPr>
        <w:tab/>
        <w:t>938</w:t>
      </w:r>
    </w:p>
    <w:p w14:paraId="1C47878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Accuracy Requirement for Cat-M2</w:t>
      </w:r>
      <w:r>
        <w:rPr>
          <w:noProof/>
        </w:rPr>
        <w:tab/>
        <w:t>939</w:t>
      </w:r>
    </w:p>
    <w:p w14:paraId="7F27413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M2 in CE mode A</w:t>
      </w:r>
      <w:r>
        <w:rPr>
          <w:noProof/>
        </w:rPr>
        <w:tab/>
        <w:t>940</w:t>
      </w:r>
    </w:p>
    <w:p w14:paraId="1FFE193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M2 in CE mode B</w:t>
      </w:r>
      <w:r>
        <w:rPr>
          <w:noProof/>
        </w:rPr>
        <w:tab/>
        <w:t>942</w:t>
      </w:r>
    </w:p>
    <w:p w14:paraId="721A80B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non-BL CE UE</w:t>
      </w:r>
      <w:r>
        <w:rPr>
          <w:noProof/>
        </w:rPr>
        <w:tab/>
        <w:t>943</w:t>
      </w:r>
    </w:p>
    <w:p w14:paraId="7DC9B51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RSRP for non-BL CE UE in CE mode A</w:t>
      </w:r>
      <w:r>
        <w:rPr>
          <w:noProof/>
        </w:rPr>
        <w:tab/>
        <w:t>944</w:t>
      </w:r>
    </w:p>
    <w:p w14:paraId="3E360D7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non-BL CE UE in CE mode A</w:t>
      </w:r>
      <w:r>
        <w:rPr>
          <w:noProof/>
        </w:rPr>
        <w:tab/>
        <w:t>946</w:t>
      </w:r>
    </w:p>
    <w:p w14:paraId="3AAECE9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RSRP for non-BL CE UE in CE mode B</w:t>
      </w:r>
      <w:r>
        <w:rPr>
          <w:noProof/>
        </w:rPr>
        <w:tab/>
        <w:t>946</w:t>
      </w:r>
    </w:p>
    <w:p w14:paraId="5F39551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non-BL CE UE in CE mode B</w:t>
      </w:r>
      <w:r>
        <w:rPr>
          <w:noProof/>
        </w:rPr>
        <w:tab/>
        <w:t>948</w:t>
      </w:r>
    </w:p>
    <w:p w14:paraId="35816CE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949</w:t>
      </w:r>
    </w:p>
    <w:p w14:paraId="413CB4B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949</w:t>
      </w:r>
    </w:p>
    <w:p w14:paraId="50EC8FB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949</w:t>
      </w:r>
    </w:p>
    <w:p w14:paraId="1E51454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950</w:t>
      </w:r>
    </w:p>
    <w:p w14:paraId="2EDB95A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RSRP for non-BL CE UE in CE mode A</w:t>
      </w:r>
      <w:r>
        <w:rPr>
          <w:noProof/>
        </w:rPr>
        <w:tab/>
        <w:t>950</w:t>
      </w:r>
    </w:p>
    <w:p w14:paraId="3909E25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non-BL CE UE in CE mode A</w:t>
      </w:r>
      <w:r>
        <w:rPr>
          <w:noProof/>
        </w:rPr>
        <w:tab/>
        <w:t>951</w:t>
      </w:r>
    </w:p>
    <w:p w14:paraId="4B3E05C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RSRP for non-BL CE UE in CE mode B</w:t>
      </w:r>
      <w:r>
        <w:rPr>
          <w:noProof/>
        </w:rPr>
        <w:tab/>
        <w:t>952</w:t>
      </w:r>
    </w:p>
    <w:p w14:paraId="257107D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Inter-frequency Relative Accuracy of RSRP for </w:t>
      </w:r>
      <w:r w:rsidRPr="00C627F8">
        <w:rPr>
          <w:rFonts w:eastAsia="DengXian"/>
          <w:noProof/>
        </w:rPr>
        <w:t xml:space="preserve">non-BL CE </w:t>
      </w:r>
      <w:r>
        <w:rPr>
          <w:noProof/>
        </w:rPr>
        <w:t>UE in CE mode B</w:t>
      </w:r>
      <w:r>
        <w:rPr>
          <w:noProof/>
        </w:rPr>
        <w:tab/>
        <w:t>953</w:t>
      </w:r>
    </w:p>
    <w:p w14:paraId="7C4603A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954</w:t>
      </w:r>
    </w:p>
    <w:p w14:paraId="25068A3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954</w:t>
      </w:r>
    </w:p>
    <w:p w14:paraId="06F0249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954</w:t>
      </w:r>
    </w:p>
    <w:p w14:paraId="45B85D7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955</w:t>
      </w:r>
    </w:p>
    <w:p w14:paraId="4CE6894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SFN and frame Timing Difference (SFTD)</w:t>
      </w:r>
      <w:r>
        <w:rPr>
          <w:noProof/>
        </w:rPr>
        <w:tab/>
        <w:t>956</w:t>
      </w:r>
    </w:p>
    <w:p w14:paraId="432E3E7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 Requirement</w:t>
      </w:r>
      <w:r>
        <w:rPr>
          <w:noProof/>
        </w:rPr>
        <w:tab/>
        <w:t>956</w:t>
      </w:r>
    </w:p>
    <w:p w14:paraId="601F3FD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SFN and Frame Timing Difference (SFTD) under CCA</w:t>
      </w:r>
      <w:r>
        <w:rPr>
          <w:noProof/>
        </w:rPr>
        <w:tab/>
        <w:t>958</w:t>
      </w:r>
    </w:p>
    <w:p w14:paraId="29E1B29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 Requirement under CCA</w:t>
      </w:r>
      <w:r>
        <w:rPr>
          <w:noProof/>
        </w:rPr>
        <w:tab/>
        <w:t>958</w:t>
      </w:r>
    </w:p>
    <w:p w14:paraId="528D124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Measurements</w:t>
      </w:r>
      <w:r>
        <w:rPr>
          <w:noProof/>
        </w:rPr>
        <w:tab/>
        <w:t>959</w:t>
      </w:r>
    </w:p>
    <w:p w14:paraId="0902722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CPICH RSCP</w:t>
      </w:r>
      <w:r>
        <w:rPr>
          <w:noProof/>
        </w:rPr>
        <w:tab/>
        <w:t>959</w:t>
      </w:r>
    </w:p>
    <w:p w14:paraId="3DE2058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960</w:t>
      </w:r>
    </w:p>
    <w:p w14:paraId="22FAF13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CPICH Ec/No</w:t>
      </w:r>
      <w:r>
        <w:rPr>
          <w:noProof/>
        </w:rPr>
        <w:tab/>
        <w:t>960</w:t>
      </w:r>
    </w:p>
    <w:p w14:paraId="1003ED4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TDD Measurements</w:t>
      </w:r>
      <w:r>
        <w:rPr>
          <w:noProof/>
        </w:rPr>
        <w:tab/>
        <w:t>960</w:t>
      </w:r>
    </w:p>
    <w:p w14:paraId="01B15AD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TDD P-CCPCH RSCP</w:t>
      </w:r>
      <w:r>
        <w:rPr>
          <w:noProof/>
        </w:rPr>
        <w:tab/>
        <w:t>961</w:t>
      </w:r>
    </w:p>
    <w:p w14:paraId="0BF597A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961</w:t>
      </w:r>
    </w:p>
    <w:p w14:paraId="67C6F2E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961</w:t>
      </w:r>
    </w:p>
    <w:p w14:paraId="56624D19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Measurements</w:t>
      </w:r>
      <w:r>
        <w:rPr>
          <w:noProof/>
        </w:rPr>
        <w:tab/>
        <w:t>961</w:t>
      </w:r>
    </w:p>
    <w:p w14:paraId="14348EE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961</w:t>
      </w:r>
    </w:p>
    <w:p w14:paraId="3F5BE19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CDMA2000 1x RTT Measurements</w:t>
      </w:r>
      <w:r>
        <w:rPr>
          <w:noProof/>
        </w:rPr>
        <w:tab/>
        <w:t>961</w:t>
      </w:r>
    </w:p>
    <w:p w14:paraId="42E9CF8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961</w:t>
      </w:r>
    </w:p>
    <w:p w14:paraId="1ECBED1A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</w:t>
      </w:r>
      <w:r w:rsidRPr="00C627F8">
        <w:rPr>
          <w:rFonts w:cs="v4.2.0"/>
          <w:noProof/>
          <w:vertAlign w:val="subscript"/>
        </w:rPr>
        <w:t>CMAX,c</w:t>
      </w:r>
      <w:r>
        <w:rPr>
          <w:noProof/>
        </w:rPr>
        <w:tab/>
        <w:t>962</w:t>
      </w:r>
    </w:p>
    <w:p w14:paraId="1053BD9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962</w:t>
      </w:r>
    </w:p>
    <w:p w14:paraId="779DE83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9.6.2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Estimation Period</w:t>
      </w:r>
      <w:r>
        <w:rPr>
          <w:noProof/>
        </w:rPr>
        <w:tab/>
        <w:t>962</w:t>
      </w:r>
    </w:p>
    <w:p w14:paraId="7FE3021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962</w:t>
      </w:r>
    </w:p>
    <w:p w14:paraId="42D4F4E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IEEE802.11 Measurements</w:t>
      </w:r>
      <w:r>
        <w:rPr>
          <w:noProof/>
        </w:rPr>
        <w:tab/>
        <w:t>962</w:t>
      </w:r>
    </w:p>
    <w:p w14:paraId="7EC4A1E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WLAN RSSI</w:t>
      </w:r>
      <w:r>
        <w:rPr>
          <w:noProof/>
        </w:rPr>
        <w:tab/>
        <w:t>962</w:t>
      </w:r>
    </w:p>
    <w:p w14:paraId="58830BA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962</w:t>
      </w:r>
    </w:p>
    <w:p w14:paraId="3662FA7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963</w:t>
      </w:r>
    </w:p>
    <w:p w14:paraId="0E30215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963</w:t>
      </w:r>
    </w:p>
    <w:p w14:paraId="677BEC9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</w:t>
      </w:r>
      <w:r>
        <w:rPr>
          <w:noProof/>
        </w:rPr>
        <w:tab/>
        <w:t>963</w:t>
      </w:r>
    </w:p>
    <w:p w14:paraId="182FF22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963</w:t>
      </w:r>
    </w:p>
    <w:p w14:paraId="0268F2A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964</w:t>
      </w:r>
    </w:p>
    <w:p w14:paraId="0F326E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964</w:t>
      </w:r>
    </w:p>
    <w:p w14:paraId="1CCCB38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965</w:t>
      </w:r>
    </w:p>
    <w:p w14:paraId="7410E46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C627F8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965</w:t>
      </w:r>
    </w:p>
    <w:p w14:paraId="4716A4B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C627F8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965</w:t>
      </w:r>
    </w:p>
    <w:p w14:paraId="4AB92EE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</w:t>
      </w:r>
      <w:r>
        <w:rPr>
          <w:noProof/>
        </w:rPr>
        <w:tab/>
        <w:t>966</w:t>
      </w:r>
    </w:p>
    <w:p w14:paraId="3D48755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966</w:t>
      </w:r>
    </w:p>
    <w:p w14:paraId="1FCB1B6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966</w:t>
      </w:r>
    </w:p>
    <w:p w14:paraId="4DE7BF4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967</w:t>
      </w:r>
    </w:p>
    <w:p w14:paraId="4EA1AD6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967</w:t>
      </w:r>
    </w:p>
    <w:p w14:paraId="2B8550F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</w:t>
      </w:r>
      <w:r w:rsidRPr="00C627F8">
        <w:rPr>
          <w:rFonts w:eastAsia="PMingLiU"/>
          <w:noProof/>
          <w:lang w:eastAsia="zh-TW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967</w:t>
      </w:r>
    </w:p>
    <w:p w14:paraId="348098D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</w:t>
      </w:r>
      <w:r w:rsidRPr="00C627F8">
        <w:rPr>
          <w:rFonts w:eastAsia="PMingLiU"/>
          <w:noProof/>
          <w:lang w:eastAsia="zh-TW"/>
        </w:rPr>
        <w:t>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968</w:t>
      </w:r>
    </w:p>
    <w:p w14:paraId="4474E41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MCH BLER</w:t>
      </w:r>
      <w:r>
        <w:rPr>
          <w:noProof/>
        </w:rPr>
        <w:tab/>
        <w:t>968</w:t>
      </w:r>
    </w:p>
    <w:p w14:paraId="535E709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968</w:t>
      </w:r>
    </w:p>
    <w:p w14:paraId="69111EF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 for MCH Block Number</w:t>
      </w:r>
      <w:r>
        <w:rPr>
          <w:noProof/>
        </w:rPr>
        <w:tab/>
        <w:t>969</w:t>
      </w:r>
    </w:p>
    <w:p w14:paraId="50DE2E6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Measurements</w:t>
      </w:r>
      <w:r>
        <w:rPr>
          <w:noProof/>
        </w:rPr>
        <w:tab/>
        <w:t>970</w:t>
      </w:r>
    </w:p>
    <w:p w14:paraId="76A7914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970</w:t>
      </w:r>
    </w:p>
    <w:p w14:paraId="157DBC9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970</w:t>
      </w:r>
    </w:p>
    <w:p w14:paraId="13B8DEA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970</w:t>
      </w:r>
    </w:p>
    <w:p w14:paraId="364342F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971</w:t>
      </w:r>
    </w:p>
    <w:p w14:paraId="4D6C55A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972</w:t>
      </w:r>
    </w:p>
    <w:p w14:paraId="501E6DF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SD-RSRP Accuracy</w:t>
      </w:r>
      <w:r>
        <w:rPr>
          <w:noProof/>
        </w:rPr>
        <w:tab/>
        <w:t>972</w:t>
      </w:r>
    </w:p>
    <w:p w14:paraId="3A6D5A1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SD-RSRP</w:t>
      </w:r>
      <w:r>
        <w:rPr>
          <w:noProof/>
        </w:rPr>
        <w:tab/>
        <w:t>972</w:t>
      </w:r>
    </w:p>
    <w:p w14:paraId="102641D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Measurements</w:t>
      </w:r>
      <w:r>
        <w:rPr>
          <w:noProof/>
        </w:rPr>
        <w:tab/>
        <w:t>973</w:t>
      </w:r>
    </w:p>
    <w:p w14:paraId="26B9410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973</w:t>
      </w:r>
    </w:p>
    <w:p w14:paraId="2C018F6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973</w:t>
      </w:r>
    </w:p>
    <w:p w14:paraId="52E729A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973</w:t>
      </w:r>
    </w:p>
    <w:p w14:paraId="0936A1B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974</w:t>
      </w:r>
    </w:p>
    <w:p w14:paraId="0FE701D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974</w:t>
      </w:r>
    </w:p>
    <w:p w14:paraId="2C3D469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974</w:t>
      </w:r>
    </w:p>
    <w:p w14:paraId="45CA6B1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975</w:t>
      </w:r>
    </w:p>
    <w:p w14:paraId="017A655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9.10.4.1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Intra-frequency absolute S-RSSI measurement accuracy requirements</w:t>
      </w:r>
      <w:r>
        <w:rPr>
          <w:noProof/>
        </w:rPr>
        <w:tab/>
        <w:t>975</w:t>
      </w:r>
    </w:p>
    <w:p w14:paraId="4F8D646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9.10.4.2 Intra-frequency relative S-RSSI measurement accuracy requirements</w:t>
      </w:r>
      <w:r>
        <w:rPr>
          <w:noProof/>
        </w:rPr>
        <w:tab/>
        <w:t>975</w:t>
      </w:r>
    </w:p>
    <w:p w14:paraId="7E50F7E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</w:t>
      </w:r>
      <w:r>
        <w:rPr>
          <w:noProof/>
        </w:rPr>
        <w:tab/>
        <w:t>976</w:t>
      </w:r>
    </w:p>
    <w:p w14:paraId="0342C78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SS-RSRP Measurements</w:t>
      </w:r>
      <w:r>
        <w:rPr>
          <w:noProof/>
        </w:rPr>
        <w:tab/>
        <w:t>976</w:t>
      </w:r>
    </w:p>
    <w:p w14:paraId="33EDA73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976</w:t>
      </w:r>
    </w:p>
    <w:p w14:paraId="3F34B7A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SS-RSRQ Measurements</w:t>
      </w:r>
      <w:r>
        <w:rPr>
          <w:noProof/>
        </w:rPr>
        <w:tab/>
        <w:t>977</w:t>
      </w:r>
    </w:p>
    <w:p w14:paraId="64768E3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977</w:t>
      </w:r>
    </w:p>
    <w:p w14:paraId="333B645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SS-SINR Measurements</w:t>
      </w:r>
      <w:r>
        <w:rPr>
          <w:noProof/>
        </w:rPr>
        <w:tab/>
        <w:t>977</w:t>
      </w:r>
    </w:p>
    <w:p w14:paraId="088567E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978</w:t>
      </w:r>
    </w:p>
    <w:p w14:paraId="00F0AE6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978</w:t>
      </w:r>
    </w:p>
    <w:p w14:paraId="2C5FDEA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978</w:t>
      </w:r>
    </w:p>
    <w:p w14:paraId="74ED140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978</w:t>
      </w:r>
    </w:p>
    <w:p w14:paraId="4625CC0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979</w:t>
      </w:r>
    </w:p>
    <w:p w14:paraId="33105633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979</w:t>
      </w:r>
    </w:p>
    <w:p w14:paraId="14C7A478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Received Interference Power</w:t>
      </w:r>
      <w:r>
        <w:rPr>
          <w:noProof/>
        </w:rPr>
        <w:tab/>
        <w:t>979</w:t>
      </w:r>
    </w:p>
    <w:p w14:paraId="49FD3D1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requirement</w:t>
      </w:r>
      <w:r>
        <w:rPr>
          <w:noProof/>
        </w:rPr>
        <w:tab/>
        <w:t>979</w:t>
      </w:r>
    </w:p>
    <w:p w14:paraId="131CE58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requirement</w:t>
      </w:r>
      <w:r>
        <w:rPr>
          <w:noProof/>
        </w:rPr>
        <w:tab/>
        <w:t>979</w:t>
      </w:r>
    </w:p>
    <w:p w14:paraId="569F68C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980</w:t>
      </w:r>
    </w:p>
    <w:p w14:paraId="3C828AB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Angle of Arrival (AOA)</w:t>
      </w:r>
      <w:r>
        <w:rPr>
          <w:noProof/>
        </w:rPr>
        <w:tab/>
        <w:t>980</w:t>
      </w:r>
    </w:p>
    <w:p w14:paraId="771100D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Range/mapping</w:t>
      </w:r>
      <w:r>
        <w:rPr>
          <w:noProof/>
        </w:rPr>
        <w:tab/>
        <w:t>980</w:t>
      </w:r>
    </w:p>
    <w:p w14:paraId="625B5C2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(T</w:t>
      </w:r>
      <w:r w:rsidRPr="00C627F8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980</w:t>
      </w:r>
    </w:p>
    <w:p w14:paraId="65EB28C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980</w:t>
      </w:r>
    </w:p>
    <w:p w14:paraId="0988F1C7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981</w:t>
      </w:r>
    </w:p>
    <w:p w14:paraId="65B026B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981</w:t>
      </w:r>
    </w:p>
    <w:p w14:paraId="31C97ED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981</w:t>
      </w:r>
    </w:p>
    <w:p w14:paraId="1A13C17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981</w:t>
      </w:r>
    </w:p>
    <w:p w14:paraId="02F1D76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981</w:t>
      </w:r>
    </w:p>
    <w:p w14:paraId="12E0ACB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982</w:t>
      </w:r>
    </w:p>
    <w:p w14:paraId="504D868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982</w:t>
      </w:r>
    </w:p>
    <w:p w14:paraId="492DAD9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982</w:t>
      </w:r>
    </w:p>
    <w:p w14:paraId="7868A868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982</w:t>
      </w:r>
    </w:p>
    <w:p w14:paraId="62118CF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982</w:t>
      </w:r>
    </w:p>
    <w:p w14:paraId="565A1B9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982</w:t>
      </w:r>
    </w:p>
    <w:p w14:paraId="59E0BE8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</w:t>
      </w:r>
      <w:r>
        <w:rPr>
          <w:noProof/>
        </w:rPr>
        <w:tab/>
        <w:t>982</w:t>
      </w:r>
    </w:p>
    <w:p w14:paraId="1DFB137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</w:t>
      </w:r>
      <w:r>
        <w:rPr>
          <w:noProof/>
        </w:rPr>
        <w:tab/>
        <w:t>983</w:t>
      </w:r>
    </w:p>
    <w:p w14:paraId="4427B4A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983</w:t>
      </w:r>
    </w:p>
    <w:p w14:paraId="424AF38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983</w:t>
      </w:r>
    </w:p>
    <w:p w14:paraId="506DD2C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983</w:t>
      </w:r>
    </w:p>
    <w:p w14:paraId="203C918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983</w:t>
      </w:r>
    </w:p>
    <w:p w14:paraId="4EA7FBC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983</w:t>
      </w:r>
    </w:p>
    <w:p w14:paraId="1D73C8C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984</w:t>
      </w:r>
    </w:p>
    <w:p w14:paraId="7DEB5EC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984</w:t>
      </w:r>
    </w:p>
    <w:p w14:paraId="49A0C1C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984</w:t>
      </w:r>
    </w:p>
    <w:p w14:paraId="3735D68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984</w:t>
      </w:r>
    </w:p>
    <w:p w14:paraId="277351C8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984</w:t>
      </w:r>
    </w:p>
    <w:p w14:paraId="0E15389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984</w:t>
      </w:r>
    </w:p>
    <w:p w14:paraId="5F2948B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Timing</w:t>
      </w:r>
      <w:r>
        <w:rPr>
          <w:noProof/>
        </w:rPr>
        <w:tab/>
        <w:t>985</w:t>
      </w:r>
    </w:p>
    <w:p w14:paraId="4DD71CA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GNSS as timing reference</w:t>
      </w:r>
      <w:r>
        <w:rPr>
          <w:noProof/>
        </w:rPr>
        <w:tab/>
        <w:t>985</w:t>
      </w:r>
    </w:p>
    <w:p w14:paraId="5072DE6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985</w:t>
      </w:r>
    </w:p>
    <w:p w14:paraId="61CBD86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985</w:t>
      </w:r>
    </w:p>
    <w:p w14:paraId="643AF62F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Requirements</w:t>
      </w:r>
      <w:r>
        <w:rPr>
          <w:noProof/>
        </w:rPr>
        <w:tab/>
        <w:t>985</w:t>
      </w:r>
    </w:p>
    <w:p w14:paraId="45035D7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985</w:t>
      </w:r>
    </w:p>
    <w:p w14:paraId="2D246EE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986</w:t>
      </w:r>
    </w:p>
    <w:p w14:paraId="69BF45E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986</w:t>
      </w:r>
    </w:p>
    <w:p w14:paraId="69E941F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986</w:t>
      </w:r>
    </w:p>
    <w:p w14:paraId="3493E65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986</w:t>
      </w:r>
    </w:p>
    <w:p w14:paraId="28F9448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986</w:t>
      </w:r>
    </w:p>
    <w:p w14:paraId="7DC667C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986</w:t>
      </w:r>
    </w:p>
    <w:p w14:paraId="3F87FF6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986</w:t>
      </w:r>
    </w:p>
    <w:p w14:paraId="5F5D0E2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986</w:t>
      </w:r>
    </w:p>
    <w:p w14:paraId="0FF570F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987</w:t>
      </w:r>
    </w:p>
    <w:p w14:paraId="55FBC2C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987</w:t>
      </w:r>
    </w:p>
    <w:p w14:paraId="366BCFE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988</w:t>
      </w:r>
    </w:p>
    <w:p w14:paraId="61132CE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989</w:t>
      </w:r>
    </w:p>
    <w:p w14:paraId="37AD7F6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989</w:t>
      </w:r>
    </w:p>
    <w:p w14:paraId="15FDF0E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PSSCH-RSRP measurements</w:t>
      </w:r>
      <w:r>
        <w:rPr>
          <w:noProof/>
        </w:rPr>
        <w:tab/>
        <w:t>989</w:t>
      </w:r>
    </w:p>
    <w:p w14:paraId="4A0ECCB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S-RSSI measurements</w:t>
      </w:r>
      <w:r>
        <w:rPr>
          <w:noProof/>
        </w:rPr>
        <w:tab/>
        <w:t>989</w:t>
      </w:r>
    </w:p>
    <w:p w14:paraId="34D1692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989</w:t>
      </w:r>
    </w:p>
    <w:p w14:paraId="60BC6FC9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989</w:t>
      </w:r>
    </w:p>
    <w:p w14:paraId="381951B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989</w:t>
      </w:r>
    </w:p>
    <w:p w14:paraId="3E603E8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Sidelink Communication Dropping due to synchronization reference source change</w:t>
      </w:r>
      <w:r>
        <w:rPr>
          <w:noProof/>
        </w:rPr>
        <w:tab/>
        <w:t>989</w:t>
      </w:r>
    </w:p>
    <w:p w14:paraId="0D4ACC1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13.7.</w:t>
      </w:r>
      <w:r w:rsidRPr="00C627F8">
        <w:rPr>
          <w:rFonts w:eastAsia="Malgun Gothic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Interruptions to WAN due to V2X </w:t>
      </w:r>
      <w:r w:rsidRPr="00C627F8">
        <w:rPr>
          <w:rFonts w:eastAsia="Malgun Gothic"/>
          <w:noProof/>
        </w:rPr>
        <w:t>Carrier Aggregation</w:t>
      </w:r>
      <w:r>
        <w:rPr>
          <w:noProof/>
        </w:rPr>
        <w:tab/>
        <w:t>990</w:t>
      </w:r>
    </w:p>
    <w:p w14:paraId="098406B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</w:t>
      </w:r>
      <w:r w:rsidRPr="00C627F8">
        <w:rPr>
          <w:noProof/>
        </w:rPr>
        <w:t>3</w:t>
      </w:r>
      <w:r>
        <w:rPr>
          <w:noProof/>
        </w:rPr>
        <w:t>.7.</w:t>
      </w:r>
      <w:r w:rsidRPr="00C627F8">
        <w:rPr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Interruptions to WAN due to </w:t>
      </w:r>
      <w:r w:rsidRPr="00C627F8">
        <w:rPr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990</w:t>
      </w:r>
    </w:p>
    <w:p w14:paraId="2902601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990</w:t>
      </w:r>
    </w:p>
    <w:p w14:paraId="5B2D226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991</w:t>
      </w:r>
    </w:p>
    <w:p w14:paraId="6D8CBCC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991</w:t>
      </w:r>
    </w:p>
    <w:p w14:paraId="4B32FA74" w14:textId="37468B95" w:rsidR="00B1355E" w:rsidRDefault="00B1355E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A (normative):</w:t>
      </w:r>
      <w:r>
        <w:rPr>
          <w:noProof/>
        </w:rPr>
        <w:tab/>
        <w:t>Test Cases</w:t>
      </w:r>
      <w:r>
        <w:rPr>
          <w:noProof/>
        </w:rPr>
        <w:tab/>
        <w:t>992</w:t>
      </w:r>
    </w:p>
    <w:p w14:paraId="7DBF1E29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Purpose of annex</w:t>
      </w:r>
      <w:r>
        <w:rPr>
          <w:noProof/>
        </w:rPr>
        <w:tab/>
        <w:t>992</w:t>
      </w:r>
    </w:p>
    <w:p w14:paraId="27F50BEC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992</w:t>
      </w:r>
    </w:p>
    <w:p w14:paraId="7ED72E7A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5.0.0"/>
          <w:noProof/>
        </w:rPr>
        <w:t>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Types of requirements in TS 36.133</w:t>
      </w:r>
      <w:r>
        <w:rPr>
          <w:noProof/>
        </w:rPr>
        <w:tab/>
        <w:t>992</w:t>
      </w:r>
    </w:p>
    <w:p w14:paraId="201F050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992</w:t>
      </w:r>
    </w:p>
    <w:p w14:paraId="6111414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992</w:t>
      </w:r>
    </w:p>
    <w:p w14:paraId="6E010E5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Implementation requirements</w:t>
      </w:r>
      <w:r>
        <w:rPr>
          <w:noProof/>
        </w:rPr>
        <w:tab/>
        <w:t>993</w:t>
      </w:r>
    </w:p>
    <w:p w14:paraId="398EF9A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993</w:t>
      </w:r>
    </w:p>
    <w:p w14:paraId="3D0BD5AE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RRM test configurations</w:t>
      </w:r>
      <w:r>
        <w:rPr>
          <w:noProof/>
        </w:rPr>
        <w:tab/>
        <w:t>994</w:t>
      </w:r>
    </w:p>
    <w:p w14:paraId="0A114A88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5.0.0"/>
          <w:noProof/>
        </w:rPr>
        <w:t>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994</w:t>
      </w:r>
    </w:p>
    <w:p w14:paraId="5465007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994</w:t>
      </w:r>
    </w:p>
    <w:p w14:paraId="41CFFD3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994</w:t>
      </w:r>
    </w:p>
    <w:p w14:paraId="6332305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999</w:t>
      </w:r>
    </w:p>
    <w:p w14:paraId="1774B7F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for UE category 0</w:t>
      </w:r>
      <w:r>
        <w:rPr>
          <w:noProof/>
        </w:rPr>
        <w:tab/>
        <w:t>1002</w:t>
      </w:r>
    </w:p>
    <w:p w14:paraId="73C27A6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for UE category 0</w:t>
      </w:r>
      <w:r>
        <w:rPr>
          <w:noProof/>
        </w:rPr>
        <w:tab/>
        <w:t>1003</w:t>
      </w:r>
    </w:p>
    <w:p w14:paraId="06DFF04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for UE category 0</w:t>
      </w:r>
      <w:r>
        <w:rPr>
          <w:noProof/>
        </w:rPr>
        <w:tab/>
        <w:t>1004</w:t>
      </w:r>
    </w:p>
    <w:p w14:paraId="5810D83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Frame Structure 3</w:t>
      </w:r>
      <w:r>
        <w:rPr>
          <w:noProof/>
        </w:rPr>
        <w:tab/>
        <w:t>1005</w:t>
      </w:r>
    </w:p>
    <w:p w14:paraId="194461D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5.0.0"/>
          <w:noProof/>
          <w:lang w:val="de-DE"/>
        </w:rPr>
        <w:t>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de-DE"/>
        </w:rPr>
        <w:t>PCFICH/PDCCH/PHICH</w:t>
      </w:r>
      <w:r>
        <w:rPr>
          <w:noProof/>
        </w:rPr>
        <w:tab/>
        <w:t>1006</w:t>
      </w:r>
    </w:p>
    <w:p w14:paraId="6F6A727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de-DE"/>
        </w:rPr>
        <w:t>A.3.1.2.1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de-DE"/>
        </w:rPr>
        <w:t>FDD</w:t>
      </w:r>
      <w:r>
        <w:rPr>
          <w:noProof/>
        </w:rPr>
        <w:tab/>
        <w:t>1006</w:t>
      </w:r>
    </w:p>
    <w:p w14:paraId="61B5EE4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1006</w:t>
      </w:r>
    </w:p>
    <w:p w14:paraId="1B83430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de-DE"/>
        </w:rPr>
        <w:t>A.3.1.2.3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de-DE"/>
        </w:rPr>
        <w:t>HD-FDD for UE category 0</w:t>
      </w:r>
      <w:r>
        <w:rPr>
          <w:noProof/>
        </w:rPr>
        <w:tab/>
        <w:t>1007</w:t>
      </w:r>
    </w:p>
    <w:p w14:paraId="15B0567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de-DE"/>
        </w:rPr>
        <w:t>A.3.1.2.4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de-DE"/>
        </w:rPr>
        <w:t>FS 3</w:t>
      </w:r>
      <w:r>
        <w:rPr>
          <w:noProof/>
        </w:rPr>
        <w:tab/>
        <w:t>1007</w:t>
      </w:r>
    </w:p>
    <w:p w14:paraId="28F0E52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de-DE"/>
        </w:rPr>
        <w:t>A.3.1.3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1007</w:t>
      </w:r>
    </w:p>
    <w:p w14:paraId="3C94A4B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de-DE"/>
        </w:rPr>
        <w:t>A.3.1.3.1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1008</w:t>
      </w:r>
    </w:p>
    <w:p w14:paraId="2D7F271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de-DE"/>
        </w:rPr>
        <w:t>A.3.1.3.2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1008</w:t>
      </w:r>
    </w:p>
    <w:p w14:paraId="020B82D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de-DE"/>
        </w:rPr>
        <w:t>A.3.1.3.3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1009</w:t>
      </w:r>
    </w:p>
    <w:p w14:paraId="0EA616C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de-DE"/>
        </w:rPr>
        <w:t>A.3.1.3.4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1009</w:t>
      </w:r>
    </w:p>
    <w:p w14:paraId="14C52A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de-DE"/>
        </w:rPr>
        <w:t>A.3.1.3.5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1010</w:t>
      </w:r>
    </w:p>
    <w:p w14:paraId="6AF0460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de-DE"/>
        </w:rPr>
        <w:t>A.3.1.3.6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1010</w:t>
      </w:r>
    </w:p>
    <w:p w14:paraId="1EBA9B0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1011</w:t>
      </w:r>
    </w:p>
    <w:p w14:paraId="77D9854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FDD </w:t>
      </w:r>
      <w:r w:rsidRPr="00C627F8">
        <w:rPr>
          <w:rFonts w:cs="v5.0.0"/>
          <w:noProof/>
        </w:rPr>
        <w:t>in CEModeA</w:t>
      </w:r>
      <w:r>
        <w:rPr>
          <w:noProof/>
        </w:rPr>
        <w:tab/>
        <w:t>1011</w:t>
      </w:r>
    </w:p>
    <w:p w14:paraId="6EDBB23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HD-FDD </w:t>
      </w:r>
      <w:r w:rsidRPr="00C627F8">
        <w:rPr>
          <w:rFonts w:cs="v5.0.0"/>
          <w:noProof/>
        </w:rPr>
        <w:t>in CEModeA</w:t>
      </w:r>
      <w:r>
        <w:rPr>
          <w:noProof/>
        </w:rPr>
        <w:tab/>
        <w:t>1012</w:t>
      </w:r>
    </w:p>
    <w:p w14:paraId="7D4FC5C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TDD </w:t>
      </w:r>
      <w:r w:rsidRPr="00C627F8">
        <w:rPr>
          <w:rFonts w:cs="v5.0.0"/>
          <w:noProof/>
        </w:rPr>
        <w:t>in CEModeA</w:t>
      </w:r>
      <w:r>
        <w:rPr>
          <w:noProof/>
        </w:rPr>
        <w:tab/>
        <w:t>1013</w:t>
      </w:r>
    </w:p>
    <w:p w14:paraId="78629A1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FDD </w:t>
      </w:r>
      <w:r w:rsidRPr="00C627F8">
        <w:rPr>
          <w:rFonts w:cs="v5.0.0"/>
          <w:noProof/>
        </w:rPr>
        <w:t>in CEModeB</w:t>
      </w:r>
      <w:r>
        <w:rPr>
          <w:noProof/>
        </w:rPr>
        <w:tab/>
        <w:t>1014</w:t>
      </w:r>
    </w:p>
    <w:p w14:paraId="79BE2C8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HD-FDD </w:t>
      </w:r>
      <w:r w:rsidRPr="00C627F8">
        <w:rPr>
          <w:rFonts w:cs="v5.0.0"/>
          <w:noProof/>
        </w:rPr>
        <w:t>in CEModeB</w:t>
      </w:r>
      <w:r>
        <w:rPr>
          <w:noProof/>
        </w:rPr>
        <w:tab/>
        <w:t>1015</w:t>
      </w:r>
    </w:p>
    <w:p w14:paraId="0FBE746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TDD </w:t>
      </w:r>
      <w:r w:rsidRPr="00C627F8">
        <w:rPr>
          <w:rFonts w:cs="v5.0.0"/>
          <w:noProof/>
        </w:rPr>
        <w:t>in CEModeB</w:t>
      </w:r>
      <w:r>
        <w:rPr>
          <w:noProof/>
        </w:rPr>
        <w:tab/>
        <w:t>1015</w:t>
      </w:r>
    </w:p>
    <w:p w14:paraId="18858DE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</w:t>
      </w:r>
      <w:r w:rsidRPr="00C627F8">
        <w:rPr>
          <w:rFonts w:eastAsia="MS Mincho"/>
          <w:noProof/>
          <w:lang w:eastAsia="ja-JP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NPD</w:t>
      </w:r>
      <w:r w:rsidRPr="00C627F8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C627F8">
        <w:rPr>
          <w:rFonts w:cs="v5.0.0"/>
          <w:noProof/>
        </w:rPr>
        <w:t>Reference Channel for UE category NB1</w:t>
      </w:r>
      <w:r>
        <w:rPr>
          <w:noProof/>
        </w:rPr>
        <w:tab/>
        <w:t>1016</w:t>
      </w:r>
    </w:p>
    <w:p w14:paraId="56A0DC7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</w:t>
      </w:r>
      <w:r w:rsidRPr="00C627F8">
        <w:rPr>
          <w:rFonts w:eastAsia="MS Mincho"/>
          <w:noProof/>
          <w:lang w:eastAsia="ja-JP"/>
        </w:rPr>
        <w:t>5</w:t>
      </w:r>
      <w:r>
        <w:rPr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in-band operation</w:t>
      </w:r>
      <w:r>
        <w:rPr>
          <w:noProof/>
        </w:rPr>
        <w:tab/>
        <w:t>1016</w:t>
      </w:r>
    </w:p>
    <w:p w14:paraId="7437628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1017</w:t>
      </w:r>
    </w:p>
    <w:p w14:paraId="0BCBBAF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standalone operation</w:t>
      </w:r>
      <w:r>
        <w:rPr>
          <w:noProof/>
        </w:rPr>
        <w:tab/>
        <w:t>1017</w:t>
      </w:r>
    </w:p>
    <w:p w14:paraId="21CFB0F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1018</w:t>
      </w:r>
    </w:p>
    <w:p w14:paraId="37C44EB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guard band operation</w:t>
      </w:r>
      <w:r>
        <w:rPr>
          <w:noProof/>
        </w:rPr>
        <w:tab/>
        <w:t>1018</w:t>
      </w:r>
    </w:p>
    <w:p w14:paraId="010CA6A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1019</w:t>
      </w:r>
    </w:p>
    <w:p w14:paraId="5D62759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</w:t>
      </w:r>
      <w:r w:rsidRPr="00C627F8">
        <w:rPr>
          <w:rFonts w:eastAsia="MS Mincho"/>
          <w:noProof/>
          <w:lang w:eastAsia="ja-JP"/>
        </w:rPr>
        <w:t>5</w:t>
      </w:r>
      <w:r>
        <w:rPr>
          <w:noProof/>
        </w:rPr>
        <w:t>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in-band operation</w:t>
      </w:r>
      <w:r>
        <w:rPr>
          <w:noProof/>
        </w:rPr>
        <w:tab/>
        <w:t>1019</w:t>
      </w:r>
    </w:p>
    <w:p w14:paraId="2546E82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standalone operation</w:t>
      </w:r>
      <w:r>
        <w:rPr>
          <w:noProof/>
        </w:rPr>
        <w:tab/>
        <w:t>1019</w:t>
      </w:r>
    </w:p>
    <w:p w14:paraId="2C45A0A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guard band operation</w:t>
      </w:r>
      <w:r>
        <w:rPr>
          <w:noProof/>
        </w:rPr>
        <w:tab/>
        <w:t>1020</w:t>
      </w:r>
    </w:p>
    <w:p w14:paraId="0630D0C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1020</w:t>
      </w:r>
    </w:p>
    <w:p w14:paraId="19C63F4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operation</w:t>
      </w:r>
      <w:r>
        <w:rPr>
          <w:noProof/>
        </w:rPr>
        <w:tab/>
        <w:t>1020</w:t>
      </w:r>
    </w:p>
    <w:p w14:paraId="6576709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1021</w:t>
      </w:r>
    </w:p>
    <w:p w14:paraId="0BCA3CF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Standalone operation</w:t>
      </w:r>
      <w:r>
        <w:rPr>
          <w:noProof/>
        </w:rPr>
        <w:tab/>
        <w:t>1021</w:t>
      </w:r>
    </w:p>
    <w:p w14:paraId="689220C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1021</w:t>
      </w:r>
    </w:p>
    <w:p w14:paraId="490069F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Guard band operation</w:t>
      </w:r>
      <w:r>
        <w:rPr>
          <w:noProof/>
        </w:rPr>
        <w:tab/>
        <w:t>1021</w:t>
      </w:r>
    </w:p>
    <w:p w14:paraId="2FED928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1022</w:t>
      </w:r>
    </w:p>
    <w:p w14:paraId="481C0E0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5.0.0"/>
          <w:noProof/>
        </w:rPr>
        <w:t>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1022</w:t>
      </w:r>
    </w:p>
    <w:p w14:paraId="7753F8F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FDD</w:t>
      </w:r>
      <w:r>
        <w:rPr>
          <w:noProof/>
        </w:rPr>
        <w:tab/>
        <w:t>1022</w:t>
      </w:r>
    </w:p>
    <w:p w14:paraId="6B82F95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1023</w:t>
      </w:r>
    </w:p>
    <w:p w14:paraId="1AA36D5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1023</w:t>
      </w:r>
    </w:p>
    <w:p w14:paraId="0AA5B4F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1024</w:t>
      </w:r>
    </w:p>
    <w:p w14:paraId="121D0B5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1025</w:t>
      </w:r>
    </w:p>
    <w:p w14:paraId="7F49536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1025</w:t>
      </w:r>
    </w:p>
    <w:p w14:paraId="3B12BE1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1026</w:t>
      </w:r>
    </w:p>
    <w:p w14:paraId="591245A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1026</w:t>
      </w:r>
    </w:p>
    <w:p w14:paraId="2D06E95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1026</w:t>
      </w:r>
    </w:p>
    <w:p w14:paraId="7D3287F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1027</w:t>
      </w:r>
    </w:p>
    <w:p w14:paraId="16980FD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1028</w:t>
      </w:r>
    </w:p>
    <w:p w14:paraId="62A55D0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11: outer resource blocks allocation in 20 MHz</w:t>
      </w:r>
      <w:r>
        <w:rPr>
          <w:noProof/>
        </w:rPr>
        <w:tab/>
        <w:t>1028</w:t>
      </w:r>
    </w:p>
    <w:p w14:paraId="7CEF149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12: full bandwidth allocation in 20 MHz</w:t>
      </w:r>
      <w:r>
        <w:rPr>
          <w:noProof/>
        </w:rPr>
        <w:tab/>
        <w:t>1029</w:t>
      </w:r>
    </w:p>
    <w:p w14:paraId="7AF6858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13: outer resource blocks allocation in 20 MHz (without MBSFN)</w:t>
      </w:r>
      <w:r>
        <w:rPr>
          <w:noProof/>
        </w:rPr>
        <w:tab/>
        <w:t>1029</w:t>
      </w:r>
    </w:p>
    <w:p w14:paraId="5E6E6D2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14: full bandwidth allocation in 20 MHz (without MBSFN)</w:t>
      </w:r>
      <w:r>
        <w:rPr>
          <w:noProof/>
        </w:rPr>
        <w:tab/>
        <w:t>1030</w:t>
      </w:r>
    </w:p>
    <w:p w14:paraId="4D5F5A6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15: outer resource blocks allocation in 5 MHz</w:t>
      </w:r>
      <w:r>
        <w:rPr>
          <w:noProof/>
        </w:rPr>
        <w:tab/>
        <w:t>1030</w:t>
      </w:r>
    </w:p>
    <w:p w14:paraId="5E1BC8F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16: full bandwidth allocation in 5 MHz</w:t>
      </w:r>
      <w:r>
        <w:rPr>
          <w:noProof/>
        </w:rPr>
        <w:tab/>
        <w:t>1031</w:t>
      </w:r>
    </w:p>
    <w:p w14:paraId="6AFA1B6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A.3.2.1.17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17: outer resource blocks allocation in 20 MHz with user data in every subframe (without MBSFN)</w:t>
      </w:r>
      <w:r>
        <w:rPr>
          <w:noProof/>
        </w:rPr>
        <w:tab/>
        <w:t>1031</w:t>
      </w:r>
    </w:p>
    <w:p w14:paraId="17FB011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18: outer resource blocks allocation in 5 MHz (without MBSFN)</w:t>
      </w:r>
      <w:r>
        <w:rPr>
          <w:noProof/>
        </w:rPr>
        <w:tab/>
        <w:t>1032</w:t>
      </w:r>
    </w:p>
    <w:p w14:paraId="13647BF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19: full bandwidth allocation in 5 MHz (without MBSFN)</w:t>
      </w:r>
      <w:r>
        <w:rPr>
          <w:noProof/>
        </w:rPr>
        <w:tab/>
        <w:t>1032</w:t>
      </w:r>
    </w:p>
    <w:p w14:paraId="10F53CB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20: outer resource blocks allocation in 5 MHz with user data in every subframe (without MBSFN)</w:t>
      </w:r>
      <w:r>
        <w:rPr>
          <w:noProof/>
        </w:rPr>
        <w:tab/>
        <w:t>1033</w:t>
      </w:r>
    </w:p>
    <w:p w14:paraId="2B277EA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OCNG FDD pattern 21: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1033</w:t>
      </w:r>
    </w:p>
    <w:p w14:paraId="25332A7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OCNG FDD pattern 22: Generic resource blocks allocation in 5MHz </w:t>
      </w:r>
      <w:r>
        <w:rPr>
          <w:noProof/>
          <w:lang w:bidi="hi-IN"/>
        </w:rPr>
        <w:t>(without MBSFN)</w:t>
      </w:r>
      <w:r>
        <w:rPr>
          <w:noProof/>
        </w:rPr>
        <w:tab/>
        <w:t>1034</w:t>
      </w:r>
    </w:p>
    <w:p w14:paraId="36F0972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TDD</w:t>
      </w:r>
      <w:r>
        <w:rPr>
          <w:noProof/>
        </w:rPr>
        <w:tab/>
        <w:t>1034</w:t>
      </w:r>
    </w:p>
    <w:p w14:paraId="46E3AC6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1035</w:t>
      </w:r>
    </w:p>
    <w:p w14:paraId="2759C13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1035</w:t>
      </w:r>
    </w:p>
    <w:p w14:paraId="39560DA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1036</w:t>
      </w:r>
    </w:p>
    <w:p w14:paraId="3555D19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1036</w:t>
      </w:r>
    </w:p>
    <w:p w14:paraId="3856BAF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1037</w:t>
      </w:r>
    </w:p>
    <w:p w14:paraId="724E79A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1038</w:t>
      </w:r>
    </w:p>
    <w:p w14:paraId="479DEE2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7: outer resource blocks allocation in 20 MHz</w:t>
      </w:r>
      <w:r>
        <w:rPr>
          <w:noProof/>
        </w:rPr>
        <w:tab/>
        <w:t>1039</w:t>
      </w:r>
    </w:p>
    <w:p w14:paraId="10C6635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8: full bandwidth allocation in 20 MHz</w:t>
      </w:r>
      <w:r>
        <w:rPr>
          <w:noProof/>
        </w:rPr>
        <w:tab/>
        <w:t>1040</w:t>
      </w:r>
    </w:p>
    <w:p w14:paraId="25DE3FF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9: outer resource blocks allocation in 5 MHz</w:t>
      </w:r>
      <w:r>
        <w:rPr>
          <w:noProof/>
        </w:rPr>
        <w:tab/>
        <w:t>1040</w:t>
      </w:r>
    </w:p>
    <w:p w14:paraId="5A4909D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10: full bandwidth allocation in 5 MHz</w:t>
      </w:r>
      <w:r>
        <w:rPr>
          <w:noProof/>
        </w:rPr>
        <w:tab/>
        <w:t>1041</w:t>
      </w:r>
    </w:p>
    <w:p w14:paraId="3F0BB43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OCNG TDD pattern 11: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1042</w:t>
      </w:r>
    </w:p>
    <w:p w14:paraId="3F0E129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Narrowband IoT</w:t>
      </w:r>
      <w:r>
        <w:rPr>
          <w:noProof/>
        </w:rPr>
        <w:tab/>
        <w:t>1042</w:t>
      </w:r>
    </w:p>
    <w:p w14:paraId="19EB74C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1044</w:t>
      </w:r>
    </w:p>
    <w:p w14:paraId="78EB0AC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2: guard band NB-IoT in 10 MHz EUTRAN cell</w:t>
      </w:r>
      <w:r>
        <w:rPr>
          <w:noProof/>
        </w:rPr>
        <w:tab/>
        <w:t>1045</w:t>
      </w:r>
    </w:p>
    <w:p w14:paraId="6C090EA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FI"/>
        </w:rPr>
        <w:t>A.3.2.3.3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FI"/>
        </w:rPr>
        <w:t>Narrowband IoT OCNG FDD pattern 3: standalone NB-IoT</w:t>
      </w:r>
      <w:r>
        <w:rPr>
          <w:noProof/>
        </w:rPr>
        <w:tab/>
        <w:t>1045</w:t>
      </w:r>
    </w:p>
    <w:p w14:paraId="32848D9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1046</w:t>
      </w:r>
    </w:p>
    <w:p w14:paraId="2237A64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5: guard band NB-IoT in 5 MHz EUTRAN cell</w:t>
      </w:r>
      <w:r>
        <w:rPr>
          <w:noProof/>
        </w:rPr>
        <w:tab/>
        <w:t>1047</w:t>
      </w:r>
    </w:p>
    <w:p w14:paraId="4BF1D66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1048</w:t>
      </w:r>
    </w:p>
    <w:p w14:paraId="17BA9EC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TDD pattern 2: guard band NB-IoT in 10 MHz EUTRAN cell</w:t>
      </w:r>
      <w:r>
        <w:rPr>
          <w:noProof/>
        </w:rPr>
        <w:tab/>
        <w:t>1049</w:t>
      </w:r>
    </w:p>
    <w:p w14:paraId="6D6B34E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FI"/>
        </w:rPr>
        <w:t>A.3.2.3.8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FI"/>
        </w:rPr>
        <w:t>Narrowband IoT OCNG TDD pattern 3: standalone NB-IoT</w:t>
      </w:r>
      <w:r>
        <w:rPr>
          <w:noProof/>
        </w:rPr>
        <w:tab/>
        <w:t>1050</w:t>
      </w:r>
    </w:p>
    <w:p w14:paraId="44DA5E1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V2X sidelink</w:t>
      </w:r>
      <w:r>
        <w:rPr>
          <w:noProof/>
        </w:rPr>
        <w:tab/>
        <w:t>1051</w:t>
      </w:r>
    </w:p>
    <w:p w14:paraId="0859355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sidelink OCNG TDD pattern 1: outer resource blocks allocation in 10 MHz</w:t>
      </w:r>
      <w:r>
        <w:rPr>
          <w:noProof/>
        </w:rPr>
        <w:tab/>
        <w:t>1051</w:t>
      </w:r>
    </w:p>
    <w:p w14:paraId="615EE91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sidelink OCNG TDD pattern 2: outer resource blocks allocation in 10 MHz</w:t>
      </w:r>
      <w:r>
        <w:rPr>
          <w:noProof/>
        </w:rPr>
        <w:tab/>
        <w:t>1052</w:t>
      </w:r>
    </w:p>
    <w:p w14:paraId="11203B6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DRX Configurations</w:t>
      </w:r>
      <w:r>
        <w:rPr>
          <w:noProof/>
        </w:rPr>
        <w:tab/>
        <w:t>1052</w:t>
      </w:r>
    </w:p>
    <w:p w14:paraId="1C945695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1053</w:t>
      </w:r>
    </w:p>
    <w:p w14:paraId="01CA5C6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1053</w:t>
      </w:r>
    </w:p>
    <w:p w14:paraId="4B46F5A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1053</w:t>
      </w:r>
    </w:p>
    <w:p w14:paraId="7C4B615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1053</w:t>
      </w:r>
    </w:p>
    <w:p w14:paraId="72E2044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1054</w:t>
      </w:r>
    </w:p>
    <w:p w14:paraId="63CAB7C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1054</w:t>
      </w:r>
    </w:p>
    <w:p w14:paraId="72F9896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ABS Transmission</w:t>
      </w:r>
      <w:r w:rsidRPr="00C627F8">
        <w:rPr>
          <w:noProof/>
          <w:lang w:val="en-US"/>
        </w:rPr>
        <w:t>, 2x2 antenna</w:t>
      </w:r>
      <w:r>
        <w:rPr>
          <w:noProof/>
        </w:rPr>
        <w:tab/>
        <w:t>1055</w:t>
      </w:r>
    </w:p>
    <w:p w14:paraId="6A1A6B58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1055</w:t>
      </w:r>
    </w:p>
    <w:p w14:paraId="1295114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1055</w:t>
      </w:r>
    </w:p>
    <w:p w14:paraId="7BC45908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1056</w:t>
      </w:r>
    </w:p>
    <w:p w14:paraId="3698875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1056</w:t>
      </w:r>
    </w:p>
    <w:p w14:paraId="148DAD3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1056</w:t>
      </w:r>
    </w:p>
    <w:p w14:paraId="1A3AD3D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1056</w:t>
      </w:r>
    </w:p>
    <w:p w14:paraId="5DDD0C0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1056</w:t>
      </w:r>
    </w:p>
    <w:p w14:paraId="0422981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ja-JP"/>
        </w:rPr>
        <w:t>A.3.8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1056</w:t>
      </w:r>
    </w:p>
    <w:p w14:paraId="3E30C13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Antenna connection for 4 Rx capable UEs</w:t>
      </w:r>
      <w:r>
        <w:rPr>
          <w:noProof/>
        </w:rPr>
        <w:tab/>
        <w:t>1056</w:t>
      </w:r>
    </w:p>
    <w:p w14:paraId="6F71D45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A.3.8.1.1 Introduction</w:t>
      </w:r>
      <w:r>
        <w:rPr>
          <w:noProof/>
        </w:rPr>
        <w:tab/>
        <w:t>1056</w:t>
      </w:r>
    </w:p>
    <w:p w14:paraId="7CEBFA9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A.3.8.1.2 Principle of testing</w:t>
      </w:r>
      <w:r>
        <w:rPr>
          <w:noProof/>
        </w:rPr>
        <w:tab/>
        <w:t>1056</w:t>
      </w:r>
    </w:p>
    <w:p w14:paraId="03FAB10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A.3.8.1.2.1 Single carrier tests</w:t>
      </w:r>
      <w:r>
        <w:rPr>
          <w:noProof/>
        </w:rPr>
        <w:tab/>
        <w:t>1056</w:t>
      </w:r>
    </w:p>
    <w:p w14:paraId="4367335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1057</w:t>
      </w:r>
    </w:p>
    <w:p w14:paraId="69294E7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A.3.8.1.2.3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Antenna connection for bands where 2RX is supported</w:t>
      </w:r>
      <w:r>
        <w:rPr>
          <w:noProof/>
        </w:rPr>
        <w:tab/>
        <w:t>1058</w:t>
      </w:r>
    </w:p>
    <w:p w14:paraId="70B5395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A.3.8.1.2.4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Antenna connection for bands where 4RX is supported</w:t>
      </w:r>
      <w:r>
        <w:rPr>
          <w:noProof/>
        </w:rPr>
        <w:tab/>
        <w:t>1058</w:t>
      </w:r>
    </w:p>
    <w:p w14:paraId="7365012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Antenna connection for 8 Rx capable UEs</w:t>
      </w:r>
      <w:r>
        <w:rPr>
          <w:noProof/>
        </w:rPr>
        <w:tab/>
        <w:t>1058</w:t>
      </w:r>
    </w:p>
    <w:p w14:paraId="04EA843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1058</w:t>
      </w:r>
    </w:p>
    <w:p w14:paraId="33DE473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1058</w:t>
      </w:r>
    </w:p>
    <w:p w14:paraId="715E9C4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Single carrier tests</w:t>
      </w:r>
      <w:r>
        <w:rPr>
          <w:noProof/>
        </w:rPr>
        <w:tab/>
        <w:t>1058</w:t>
      </w:r>
    </w:p>
    <w:p w14:paraId="559F7DA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1059</w:t>
      </w:r>
    </w:p>
    <w:p w14:paraId="62A472B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A.3.8.2.2.3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Antenna connection for bands where 2RX is supported</w:t>
      </w:r>
      <w:r>
        <w:rPr>
          <w:noProof/>
        </w:rPr>
        <w:tab/>
        <w:t>1059</w:t>
      </w:r>
    </w:p>
    <w:p w14:paraId="59D1CAC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A.3.8.2.2.4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Antenna connection for bands where 4RX is supported</w:t>
      </w:r>
      <w:r>
        <w:rPr>
          <w:noProof/>
        </w:rPr>
        <w:tab/>
        <w:t>1059</w:t>
      </w:r>
    </w:p>
    <w:p w14:paraId="605CBDC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lastRenderedPageBreak/>
        <w:t>A.3.8.2.2.5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Antenna connection for bands where 8RX is supported</w:t>
      </w:r>
      <w:r>
        <w:rPr>
          <w:noProof/>
        </w:rPr>
        <w:tab/>
        <w:t>1059</w:t>
      </w:r>
    </w:p>
    <w:p w14:paraId="60EA8AA9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1059</w:t>
      </w:r>
    </w:p>
    <w:p w14:paraId="20D654C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1059</w:t>
      </w:r>
    </w:p>
    <w:p w14:paraId="597F38E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1059</w:t>
      </w:r>
    </w:p>
    <w:p w14:paraId="00B6AAE5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1060</w:t>
      </w:r>
    </w:p>
    <w:p w14:paraId="7AC6D6C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1060</w:t>
      </w:r>
    </w:p>
    <w:p w14:paraId="392A63F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1060</w:t>
      </w:r>
    </w:p>
    <w:p w14:paraId="2A4AC23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1060</w:t>
      </w:r>
    </w:p>
    <w:p w14:paraId="110A9C7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1060</w:t>
      </w:r>
    </w:p>
    <w:p w14:paraId="5F224AB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1060</w:t>
      </w:r>
    </w:p>
    <w:p w14:paraId="419835A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1060</w:t>
      </w:r>
    </w:p>
    <w:p w14:paraId="074E265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1060</w:t>
      </w:r>
    </w:p>
    <w:p w14:paraId="5C21FB6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1060</w:t>
      </w:r>
    </w:p>
    <w:p w14:paraId="1EB6547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1061</w:t>
      </w:r>
    </w:p>
    <w:p w14:paraId="53D24B7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1061</w:t>
      </w:r>
    </w:p>
    <w:p w14:paraId="45A5FAF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1061</w:t>
      </w:r>
    </w:p>
    <w:p w14:paraId="0B9963F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1061</w:t>
      </w:r>
    </w:p>
    <w:p w14:paraId="169CE83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1068</w:t>
      </w:r>
    </w:p>
    <w:p w14:paraId="1C84D4D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1071</w:t>
      </w:r>
    </w:p>
    <w:p w14:paraId="2EE59CD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1071</w:t>
      </w:r>
    </w:p>
    <w:p w14:paraId="39BF879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1071</w:t>
      </w:r>
    </w:p>
    <w:p w14:paraId="03C1029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1071</w:t>
      </w:r>
    </w:p>
    <w:p w14:paraId="1E8C71A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1072</w:t>
      </w:r>
    </w:p>
    <w:p w14:paraId="0CF112F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1072</w:t>
      </w:r>
    </w:p>
    <w:p w14:paraId="1771A53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1072</w:t>
      </w:r>
    </w:p>
    <w:p w14:paraId="7DDCD34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Time Offset between Cells</w:t>
      </w:r>
      <w:r>
        <w:rPr>
          <w:noProof/>
        </w:rPr>
        <w:tab/>
        <w:t>1073</w:t>
      </w:r>
    </w:p>
    <w:p w14:paraId="1BA2148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1073</w:t>
      </w:r>
    </w:p>
    <w:p w14:paraId="33FA285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1073</w:t>
      </w:r>
    </w:p>
    <w:p w14:paraId="1EE9FB9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under operation with Frame Structure 3 Test Cases with Different Duplex Modes</w:t>
      </w:r>
      <w:r>
        <w:rPr>
          <w:noProof/>
        </w:rPr>
        <w:tab/>
        <w:t>1073</w:t>
      </w:r>
    </w:p>
    <w:p w14:paraId="1165272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1073</w:t>
      </w:r>
    </w:p>
    <w:p w14:paraId="709C849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1073</w:t>
      </w:r>
    </w:p>
    <w:p w14:paraId="3F98A619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Dual connectivity test cases with different combination of duplex mode</w:t>
      </w:r>
      <w:r>
        <w:rPr>
          <w:noProof/>
        </w:rPr>
        <w:tab/>
        <w:t>1073</w:t>
      </w:r>
    </w:p>
    <w:p w14:paraId="5E28DAE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Arial Unicode MS"/>
          <w:noProof/>
        </w:rPr>
        <w:t>A.3.15.1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Arial Unicode MS"/>
          <w:noProof/>
        </w:rPr>
        <w:t>Introduction</w:t>
      </w:r>
      <w:r>
        <w:rPr>
          <w:noProof/>
        </w:rPr>
        <w:tab/>
        <w:t>1073</w:t>
      </w:r>
    </w:p>
    <w:p w14:paraId="6063D21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Arial Unicode MS"/>
          <w:noProof/>
        </w:rPr>
        <w:t>A.3.15.2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Arial Unicode MS"/>
          <w:noProof/>
        </w:rPr>
        <w:t>Principle of testing</w:t>
      </w:r>
      <w:r>
        <w:rPr>
          <w:noProof/>
        </w:rPr>
        <w:tab/>
        <w:t>1073</w:t>
      </w:r>
    </w:p>
    <w:p w14:paraId="707FE9A9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PRACH Configurations</w:t>
      </w:r>
      <w:r>
        <w:rPr>
          <w:noProof/>
        </w:rPr>
        <w:tab/>
        <w:t>1074</w:t>
      </w:r>
    </w:p>
    <w:p w14:paraId="7633FDC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Listen before talk model</w:t>
      </w:r>
      <w:r>
        <w:rPr>
          <w:noProof/>
        </w:rPr>
        <w:tab/>
        <w:t>1074</w:t>
      </w:r>
    </w:p>
    <w:p w14:paraId="439B2E5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1074</w:t>
      </w:r>
    </w:p>
    <w:p w14:paraId="334D3C8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1074</w:t>
      </w:r>
    </w:p>
    <w:p w14:paraId="35181C7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NPRACH Configurations</w:t>
      </w:r>
      <w:r>
        <w:rPr>
          <w:noProof/>
        </w:rPr>
        <w:tab/>
        <w:t>1075</w:t>
      </w:r>
    </w:p>
    <w:p w14:paraId="790848F5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Dual connectivity test cases with different bandwidth combinations</w:t>
      </w:r>
      <w:r>
        <w:rPr>
          <w:noProof/>
        </w:rPr>
        <w:tab/>
        <w:t>1076</w:t>
      </w:r>
    </w:p>
    <w:p w14:paraId="4DE3CF6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Arial Unicode MS"/>
          <w:noProof/>
        </w:rPr>
        <w:t>A.3.19.1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Arial Unicode MS"/>
          <w:noProof/>
        </w:rPr>
        <w:t>Introduction</w:t>
      </w:r>
      <w:r>
        <w:rPr>
          <w:noProof/>
        </w:rPr>
        <w:tab/>
        <w:t>1076</w:t>
      </w:r>
    </w:p>
    <w:p w14:paraId="3798413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Arial Unicode MS"/>
          <w:noProof/>
        </w:rPr>
        <w:t>A.3.19.2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Arial Unicode MS"/>
          <w:noProof/>
        </w:rPr>
        <w:t>Principle of testing</w:t>
      </w:r>
      <w:r>
        <w:rPr>
          <w:noProof/>
        </w:rPr>
        <w:tab/>
        <w:t>1076</w:t>
      </w:r>
    </w:p>
    <w:p w14:paraId="670AA78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M1 UE Test Cases</w:t>
      </w:r>
      <w:r>
        <w:rPr>
          <w:noProof/>
        </w:rPr>
        <w:tab/>
        <w:t>1077</w:t>
      </w:r>
    </w:p>
    <w:p w14:paraId="1ECAE4D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1077</w:t>
      </w:r>
    </w:p>
    <w:p w14:paraId="68BA591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1077</w:t>
      </w:r>
    </w:p>
    <w:p w14:paraId="4FF95FD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1078</w:t>
      </w:r>
    </w:p>
    <w:p w14:paraId="2CDD83D5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1079</w:t>
      </w:r>
    </w:p>
    <w:p w14:paraId="491750F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1079</w:t>
      </w:r>
    </w:p>
    <w:p w14:paraId="1E8A756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1079</w:t>
      </w:r>
    </w:p>
    <w:p w14:paraId="40C7413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1080</w:t>
      </w:r>
    </w:p>
    <w:p w14:paraId="371ECA48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1bis UE Test Cases</w:t>
      </w:r>
      <w:r>
        <w:rPr>
          <w:noProof/>
        </w:rPr>
        <w:tab/>
        <w:t>1081</w:t>
      </w:r>
    </w:p>
    <w:p w14:paraId="3342EF1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1081</w:t>
      </w:r>
    </w:p>
    <w:p w14:paraId="29DA40E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Category 1bis UE Testing</w:t>
      </w:r>
      <w:r>
        <w:rPr>
          <w:noProof/>
        </w:rPr>
        <w:tab/>
        <w:t>1081</w:t>
      </w:r>
    </w:p>
    <w:p w14:paraId="34F7F28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NB2 UE Test Cases</w:t>
      </w:r>
      <w:r>
        <w:rPr>
          <w:noProof/>
        </w:rPr>
        <w:tab/>
        <w:t>1085</w:t>
      </w:r>
    </w:p>
    <w:p w14:paraId="2720B38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1085</w:t>
      </w:r>
    </w:p>
    <w:p w14:paraId="2C945DF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1085</w:t>
      </w:r>
    </w:p>
    <w:p w14:paraId="52E5CCB5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C627F8">
        <w:rPr>
          <w:bCs/>
          <w:noProof/>
        </w:rPr>
        <w:t>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algun Gothic"/>
          <w:noProof/>
        </w:rPr>
        <w:t>V2X sidelink communication</w:t>
      </w:r>
      <w:r>
        <w:rPr>
          <w:noProof/>
        </w:rPr>
        <w:tab/>
        <w:t>1088</w:t>
      </w:r>
    </w:p>
    <w:p w14:paraId="54EB1EE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1088</w:t>
      </w:r>
    </w:p>
    <w:p w14:paraId="5B0CA9D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1089</w:t>
      </w:r>
    </w:p>
    <w:p w14:paraId="0FDD03A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1093</w:t>
      </w:r>
    </w:p>
    <w:p w14:paraId="2CE240B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M2 UE Test Cases</w:t>
      </w:r>
      <w:r>
        <w:rPr>
          <w:noProof/>
        </w:rPr>
        <w:tab/>
        <w:t>1094</w:t>
      </w:r>
    </w:p>
    <w:p w14:paraId="7ED9698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1094</w:t>
      </w:r>
    </w:p>
    <w:p w14:paraId="75B2FB1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1094</w:t>
      </w:r>
    </w:p>
    <w:p w14:paraId="6E58B76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1095</w:t>
      </w:r>
    </w:p>
    <w:p w14:paraId="5C805D2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sTTI and processing time reduction test cases with different sTTI/processing time reduction scheme</w:t>
      </w:r>
      <w:r>
        <w:rPr>
          <w:noProof/>
        </w:rPr>
        <w:tab/>
        <w:t>1096</w:t>
      </w:r>
    </w:p>
    <w:p w14:paraId="43829BA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Arial Unicode MS"/>
          <w:noProof/>
        </w:rPr>
        <w:t>A.3.26.1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Arial Unicode MS"/>
          <w:noProof/>
        </w:rPr>
        <w:t>Introduction</w:t>
      </w:r>
      <w:r>
        <w:rPr>
          <w:noProof/>
        </w:rPr>
        <w:tab/>
        <w:t>1096</w:t>
      </w:r>
    </w:p>
    <w:p w14:paraId="049B150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Arial Unicode MS"/>
          <w:noProof/>
        </w:rPr>
        <w:t>A.3.26.2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Arial Unicode MS"/>
          <w:noProof/>
        </w:rPr>
        <w:t>Principle of testing</w:t>
      </w:r>
      <w:r>
        <w:rPr>
          <w:noProof/>
        </w:rPr>
        <w:tab/>
        <w:t>1096</w:t>
      </w:r>
    </w:p>
    <w:p w14:paraId="4C81F3C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1096</w:t>
      </w:r>
    </w:p>
    <w:p w14:paraId="3071CB0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1096</w:t>
      </w:r>
    </w:p>
    <w:p w14:paraId="1887563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1096</w:t>
      </w:r>
    </w:p>
    <w:p w14:paraId="1B03411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1096</w:t>
      </w:r>
    </w:p>
    <w:p w14:paraId="66E3EEC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1096</w:t>
      </w:r>
    </w:p>
    <w:p w14:paraId="514C650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1096</w:t>
      </w:r>
    </w:p>
    <w:p w14:paraId="7ACD308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1097</w:t>
      </w:r>
    </w:p>
    <w:p w14:paraId="2CCBD3E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1101</w:t>
      </w:r>
    </w:p>
    <w:p w14:paraId="228E3B7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setup for SIB31/SIB-31-NB</w:t>
      </w:r>
      <w:r>
        <w:rPr>
          <w:noProof/>
        </w:rPr>
        <w:tab/>
        <w:t>1101</w:t>
      </w:r>
    </w:p>
    <w:p w14:paraId="458CDEB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1101</w:t>
      </w:r>
    </w:p>
    <w:p w14:paraId="4848BDB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A.3.28.5.1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Satellite specific configuration for serving cell</w:t>
      </w:r>
      <w:r>
        <w:rPr>
          <w:noProof/>
        </w:rPr>
        <w:tab/>
        <w:t>1101</w:t>
      </w:r>
    </w:p>
    <w:p w14:paraId="29A2E7E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A.3.28.5.2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Satellite specific configuration for neighbour cell</w:t>
      </w:r>
      <w:r>
        <w:rPr>
          <w:noProof/>
        </w:rPr>
        <w:tab/>
        <w:t>1101</w:t>
      </w:r>
    </w:p>
    <w:p w14:paraId="69A75B43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RRC_IDLE state</w:t>
      </w:r>
      <w:r>
        <w:rPr>
          <w:noProof/>
        </w:rPr>
        <w:tab/>
        <w:t>1102</w:t>
      </w:r>
    </w:p>
    <w:p w14:paraId="54650B1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1102</w:t>
      </w:r>
    </w:p>
    <w:p w14:paraId="4366F42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1102</w:t>
      </w:r>
    </w:p>
    <w:p w14:paraId="5FB0651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1102</w:t>
      </w:r>
    </w:p>
    <w:p w14:paraId="0D23DC2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1104</w:t>
      </w:r>
    </w:p>
    <w:p w14:paraId="33C2B7F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1105</w:t>
      </w:r>
    </w:p>
    <w:p w14:paraId="50183DB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1105</w:t>
      </w:r>
    </w:p>
    <w:p w14:paraId="4D05990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1106</w:t>
      </w:r>
    </w:p>
    <w:p w14:paraId="6ACBCCA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1107</w:t>
      </w:r>
    </w:p>
    <w:p w14:paraId="2776DDD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1107</w:t>
      </w:r>
    </w:p>
    <w:p w14:paraId="162A2DF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1108</w:t>
      </w:r>
    </w:p>
    <w:p w14:paraId="6B315B6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1109</w:t>
      </w:r>
    </w:p>
    <w:p w14:paraId="5F8C6AF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1109</w:t>
      </w:r>
    </w:p>
    <w:p w14:paraId="28F14D6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1110</w:t>
      </w:r>
    </w:p>
    <w:p w14:paraId="4C32DB3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1111</w:t>
      </w:r>
    </w:p>
    <w:p w14:paraId="5611417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1111</w:t>
      </w:r>
    </w:p>
    <w:p w14:paraId="6F098D0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1112</w:t>
      </w:r>
    </w:p>
    <w:p w14:paraId="5C74501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1113</w:t>
      </w:r>
    </w:p>
    <w:p w14:paraId="7531304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1113</w:t>
      </w:r>
    </w:p>
    <w:p w14:paraId="7B16479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1114</w:t>
      </w:r>
    </w:p>
    <w:p w14:paraId="20C6763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1115</w:t>
      </w:r>
    </w:p>
    <w:p w14:paraId="78B181D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1115</w:t>
      </w:r>
    </w:p>
    <w:p w14:paraId="4CCE932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1116</w:t>
      </w:r>
    </w:p>
    <w:p w14:paraId="2BF04A2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case in the existence of non-allowed CSG cell</w:t>
      </w:r>
      <w:r>
        <w:rPr>
          <w:noProof/>
        </w:rPr>
        <w:tab/>
        <w:t>1117</w:t>
      </w:r>
    </w:p>
    <w:p w14:paraId="3C59DE9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1117</w:t>
      </w:r>
    </w:p>
    <w:p w14:paraId="5EBC01B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1118</w:t>
      </w:r>
    </w:p>
    <w:p w14:paraId="6D9ACDA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5MHz bandwidth</w:t>
      </w:r>
      <w:r>
        <w:rPr>
          <w:noProof/>
        </w:rPr>
        <w:tab/>
        <w:t>1119</w:t>
      </w:r>
    </w:p>
    <w:p w14:paraId="66D0696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1119</w:t>
      </w:r>
    </w:p>
    <w:p w14:paraId="6468068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1119</w:t>
      </w:r>
    </w:p>
    <w:p w14:paraId="05D05EA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1119</w:t>
      </w:r>
    </w:p>
    <w:p w14:paraId="25CB600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1119</w:t>
      </w:r>
    </w:p>
    <w:p w14:paraId="062F5A4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1123</w:t>
      </w:r>
    </w:p>
    <w:p w14:paraId="61A689E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1123</w:t>
      </w:r>
    </w:p>
    <w:p w14:paraId="4D04C99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1123</w:t>
      </w:r>
    </w:p>
    <w:p w14:paraId="4BB696E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1127</w:t>
      </w:r>
    </w:p>
    <w:p w14:paraId="36C8B93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1127</w:t>
      </w:r>
    </w:p>
    <w:p w14:paraId="4D7773B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1127</w:t>
      </w:r>
    </w:p>
    <w:p w14:paraId="7A9FE8E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1129</w:t>
      </w:r>
    </w:p>
    <w:p w14:paraId="63B7F96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1130</w:t>
      </w:r>
    </w:p>
    <w:p w14:paraId="23E7E9D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1130</w:t>
      </w:r>
    </w:p>
    <w:p w14:paraId="1303B06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1131</w:t>
      </w:r>
    </w:p>
    <w:p w14:paraId="0F92651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1132</w:t>
      </w:r>
    </w:p>
    <w:p w14:paraId="7E3BD8E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A.4.2.14.1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1132</w:t>
      </w:r>
    </w:p>
    <w:p w14:paraId="58FCD15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1133</w:t>
      </w:r>
    </w:p>
    <w:p w14:paraId="75F7ABB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1134</w:t>
      </w:r>
    </w:p>
    <w:p w14:paraId="3983F67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1134</w:t>
      </w:r>
    </w:p>
    <w:p w14:paraId="1692B1F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1135</w:t>
      </w:r>
    </w:p>
    <w:p w14:paraId="14C1DA7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1136</w:t>
      </w:r>
    </w:p>
    <w:p w14:paraId="6BE71EF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1136</w:t>
      </w:r>
    </w:p>
    <w:p w14:paraId="1C9B966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1137</w:t>
      </w:r>
    </w:p>
    <w:p w14:paraId="17E537B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A.4.2.17 E-UTRAN TDD – TDD Intra frequency case for Cat-M1 UE in enhanced coverage</w:t>
      </w:r>
      <w:r>
        <w:rPr>
          <w:noProof/>
        </w:rPr>
        <w:tab/>
        <w:t>1138</w:t>
      </w:r>
    </w:p>
    <w:p w14:paraId="4F96787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1138</w:t>
      </w:r>
    </w:p>
    <w:p w14:paraId="5A97332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1139</w:t>
      </w:r>
    </w:p>
    <w:p w14:paraId="75936B6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1140</w:t>
      </w:r>
    </w:p>
    <w:p w14:paraId="338BA29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1140</w:t>
      </w:r>
    </w:p>
    <w:p w14:paraId="0EE9247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1142</w:t>
      </w:r>
    </w:p>
    <w:p w14:paraId="2127D5A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1143</w:t>
      </w:r>
    </w:p>
    <w:p w14:paraId="103B150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1143</w:t>
      </w:r>
    </w:p>
    <w:p w14:paraId="45A3307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1145</w:t>
      </w:r>
    </w:p>
    <w:p w14:paraId="2088486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1146</w:t>
      </w:r>
    </w:p>
    <w:p w14:paraId="274DC60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1146</w:t>
      </w:r>
    </w:p>
    <w:p w14:paraId="6DB38A2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1147</w:t>
      </w:r>
    </w:p>
    <w:p w14:paraId="1BC80B8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1148</w:t>
      </w:r>
    </w:p>
    <w:p w14:paraId="646F229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1148</w:t>
      </w:r>
    </w:p>
    <w:p w14:paraId="168DFD6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1149</w:t>
      </w:r>
    </w:p>
    <w:p w14:paraId="604015E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1150</w:t>
      </w:r>
    </w:p>
    <w:p w14:paraId="159496C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1150</w:t>
      </w:r>
    </w:p>
    <w:p w14:paraId="00685C8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1151</w:t>
      </w:r>
    </w:p>
    <w:p w14:paraId="3EB28EE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1152</w:t>
      </w:r>
    </w:p>
    <w:p w14:paraId="6320B79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1152</w:t>
      </w:r>
    </w:p>
    <w:p w14:paraId="7930004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1153</w:t>
      </w:r>
    </w:p>
    <w:p w14:paraId="4186CD1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1154</w:t>
      </w:r>
    </w:p>
    <w:p w14:paraId="6B77324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1154</w:t>
      </w:r>
    </w:p>
    <w:p w14:paraId="56D1248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1157</w:t>
      </w:r>
    </w:p>
    <w:p w14:paraId="30738C1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A.4.2.25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1158</w:t>
      </w:r>
    </w:p>
    <w:p w14:paraId="5BD20C8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1158</w:t>
      </w:r>
    </w:p>
    <w:p w14:paraId="2438278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1159</w:t>
      </w:r>
    </w:p>
    <w:p w14:paraId="1952647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A.4.2.26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1160</w:t>
      </w:r>
    </w:p>
    <w:p w14:paraId="08E579C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1160</w:t>
      </w:r>
    </w:p>
    <w:p w14:paraId="667CCE5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1161</w:t>
      </w:r>
    </w:p>
    <w:p w14:paraId="5D0572D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A.4.2.27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1162</w:t>
      </w:r>
    </w:p>
    <w:p w14:paraId="35129C2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1162</w:t>
      </w:r>
    </w:p>
    <w:p w14:paraId="25FCA6E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1163</w:t>
      </w:r>
    </w:p>
    <w:p w14:paraId="689B007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A.4.2.28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1164</w:t>
      </w:r>
    </w:p>
    <w:p w14:paraId="1D6DE9A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1164</w:t>
      </w:r>
    </w:p>
    <w:p w14:paraId="1CA9F21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1165</w:t>
      </w:r>
    </w:p>
    <w:p w14:paraId="3EB8C28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1166</w:t>
      </w:r>
    </w:p>
    <w:p w14:paraId="510AB58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1166</w:t>
      </w:r>
    </w:p>
    <w:p w14:paraId="22E25CF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1167</w:t>
      </w:r>
    </w:p>
    <w:p w14:paraId="6114A18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1168</w:t>
      </w:r>
    </w:p>
    <w:p w14:paraId="6F84B9C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1168</w:t>
      </w:r>
    </w:p>
    <w:p w14:paraId="51D851C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1169</w:t>
      </w:r>
    </w:p>
    <w:p w14:paraId="72C504C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1170</w:t>
      </w:r>
    </w:p>
    <w:p w14:paraId="0B55DBF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1170</w:t>
      </w:r>
    </w:p>
    <w:p w14:paraId="77E4E5F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1171</w:t>
      </w:r>
    </w:p>
    <w:p w14:paraId="23569D3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case for UE Category 1bis</w:t>
      </w:r>
      <w:r>
        <w:rPr>
          <w:noProof/>
        </w:rPr>
        <w:tab/>
        <w:t>1172</w:t>
      </w:r>
    </w:p>
    <w:p w14:paraId="4CD9AC8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1172</w:t>
      </w:r>
    </w:p>
    <w:p w14:paraId="55BCB2A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1173</w:t>
      </w:r>
    </w:p>
    <w:p w14:paraId="431F657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1174</w:t>
      </w:r>
    </w:p>
    <w:p w14:paraId="2683B50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1174</w:t>
      </w:r>
    </w:p>
    <w:p w14:paraId="25C3EB7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1175</w:t>
      </w:r>
    </w:p>
    <w:p w14:paraId="682CF09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1176</w:t>
      </w:r>
    </w:p>
    <w:p w14:paraId="1F17ED0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1176</w:t>
      </w:r>
    </w:p>
    <w:p w14:paraId="73ED53F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1177</w:t>
      </w:r>
    </w:p>
    <w:p w14:paraId="72BB724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A.4.2.35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1178</w:t>
      </w:r>
    </w:p>
    <w:p w14:paraId="1C1B697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1178</w:t>
      </w:r>
    </w:p>
    <w:p w14:paraId="62A95D6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1180</w:t>
      </w:r>
    </w:p>
    <w:p w14:paraId="1670551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1181</w:t>
      </w:r>
    </w:p>
    <w:p w14:paraId="6E7C263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1181</w:t>
      </w:r>
    </w:p>
    <w:p w14:paraId="2BD22EC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1183</w:t>
      </w:r>
    </w:p>
    <w:p w14:paraId="395916E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1184</w:t>
      </w:r>
    </w:p>
    <w:p w14:paraId="29D085D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1184</w:t>
      </w:r>
    </w:p>
    <w:p w14:paraId="3FAC695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1186</w:t>
      </w:r>
    </w:p>
    <w:p w14:paraId="54522AB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1187</w:t>
      </w:r>
    </w:p>
    <w:p w14:paraId="6F3C73F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1187</w:t>
      </w:r>
    </w:p>
    <w:p w14:paraId="7D3A606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1189</w:t>
      </w:r>
    </w:p>
    <w:p w14:paraId="4391A2A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– FDD Intra frequency case for UE configured with </w:t>
      </w:r>
      <w:r w:rsidRPr="00C627F8">
        <w:rPr>
          <w:i/>
          <w:noProof/>
        </w:rPr>
        <w:t>highSpeedEnhMeasFlag</w:t>
      </w:r>
      <w:r w:rsidRPr="00C627F8">
        <w:rPr>
          <w:i/>
          <w:noProof/>
          <w:lang w:eastAsia="ja-JP"/>
        </w:rPr>
        <w:t>2</w:t>
      </w:r>
      <w:r w:rsidRPr="00C627F8">
        <w:rPr>
          <w:i/>
          <w:noProof/>
        </w:rPr>
        <w:t>-</w:t>
      </w:r>
      <w:r w:rsidRPr="00C627F8">
        <w:rPr>
          <w:i/>
          <w:noProof/>
          <w:lang w:eastAsia="ja-JP"/>
        </w:rPr>
        <w:t>r16</w:t>
      </w:r>
      <w:r>
        <w:rPr>
          <w:noProof/>
        </w:rPr>
        <w:tab/>
        <w:t>1190</w:t>
      </w:r>
    </w:p>
    <w:p w14:paraId="4519493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1190</w:t>
      </w:r>
    </w:p>
    <w:p w14:paraId="761AA27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1191</w:t>
      </w:r>
    </w:p>
    <w:p w14:paraId="76D68C4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– TDD Intra frequency case for UE configured with </w:t>
      </w:r>
      <w:r w:rsidRPr="00C627F8">
        <w:rPr>
          <w:i/>
          <w:noProof/>
        </w:rPr>
        <w:t>highSpeedEnhMeasFlag</w:t>
      </w:r>
      <w:r w:rsidRPr="00C627F8">
        <w:rPr>
          <w:i/>
          <w:noProof/>
          <w:lang w:eastAsia="ja-JP"/>
        </w:rPr>
        <w:t>2</w:t>
      </w:r>
      <w:r w:rsidRPr="00C627F8">
        <w:rPr>
          <w:i/>
          <w:noProof/>
        </w:rPr>
        <w:t>-</w:t>
      </w:r>
      <w:r w:rsidRPr="00C627F8">
        <w:rPr>
          <w:i/>
          <w:noProof/>
          <w:lang w:eastAsia="ja-JP"/>
        </w:rPr>
        <w:t>r16</w:t>
      </w:r>
      <w:r>
        <w:rPr>
          <w:noProof/>
        </w:rPr>
        <w:tab/>
        <w:t>1192</w:t>
      </w:r>
    </w:p>
    <w:p w14:paraId="1FCFBDA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1192</w:t>
      </w:r>
    </w:p>
    <w:p w14:paraId="7FAABAD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1193</w:t>
      </w:r>
    </w:p>
    <w:p w14:paraId="53CF369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1194</w:t>
      </w:r>
    </w:p>
    <w:p w14:paraId="4F6DAF7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1194</w:t>
      </w:r>
    </w:p>
    <w:p w14:paraId="3DF26BE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1197</w:t>
      </w:r>
    </w:p>
    <w:p w14:paraId="18229C2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enhanced coverage with UE specific DRX</w:t>
      </w:r>
      <w:r>
        <w:rPr>
          <w:noProof/>
        </w:rPr>
        <w:tab/>
        <w:t>1198</w:t>
      </w:r>
    </w:p>
    <w:p w14:paraId="02CCEA6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1198</w:t>
      </w:r>
    </w:p>
    <w:p w14:paraId="0A48EBF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1200</w:t>
      </w:r>
    </w:p>
    <w:p w14:paraId="2A90992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In-Band mode in enhanced coverage with UE specific DRX</w:t>
      </w:r>
      <w:r>
        <w:rPr>
          <w:noProof/>
        </w:rPr>
        <w:tab/>
        <w:t>1201</w:t>
      </w:r>
    </w:p>
    <w:p w14:paraId="08504FC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1201</w:t>
      </w:r>
    </w:p>
    <w:p w14:paraId="0C10DE4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1203</w:t>
      </w:r>
    </w:p>
    <w:p w14:paraId="7E2CBB6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case for UE Category NB1 In-Band mode in normal coverage with UE specific DRX</w:t>
      </w:r>
      <w:r>
        <w:rPr>
          <w:noProof/>
        </w:rPr>
        <w:tab/>
        <w:t>1204</w:t>
      </w:r>
    </w:p>
    <w:p w14:paraId="151E199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1204</w:t>
      </w:r>
    </w:p>
    <w:p w14:paraId="3EC7F2A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1206</w:t>
      </w:r>
    </w:p>
    <w:p w14:paraId="17B4806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1207</w:t>
      </w:r>
    </w:p>
    <w:p w14:paraId="02AECEC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1207</w:t>
      </w:r>
    </w:p>
    <w:p w14:paraId="0740711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1209</w:t>
      </w:r>
    </w:p>
    <w:p w14:paraId="4E3EE79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 with UE specific DRX</w:t>
      </w:r>
      <w:r>
        <w:rPr>
          <w:noProof/>
        </w:rPr>
        <w:tab/>
        <w:t>1210</w:t>
      </w:r>
    </w:p>
    <w:p w14:paraId="5E47FFE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1210</w:t>
      </w:r>
    </w:p>
    <w:p w14:paraId="0B30892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1212</w:t>
      </w:r>
    </w:p>
    <w:p w14:paraId="600B316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1213</w:t>
      </w:r>
    </w:p>
    <w:p w14:paraId="287417A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1213</w:t>
      </w:r>
    </w:p>
    <w:p w14:paraId="08BB976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1215</w:t>
      </w:r>
    </w:p>
    <w:p w14:paraId="1FAC972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1216</w:t>
      </w:r>
    </w:p>
    <w:p w14:paraId="3B2E636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1216</w:t>
      </w:r>
    </w:p>
    <w:p w14:paraId="7DA7D91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1217</w:t>
      </w:r>
    </w:p>
    <w:p w14:paraId="2B3FC7B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1218</w:t>
      </w:r>
    </w:p>
    <w:p w14:paraId="48DE275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1218</w:t>
      </w:r>
    </w:p>
    <w:p w14:paraId="0D97858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1220</w:t>
      </w:r>
    </w:p>
    <w:p w14:paraId="08EB495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1221</w:t>
      </w:r>
    </w:p>
    <w:p w14:paraId="456A582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1221</w:t>
      </w:r>
    </w:p>
    <w:p w14:paraId="1BC4316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1223</w:t>
      </w:r>
    </w:p>
    <w:p w14:paraId="50A6F09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C627F8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1224</w:t>
      </w:r>
    </w:p>
    <w:p w14:paraId="2F698E7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1224</w:t>
      </w:r>
    </w:p>
    <w:p w14:paraId="7F8BB72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1226</w:t>
      </w:r>
    </w:p>
    <w:p w14:paraId="2DFF704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A.4.2.52 E-UTRAN HD-FDD RSS based Intra frequency case for Cat-M1 UE in enhanced coverage</w:t>
      </w:r>
      <w:r>
        <w:rPr>
          <w:noProof/>
        </w:rPr>
        <w:tab/>
        <w:t>1227</w:t>
      </w:r>
    </w:p>
    <w:p w14:paraId="3B82099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1227</w:t>
      </w:r>
    </w:p>
    <w:p w14:paraId="06B5A9A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1229</w:t>
      </w:r>
    </w:p>
    <w:p w14:paraId="0239A14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1230</w:t>
      </w:r>
    </w:p>
    <w:p w14:paraId="77EC796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1230</w:t>
      </w:r>
    </w:p>
    <w:p w14:paraId="45F9699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1231</w:t>
      </w:r>
    </w:p>
    <w:p w14:paraId="0C5581A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1232</w:t>
      </w:r>
    </w:p>
    <w:p w14:paraId="475CBB4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1232</w:t>
      </w:r>
    </w:p>
    <w:p w14:paraId="4B89DFD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1234</w:t>
      </w:r>
    </w:p>
    <w:p w14:paraId="035E4DA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1235</w:t>
      </w:r>
    </w:p>
    <w:p w14:paraId="53D49DE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1235</w:t>
      </w:r>
    </w:p>
    <w:p w14:paraId="1EBAC29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1237</w:t>
      </w:r>
    </w:p>
    <w:p w14:paraId="7DC9127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1238</w:t>
      </w:r>
    </w:p>
    <w:p w14:paraId="25D6751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1238</w:t>
      </w:r>
    </w:p>
    <w:p w14:paraId="2F56B19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1239</w:t>
      </w:r>
    </w:p>
    <w:p w14:paraId="2BE8F86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1240</w:t>
      </w:r>
    </w:p>
    <w:p w14:paraId="238F5B5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A.4.3.1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FDD – UTRAN FDD:</w:t>
      </w:r>
      <w:r>
        <w:rPr>
          <w:noProof/>
        </w:rPr>
        <w:tab/>
        <w:t>1240</w:t>
      </w:r>
    </w:p>
    <w:p w14:paraId="4DB102F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1240</w:t>
      </w:r>
    </w:p>
    <w:p w14:paraId="1ACB5AB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1240</w:t>
      </w:r>
    </w:p>
    <w:p w14:paraId="066476B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1242</w:t>
      </w:r>
    </w:p>
    <w:p w14:paraId="572B794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1242</w:t>
      </w:r>
    </w:p>
    <w:p w14:paraId="39D8DCC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1242</w:t>
      </w:r>
    </w:p>
    <w:p w14:paraId="4F9BAB4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1245</w:t>
      </w:r>
    </w:p>
    <w:p w14:paraId="2206472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1245</w:t>
      </w:r>
    </w:p>
    <w:p w14:paraId="65E3F81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1245</w:t>
      </w:r>
    </w:p>
    <w:p w14:paraId="75B12CD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1248</w:t>
      </w:r>
    </w:p>
    <w:p w14:paraId="2911636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reselection: UTRA FDD is of lower priority for 5MHz bandwidth</w:t>
      </w:r>
      <w:r>
        <w:rPr>
          <w:noProof/>
        </w:rPr>
        <w:tab/>
        <w:t>1248</w:t>
      </w:r>
    </w:p>
    <w:p w14:paraId="1B1F750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1248</w:t>
      </w:r>
    </w:p>
    <w:p w14:paraId="20D89A9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1249</w:t>
      </w:r>
    </w:p>
    <w:p w14:paraId="30AFEDB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1249</w:t>
      </w:r>
    </w:p>
    <w:p w14:paraId="683F9BA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1249</w:t>
      </w:r>
    </w:p>
    <w:p w14:paraId="6B42965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1252</w:t>
      </w:r>
    </w:p>
    <w:p w14:paraId="748EE83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A.4.3.2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FDD – UTRAN TDD:</w:t>
      </w:r>
      <w:r>
        <w:rPr>
          <w:noProof/>
        </w:rPr>
        <w:tab/>
        <w:t>1253</w:t>
      </w:r>
    </w:p>
    <w:p w14:paraId="29705B9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1253</w:t>
      </w:r>
    </w:p>
    <w:p w14:paraId="56761A8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1253</w:t>
      </w:r>
    </w:p>
    <w:p w14:paraId="0BE3834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1253</w:t>
      </w:r>
    </w:p>
    <w:p w14:paraId="322F3DE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A.4.3.2.1.3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Void</w:t>
      </w:r>
      <w:r>
        <w:rPr>
          <w:noProof/>
        </w:rPr>
        <w:tab/>
        <w:t>1255</w:t>
      </w:r>
    </w:p>
    <w:p w14:paraId="59660F2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1255</w:t>
      </w:r>
    </w:p>
    <w:p w14:paraId="3B60DF6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1255</w:t>
      </w:r>
    </w:p>
    <w:p w14:paraId="0E684DA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1255</w:t>
      </w:r>
    </w:p>
    <w:p w14:paraId="5277356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1255</w:t>
      </w:r>
    </w:p>
    <w:p w14:paraId="4248FD1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1259</w:t>
      </w:r>
    </w:p>
    <w:p w14:paraId="0523716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A.4.3.3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TDD – UTRAN FDD:</w:t>
      </w:r>
      <w:r>
        <w:rPr>
          <w:noProof/>
        </w:rPr>
        <w:tab/>
        <w:t>1259</w:t>
      </w:r>
    </w:p>
    <w:p w14:paraId="3BC1EF1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1259</w:t>
      </w:r>
    </w:p>
    <w:p w14:paraId="19FDC5B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1262</w:t>
      </w:r>
    </w:p>
    <w:p w14:paraId="37976D4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1262</w:t>
      </w:r>
    </w:p>
    <w:p w14:paraId="474713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1262</w:t>
      </w:r>
    </w:p>
    <w:p w14:paraId="0CCAD57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1267</w:t>
      </w:r>
    </w:p>
    <w:p w14:paraId="5C6C65F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A.4.3.4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TDD – UTRAN TDD:</w:t>
      </w:r>
      <w:r>
        <w:rPr>
          <w:noProof/>
        </w:rPr>
        <w:tab/>
        <w:t>1268</w:t>
      </w:r>
    </w:p>
    <w:p w14:paraId="458F800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to UTRA TDD cell re-selection: UTRA is of higher priority</w:t>
      </w:r>
      <w:r>
        <w:rPr>
          <w:noProof/>
        </w:rPr>
        <w:tab/>
        <w:t>1268</w:t>
      </w:r>
    </w:p>
    <w:p w14:paraId="2D2E7BB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1268</w:t>
      </w:r>
    </w:p>
    <w:p w14:paraId="6B4CA45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1270</w:t>
      </w:r>
    </w:p>
    <w:p w14:paraId="7648C84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to UTRA TDD cell re-selection: UTRA is of lower priority</w:t>
      </w:r>
      <w:r>
        <w:rPr>
          <w:noProof/>
        </w:rPr>
        <w:tab/>
        <w:t>1270</w:t>
      </w:r>
    </w:p>
    <w:p w14:paraId="6137908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1270</w:t>
      </w:r>
    </w:p>
    <w:p w14:paraId="2BB04AF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1272</w:t>
      </w:r>
    </w:p>
    <w:p w14:paraId="2538708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TDD-UTRA TDD cell reselection in fading propagation conditions: UTRA TDD is of lower priority</w:t>
      </w:r>
      <w:r>
        <w:rPr>
          <w:noProof/>
        </w:rPr>
        <w:tab/>
        <w:t>1272</w:t>
      </w:r>
    </w:p>
    <w:p w14:paraId="01417E2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1272</w:t>
      </w:r>
    </w:p>
    <w:p w14:paraId="48915DD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A.4.3.4.3.2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1275</w:t>
      </w:r>
    </w:p>
    <w:p w14:paraId="0BCA838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to UTRA TDD cell re-selection for IncMon</w:t>
      </w:r>
      <w:r>
        <w:rPr>
          <w:noProof/>
        </w:rPr>
        <w:tab/>
        <w:t>1275</w:t>
      </w:r>
    </w:p>
    <w:p w14:paraId="7324F01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1275</w:t>
      </w:r>
    </w:p>
    <w:p w14:paraId="6B1A991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1279</w:t>
      </w:r>
    </w:p>
    <w:p w14:paraId="766FC3D2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1279</w:t>
      </w:r>
    </w:p>
    <w:p w14:paraId="38B83F9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A.4.4.1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FDD – GSM:</w:t>
      </w:r>
      <w:r>
        <w:rPr>
          <w:noProof/>
        </w:rPr>
        <w:tab/>
        <w:t>1279</w:t>
      </w:r>
    </w:p>
    <w:p w14:paraId="0F6D01F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A.4.4.1.1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1279</w:t>
      </w:r>
    </w:p>
    <w:p w14:paraId="63F02BD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A.4.4.1.2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1281</w:t>
      </w:r>
    </w:p>
    <w:p w14:paraId="0FCF37F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A.4.4.2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TDD – GSM:</w:t>
      </w:r>
      <w:r>
        <w:rPr>
          <w:noProof/>
        </w:rPr>
        <w:tab/>
        <w:t>1281</w:t>
      </w:r>
    </w:p>
    <w:p w14:paraId="1BA2DC8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A.4.4.2.1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1281</w:t>
      </w:r>
    </w:p>
    <w:p w14:paraId="51F383D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A.4.4.2.2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1283</w:t>
      </w:r>
    </w:p>
    <w:p w14:paraId="06164DB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1284</w:t>
      </w:r>
    </w:p>
    <w:p w14:paraId="20B0213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</w:t>
      </w:r>
      <w:r>
        <w:rPr>
          <w:noProof/>
        </w:rPr>
        <w:tab/>
        <w:t>1284</w:t>
      </w:r>
    </w:p>
    <w:p w14:paraId="1FF6727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1284</w:t>
      </w:r>
    </w:p>
    <w:p w14:paraId="4C91863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1284</w:t>
      </w:r>
    </w:p>
    <w:p w14:paraId="05D696B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1286</w:t>
      </w:r>
    </w:p>
    <w:p w14:paraId="145FCC4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</w:t>
      </w:r>
      <w:r>
        <w:rPr>
          <w:noProof/>
        </w:rPr>
        <w:tab/>
        <w:t>1286</w:t>
      </w:r>
    </w:p>
    <w:p w14:paraId="3A2DBB8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 Cell Reselection: HRPD is of Lower Priority</w:t>
      </w:r>
      <w:r>
        <w:rPr>
          <w:noProof/>
        </w:rPr>
        <w:tab/>
        <w:t>1286</w:t>
      </w:r>
    </w:p>
    <w:p w14:paraId="0780192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1286</w:t>
      </w:r>
    </w:p>
    <w:p w14:paraId="5852220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1289</w:t>
      </w:r>
    </w:p>
    <w:p w14:paraId="61F0EC4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1289</w:t>
      </w:r>
    </w:p>
    <w:p w14:paraId="72A4D89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A.4.6.1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FDD – cdma2000 1X</w:t>
      </w:r>
      <w:r>
        <w:rPr>
          <w:noProof/>
        </w:rPr>
        <w:tab/>
        <w:t>1289</w:t>
      </w:r>
    </w:p>
    <w:p w14:paraId="3916550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1289</w:t>
      </w:r>
    </w:p>
    <w:p w14:paraId="28C7BEB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1289</w:t>
      </w:r>
    </w:p>
    <w:p w14:paraId="11ED150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1292</w:t>
      </w:r>
    </w:p>
    <w:p w14:paraId="4F4D7CF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A.4.6.2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TDD – cdma2000 1X</w:t>
      </w:r>
      <w:r>
        <w:rPr>
          <w:noProof/>
        </w:rPr>
        <w:tab/>
        <w:t>1292</w:t>
      </w:r>
    </w:p>
    <w:p w14:paraId="6AC1245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–cdma2000 1X Cell Reselection: cdma2000 1X is of Lower Priority</w:t>
      </w:r>
      <w:r>
        <w:rPr>
          <w:noProof/>
        </w:rPr>
        <w:tab/>
        <w:t>1292</w:t>
      </w:r>
    </w:p>
    <w:p w14:paraId="0E9C186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1292</w:t>
      </w:r>
    </w:p>
    <w:p w14:paraId="1561692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1295</w:t>
      </w:r>
    </w:p>
    <w:p w14:paraId="550CFF4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State Positioning Measurement for UE category NB1</w:t>
      </w:r>
      <w:r>
        <w:rPr>
          <w:noProof/>
        </w:rPr>
        <w:tab/>
        <w:t>1295</w:t>
      </w:r>
    </w:p>
    <w:p w14:paraId="6EA9FA0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enhanced coverage</w:t>
      </w:r>
      <w:r>
        <w:rPr>
          <w:noProof/>
        </w:rPr>
        <w:tab/>
        <w:t>1295</w:t>
      </w:r>
    </w:p>
    <w:p w14:paraId="09EA5B2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1295</w:t>
      </w:r>
    </w:p>
    <w:p w14:paraId="7EB6C07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1300</w:t>
      </w:r>
    </w:p>
    <w:p w14:paraId="4401F63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standalone mode in enhanced coverage</w:t>
      </w:r>
      <w:r>
        <w:rPr>
          <w:noProof/>
        </w:rPr>
        <w:tab/>
        <w:t>1301</w:t>
      </w:r>
    </w:p>
    <w:p w14:paraId="1A4F47F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1301</w:t>
      </w:r>
    </w:p>
    <w:p w14:paraId="6E889A1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1305</w:t>
      </w:r>
    </w:p>
    <w:p w14:paraId="098CF3A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for UE Category NB1 standalone mode in enhanced coverage</w:t>
      </w:r>
      <w:r>
        <w:rPr>
          <w:noProof/>
        </w:rPr>
        <w:tab/>
        <w:t>1306</w:t>
      </w:r>
    </w:p>
    <w:p w14:paraId="7F6CDC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1306</w:t>
      </w:r>
    </w:p>
    <w:p w14:paraId="0E5AFF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1310</w:t>
      </w:r>
    </w:p>
    <w:p w14:paraId="53FCB79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Inter frequency case for UE Category NB1 standalone mode in enhanced coverage</w:t>
      </w:r>
      <w:r>
        <w:rPr>
          <w:noProof/>
        </w:rPr>
        <w:tab/>
        <w:t>1311</w:t>
      </w:r>
    </w:p>
    <w:p w14:paraId="211B1B6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1311</w:t>
      </w:r>
    </w:p>
    <w:p w14:paraId="27F8181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1315</w:t>
      </w:r>
    </w:p>
    <w:p w14:paraId="73BFF421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1316</w:t>
      </w:r>
    </w:p>
    <w:p w14:paraId="2605796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val="sv-FI"/>
        </w:rPr>
        <w:t>A.5.1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FI"/>
        </w:rPr>
        <w:t>E-UTRAN Handover</w:t>
      </w:r>
      <w:r>
        <w:rPr>
          <w:noProof/>
        </w:rPr>
        <w:tab/>
        <w:t>1316</w:t>
      </w:r>
    </w:p>
    <w:p w14:paraId="3B0FD93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  <w:lang w:val="sv-FI"/>
        </w:rPr>
        <w:t>A.5.1.1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FI"/>
        </w:rPr>
        <w:t>E-UTRAN FDD - FDD Intra frequency handover</w:t>
      </w:r>
      <w:r>
        <w:rPr>
          <w:noProof/>
        </w:rPr>
        <w:tab/>
        <w:t>1316</w:t>
      </w:r>
    </w:p>
    <w:p w14:paraId="6A0CB03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1316</w:t>
      </w:r>
    </w:p>
    <w:p w14:paraId="03D08E9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1318</w:t>
      </w:r>
    </w:p>
    <w:p w14:paraId="72FAE63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1318</w:t>
      </w:r>
    </w:p>
    <w:p w14:paraId="1E5E77A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1318</w:t>
      </w:r>
    </w:p>
    <w:p w14:paraId="29218AB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1320</w:t>
      </w:r>
    </w:p>
    <w:p w14:paraId="06D2DBF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1320</w:t>
      </w:r>
    </w:p>
    <w:p w14:paraId="624DF5B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1320</w:t>
      </w:r>
    </w:p>
    <w:p w14:paraId="63D7420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1322</w:t>
      </w:r>
    </w:p>
    <w:p w14:paraId="540D896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1322</w:t>
      </w:r>
    </w:p>
    <w:p w14:paraId="265DBD8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1322</w:t>
      </w:r>
    </w:p>
    <w:p w14:paraId="753C3D2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1324</w:t>
      </w:r>
    </w:p>
    <w:p w14:paraId="2302F6F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1324</w:t>
      </w:r>
    </w:p>
    <w:p w14:paraId="43C8DD2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1324</w:t>
      </w:r>
    </w:p>
    <w:p w14:paraId="0BD944A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1326</w:t>
      </w:r>
    </w:p>
    <w:p w14:paraId="292BEE4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A.5.1.6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1326</w:t>
      </w:r>
    </w:p>
    <w:p w14:paraId="1560B5F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1326</w:t>
      </w:r>
    </w:p>
    <w:p w14:paraId="3A31A9F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lastRenderedPageBreak/>
        <w:t>A.5.1.6.2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1328</w:t>
      </w:r>
    </w:p>
    <w:p w14:paraId="1E52050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1328</w:t>
      </w:r>
    </w:p>
    <w:p w14:paraId="4B98B6E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1328</w:t>
      </w:r>
    </w:p>
    <w:p w14:paraId="3CAD034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1331</w:t>
      </w:r>
    </w:p>
    <w:p w14:paraId="546361F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1331</w:t>
      </w:r>
    </w:p>
    <w:p w14:paraId="03B2B3F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1331</w:t>
      </w:r>
    </w:p>
    <w:p w14:paraId="79AE3BF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1334</w:t>
      </w:r>
    </w:p>
    <w:p w14:paraId="2C3FE9B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1334</w:t>
      </w:r>
    </w:p>
    <w:p w14:paraId="2AF51F8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1334</w:t>
      </w:r>
    </w:p>
    <w:p w14:paraId="18C6DA3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1335</w:t>
      </w:r>
    </w:p>
    <w:p w14:paraId="1FAEC3A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1335</w:t>
      </w:r>
    </w:p>
    <w:p w14:paraId="0E94BC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1335</w:t>
      </w:r>
    </w:p>
    <w:p w14:paraId="7B171EF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1337</w:t>
      </w:r>
    </w:p>
    <w:p w14:paraId="410C266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1337</w:t>
      </w:r>
    </w:p>
    <w:p w14:paraId="0A29FF4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1337</w:t>
      </w:r>
    </w:p>
    <w:p w14:paraId="08333A0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1339</w:t>
      </w:r>
    </w:p>
    <w:p w14:paraId="30462CA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1339</w:t>
      </w:r>
    </w:p>
    <w:p w14:paraId="0F2CFF0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1339</w:t>
      </w:r>
    </w:p>
    <w:p w14:paraId="4C3FA38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1341</w:t>
      </w:r>
    </w:p>
    <w:p w14:paraId="4070530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1341</w:t>
      </w:r>
    </w:p>
    <w:p w14:paraId="302EBC4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1341</w:t>
      </w:r>
    </w:p>
    <w:p w14:paraId="0BF94C6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1343</w:t>
      </w:r>
    </w:p>
    <w:p w14:paraId="75F5D5A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1344</w:t>
      </w:r>
    </w:p>
    <w:p w14:paraId="731147C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1344</w:t>
      </w:r>
    </w:p>
    <w:p w14:paraId="78FB391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1345</w:t>
      </w:r>
    </w:p>
    <w:p w14:paraId="58CA102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1346</w:t>
      </w:r>
    </w:p>
    <w:p w14:paraId="5ADB930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1346</w:t>
      </w:r>
    </w:p>
    <w:p w14:paraId="34A5012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1347</w:t>
      </w:r>
    </w:p>
    <w:p w14:paraId="3929640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1348</w:t>
      </w:r>
    </w:p>
    <w:p w14:paraId="03EEF88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1348</w:t>
      </w:r>
    </w:p>
    <w:p w14:paraId="01C0E4F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1349</w:t>
      </w:r>
    </w:p>
    <w:p w14:paraId="601C27E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1350</w:t>
      </w:r>
    </w:p>
    <w:p w14:paraId="33348D4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1350</w:t>
      </w:r>
    </w:p>
    <w:p w14:paraId="021D005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1351</w:t>
      </w:r>
    </w:p>
    <w:p w14:paraId="2DA3B74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1352</w:t>
      </w:r>
    </w:p>
    <w:p w14:paraId="7CBA907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1352</w:t>
      </w:r>
    </w:p>
    <w:p w14:paraId="1C45BB4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1353</w:t>
      </w:r>
    </w:p>
    <w:p w14:paraId="3A2EE26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1354</w:t>
      </w:r>
    </w:p>
    <w:p w14:paraId="33B1093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1354</w:t>
      </w:r>
    </w:p>
    <w:p w14:paraId="29BBAE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1355</w:t>
      </w:r>
    </w:p>
    <w:p w14:paraId="2016698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1356</w:t>
      </w:r>
    </w:p>
    <w:p w14:paraId="16DAAD0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1356</w:t>
      </w:r>
    </w:p>
    <w:p w14:paraId="5E2C57E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1357</w:t>
      </w:r>
    </w:p>
    <w:p w14:paraId="663536D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1358</w:t>
      </w:r>
    </w:p>
    <w:p w14:paraId="2286EFD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1358</w:t>
      </w:r>
    </w:p>
    <w:p w14:paraId="2DAAE07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1359</w:t>
      </w:r>
    </w:p>
    <w:p w14:paraId="0F732B2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1359</w:t>
      </w:r>
    </w:p>
    <w:p w14:paraId="504A2CF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1359</w:t>
      </w:r>
    </w:p>
    <w:p w14:paraId="48AAC38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1361</w:t>
      </w:r>
    </w:p>
    <w:p w14:paraId="5A1B47A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1361</w:t>
      </w:r>
    </w:p>
    <w:p w14:paraId="63982A4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1361</w:t>
      </w:r>
    </w:p>
    <w:p w14:paraId="5F99EAF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1363</w:t>
      </w:r>
    </w:p>
    <w:p w14:paraId="2ED8AA8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1363</w:t>
      </w:r>
    </w:p>
    <w:p w14:paraId="4913B75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1363</w:t>
      </w:r>
    </w:p>
    <w:p w14:paraId="146E6A5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1365</w:t>
      </w:r>
    </w:p>
    <w:p w14:paraId="6AF15EB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1365</w:t>
      </w:r>
    </w:p>
    <w:p w14:paraId="48CC9D8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1365</w:t>
      </w:r>
    </w:p>
    <w:p w14:paraId="6CC328B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1367</w:t>
      </w:r>
    </w:p>
    <w:p w14:paraId="15FDDFE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1368</w:t>
      </w:r>
    </w:p>
    <w:p w14:paraId="4784733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1368</w:t>
      </w:r>
    </w:p>
    <w:p w14:paraId="3F45094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1369</w:t>
      </w:r>
    </w:p>
    <w:p w14:paraId="5682C6A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1370</w:t>
      </w:r>
    </w:p>
    <w:p w14:paraId="720B11C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lastRenderedPageBreak/>
        <w:t>A.5.1.27.1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1370</w:t>
      </w:r>
    </w:p>
    <w:p w14:paraId="2DB548A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1371</w:t>
      </w:r>
    </w:p>
    <w:p w14:paraId="1EB1B87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1372</w:t>
      </w:r>
    </w:p>
    <w:p w14:paraId="22FD853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1372</w:t>
      </w:r>
    </w:p>
    <w:p w14:paraId="72ED6C3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1373</w:t>
      </w:r>
    </w:p>
    <w:p w14:paraId="195D923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1374</w:t>
      </w:r>
    </w:p>
    <w:p w14:paraId="35BFE53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1374</w:t>
      </w:r>
    </w:p>
    <w:p w14:paraId="1DC9F5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1375</w:t>
      </w:r>
    </w:p>
    <w:p w14:paraId="67E2E79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1376</w:t>
      </w:r>
    </w:p>
    <w:p w14:paraId="06DC058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1376</w:t>
      </w:r>
    </w:p>
    <w:p w14:paraId="41CC7B7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1377</w:t>
      </w:r>
    </w:p>
    <w:p w14:paraId="5CAA186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1378</w:t>
      </w:r>
    </w:p>
    <w:p w14:paraId="0477889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1378</w:t>
      </w:r>
    </w:p>
    <w:p w14:paraId="78BF691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1379</w:t>
      </w:r>
    </w:p>
    <w:p w14:paraId="622F4A3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1380</w:t>
      </w:r>
    </w:p>
    <w:p w14:paraId="4B3FA02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1380</w:t>
      </w:r>
    </w:p>
    <w:p w14:paraId="62F01FD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1381</w:t>
      </w:r>
    </w:p>
    <w:p w14:paraId="3103020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1382</w:t>
      </w:r>
    </w:p>
    <w:p w14:paraId="5B71AED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1382</w:t>
      </w:r>
    </w:p>
    <w:p w14:paraId="334D685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1383</w:t>
      </w:r>
    </w:p>
    <w:p w14:paraId="3BA7A8B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1384</w:t>
      </w:r>
    </w:p>
    <w:p w14:paraId="2A0064A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1384</w:t>
      </w:r>
    </w:p>
    <w:p w14:paraId="6C220AE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1385</w:t>
      </w:r>
    </w:p>
    <w:p w14:paraId="7109D8A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1386</w:t>
      </w:r>
    </w:p>
    <w:p w14:paraId="21CA2FB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1386</w:t>
      </w:r>
    </w:p>
    <w:p w14:paraId="6494D18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1387</w:t>
      </w:r>
    </w:p>
    <w:p w14:paraId="3C37DAC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1388</w:t>
      </w:r>
    </w:p>
    <w:p w14:paraId="45D1B66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1388</w:t>
      </w:r>
    </w:p>
    <w:p w14:paraId="194E5AC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1389</w:t>
      </w:r>
    </w:p>
    <w:p w14:paraId="6DFDD00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1390</w:t>
      </w:r>
    </w:p>
    <w:p w14:paraId="3D224B7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1390</w:t>
      </w:r>
    </w:p>
    <w:p w14:paraId="67B5498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1391</w:t>
      </w:r>
    </w:p>
    <w:p w14:paraId="30D2963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1392</w:t>
      </w:r>
    </w:p>
    <w:p w14:paraId="19D96B1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1392</w:t>
      </w:r>
    </w:p>
    <w:p w14:paraId="44EEF4A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1393</w:t>
      </w:r>
    </w:p>
    <w:p w14:paraId="1E2D731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1394</w:t>
      </w:r>
    </w:p>
    <w:p w14:paraId="50A4A52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1394</w:t>
      </w:r>
    </w:p>
    <w:p w14:paraId="575F94D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1395</w:t>
      </w:r>
    </w:p>
    <w:p w14:paraId="08DCE7C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1396</w:t>
      </w:r>
    </w:p>
    <w:p w14:paraId="1DB371B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1396</w:t>
      </w:r>
    </w:p>
    <w:p w14:paraId="081E3F7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1397</w:t>
      </w:r>
    </w:p>
    <w:p w14:paraId="0B7584B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1398</w:t>
      </w:r>
    </w:p>
    <w:p w14:paraId="3671E53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1398</w:t>
      </w:r>
    </w:p>
    <w:p w14:paraId="4A73E67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1400</w:t>
      </w:r>
    </w:p>
    <w:p w14:paraId="5B5D61D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1401</w:t>
      </w:r>
    </w:p>
    <w:p w14:paraId="28800DB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1401</w:t>
      </w:r>
    </w:p>
    <w:p w14:paraId="539AE25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1402</w:t>
      </w:r>
    </w:p>
    <w:p w14:paraId="77E9508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1403</w:t>
      </w:r>
    </w:p>
    <w:p w14:paraId="4CC27A9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1403</w:t>
      </w:r>
    </w:p>
    <w:p w14:paraId="5BE509E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1404</w:t>
      </w:r>
    </w:p>
    <w:p w14:paraId="7CB8EA9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1405</w:t>
      </w:r>
    </w:p>
    <w:p w14:paraId="5D0C3AE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1405</w:t>
      </w:r>
    </w:p>
    <w:p w14:paraId="393CBBF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1406</w:t>
      </w:r>
    </w:p>
    <w:p w14:paraId="6A03927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  <w:lang w:val="sv-FI"/>
        </w:rPr>
        <w:t>A.5.1.45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FI"/>
        </w:rPr>
        <w:t>E-UTRAN FDD - FDD Intra frequency DAPS handover</w:t>
      </w:r>
      <w:r>
        <w:rPr>
          <w:noProof/>
        </w:rPr>
        <w:tab/>
        <w:t>1407</w:t>
      </w:r>
    </w:p>
    <w:p w14:paraId="261812F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1407</w:t>
      </w:r>
    </w:p>
    <w:p w14:paraId="049B64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1408</w:t>
      </w:r>
    </w:p>
    <w:p w14:paraId="58617D4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1409</w:t>
      </w:r>
    </w:p>
    <w:p w14:paraId="2F1110E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1409</w:t>
      </w:r>
    </w:p>
    <w:p w14:paraId="3CC303A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lastRenderedPageBreak/>
        <w:t>A.5.1.46.2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1410</w:t>
      </w:r>
    </w:p>
    <w:p w14:paraId="2070EAC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  <w:lang w:val="sv-FI"/>
        </w:rPr>
        <w:t>A.5.1.47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FI"/>
        </w:rPr>
        <w:t>E-UTRAN FDD - FDD Intra frequency conditional handover</w:t>
      </w:r>
      <w:r>
        <w:rPr>
          <w:noProof/>
        </w:rPr>
        <w:tab/>
        <w:t>1411</w:t>
      </w:r>
    </w:p>
    <w:p w14:paraId="26EC83F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1411</w:t>
      </w:r>
    </w:p>
    <w:p w14:paraId="5A8FEEE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1412</w:t>
      </w:r>
    </w:p>
    <w:p w14:paraId="5ECDE38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  <w:lang w:val="sv-FI"/>
        </w:rPr>
        <w:t>A.5.1.48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FI"/>
        </w:rPr>
        <w:t>E-UTRAN TDD - TDD Intra frequency conditional handover</w:t>
      </w:r>
      <w:r>
        <w:rPr>
          <w:noProof/>
        </w:rPr>
        <w:tab/>
        <w:t>1413</w:t>
      </w:r>
    </w:p>
    <w:p w14:paraId="1B9E54F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1413</w:t>
      </w:r>
    </w:p>
    <w:p w14:paraId="242E2D9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1414</w:t>
      </w:r>
    </w:p>
    <w:p w14:paraId="1A97097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  <w:lang w:val="sv-FI"/>
        </w:rPr>
        <w:t>A.5.1.49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FI"/>
        </w:rPr>
        <w:t>E-UTRAN FDD - FDD Inter frequency conditional handover</w:t>
      </w:r>
      <w:r>
        <w:rPr>
          <w:noProof/>
        </w:rPr>
        <w:tab/>
        <w:t>1415</w:t>
      </w:r>
    </w:p>
    <w:p w14:paraId="2F52E26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1415</w:t>
      </w:r>
    </w:p>
    <w:p w14:paraId="19C3C6B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1416</w:t>
      </w:r>
    </w:p>
    <w:p w14:paraId="06ABDAD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  <w:lang w:val="sv-FI"/>
        </w:rPr>
        <w:t>A.5.1.50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FI"/>
        </w:rPr>
        <w:t>E-UTRAN TDD - TDD Inter frequency conditional handover</w:t>
      </w:r>
      <w:r>
        <w:rPr>
          <w:noProof/>
        </w:rPr>
        <w:tab/>
        <w:t>1417</w:t>
      </w:r>
    </w:p>
    <w:p w14:paraId="09F6201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1417</w:t>
      </w:r>
    </w:p>
    <w:p w14:paraId="423A444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1418</w:t>
      </w:r>
    </w:p>
    <w:p w14:paraId="505B73B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  <w:lang w:val="sv-FI"/>
        </w:rPr>
        <w:t>A.5.1.51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FI"/>
        </w:rPr>
        <w:t>E-UTRAN FDD - TDD Inter frequency conditional handover</w:t>
      </w:r>
      <w:r>
        <w:rPr>
          <w:noProof/>
        </w:rPr>
        <w:tab/>
        <w:t>1419</w:t>
      </w:r>
    </w:p>
    <w:p w14:paraId="5F74598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1419</w:t>
      </w:r>
    </w:p>
    <w:p w14:paraId="0D9C570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1421</w:t>
      </w:r>
    </w:p>
    <w:p w14:paraId="41C39B7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  <w:lang w:val="sv-FI"/>
        </w:rPr>
        <w:t>A.5.1.52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FI"/>
        </w:rPr>
        <w:t>E-UTRAN TDD - FDD Inter frequency conditional handover</w:t>
      </w:r>
      <w:r>
        <w:rPr>
          <w:noProof/>
        </w:rPr>
        <w:tab/>
        <w:t>1421</w:t>
      </w:r>
    </w:p>
    <w:p w14:paraId="082FB14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1421</w:t>
      </w:r>
    </w:p>
    <w:p w14:paraId="28B06EC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1424</w:t>
      </w:r>
    </w:p>
    <w:p w14:paraId="1396591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1425</w:t>
      </w:r>
    </w:p>
    <w:p w14:paraId="09E4221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1425</w:t>
      </w:r>
    </w:p>
    <w:p w14:paraId="0FFDA82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1427</w:t>
      </w:r>
    </w:p>
    <w:p w14:paraId="1129809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1428</w:t>
      </w:r>
    </w:p>
    <w:p w14:paraId="003619B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1428</w:t>
      </w:r>
    </w:p>
    <w:p w14:paraId="368434B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1430</w:t>
      </w:r>
    </w:p>
    <w:p w14:paraId="08E6A6F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  <w:lang w:val="sv-FI"/>
        </w:rPr>
        <w:t>A.5.1.55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1431</w:t>
      </w:r>
    </w:p>
    <w:p w14:paraId="13A06E8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1431</w:t>
      </w:r>
    </w:p>
    <w:p w14:paraId="0CBE1E1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  <w:lang w:val="sv-FI"/>
        </w:rPr>
        <w:t>A.5.1.56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1435</w:t>
      </w:r>
    </w:p>
    <w:p w14:paraId="749556C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1435</w:t>
      </w:r>
    </w:p>
    <w:p w14:paraId="202E3AB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1438</w:t>
      </w:r>
    </w:p>
    <w:p w14:paraId="288FBAE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1439</w:t>
      </w:r>
    </w:p>
    <w:p w14:paraId="2D02E94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1439</w:t>
      </w:r>
    </w:p>
    <w:p w14:paraId="63BBC75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1441</w:t>
      </w:r>
    </w:p>
    <w:p w14:paraId="35DC500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1441</w:t>
      </w:r>
    </w:p>
    <w:p w14:paraId="5FF7893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1441</w:t>
      </w:r>
    </w:p>
    <w:p w14:paraId="3658E1C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1444</w:t>
      </w:r>
    </w:p>
    <w:p w14:paraId="0ADB138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1444</w:t>
      </w:r>
    </w:p>
    <w:p w14:paraId="1188A8F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val="sv-SE"/>
        </w:rPr>
        <w:t>A.5.2.1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FDD – UTRAN FDD Handover</w:t>
      </w:r>
      <w:r>
        <w:rPr>
          <w:noProof/>
        </w:rPr>
        <w:tab/>
        <w:t>1444</w:t>
      </w:r>
    </w:p>
    <w:p w14:paraId="42C5CDF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1444</w:t>
      </w:r>
    </w:p>
    <w:p w14:paraId="397A465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1446</w:t>
      </w:r>
    </w:p>
    <w:p w14:paraId="22E9E68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A.5.2.2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TDD - UTRAN FDD Handover</w:t>
      </w:r>
      <w:r>
        <w:rPr>
          <w:noProof/>
        </w:rPr>
        <w:tab/>
        <w:t>1447</w:t>
      </w:r>
    </w:p>
    <w:p w14:paraId="023E92B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1447</w:t>
      </w:r>
    </w:p>
    <w:p w14:paraId="358FCBC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1450</w:t>
      </w:r>
    </w:p>
    <w:p w14:paraId="688A565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  <w:lang w:val="sv-SE"/>
        </w:rPr>
        <w:t xml:space="preserve">A.5.2.3 </w:t>
      </w:r>
      <w:r w:rsidRPr="00C627F8">
        <w:rPr>
          <w:noProof/>
          <w:lang w:val="sv-SE"/>
        </w:rPr>
        <w:t>E-UTRAN FDD- GSM Handover</w:t>
      </w:r>
      <w:r>
        <w:rPr>
          <w:noProof/>
        </w:rPr>
        <w:tab/>
        <w:t>1450</w:t>
      </w:r>
    </w:p>
    <w:p w14:paraId="1E1EEA1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1450</w:t>
      </w:r>
    </w:p>
    <w:p w14:paraId="2306A3A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1451</w:t>
      </w:r>
    </w:p>
    <w:p w14:paraId="50C14C2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A.5.2.4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TDD - UTRAN TDD Handover</w:t>
      </w:r>
      <w:r>
        <w:rPr>
          <w:noProof/>
        </w:rPr>
        <w:tab/>
        <w:t>1452</w:t>
      </w:r>
    </w:p>
    <w:p w14:paraId="22946CF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1452</w:t>
      </w:r>
    </w:p>
    <w:p w14:paraId="3325C51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1452</w:t>
      </w:r>
    </w:p>
    <w:p w14:paraId="4B067FA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1452</w:t>
      </w:r>
    </w:p>
    <w:p w14:paraId="535D3A3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1454</w:t>
      </w:r>
    </w:p>
    <w:p w14:paraId="3A8FEB9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1454</w:t>
      </w:r>
    </w:p>
    <w:p w14:paraId="3E4DA08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1454</w:t>
      </w:r>
    </w:p>
    <w:p w14:paraId="4314160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1454</w:t>
      </w:r>
    </w:p>
    <w:p w14:paraId="749D490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A.5.2.4.2.3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Void</w:t>
      </w:r>
      <w:r>
        <w:rPr>
          <w:noProof/>
        </w:rPr>
        <w:tab/>
        <w:t>1454</w:t>
      </w:r>
    </w:p>
    <w:p w14:paraId="5108815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val="sv-SE"/>
        </w:rPr>
        <w:t>A.5.2.5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FDD – UTRAN TDD Handover</w:t>
      </w:r>
      <w:r>
        <w:rPr>
          <w:noProof/>
        </w:rPr>
        <w:tab/>
        <w:t>1454</w:t>
      </w:r>
    </w:p>
    <w:p w14:paraId="4E57C08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1454</w:t>
      </w:r>
    </w:p>
    <w:p w14:paraId="1782AD0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1457</w:t>
      </w:r>
    </w:p>
    <w:p w14:paraId="0B359EA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1457</w:t>
      </w:r>
    </w:p>
    <w:p w14:paraId="2314E2E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1457</w:t>
      </w:r>
    </w:p>
    <w:p w14:paraId="7350CCF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1457</w:t>
      </w:r>
    </w:p>
    <w:p w14:paraId="7DD524C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A.5.2.5.2.3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Void</w:t>
      </w:r>
      <w:r>
        <w:rPr>
          <w:noProof/>
        </w:rPr>
        <w:tab/>
        <w:t>1457</w:t>
      </w:r>
    </w:p>
    <w:p w14:paraId="74F0034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  <w:lang w:val="sv-SE"/>
        </w:rPr>
        <w:lastRenderedPageBreak/>
        <w:t>A.5.2.6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TDD - GSM Handover</w:t>
      </w:r>
      <w:r>
        <w:rPr>
          <w:noProof/>
        </w:rPr>
        <w:tab/>
        <w:t>1457</w:t>
      </w:r>
    </w:p>
    <w:p w14:paraId="36BBF00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1457</w:t>
      </w:r>
    </w:p>
    <w:p w14:paraId="62F3050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1459</w:t>
      </w:r>
    </w:p>
    <w:p w14:paraId="2015570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1460</w:t>
      </w:r>
    </w:p>
    <w:p w14:paraId="6DB988A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1460</w:t>
      </w:r>
    </w:p>
    <w:p w14:paraId="01BD57D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1462</w:t>
      </w:r>
    </w:p>
    <w:p w14:paraId="57DF009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1462</w:t>
      </w:r>
    </w:p>
    <w:p w14:paraId="21273B0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1462</w:t>
      </w:r>
    </w:p>
    <w:p w14:paraId="7910BB5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1463</w:t>
      </w:r>
    </w:p>
    <w:p w14:paraId="11F0924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1464</w:t>
      </w:r>
    </w:p>
    <w:p w14:paraId="5527E61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1464</w:t>
      </w:r>
    </w:p>
    <w:p w14:paraId="76B2BA5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1465</w:t>
      </w:r>
    </w:p>
    <w:p w14:paraId="41A3D8C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1466</w:t>
      </w:r>
    </w:p>
    <w:p w14:paraId="45C0FCA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1466</w:t>
      </w:r>
    </w:p>
    <w:p w14:paraId="17AA484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1468</w:t>
      </w:r>
    </w:p>
    <w:p w14:paraId="7AA36D9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A.5.2.10A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1468</w:t>
      </w:r>
    </w:p>
    <w:p w14:paraId="6AAFEA4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1468</w:t>
      </w:r>
    </w:p>
    <w:p w14:paraId="79BACD0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A.5.2.10A.2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1471</w:t>
      </w:r>
    </w:p>
    <w:p w14:paraId="0E576FD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A.5.2.10B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1471</w:t>
      </w:r>
    </w:p>
    <w:p w14:paraId="4B6A41E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1471</w:t>
      </w:r>
    </w:p>
    <w:p w14:paraId="466E261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A.5.2.10B.2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1474</w:t>
      </w:r>
    </w:p>
    <w:p w14:paraId="0AB8E40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val="sv-SE"/>
        </w:rPr>
        <w:t>A.5.2.11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FDD – UTRAN FDD Handover for 5MHz Bandwidth</w:t>
      </w:r>
      <w:r>
        <w:rPr>
          <w:noProof/>
        </w:rPr>
        <w:tab/>
        <w:t>1474</w:t>
      </w:r>
    </w:p>
    <w:p w14:paraId="7211A56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1474</w:t>
      </w:r>
    </w:p>
    <w:p w14:paraId="2A045D9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1474</w:t>
      </w:r>
    </w:p>
    <w:p w14:paraId="0486D0E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FI"/>
        </w:rPr>
        <w:t>A.5.3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FI"/>
        </w:rPr>
        <w:t>E-UTRAN Handover to Non-3GPP RATs</w:t>
      </w:r>
      <w:r>
        <w:rPr>
          <w:noProof/>
        </w:rPr>
        <w:tab/>
        <w:t>1475</w:t>
      </w:r>
    </w:p>
    <w:p w14:paraId="43091B7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FI"/>
        </w:rPr>
        <w:t>A.5.3.1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FI"/>
        </w:rPr>
        <w:t>E-UTRAN FDD – HRPD Handover</w:t>
      </w:r>
      <w:r>
        <w:rPr>
          <w:noProof/>
        </w:rPr>
        <w:tab/>
        <w:t>1475</w:t>
      </w:r>
    </w:p>
    <w:p w14:paraId="4F6F6D2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1475</w:t>
      </w:r>
    </w:p>
    <w:p w14:paraId="00BAA77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1477</w:t>
      </w:r>
    </w:p>
    <w:p w14:paraId="13B657B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FI"/>
        </w:rPr>
        <w:t>A.5.3.2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FI"/>
        </w:rPr>
        <w:t>E-UTRAN FDD – cdma2000 1X Handover</w:t>
      </w:r>
      <w:r>
        <w:rPr>
          <w:noProof/>
        </w:rPr>
        <w:tab/>
        <w:t>1477</w:t>
      </w:r>
    </w:p>
    <w:p w14:paraId="554FF42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1477</w:t>
      </w:r>
    </w:p>
    <w:p w14:paraId="7755638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1480</w:t>
      </w:r>
    </w:p>
    <w:p w14:paraId="21D70F0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1480</w:t>
      </w:r>
    </w:p>
    <w:p w14:paraId="526743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1480</w:t>
      </w:r>
    </w:p>
    <w:p w14:paraId="5E8BB65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1483</w:t>
      </w:r>
    </w:p>
    <w:p w14:paraId="30DEAAA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1483</w:t>
      </w:r>
    </w:p>
    <w:p w14:paraId="694699D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1483</w:t>
      </w:r>
    </w:p>
    <w:p w14:paraId="5488DBF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1485</w:t>
      </w:r>
    </w:p>
    <w:p w14:paraId="216C880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A.5.3.5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TDD – HRPD Handover</w:t>
      </w:r>
      <w:r>
        <w:rPr>
          <w:noProof/>
        </w:rPr>
        <w:tab/>
        <w:t>1485</w:t>
      </w:r>
    </w:p>
    <w:p w14:paraId="5BAB257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1485</w:t>
      </w:r>
    </w:p>
    <w:p w14:paraId="4FC95DE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1488</w:t>
      </w:r>
    </w:p>
    <w:p w14:paraId="7B23998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FI"/>
        </w:rPr>
        <w:t>A.5.3.6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FI"/>
        </w:rPr>
        <w:t>E-UTRAN TDD – cdma2000 1X Handover</w:t>
      </w:r>
      <w:r>
        <w:rPr>
          <w:noProof/>
        </w:rPr>
        <w:tab/>
        <w:t>1488</w:t>
      </w:r>
    </w:p>
    <w:p w14:paraId="1FC544C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1488</w:t>
      </w:r>
    </w:p>
    <w:p w14:paraId="6DED636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1491</w:t>
      </w:r>
    </w:p>
    <w:p w14:paraId="470A8A8E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Control</w:t>
      </w:r>
      <w:r>
        <w:rPr>
          <w:noProof/>
        </w:rPr>
        <w:tab/>
        <w:t>1491</w:t>
      </w:r>
    </w:p>
    <w:p w14:paraId="7A724F69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RRC Re-establishment</w:t>
      </w:r>
      <w:r>
        <w:rPr>
          <w:noProof/>
        </w:rPr>
        <w:tab/>
        <w:t>1491</w:t>
      </w:r>
    </w:p>
    <w:p w14:paraId="0E5D699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1491</w:t>
      </w:r>
    </w:p>
    <w:p w14:paraId="30A8251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1491</w:t>
      </w:r>
    </w:p>
    <w:p w14:paraId="3DA494E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1492</w:t>
      </w:r>
    </w:p>
    <w:p w14:paraId="6DF1A48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1493</w:t>
      </w:r>
    </w:p>
    <w:p w14:paraId="6A40DE5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1493</w:t>
      </w:r>
    </w:p>
    <w:p w14:paraId="559EF55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1494</w:t>
      </w:r>
    </w:p>
    <w:p w14:paraId="4E36F1D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1495</w:t>
      </w:r>
    </w:p>
    <w:p w14:paraId="2CE943F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1495</w:t>
      </w:r>
    </w:p>
    <w:p w14:paraId="0BE01ED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1496</w:t>
      </w:r>
    </w:p>
    <w:p w14:paraId="300AD62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E-UTRAN TDD Inter-frequency RRC Re-establishment</w:t>
      </w:r>
      <w:r>
        <w:rPr>
          <w:noProof/>
        </w:rPr>
        <w:tab/>
        <w:t>1497</w:t>
      </w:r>
    </w:p>
    <w:p w14:paraId="2AC544D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1497</w:t>
      </w:r>
    </w:p>
    <w:p w14:paraId="6CEDF2C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1498</w:t>
      </w:r>
    </w:p>
    <w:p w14:paraId="7F88530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E-UTRAN FDD Intra-frequency RRC Re-establishment for 5MHz bandwidth</w:t>
      </w:r>
      <w:r>
        <w:rPr>
          <w:noProof/>
        </w:rPr>
        <w:tab/>
        <w:t>1499</w:t>
      </w:r>
    </w:p>
    <w:p w14:paraId="2BE601F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1499</w:t>
      </w:r>
    </w:p>
    <w:p w14:paraId="31E74E0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1499</w:t>
      </w:r>
    </w:p>
    <w:p w14:paraId="11A8695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1499</w:t>
      </w:r>
    </w:p>
    <w:p w14:paraId="04DCD99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A.6.1.6.1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1499</w:t>
      </w:r>
    </w:p>
    <w:p w14:paraId="279419D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1501</w:t>
      </w:r>
    </w:p>
    <w:p w14:paraId="77AF6E5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1502</w:t>
      </w:r>
    </w:p>
    <w:p w14:paraId="202822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1502</w:t>
      </w:r>
    </w:p>
    <w:p w14:paraId="3EB6987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1503</w:t>
      </w:r>
    </w:p>
    <w:p w14:paraId="7E02DA7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1504</w:t>
      </w:r>
    </w:p>
    <w:p w14:paraId="4E835ED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1504</w:t>
      </w:r>
    </w:p>
    <w:p w14:paraId="20DA620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1505</w:t>
      </w:r>
    </w:p>
    <w:p w14:paraId="74F087E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1506</w:t>
      </w:r>
    </w:p>
    <w:p w14:paraId="4A9A9A6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1506</w:t>
      </w:r>
    </w:p>
    <w:p w14:paraId="2823755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1507</w:t>
      </w:r>
    </w:p>
    <w:p w14:paraId="735A068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1508</w:t>
      </w:r>
    </w:p>
    <w:p w14:paraId="5FB8C35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1508</w:t>
      </w:r>
    </w:p>
    <w:p w14:paraId="4E2B45F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1509</w:t>
      </w:r>
    </w:p>
    <w:p w14:paraId="6D27C84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1510</w:t>
      </w:r>
    </w:p>
    <w:p w14:paraId="2A3B4AC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1510</w:t>
      </w:r>
    </w:p>
    <w:p w14:paraId="3FB1497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1511</w:t>
      </w:r>
    </w:p>
    <w:p w14:paraId="0F5BBCB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1512</w:t>
      </w:r>
    </w:p>
    <w:p w14:paraId="4D63563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1512</w:t>
      </w:r>
    </w:p>
    <w:p w14:paraId="76EFCD2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1513</w:t>
      </w:r>
    </w:p>
    <w:p w14:paraId="689F3CF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1514</w:t>
      </w:r>
    </w:p>
    <w:p w14:paraId="3FF1E4A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1514</w:t>
      </w:r>
    </w:p>
    <w:p w14:paraId="3DDDEB9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1515</w:t>
      </w:r>
    </w:p>
    <w:p w14:paraId="05A371D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1516</w:t>
      </w:r>
    </w:p>
    <w:p w14:paraId="6A53469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1516</w:t>
      </w:r>
    </w:p>
    <w:p w14:paraId="17C7972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1517</w:t>
      </w:r>
    </w:p>
    <w:p w14:paraId="5EFF530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HD-FDD Intra-frequency RRC Re-establishment for UE category NB1 in In-Band mode under enhanced coverage</w:t>
      </w:r>
      <w:r>
        <w:rPr>
          <w:noProof/>
        </w:rPr>
        <w:tab/>
        <w:t>1518</w:t>
      </w:r>
    </w:p>
    <w:p w14:paraId="0421A19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1518</w:t>
      </w:r>
    </w:p>
    <w:p w14:paraId="1940FA7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1520</w:t>
      </w:r>
    </w:p>
    <w:p w14:paraId="6CD5948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 xml:space="preserve">HD-FDD Inter-frequency RRC Re-establishment for UE category NB1 in In-Band mode under </w:t>
      </w:r>
      <w:r w:rsidRPr="00C627F8">
        <w:rPr>
          <w:rFonts w:cs="Intel Clear Light"/>
          <w:noProof/>
        </w:rPr>
        <w:t>normal</w:t>
      </w:r>
      <w:r w:rsidRPr="00C627F8">
        <w:rPr>
          <w:rFonts w:cs="Arial"/>
          <w:noProof/>
        </w:rPr>
        <w:t xml:space="preserve"> </w:t>
      </w:r>
      <w:r w:rsidRPr="00C627F8">
        <w:rPr>
          <w:noProof/>
          <w:snapToGrid w:val="0"/>
        </w:rPr>
        <w:t>coverage</w:t>
      </w:r>
      <w:r>
        <w:rPr>
          <w:noProof/>
        </w:rPr>
        <w:tab/>
        <w:t>1521</w:t>
      </w:r>
    </w:p>
    <w:p w14:paraId="58B0BF9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1521</w:t>
      </w:r>
    </w:p>
    <w:p w14:paraId="0FB2B9B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1523</w:t>
      </w:r>
    </w:p>
    <w:p w14:paraId="568C056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1524</w:t>
      </w:r>
    </w:p>
    <w:p w14:paraId="54B87C1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1524</w:t>
      </w:r>
    </w:p>
    <w:p w14:paraId="447E3EC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1525</w:t>
      </w:r>
    </w:p>
    <w:p w14:paraId="3A3A19E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1526</w:t>
      </w:r>
    </w:p>
    <w:p w14:paraId="620077B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1526</w:t>
      </w:r>
    </w:p>
    <w:p w14:paraId="46FD047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1527</w:t>
      </w:r>
    </w:p>
    <w:p w14:paraId="73A20FE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1528</w:t>
      </w:r>
    </w:p>
    <w:p w14:paraId="2B49826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1528</w:t>
      </w:r>
    </w:p>
    <w:p w14:paraId="3E1CE07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1529</w:t>
      </w:r>
    </w:p>
    <w:p w14:paraId="74DC2BC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1530</w:t>
      </w:r>
    </w:p>
    <w:p w14:paraId="3D87E5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1530</w:t>
      </w:r>
    </w:p>
    <w:p w14:paraId="2183183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1531</w:t>
      </w:r>
    </w:p>
    <w:p w14:paraId="3D44747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1532</w:t>
      </w:r>
    </w:p>
    <w:p w14:paraId="06357A9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1532</w:t>
      </w:r>
    </w:p>
    <w:p w14:paraId="4CAD8A0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1533</w:t>
      </w:r>
    </w:p>
    <w:p w14:paraId="3895738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1534</w:t>
      </w:r>
    </w:p>
    <w:p w14:paraId="587DF05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1534</w:t>
      </w:r>
    </w:p>
    <w:p w14:paraId="7279FB7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1535</w:t>
      </w:r>
    </w:p>
    <w:p w14:paraId="4CB0F77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 xml:space="preserve">E-UTRAN TDD Inter-frequency RRC Re-establishment for UE category NB1 in In-Band mode under </w:t>
      </w:r>
      <w:r w:rsidRPr="00C627F8">
        <w:rPr>
          <w:rFonts w:cs="Intel Clear Light"/>
          <w:noProof/>
        </w:rPr>
        <w:t>normal</w:t>
      </w:r>
      <w:r w:rsidRPr="00C627F8">
        <w:rPr>
          <w:rFonts w:cs="Arial"/>
          <w:noProof/>
        </w:rPr>
        <w:t xml:space="preserve"> </w:t>
      </w:r>
      <w:r w:rsidRPr="00C627F8">
        <w:rPr>
          <w:noProof/>
          <w:snapToGrid w:val="0"/>
        </w:rPr>
        <w:t>coverage</w:t>
      </w:r>
      <w:r>
        <w:rPr>
          <w:noProof/>
        </w:rPr>
        <w:tab/>
        <w:t>1536</w:t>
      </w:r>
    </w:p>
    <w:p w14:paraId="3C129E8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1536</w:t>
      </w:r>
    </w:p>
    <w:p w14:paraId="31582BA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1538</w:t>
      </w:r>
    </w:p>
    <w:p w14:paraId="1E90AA7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E-UTRAN TDD - TDD Intra-frequency RRC Re-establishment for UE category NB1 in In-Band mode under enhanced coverage</w:t>
      </w:r>
      <w:r>
        <w:rPr>
          <w:noProof/>
        </w:rPr>
        <w:tab/>
        <w:t>1539</w:t>
      </w:r>
    </w:p>
    <w:p w14:paraId="2EE8ABE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1539</w:t>
      </w:r>
    </w:p>
    <w:p w14:paraId="2F170BB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1541</w:t>
      </w:r>
    </w:p>
    <w:p w14:paraId="2228522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1542</w:t>
      </w:r>
    </w:p>
    <w:p w14:paraId="7FE5701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1542</w:t>
      </w:r>
    </w:p>
    <w:p w14:paraId="200B450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lastRenderedPageBreak/>
        <w:t>A.6.2.1.1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Purpose and Environment</w:t>
      </w:r>
      <w:r>
        <w:rPr>
          <w:noProof/>
        </w:rPr>
        <w:tab/>
        <w:t>1542</w:t>
      </w:r>
    </w:p>
    <w:p w14:paraId="6B65043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1543</w:t>
      </w:r>
    </w:p>
    <w:p w14:paraId="1D5FEC4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1543</w:t>
      </w:r>
    </w:p>
    <w:p w14:paraId="03F742A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1543</w:t>
      </w:r>
    </w:p>
    <w:p w14:paraId="3FC577C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1543</w:t>
      </w:r>
    </w:p>
    <w:p w14:paraId="15910F7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1544</w:t>
      </w:r>
    </w:p>
    <w:p w14:paraId="790A4F7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1544</w:t>
      </w:r>
    </w:p>
    <w:p w14:paraId="1B96A9C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1544</w:t>
      </w:r>
    </w:p>
    <w:p w14:paraId="7DFADC6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1544</w:t>
      </w:r>
    </w:p>
    <w:p w14:paraId="1BE72BD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1544</w:t>
      </w:r>
    </w:p>
    <w:p w14:paraId="0E89ED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1545</w:t>
      </w:r>
    </w:p>
    <w:p w14:paraId="5C5D1D9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1546</w:t>
      </w:r>
    </w:p>
    <w:p w14:paraId="7B45B4F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1546</w:t>
      </w:r>
    </w:p>
    <w:p w14:paraId="3C3CA35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1546</w:t>
      </w:r>
    </w:p>
    <w:p w14:paraId="7D5386F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1546</w:t>
      </w:r>
    </w:p>
    <w:p w14:paraId="086C9DD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1548</w:t>
      </w:r>
    </w:p>
    <w:p w14:paraId="49EF6C3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1548</w:t>
      </w:r>
    </w:p>
    <w:p w14:paraId="0117352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1548</w:t>
      </w:r>
    </w:p>
    <w:p w14:paraId="725FC5D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1548</w:t>
      </w:r>
    </w:p>
    <w:p w14:paraId="5F36397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1549</w:t>
      </w:r>
    </w:p>
    <w:p w14:paraId="3E47D74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1549</w:t>
      </w:r>
    </w:p>
    <w:p w14:paraId="651BD14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1549</w:t>
      </w:r>
    </w:p>
    <w:p w14:paraId="773994D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1549</w:t>
      </w:r>
    </w:p>
    <w:p w14:paraId="771017C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1549</w:t>
      </w:r>
    </w:p>
    <w:p w14:paraId="3F6E250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1551</w:t>
      </w:r>
    </w:p>
    <w:p w14:paraId="7F90879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1551</w:t>
      </w:r>
    </w:p>
    <w:p w14:paraId="66AE8F3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1551</w:t>
      </w:r>
    </w:p>
    <w:p w14:paraId="51B8DF1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Contention Based Random Access Test for 5MHz bandwidth</w:t>
      </w:r>
      <w:r>
        <w:rPr>
          <w:noProof/>
        </w:rPr>
        <w:tab/>
        <w:t>1551</w:t>
      </w:r>
    </w:p>
    <w:p w14:paraId="3C52377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1551</w:t>
      </w:r>
    </w:p>
    <w:p w14:paraId="3927859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1552</w:t>
      </w:r>
    </w:p>
    <w:p w14:paraId="3C3D8B4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Non-contention Based Random Access Test for 5MHz bandwidth</w:t>
      </w:r>
      <w:r>
        <w:rPr>
          <w:noProof/>
        </w:rPr>
        <w:tab/>
        <w:t>1552</w:t>
      </w:r>
    </w:p>
    <w:p w14:paraId="201552A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1552</w:t>
      </w:r>
    </w:p>
    <w:p w14:paraId="6D10900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1552</w:t>
      </w:r>
    </w:p>
    <w:p w14:paraId="2F735C8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1553</w:t>
      </w:r>
    </w:p>
    <w:p w14:paraId="77B2639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1553</w:t>
      </w:r>
    </w:p>
    <w:p w14:paraId="11A4687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1555</w:t>
      </w:r>
    </w:p>
    <w:p w14:paraId="6B47417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1555</w:t>
      </w:r>
    </w:p>
    <w:p w14:paraId="27A7559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1555</w:t>
      </w:r>
    </w:p>
    <w:p w14:paraId="598B2FE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1555</w:t>
      </w:r>
    </w:p>
    <w:p w14:paraId="4BBAD8D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1556</w:t>
      </w:r>
    </w:p>
    <w:p w14:paraId="5A1E657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1556</w:t>
      </w:r>
    </w:p>
    <w:p w14:paraId="5B281FA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1558</w:t>
      </w:r>
    </w:p>
    <w:p w14:paraId="2D53798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1558</w:t>
      </w:r>
    </w:p>
    <w:p w14:paraId="7669EF6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1558</w:t>
      </w:r>
    </w:p>
    <w:p w14:paraId="5913426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1558</w:t>
      </w:r>
    </w:p>
    <w:p w14:paraId="52E825F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1559</w:t>
      </w:r>
    </w:p>
    <w:p w14:paraId="2F06454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1559</w:t>
      </w:r>
    </w:p>
    <w:p w14:paraId="1E9DBED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1562</w:t>
      </w:r>
    </w:p>
    <w:p w14:paraId="24AF217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1562</w:t>
      </w:r>
    </w:p>
    <w:p w14:paraId="6DA3802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1563</w:t>
      </w:r>
    </w:p>
    <w:p w14:paraId="34788BF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1563</w:t>
      </w:r>
    </w:p>
    <w:p w14:paraId="0F9F8D1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Contention Based Random Access Test for Cat-M1 UEs in Normal Coverage</w:t>
      </w:r>
      <w:r>
        <w:rPr>
          <w:noProof/>
        </w:rPr>
        <w:tab/>
        <w:t>1564</w:t>
      </w:r>
    </w:p>
    <w:p w14:paraId="76F4112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0C42092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1566</w:t>
      </w:r>
    </w:p>
    <w:p w14:paraId="5C66529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1566</w:t>
      </w:r>
    </w:p>
    <w:p w14:paraId="5C7A7B5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1567</w:t>
      </w:r>
    </w:p>
    <w:p w14:paraId="61DB6DD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1567</w:t>
      </w:r>
    </w:p>
    <w:p w14:paraId="3A11766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1567</w:t>
      </w:r>
    </w:p>
    <w:p w14:paraId="4AF8D23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1567</w:t>
      </w:r>
    </w:p>
    <w:p w14:paraId="46A6798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A.6.2.10.2.6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1567</w:t>
      </w:r>
    </w:p>
    <w:p w14:paraId="7B91042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1568</w:t>
      </w:r>
    </w:p>
    <w:p w14:paraId="055A7E9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1568</w:t>
      </w:r>
    </w:p>
    <w:p w14:paraId="7BB7B9C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1568</w:t>
      </w:r>
    </w:p>
    <w:p w14:paraId="525EED5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1570</w:t>
      </w:r>
    </w:p>
    <w:p w14:paraId="1EC4321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1570</w:t>
      </w:r>
    </w:p>
    <w:p w14:paraId="67C2967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1571</w:t>
      </w:r>
    </w:p>
    <w:p w14:paraId="2F14161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1571</w:t>
      </w:r>
    </w:p>
    <w:p w14:paraId="30A08B0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1571</w:t>
      </w:r>
    </w:p>
    <w:p w14:paraId="1A01A1F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1571</w:t>
      </w:r>
    </w:p>
    <w:p w14:paraId="4BAF838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1571</w:t>
      </w:r>
    </w:p>
    <w:p w14:paraId="2756BDF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1572</w:t>
      </w:r>
    </w:p>
    <w:p w14:paraId="45C2B5B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1572</w:t>
      </w:r>
    </w:p>
    <w:p w14:paraId="59C16F5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1572</w:t>
      </w:r>
    </w:p>
    <w:p w14:paraId="6CDA2CB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1574</w:t>
      </w:r>
    </w:p>
    <w:p w14:paraId="08F2FBF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1574</w:t>
      </w:r>
    </w:p>
    <w:p w14:paraId="6CBA151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1575</w:t>
      </w:r>
    </w:p>
    <w:p w14:paraId="39C7063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1575</w:t>
      </w:r>
    </w:p>
    <w:p w14:paraId="2345578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1575</w:t>
      </w:r>
    </w:p>
    <w:p w14:paraId="363C763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1575</w:t>
      </w:r>
    </w:p>
    <w:p w14:paraId="48900C7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1575</w:t>
      </w:r>
    </w:p>
    <w:p w14:paraId="593A63E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1576</w:t>
      </w:r>
    </w:p>
    <w:p w14:paraId="301783B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1576</w:t>
      </w:r>
    </w:p>
    <w:p w14:paraId="1125B5F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A.6.2.13.1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Purpose and Environment</w:t>
      </w:r>
      <w:r>
        <w:rPr>
          <w:noProof/>
        </w:rPr>
        <w:tab/>
        <w:t>1576</w:t>
      </w:r>
    </w:p>
    <w:p w14:paraId="6EC18E9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1578</w:t>
      </w:r>
    </w:p>
    <w:p w14:paraId="1287AE2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1578</w:t>
      </w:r>
    </w:p>
    <w:p w14:paraId="7A31586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1579</w:t>
      </w:r>
    </w:p>
    <w:p w14:paraId="5219246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1579</w:t>
      </w:r>
    </w:p>
    <w:p w14:paraId="2996A49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1579</w:t>
      </w:r>
    </w:p>
    <w:p w14:paraId="1335038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1579</w:t>
      </w:r>
    </w:p>
    <w:p w14:paraId="73D5479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1579</w:t>
      </w:r>
    </w:p>
    <w:p w14:paraId="5828DEE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1580</w:t>
      </w:r>
    </w:p>
    <w:p w14:paraId="32FCE6D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1580</w:t>
      </w:r>
    </w:p>
    <w:p w14:paraId="2B31920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A.6.2.14.1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Purpose and Environment</w:t>
      </w:r>
      <w:r>
        <w:rPr>
          <w:noProof/>
        </w:rPr>
        <w:tab/>
        <w:t>1580</w:t>
      </w:r>
    </w:p>
    <w:p w14:paraId="27BC56B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1582</w:t>
      </w:r>
    </w:p>
    <w:p w14:paraId="7F58409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1582</w:t>
      </w:r>
    </w:p>
    <w:p w14:paraId="77B3AA7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1583</w:t>
      </w:r>
    </w:p>
    <w:p w14:paraId="429F729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1583</w:t>
      </w:r>
    </w:p>
    <w:p w14:paraId="79FB0EB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1583</w:t>
      </w:r>
    </w:p>
    <w:p w14:paraId="2F6FC3B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1583</w:t>
      </w:r>
    </w:p>
    <w:p w14:paraId="6DB32F0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1583</w:t>
      </w:r>
    </w:p>
    <w:p w14:paraId="0E20BFB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1584</w:t>
      </w:r>
    </w:p>
    <w:p w14:paraId="1967C01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1584</w:t>
      </w:r>
    </w:p>
    <w:p w14:paraId="3C41592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A.6.2.15.1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Purpose and Environment</w:t>
      </w:r>
      <w:r>
        <w:rPr>
          <w:noProof/>
        </w:rPr>
        <w:tab/>
        <w:t>1584</w:t>
      </w:r>
    </w:p>
    <w:p w14:paraId="3205C70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1586</w:t>
      </w:r>
    </w:p>
    <w:p w14:paraId="22B0D7D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1586</w:t>
      </w:r>
    </w:p>
    <w:p w14:paraId="755548D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1587</w:t>
      </w:r>
    </w:p>
    <w:p w14:paraId="63D7617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1587</w:t>
      </w:r>
    </w:p>
    <w:p w14:paraId="58C3605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1587</w:t>
      </w:r>
    </w:p>
    <w:p w14:paraId="5A54777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1587</w:t>
      </w:r>
    </w:p>
    <w:p w14:paraId="7579275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1587</w:t>
      </w:r>
    </w:p>
    <w:p w14:paraId="43E622A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1588</w:t>
      </w:r>
    </w:p>
    <w:p w14:paraId="6ECBF41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In-band mode in normal coverage</w:t>
      </w:r>
      <w:r>
        <w:rPr>
          <w:noProof/>
        </w:rPr>
        <w:tab/>
        <w:t>1588</w:t>
      </w:r>
    </w:p>
    <w:p w14:paraId="215F587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1588</w:t>
      </w:r>
    </w:p>
    <w:p w14:paraId="61D1A5D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1591</w:t>
      </w:r>
    </w:p>
    <w:p w14:paraId="42D5314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1591</w:t>
      </w:r>
    </w:p>
    <w:p w14:paraId="07D065C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1592</w:t>
      </w:r>
    </w:p>
    <w:p w14:paraId="60DC8BB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1592</w:t>
      </w:r>
    </w:p>
    <w:p w14:paraId="07E87C7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1592</w:t>
      </w:r>
    </w:p>
    <w:p w14:paraId="7CFCAA2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1592</w:t>
      </w:r>
    </w:p>
    <w:p w14:paraId="0418F68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A.6.2.16.2.6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1592</w:t>
      </w:r>
    </w:p>
    <w:p w14:paraId="4CB6A13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1592</w:t>
      </w:r>
    </w:p>
    <w:p w14:paraId="155289D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1593</w:t>
      </w:r>
    </w:p>
    <w:p w14:paraId="1A7F3AC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1593</w:t>
      </w:r>
    </w:p>
    <w:p w14:paraId="1DFDA75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1596</w:t>
      </w:r>
    </w:p>
    <w:p w14:paraId="2708F13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1596</w:t>
      </w:r>
    </w:p>
    <w:p w14:paraId="1D1BCC6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1597</w:t>
      </w:r>
    </w:p>
    <w:p w14:paraId="4E7DBFC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1597</w:t>
      </w:r>
    </w:p>
    <w:p w14:paraId="4932CA6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1597</w:t>
      </w:r>
    </w:p>
    <w:p w14:paraId="3C8C739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1597</w:t>
      </w:r>
    </w:p>
    <w:p w14:paraId="733C3AD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1597</w:t>
      </w:r>
    </w:p>
    <w:p w14:paraId="68A9CD5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1597</w:t>
      </w:r>
    </w:p>
    <w:p w14:paraId="5536E22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1598</w:t>
      </w:r>
    </w:p>
    <w:p w14:paraId="358F262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1598</w:t>
      </w:r>
    </w:p>
    <w:p w14:paraId="4FB73ED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1601</w:t>
      </w:r>
    </w:p>
    <w:p w14:paraId="43F1CEE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1601</w:t>
      </w:r>
    </w:p>
    <w:p w14:paraId="2E9BAB9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1602</w:t>
      </w:r>
    </w:p>
    <w:p w14:paraId="2511BB3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1602</w:t>
      </w:r>
    </w:p>
    <w:p w14:paraId="3448B34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1602</w:t>
      </w:r>
    </w:p>
    <w:p w14:paraId="64138E4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1602</w:t>
      </w:r>
    </w:p>
    <w:p w14:paraId="5D45221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1602</w:t>
      </w:r>
    </w:p>
    <w:p w14:paraId="4038A07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1602</w:t>
      </w:r>
    </w:p>
    <w:p w14:paraId="5771019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1603</w:t>
      </w:r>
    </w:p>
    <w:p w14:paraId="2556200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1603</w:t>
      </w:r>
    </w:p>
    <w:p w14:paraId="7418365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1605</w:t>
      </w:r>
    </w:p>
    <w:p w14:paraId="5FE87F9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1605</w:t>
      </w:r>
    </w:p>
    <w:p w14:paraId="7574A13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1606</w:t>
      </w:r>
    </w:p>
    <w:p w14:paraId="165AC75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1606</w:t>
      </w:r>
    </w:p>
    <w:p w14:paraId="339E9D0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1606</w:t>
      </w:r>
    </w:p>
    <w:p w14:paraId="66FB5E3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1606</w:t>
      </w:r>
    </w:p>
    <w:p w14:paraId="5459B50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1606</w:t>
      </w:r>
    </w:p>
    <w:p w14:paraId="10819F1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1606</w:t>
      </w:r>
    </w:p>
    <w:p w14:paraId="57C1D46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1607</w:t>
      </w:r>
    </w:p>
    <w:p w14:paraId="41FE6E7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1607</w:t>
      </w:r>
    </w:p>
    <w:p w14:paraId="58E0155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1609</w:t>
      </w:r>
    </w:p>
    <w:p w14:paraId="27A02D4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1609</w:t>
      </w:r>
    </w:p>
    <w:p w14:paraId="46F517B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1610</w:t>
      </w:r>
    </w:p>
    <w:p w14:paraId="439BA00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1610</w:t>
      </w:r>
    </w:p>
    <w:p w14:paraId="4457BAA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1610</w:t>
      </w:r>
    </w:p>
    <w:p w14:paraId="74A0B81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1610</w:t>
      </w:r>
    </w:p>
    <w:p w14:paraId="54C41EC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1610</w:t>
      </w:r>
    </w:p>
    <w:p w14:paraId="02DCB37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1610</w:t>
      </w:r>
    </w:p>
    <w:p w14:paraId="67DCF46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1611</w:t>
      </w:r>
    </w:p>
    <w:p w14:paraId="2298108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1611</w:t>
      </w:r>
    </w:p>
    <w:p w14:paraId="3EBEA2A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1613</w:t>
      </w:r>
    </w:p>
    <w:p w14:paraId="3272761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1613</w:t>
      </w:r>
    </w:p>
    <w:p w14:paraId="6C2974F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1614</w:t>
      </w:r>
    </w:p>
    <w:p w14:paraId="0D7950C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1614</w:t>
      </w:r>
    </w:p>
    <w:p w14:paraId="021C670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1614</w:t>
      </w:r>
    </w:p>
    <w:p w14:paraId="16A8C8F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1614</w:t>
      </w:r>
    </w:p>
    <w:p w14:paraId="643179C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1614</w:t>
      </w:r>
    </w:p>
    <w:p w14:paraId="5919A8E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1614</w:t>
      </w:r>
    </w:p>
    <w:p w14:paraId="4872599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1615</w:t>
      </w:r>
    </w:p>
    <w:p w14:paraId="65E32F3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1615</w:t>
      </w:r>
    </w:p>
    <w:p w14:paraId="5796865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1615</w:t>
      </w:r>
    </w:p>
    <w:p w14:paraId="44AD07D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1617</w:t>
      </w:r>
    </w:p>
    <w:p w14:paraId="3D1247C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1617</w:t>
      </w:r>
    </w:p>
    <w:p w14:paraId="015774A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lastRenderedPageBreak/>
        <w:t>A.6.3.2.1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1617</w:t>
      </w:r>
    </w:p>
    <w:p w14:paraId="1322233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1619</w:t>
      </w:r>
    </w:p>
    <w:p w14:paraId="1FAD25C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1619</w:t>
      </w:r>
    </w:p>
    <w:p w14:paraId="508F4F3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1619</w:t>
      </w:r>
    </w:p>
    <w:p w14:paraId="24DF0C9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1620</w:t>
      </w:r>
    </w:p>
    <w:p w14:paraId="1BF20A8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1621</w:t>
      </w:r>
    </w:p>
    <w:p w14:paraId="2F8A3CC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1621</w:t>
      </w:r>
    </w:p>
    <w:p w14:paraId="6549609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1622</w:t>
      </w:r>
    </w:p>
    <w:p w14:paraId="4B0AC48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RRC connection release redirection to UTRA TDD</w:t>
      </w:r>
      <w:r>
        <w:rPr>
          <w:noProof/>
        </w:rPr>
        <w:tab/>
        <w:t>1623</w:t>
      </w:r>
    </w:p>
    <w:p w14:paraId="7722B38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1623</w:t>
      </w:r>
    </w:p>
    <w:p w14:paraId="094D3FB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1625</w:t>
      </w:r>
    </w:p>
    <w:p w14:paraId="73933AC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RRC connection release redirection to UTRA TDD</w:t>
      </w:r>
      <w:r>
        <w:rPr>
          <w:noProof/>
        </w:rPr>
        <w:tab/>
        <w:t>1625</w:t>
      </w:r>
    </w:p>
    <w:p w14:paraId="7243E86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1625</w:t>
      </w:r>
    </w:p>
    <w:p w14:paraId="32384D2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</w:t>
      </w:r>
      <w:r>
        <w:rPr>
          <w:noProof/>
        </w:rPr>
        <w:t xml:space="preserve"> 6.3.6.2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1628</w:t>
      </w:r>
    </w:p>
    <w:p w14:paraId="34F59E6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RRC connection release redirection to UTRA TDD without SI provided</w:t>
      </w:r>
      <w:r>
        <w:rPr>
          <w:noProof/>
        </w:rPr>
        <w:tab/>
        <w:t>1628</w:t>
      </w:r>
    </w:p>
    <w:p w14:paraId="4DC9995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1628</w:t>
      </w:r>
    </w:p>
    <w:p w14:paraId="4A0CC85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1631</w:t>
      </w:r>
    </w:p>
    <w:p w14:paraId="676DB53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RRC connection release redirection to UTRA TDD without SI provided</w:t>
      </w:r>
      <w:r>
        <w:rPr>
          <w:noProof/>
        </w:rPr>
        <w:tab/>
        <w:t>1631</w:t>
      </w:r>
    </w:p>
    <w:p w14:paraId="76CE37D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1631</w:t>
      </w:r>
    </w:p>
    <w:p w14:paraId="60409DF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1634</w:t>
      </w:r>
    </w:p>
    <w:p w14:paraId="29F9514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1634</w:t>
      </w:r>
    </w:p>
    <w:p w14:paraId="5CAF888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1634</w:t>
      </w:r>
    </w:p>
    <w:p w14:paraId="551663C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1636</w:t>
      </w:r>
    </w:p>
    <w:p w14:paraId="56FFED3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1636</w:t>
      </w:r>
    </w:p>
    <w:p w14:paraId="333B475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1636</w:t>
      </w:r>
    </w:p>
    <w:p w14:paraId="042CCCF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1638</w:t>
      </w:r>
    </w:p>
    <w:p w14:paraId="45BF087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1638</w:t>
      </w:r>
    </w:p>
    <w:p w14:paraId="4CB407E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1638</w:t>
      </w:r>
    </w:p>
    <w:p w14:paraId="319F365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1640</w:t>
      </w:r>
    </w:p>
    <w:p w14:paraId="43F4FEF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RRC connection release redirection to UTRAN FDD without SI provided</w:t>
      </w:r>
      <w:r>
        <w:rPr>
          <w:noProof/>
        </w:rPr>
        <w:tab/>
        <w:t>1640</w:t>
      </w:r>
    </w:p>
    <w:p w14:paraId="28E58B7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1640</w:t>
      </w:r>
    </w:p>
    <w:p w14:paraId="092430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1643</w:t>
      </w:r>
    </w:p>
    <w:p w14:paraId="4C5B967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 to NR FR1 for redcap UE</w:t>
      </w:r>
      <w:r>
        <w:rPr>
          <w:noProof/>
        </w:rPr>
        <w:tab/>
        <w:t>1643</w:t>
      </w:r>
    </w:p>
    <w:p w14:paraId="70A801D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1643</w:t>
      </w:r>
    </w:p>
    <w:p w14:paraId="785B47D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Parameters</w:t>
      </w:r>
      <w:r>
        <w:rPr>
          <w:noProof/>
        </w:rPr>
        <w:tab/>
        <w:t>1643</w:t>
      </w:r>
    </w:p>
    <w:p w14:paraId="60DF8F2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A.6.3.13.3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1647</w:t>
      </w:r>
    </w:p>
    <w:p w14:paraId="7B8447E6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1648</w:t>
      </w:r>
    </w:p>
    <w:p w14:paraId="1CC7363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1648</w:t>
      </w:r>
    </w:p>
    <w:p w14:paraId="2178D3B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1648</w:t>
      </w:r>
    </w:p>
    <w:p w14:paraId="33601D7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1648</w:t>
      </w:r>
    </w:p>
    <w:p w14:paraId="0956C78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A.7.1.1.2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Requirements</w:t>
      </w:r>
      <w:r>
        <w:rPr>
          <w:noProof/>
        </w:rPr>
        <w:tab/>
        <w:t>1649</w:t>
      </w:r>
    </w:p>
    <w:p w14:paraId="61315E7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1650</w:t>
      </w:r>
    </w:p>
    <w:p w14:paraId="3E01953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1650</w:t>
      </w:r>
    </w:p>
    <w:p w14:paraId="5DC6D36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A.7.1.2.2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Requirements</w:t>
      </w:r>
      <w:r>
        <w:rPr>
          <w:noProof/>
        </w:rPr>
        <w:tab/>
        <w:t>1652</w:t>
      </w:r>
    </w:p>
    <w:p w14:paraId="2FA8B72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1653</w:t>
      </w:r>
    </w:p>
    <w:p w14:paraId="768788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1653</w:t>
      </w:r>
    </w:p>
    <w:p w14:paraId="4880BA0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1655</w:t>
      </w:r>
    </w:p>
    <w:p w14:paraId="0D6CC27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1656</w:t>
      </w:r>
    </w:p>
    <w:p w14:paraId="206CD34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1656</w:t>
      </w:r>
    </w:p>
    <w:p w14:paraId="09F21D4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1657</w:t>
      </w:r>
    </w:p>
    <w:p w14:paraId="285A793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 for 20 MHz + 10 MHz</w:t>
      </w:r>
      <w:r>
        <w:rPr>
          <w:noProof/>
        </w:rPr>
        <w:tab/>
        <w:t>1658</w:t>
      </w:r>
    </w:p>
    <w:p w14:paraId="31E860C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1658</w:t>
      </w:r>
    </w:p>
    <w:p w14:paraId="3AD5CEE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1658</w:t>
      </w:r>
    </w:p>
    <w:p w14:paraId="376EF2C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5MHz Bandwidth</w:t>
      </w:r>
      <w:r>
        <w:rPr>
          <w:noProof/>
        </w:rPr>
        <w:tab/>
        <w:t>1658</w:t>
      </w:r>
    </w:p>
    <w:p w14:paraId="36653A2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1658</w:t>
      </w:r>
    </w:p>
    <w:p w14:paraId="6474ACE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1659</w:t>
      </w:r>
    </w:p>
    <w:p w14:paraId="6B1AFA3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1659</w:t>
      </w:r>
    </w:p>
    <w:p w14:paraId="04FE862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1659</w:t>
      </w:r>
    </w:p>
    <w:p w14:paraId="336C214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1661</w:t>
      </w:r>
    </w:p>
    <w:p w14:paraId="5644E48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1662</w:t>
      </w:r>
    </w:p>
    <w:p w14:paraId="2C00CD9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1662</w:t>
      </w:r>
    </w:p>
    <w:p w14:paraId="35DAED1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1663</w:t>
      </w:r>
    </w:p>
    <w:p w14:paraId="2AC5AAA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 w:rsidRPr="00C627F8">
        <w:rPr>
          <w:noProof/>
          <w:snapToGrid w:val="0"/>
        </w:rPr>
        <w:t xml:space="preserve"> for 20MHz +20MHz</w:t>
      </w:r>
      <w:r>
        <w:rPr>
          <w:noProof/>
        </w:rPr>
        <w:tab/>
        <w:t>1664</w:t>
      </w:r>
    </w:p>
    <w:p w14:paraId="7C2F82D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1664</w:t>
      </w:r>
    </w:p>
    <w:p w14:paraId="45BBF76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1664</w:t>
      </w:r>
    </w:p>
    <w:p w14:paraId="570E2CC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UE Transmit Timing Accuracy Tests for SCell in sTAG for </w:t>
      </w:r>
      <w:r w:rsidRPr="00C627F8">
        <w:rPr>
          <w:noProof/>
          <w:snapToGrid w:val="0"/>
        </w:rPr>
        <w:t>20MHz +10MHz</w:t>
      </w:r>
      <w:r>
        <w:rPr>
          <w:noProof/>
        </w:rPr>
        <w:tab/>
        <w:t>1664</w:t>
      </w:r>
    </w:p>
    <w:p w14:paraId="55D81D9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1664</w:t>
      </w:r>
    </w:p>
    <w:p w14:paraId="5EF4012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1664</w:t>
      </w:r>
    </w:p>
    <w:p w14:paraId="51DCD9B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fi-FI"/>
        </w:rPr>
        <w:t>A.7.1.8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fi-FI"/>
        </w:rPr>
        <w:t>Void</w:t>
      </w:r>
      <w:r>
        <w:rPr>
          <w:noProof/>
        </w:rPr>
        <w:tab/>
        <w:t>1665</w:t>
      </w:r>
    </w:p>
    <w:p w14:paraId="2099CD5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fi-FI"/>
        </w:rPr>
        <w:t>A.7.1.8.1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fi-FI"/>
        </w:rPr>
        <w:t>Void</w:t>
      </w:r>
      <w:r>
        <w:rPr>
          <w:noProof/>
        </w:rPr>
        <w:tab/>
        <w:t>1665</w:t>
      </w:r>
    </w:p>
    <w:p w14:paraId="4767B72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fi-FI"/>
        </w:rPr>
        <w:t>A.7.1.8.2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fi-FI"/>
        </w:rPr>
        <w:t>Void</w:t>
      </w:r>
      <w:r>
        <w:rPr>
          <w:noProof/>
        </w:rPr>
        <w:tab/>
        <w:t>1665</w:t>
      </w:r>
    </w:p>
    <w:p w14:paraId="70EB567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fi-FI"/>
        </w:rPr>
        <w:t>A.7.1.9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fi-FI"/>
        </w:rPr>
        <w:t>Void</w:t>
      </w:r>
      <w:r>
        <w:rPr>
          <w:noProof/>
        </w:rPr>
        <w:tab/>
        <w:t>1665</w:t>
      </w:r>
    </w:p>
    <w:p w14:paraId="0F6135F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fi-FI"/>
        </w:rPr>
        <w:t>A.7.1.9.1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fi-FI"/>
        </w:rPr>
        <w:t>Void</w:t>
      </w:r>
      <w:r>
        <w:rPr>
          <w:noProof/>
        </w:rPr>
        <w:tab/>
        <w:t>1665</w:t>
      </w:r>
    </w:p>
    <w:p w14:paraId="1F607F6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fi-FI"/>
        </w:rPr>
        <w:t>A.7.1.9.2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fi-FI"/>
        </w:rPr>
        <w:t>Void</w:t>
      </w:r>
      <w:r>
        <w:rPr>
          <w:noProof/>
        </w:rPr>
        <w:tab/>
        <w:t>1665</w:t>
      </w:r>
    </w:p>
    <w:p w14:paraId="5403719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1665</w:t>
      </w:r>
    </w:p>
    <w:p w14:paraId="232AC2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1665</w:t>
      </w:r>
    </w:p>
    <w:p w14:paraId="3A6AAA6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1667</w:t>
      </w:r>
    </w:p>
    <w:p w14:paraId="2918F2A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1667</w:t>
      </w:r>
    </w:p>
    <w:p w14:paraId="3D21254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1667</w:t>
      </w:r>
    </w:p>
    <w:p w14:paraId="3BA06C1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1669</w:t>
      </w:r>
    </w:p>
    <w:p w14:paraId="145E760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1669</w:t>
      </w:r>
    </w:p>
    <w:p w14:paraId="06E2F10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1669</w:t>
      </w:r>
    </w:p>
    <w:p w14:paraId="4B45E83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1671</w:t>
      </w:r>
    </w:p>
    <w:p w14:paraId="53E99EA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3DL/3UL TDD CA UE Transmit Timing Accuracy Tests for 2 SCells</w:t>
      </w:r>
      <w:r>
        <w:rPr>
          <w:noProof/>
        </w:rPr>
        <w:tab/>
        <w:t>1671</w:t>
      </w:r>
    </w:p>
    <w:p w14:paraId="44785A5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1671</w:t>
      </w:r>
    </w:p>
    <w:p w14:paraId="582F78A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1673</w:t>
      </w:r>
    </w:p>
    <w:p w14:paraId="30337FF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1674</w:t>
      </w:r>
    </w:p>
    <w:p w14:paraId="42C131D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1674</w:t>
      </w:r>
    </w:p>
    <w:p w14:paraId="08A31D9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A.7.1.14.2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Requirements</w:t>
      </w:r>
      <w:r>
        <w:rPr>
          <w:noProof/>
        </w:rPr>
        <w:tab/>
        <w:t>1675</w:t>
      </w:r>
    </w:p>
    <w:p w14:paraId="74B3F58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1675</w:t>
      </w:r>
    </w:p>
    <w:p w14:paraId="36E073D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1675</w:t>
      </w:r>
    </w:p>
    <w:p w14:paraId="5BCA14D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A.7.1.15.2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Requirements</w:t>
      </w:r>
      <w:r>
        <w:rPr>
          <w:noProof/>
        </w:rPr>
        <w:tab/>
        <w:t>1676</w:t>
      </w:r>
    </w:p>
    <w:p w14:paraId="728E6C5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1677</w:t>
      </w:r>
    </w:p>
    <w:p w14:paraId="5CDF6FE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1677</w:t>
      </w:r>
    </w:p>
    <w:p w14:paraId="02D55F4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A.7.1.16.2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Requirements</w:t>
      </w:r>
      <w:r>
        <w:rPr>
          <w:noProof/>
        </w:rPr>
        <w:tab/>
        <w:t>1678</w:t>
      </w:r>
    </w:p>
    <w:p w14:paraId="4EB485D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1679</w:t>
      </w:r>
    </w:p>
    <w:p w14:paraId="7E7ECC7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1679</w:t>
      </w:r>
    </w:p>
    <w:p w14:paraId="6177CA4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1681</w:t>
      </w:r>
    </w:p>
    <w:p w14:paraId="4B97CAC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1682</w:t>
      </w:r>
    </w:p>
    <w:p w14:paraId="194BFF7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1682</w:t>
      </w:r>
    </w:p>
    <w:p w14:paraId="1394BF7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1684</w:t>
      </w:r>
    </w:p>
    <w:p w14:paraId="4C82116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UE Transmit Timing Accuracy Test for RACH-less Handover</w:t>
      </w:r>
      <w:r>
        <w:rPr>
          <w:noProof/>
        </w:rPr>
        <w:tab/>
        <w:t>1685</w:t>
      </w:r>
    </w:p>
    <w:p w14:paraId="34E22F6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1685</w:t>
      </w:r>
    </w:p>
    <w:p w14:paraId="64404DF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1686</w:t>
      </w:r>
    </w:p>
    <w:p w14:paraId="11FCD42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 for RACH-less Handover</w:t>
      </w:r>
      <w:r>
        <w:rPr>
          <w:noProof/>
        </w:rPr>
        <w:tab/>
        <w:t>1686</w:t>
      </w:r>
    </w:p>
    <w:p w14:paraId="2B62BB1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1686</w:t>
      </w:r>
    </w:p>
    <w:p w14:paraId="05AF8D8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1688</w:t>
      </w:r>
    </w:p>
    <w:p w14:paraId="3AD4AA9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1688</w:t>
      </w:r>
    </w:p>
    <w:p w14:paraId="0BA2229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1688</w:t>
      </w:r>
    </w:p>
    <w:p w14:paraId="66153D9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1690</w:t>
      </w:r>
    </w:p>
    <w:p w14:paraId="57E7A72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1690</w:t>
      </w:r>
    </w:p>
    <w:p w14:paraId="6D05A92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1690</w:t>
      </w:r>
    </w:p>
    <w:p w14:paraId="0D378A1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1692</w:t>
      </w:r>
    </w:p>
    <w:p w14:paraId="26B9B2D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Cat-M2 UE in CEModeA</w:t>
      </w:r>
      <w:r>
        <w:rPr>
          <w:noProof/>
        </w:rPr>
        <w:tab/>
        <w:t>1692</w:t>
      </w:r>
    </w:p>
    <w:p w14:paraId="3D0E4F6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1692</w:t>
      </w:r>
    </w:p>
    <w:p w14:paraId="6907DFF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1694</w:t>
      </w:r>
    </w:p>
    <w:p w14:paraId="6E286C4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1694</w:t>
      </w:r>
    </w:p>
    <w:p w14:paraId="1FD0018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1694</w:t>
      </w:r>
    </w:p>
    <w:p w14:paraId="09D717A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A.7.1.24.2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Requirements</w:t>
      </w:r>
      <w:r>
        <w:rPr>
          <w:noProof/>
        </w:rPr>
        <w:tab/>
        <w:t>1695</w:t>
      </w:r>
    </w:p>
    <w:p w14:paraId="1BB3D87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1696</w:t>
      </w:r>
    </w:p>
    <w:p w14:paraId="5D84CCF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1696</w:t>
      </w:r>
    </w:p>
    <w:p w14:paraId="4AB7D0E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lastRenderedPageBreak/>
        <w:t>A.7.1.25.2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Requirements</w:t>
      </w:r>
      <w:r>
        <w:rPr>
          <w:noProof/>
        </w:rPr>
        <w:tab/>
        <w:t>1697</w:t>
      </w:r>
    </w:p>
    <w:p w14:paraId="08D54DF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1698</w:t>
      </w:r>
    </w:p>
    <w:p w14:paraId="7A1BAFE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1698</w:t>
      </w:r>
    </w:p>
    <w:p w14:paraId="13370D5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A.7.1.26.2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Requirements</w:t>
      </w:r>
      <w:r>
        <w:rPr>
          <w:noProof/>
        </w:rPr>
        <w:tab/>
        <w:t>1699</w:t>
      </w:r>
    </w:p>
    <w:p w14:paraId="4207FB9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1700</w:t>
      </w:r>
    </w:p>
    <w:p w14:paraId="474C2ED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1700</w:t>
      </w:r>
    </w:p>
    <w:p w14:paraId="50ADDD8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1702</w:t>
      </w:r>
    </w:p>
    <w:p w14:paraId="39183B5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1702</w:t>
      </w:r>
    </w:p>
    <w:p w14:paraId="71A9546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1702</w:t>
      </w:r>
    </w:p>
    <w:p w14:paraId="08176DB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1704</w:t>
      </w:r>
    </w:p>
    <w:p w14:paraId="05D9338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1705</w:t>
      </w:r>
    </w:p>
    <w:p w14:paraId="789B0D1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1705</w:t>
      </w:r>
    </w:p>
    <w:p w14:paraId="6F525B5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1705</w:t>
      </w:r>
    </w:p>
    <w:p w14:paraId="4587CC3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Requirements</w:t>
      </w:r>
      <w:r>
        <w:rPr>
          <w:noProof/>
        </w:rPr>
        <w:tab/>
        <w:t>1706</w:t>
      </w:r>
    </w:p>
    <w:p w14:paraId="05B1195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1707</w:t>
      </w:r>
    </w:p>
    <w:p w14:paraId="7625F88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1707</w:t>
      </w:r>
    </w:p>
    <w:p w14:paraId="29BBDEF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A.7.2.2.2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Requirements</w:t>
      </w:r>
      <w:r>
        <w:rPr>
          <w:noProof/>
        </w:rPr>
        <w:tab/>
        <w:t>1709</w:t>
      </w:r>
    </w:p>
    <w:p w14:paraId="2765325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Timing Advance Adjustment Accuracy Test for 5MHz</w:t>
      </w:r>
      <w:r>
        <w:rPr>
          <w:noProof/>
        </w:rPr>
        <w:tab/>
        <w:t>1709</w:t>
      </w:r>
    </w:p>
    <w:p w14:paraId="704955E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1709</w:t>
      </w:r>
    </w:p>
    <w:p w14:paraId="4871430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1709</w:t>
      </w:r>
    </w:p>
    <w:p w14:paraId="3C2541B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Timing Advance Adjustment Accuracy Test for SCell in sTAG</w:t>
      </w:r>
      <w:r>
        <w:rPr>
          <w:noProof/>
        </w:rPr>
        <w:tab/>
        <w:t>1709</w:t>
      </w:r>
    </w:p>
    <w:p w14:paraId="7C5762C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1709</w:t>
      </w:r>
    </w:p>
    <w:p w14:paraId="3F75167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1712</w:t>
      </w:r>
    </w:p>
    <w:p w14:paraId="09EC2A5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1712</w:t>
      </w:r>
    </w:p>
    <w:p w14:paraId="442184F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1712</w:t>
      </w:r>
    </w:p>
    <w:p w14:paraId="54F7533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1714</w:t>
      </w:r>
    </w:p>
    <w:p w14:paraId="2F3F7FF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 for Scell in sTAG for 20 MHz +20 MHz</w:t>
      </w:r>
      <w:r>
        <w:rPr>
          <w:noProof/>
        </w:rPr>
        <w:tab/>
        <w:t>1714</w:t>
      </w:r>
    </w:p>
    <w:p w14:paraId="321D795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1714</w:t>
      </w:r>
    </w:p>
    <w:p w14:paraId="2FC5623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1715</w:t>
      </w:r>
    </w:p>
    <w:p w14:paraId="4256914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 for Scell in sTAG for 20 MHz +10 MHz</w:t>
      </w:r>
      <w:r>
        <w:rPr>
          <w:noProof/>
        </w:rPr>
        <w:tab/>
        <w:t>1715</w:t>
      </w:r>
    </w:p>
    <w:p w14:paraId="0E0F555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1715</w:t>
      </w:r>
    </w:p>
    <w:p w14:paraId="7D48AAB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1715</w:t>
      </w:r>
    </w:p>
    <w:p w14:paraId="67CA015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1715</w:t>
      </w:r>
    </w:p>
    <w:p w14:paraId="4BA2AFA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1715</w:t>
      </w:r>
    </w:p>
    <w:p w14:paraId="3B38E72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1718</w:t>
      </w:r>
    </w:p>
    <w:p w14:paraId="1109262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1718</w:t>
      </w:r>
    </w:p>
    <w:p w14:paraId="27087AB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1718</w:t>
      </w:r>
    </w:p>
    <w:p w14:paraId="0B59415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1720</w:t>
      </w:r>
    </w:p>
    <w:p w14:paraId="7A2D2FB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1720</w:t>
      </w:r>
    </w:p>
    <w:p w14:paraId="328BD89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1720</w:t>
      </w:r>
    </w:p>
    <w:p w14:paraId="3A010EB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1722</w:t>
      </w:r>
    </w:p>
    <w:p w14:paraId="559E77F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1723</w:t>
      </w:r>
    </w:p>
    <w:p w14:paraId="3B6D37B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1724</w:t>
      </w:r>
    </w:p>
    <w:p w14:paraId="680034E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1724</w:t>
      </w:r>
    </w:p>
    <w:p w14:paraId="6AFAB40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A.7.2.10.2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Requirements</w:t>
      </w:r>
      <w:r>
        <w:rPr>
          <w:noProof/>
        </w:rPr>
        <w:tab/>
        <w:t>1725</w:t>
      </w:r>
    </w:p>
    <w:p w14:paraId="2ED91AC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1725</w:t>
      </w:r>
    </w:p>
    <w:p w14:paraId="59E6156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1725</w:t>
      </w:r>
    </w:p>
    <w:p w14:paraId="6ACFA5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A.7.2.11.2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Requirements</w:t>
      </w:r>
      <w:r>
        <w:rPr>
          <w:noProof/>
        </w:rPr>
        <w:tab/>
        <w:t>1727</w:t>
      </w:r>
    </w:p>
    <w:p w14:paraId="3B034EC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1727</w:t>
      </w:r>
    </w:p>
    <w:p w14:paraId="08F13F7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1727</w:t>
      </w:r>
    </w:p>
    <w:p w14:paraId="2A1CB40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A.7.2.12.2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Requirements</w:t>
      </w:r>
      <w:r>
        <w:rPr>
          <w:noProof/>
        </w:rPr>
        <w:tab/>
        <w:t>1729</w:t>
      </w:r>
    </w:p>
    <w:p w14:paraId="2A32B3A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– UE Timing Advance Adjustment delay Test for sTTI and </w:t>
      </w:r>
      <w:r w:rsidRPr="00C627F8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1730</w:t>
      </w:r>
    </w:p>
    <w:p w14:paraId="7621E77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1730</w:t>
      </w:r>
    </w:p>
    <w:p w14:paraId="0DBA11C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A.7.2.13.2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Requirements</w:t>
      </w:r>
      <w:r>
        <w:rPr>
          <w:noProof/>
        </w:rPr>
        <w:tab/>
        <w:t>1731</w:t>
      </w:r>
    </w:p>
    <w:p w14:paraId="3649E7A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– UE Timing Advance Adjustment delay Test for sTTI and </w:t>
      </w:r>
      <w:r w:rsidRPr="00C627F8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1732</w:t>
      </w:r>
    </w:p>
    <w:p w14:paraId="4C47AC2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1732</w:t>
      </w:r>
    </w:p>
    <w:p w14:paraId="74A45BD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lastRenderedPageBreak/>
        <w:t>A.7.2.14.2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Requirements</w:t>
      </w:r>
      <w:r>
        <w:rPr>
          <w:noProof/>
        </w:rPr>
        <w:tab/>
        <w:t>1734</w:t>
      </w:r>
    </w:p>
    <w:p w14:paraId="6065054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1734</w:t>
      </w:r>
    </w:p>
    <w:p w14:paraId="1E874BA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1734</w:t>
      </w:r>
    </w:p>
    <w:p w14:paraId="476F2D7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1736</w:t>
      </w:r>
    </w:p>
    <w:p w14:paraId="0F305DF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>Radio Link Monitoring</w:t>
      </w:r>
      <w:r>
        <w:rPr>
          <w:noProof/>
        </w:rPr>
        <w:tab/>
        <w:t>1736</w:t>
      </w:r>
    </w:p>
    <w:p w14:paraId="4D90980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>E-UTRAN FDD Radio Link Monitoring Test for Out-of-sync</w:t>
      </w:r>
      <w:r>
        <w:rPr>
          <w:noProof/>
        </w:rPr>
        <w:tab/>
        <w:t>1736</w:t>
      </w:r>
    </w:p>
    <w:p w14:paraId="3F2433B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1736</w:t>
      </w:r>
    </w:p>
    <w:p w14:paraId="6AE07C5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1740</w:t>
      </w:r>
    </w:p>
    <w:p w14:paraId="410E404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>E-UTRAN FDD Radio Link Monitoring Test for In-sync</w:t>
      </w:r>
      <w:r>
        <w:rPr>
          <w:noProof/>
        </w:rPr>
        <w:tab/>
        <w:t>1740</w:t>
      </w:r>
    </w:p>
    <w:p w14:paraId="5AC4288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1740</w:t>
      </w:r>
    </w:p>
    <w:p w14:paraId="325382E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1744</w:t>
      </w:r>
    </w:p>
    <w:p w14:paraId="48D0E8A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>E-UTRAN TDD Radio Link Monitoring Test for Out-of-sync</w:t>
      </w:r>
      <w:r>
        <w:rPr>
          <w:noProof/>
        </w:rPr>
        <w:tab/>
        <w:t>1744</w:t>
      </w:r>
    </w:p>
    <w:p w14:paraId="117A0C4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1744</w:t>
      </w:r>
    </w:p>
    <w:p w14:paraId="123525A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1748</w:t>
      </w:r>
    </w:p>
    <w:p w14:paraId="1BF2642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>E-UTRAN TDD Radio Link Monitoring Test for In-sync</w:t>
      </w:r>
      <w:r>
        <w:rPr>
          <w:noProof/>
        </w:rPr>
        <w:tab/>
        <w:t>1748</w:t>
      </w:r>
    </w:p>
    <w:p w14:paraId="3CF979B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1748</w:t>
      </w:r>
    </w:p>
    <w:p w14:paraId="49BE84B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1752</w:t>
      </w:r>
    </w:p>
    <w:p w14:paraId="2CF665A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Out-of-sync in DRX</w:t>
      </w:r>
      <w:r>
        <w:rPr>
          <w:noProof/>
        </w:rPr>
        <w:tab/>
        <w:t>1752</w:t>
      </w:r>
    </w:p>
    <w:p w14:paraId="03A5A2B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1752</w:t>
      </w:r>
    </w:p>
    <w:p w14:paraId="045FF61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1755</w:t>
      </w:r>
    </w:p>
    <w:p w14:paraId="706F846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in DRX</w:t>
      </w:r>
      <w:r>
        <w:rPr>
          <w:noProof/>
        </w:rPr>
        <w:tab/>
        <w:t>1756</w:t>
      </w:r>
    </w:p>
    <w:p w14:paraId="01372CE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1756</w:t>
      </w:r>
    </w:p>
    <w:p w14:paraId="3CC33AE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1759</w:t>
      </w:r>
    </w:p>
    <w:p w14:paraId="28B8136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</w:t>
      </w:r>
      <w:r>
        <w:rPr>
          <w:noProof/>
        </w:rPr>
        <w:tab/>
        <w:t>1759</w:t>
      </w:r>
    </w:p>
    <w:p w14:paraId="38CD270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1759</w:t>
      </w:r>
    </w:p>
    <w:p w14:paraId="315F958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1762</w:t>
      </w:r>
    </w:p>
    <w:p w14:paraId="3AF94A2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</w:t>
      </w:r>
      <w:r>
        <w:rPr>
          <w:noProof/>
        </w:rPr>
        <w:tab/>
        <w:t>1762</w:t>
      </w:r>
    </w:p>
    <w:p w14:paraId="089E33F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1762</w:t>
      </w:r>
    </w:p>
    <w:p w14:paraId="383BC83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1765</w:t>
      </w:r>
    </w:p>
    <w:p w14:paraId="687BF49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1765</w:t>
      </w:r>
    </w:p>
    <w:p w14:paraId="76640BB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1768</w:t>
      </w:r>
    </w:p>
    <w:p w14:paraId="77216B4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</w:t>
      </w:r>
      <w:r>
        <w:rPr>
          <w:noProof/>
        </w:rPr>
        <w:t>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C627F8">
        <w:rPr>
          <w:rFonts w:eastAsia="MS Mincho"/>
          <w:noProof/>
        </w:rPr>
        <w:t xml:space="preserve">DD Radio Link Monitoring Test for Out-of-sync under </w:t>
      </w:r>
      <w:r>
        <w:rPr>
          <w:noProof/>
        </w:rPr>
        <w:t>T</w:t>
      </w:r>
      <w:r w:rsidRPr="00C627F8">
        <w:rPr>
          <w:rFonts w:eastAsia="MS Mincho"/>
          <w:noProof/>
        </w:rPr>
        <w:t xml:space="preserve">ime </w:t>
      </w:r>
      <w:r>
        <w:rPr>
          <w:noProof/>
        </w:rPr>
        <w:t>D</w:t>
      </w:r>
      <w:r w:rsidRPr="00C627F8">
        <w:rPr>
          <w:rFonts w:eastAsia="MS Mincho"/>
          <w:noProof/>
        </w:rPr>
        <w:t xml:space="preserve">omain </w:t>
      </w:r>
      <w:r>
        <w:rPr>
          <w:noProof/>
        </w:rPr>
        <w:t>M</w:t>
      </w:r>
      <w:r w:rsidRPr="00C627F8">
        <w:rPr>
          <w:rFonts w:eastAsia="MS Mincho"/>
          <w:noProof/>
        </w:rPr>
        <w:t xml:space="preserve">easurement </w:t>
      </w:r>
      <w:r>
        <w:rPr>
          <w:noProof/>
        </w:rPr>
        <w:t>R</w:t>
      </w:r>
      <w:r w:rsidRPr="00C627F8">
        <w:rPr>
          <w:rFonts w:eastAsia="MS Mincho"/>
          <w:noProof/>
        </w:rPr>
        <w:t xml:space="preserve">esource </w:t>
      </w:r>
      <w:r>
        <w:rPr>
          <w:noProof/>
        </w:rPr>
        <w:t>R</w:t>
      </w:r>
      <w:r w:rsidRPr="00C627F8">
        <w:rPr>
          <w:rFonts w:eastAsia="MS Mincho"/>
          <w:noProof/>
        </w:rPr>
        <w:t>estriction</w:t>
      </w:r>
      <w:r>
        <w:rPr>
          <w:noProof/>
        </w:rPr>
        <w:t xml:space="preserve"> with Non-MBSFN ABS</w:t>
      </w:r>
      <w:r>
        <w:rPr>
          <w:noProof/>
        </w:rPr>
        <w:tab/>
        <w:t>1768</w:t>
      </w:r>
    </w:p>
    <w:p w14:paraId="581D64D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  <w:snapToGrid w:val="0"/>
        </w:rPr>
        <w:t>A.7.3.</w:t>
      </w:r>
      <w:r w:rsidRPr="00C627F8">
        <w:rPr>
          <w:noProof/>
          <w:snapToGrid w:val="0"/>
        </w:rPr>
        <w:t>10</w:t>
      </w:r>
      <w:r w:rsidRPr="00C627F8">
        <w:rPr>
          <w:rFonts w:eastAsia="MS Mincho"/>
          <w:noProof/>
          <w:snapToGrid w:val="0"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1768</w:t>
      </w:r>
    </w:p>
    <w:p w14:paraId="7AB3B65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for Non-MBSFN ABS</w:t>
      </w:r>
      <w:r>
        <w:rPr>
          <w:noProof/>
        </w:rPr>
        <w:tab/>
        <w:t>1772</w:t>
      </w:r>
    </w:p>
    <w:p w14:paraId="5B6841E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1772</w:t>
      </w:r>
    </w:p>
    <w:p w14:paraId="49B57AF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1777</w:t>
      </w:r>
    </w:p>
    <w:p w14:paraId="523AF7B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for Non-MBSFN ABS</w:t>
      </w:r>
      <w:r>
        <w:rPr>
          <w:noProof/>
        </w:rPr>
        <w:tab/>
        <w:t>1777</w:t>
      </w:r>
    </w:p>
    <w:p w14:paraId="3B3F460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1777</w:t>
      </w:r>
    </w:p>
    <w:p w14:paraId="056F87F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1782</w:t>
      </w:r>
    </w:p>
    <w:p w14:paraId="22BFD26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A.7.3.13 E-UTRAN FDD Radio Link Monitoring Test for Out-of-sync under Time Domain Measurement Resource Restriction with MBSFN ABS</w:t>
      </w:r>
      <w:r>
        <w:rPr>
          <w:noProof/>
        </w:rPr>
        <w:tab/>
        <w:t>1782</w:t>
      </w:r>
    </w:p>
    <w:p w14:paraId="33F720F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1782</w:t>
      </w:r>
    </w:p>
    <w:p w14:paraId="2AB981D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1785</w:t>
      </w:r>
    </w:p>
    <w:p w14:paraId="29B81A6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A.7.3.14 E-UTRAN TDD Radio Link Monitoring Test for Out-of-sync under Time Domain Measurement Resource Restriction with MBSFN ABS</w:t>
      </w:r>
      <w:r>
        <w:rPr>
          <w:noProof/>
        </w:rPr>
        <w:tab/>
        <w:t>1785</w:t>
      </w:r>
    </w:p>
    <w:p w14:paraId="16DAE6A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1785</w:t>
      </w:r>
    </w:p>
    <w:p w14:paraId="66D01FD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1788</w:t>
      </w:r>
    </w:p>
    <w:p w14:paraId="596330C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under Time Domain Measurement Resource Restriction with MBSFN ABS</w:t>
      </w:r>
      <w:r>
        <w:rPr>
          <w:noProof/>
        </w:rPr>
        <w:tab/>
        <w:t>1788</w:t>
      </w:r>
    </w:p>
    <w:p w14:paraId="4D535E2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1788</w:t>
      </w:r>
    </w:p>
    <w:p w14:paraId="124F841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1792</w:t>
      </w:r>
    </w:p>
    <w:p w14:paraId="0F8B273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under Time Domain Measurement Resource Restriction with MBSFN ABS</w:t>
      </w:r>
      <w:r>
        <w:rPr>
          <w:noProof/>
        </w:rPr>
        <w:tab/>
        <w:t>1792</w:t>
      </w:r>
    </w:p>
    <w:p w14:paraId="686D5AE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1792</w:t>
      </w:r>
    </w:p>
    <w:p w14:paraId="4645208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1797</w:t>
      </w:r>
    </w:p>
    <w:p w14:paraId="64FE390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1797</w:t>
      </w:r>
    </w:p>
    <w:p w14:paraId="07DFAFA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1797</w:t>
      </w:r>
    </w:p>
    <w:p w14:paraId="2B62137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1801</w:t>
      </w:r>
    </w:p>
    <w:p w14:paraId="6C90F9B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1801</w:t>
      </w:r>
    </w:p>
    <w:p w14:paraId="10C7F01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1801</w:t>
      </w:r>
    </w:p>
    <w:p w14:paraId="6153694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1805</w:t>
      </w:r>
    </w:p>
    <w:p w14:paraId="57FA42A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1805</w:t>
      </w:r>
    </w:p>
    <w:p w14:paraId="36DBB8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1805</w:t>
      </w:r>
    </w:p>
    <w:p w14:paraId="2635FA2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1810</w:t>
      </w:r>
    </w:p>
    <w:p w14:paraId="7FC9A50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1810</w:t>
      </w:r>
    </w:p>
    <w:p w14:paraId="75CC934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1810</w:t>
      </w:r>
    </w:p>
    <w:p w14:paraId="443AB1F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1815</w:t>
      </w:r>
    </w:p>
    <w:p w14:paraId="1ACAC40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1815</w:t>
      </w:r>
    </w:p>
    <w:p w14:paraId="6FCEEBD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1815</w:t>
      </w:r>
    </w:p>
    <w:p w14:paraId="703AE39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1820</w:t>
      </w:r>
    </w:p>
    <w:p w14:paraId="1E39BFC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1820</w:t>
      </w:r>
    </w:p>
    <w:p w14:paraId="287FA18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1820</w:t>
      </w:r>
    </w:p>
    <w:p w14:paraId="4365205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1825</w:t>
      </w:r>
    </w:p>
    <w:p w14:paraId="1995C6E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Out-of-sync for 5MHz Bandwidth</w:t>
      </w:r>
      <w:r>
        <w:rPr>
          <w:noProof/>
        </w:rPr>
        <w:tab/>
        <w:t>1825</w:t>
      </w:r>
    </w:p>
    <w:p w14:paraId="21FD437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1825</w:t>
      </w:r>
    </w:p>
    <w:p w14:paraId="0C12367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1826</w:t>
      </w:r>
    </w:p>
    <w:p w14:paraId="31C09EA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for 5MHz Bandwidth</w:t>
      </w:r>
      <w:r>
        <w:rPr>
          <w:noProof/>
        </w:rPr>
        <w:tab/>
        <w:t>1826</w:t>
      </w:r>
    </w:p>
    <w:p w14:paraId="4593D06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1826</w:t>
      </w:r>
    </w:p>
    <w:p w14:paraId="52ADCCF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1827</w:t>
      </w:r>
    </w:p>
    <w:p w14:paraId="709BF9C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in DRX for 5MHz Bandwidth</w:t>
      </w:r>
      <w:r>
        <w:rPr>
          <w:noProof/>
        </w:rPr>
        <w:tab/>
        <w:t>1827</w:t>
      </w:r>
    </w:p>
    <w:p w14:paraId="2AC9A13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1827</w:t>
      </w:r>
    </w:p>
    <w:p w14:paraId="143B23C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1828</w:t>
      </w:r>
    </w:p>
    <w:p w14:paraId="3BD8973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C627F8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1828</w:t>
      </w:r>
    </w:p>
    <w:p w14:paraId="7F2DA72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1828</w:t>
      </w:r>
    </w:p>
    <w:p w14:paraId="1571F69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1831</w:t>
      </w:r>
    </w:p>
    <w:p w14:paraId="500D783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C627F8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1831</w:t>
      </w:r>
    </w:p>
    <w:p w14:paraId="2FC89CE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1831</w:t>
      </w:r>
    </w:p>
    <w:p w14:paraId="3E38577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1834</w:t>
      </w:r>
    </w:p>
    <w:p w14:paraId="128001E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UE category 0</w:t>
      </w:r>
      <w:r>
        <w:rPr>
          <w:noProof/>
        </w:rPr>
        <w:tab/>
        <w:t>1834</w:t>
      </w:r>
    </w:p>
    <w:p w14:paraId="53D642C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1834</w:t>
      </w:r>
    </w:p>
    <w:p w14:paraId="5DCBAA4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1837</w:t>
      </w:r>
    </w:p>
    <w:p w14:paraId="69510AA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UE Category 0</w:t>
      </w:r>
      <w:r>
        <w:rPr>
          <w:noProof/>
        </w:rPr>
        <w:tab/>
        <w:t>1837</w:t>
      </w:r>
    </w:p>
    <w:p w14:paraId="6513DD0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1837</w:t>
      </w:r>
    </w:p>
    <w:p w14:paraId="461410C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1840</w:t>
      </w:r>
    </w:p>
    <w:p w14:paraId="0AD40F4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C627F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1840</w:t>
      </w:r>
    </w:p>
    <w:p w14:paraId="045A51F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1840</w:t>
      </w:r>
    </w:p>
    <w:p w14:paraId="18061A7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1843</w:t>
      </w:r>
    </w:p>
    <w:p w14:paraId="3D3101A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C627F8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1843</w:t>
      </w:r>
    </w:p>
    <w:p w14:paraId="1C18F14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1843</w:t>
      </w:r>
    </w:p>
    <w:p w14:paraId="03EE196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1846</w:t>
      </w:r>
    </w:p>
    <w:p w14:paraId="6052272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in DRX for UE category 0</w:t>
      </w:r>
      <w:r>
        <w:rPr>
          <w:noProof/>
        </w:rPr>
        <w:tab/>
        <w:t>1846</w:t>
      </w:r>
    </w:p>
    <w:p w14:paraId="4AB460E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1846</w:t>
      </w:r>
    </w:p>
    <w:p w14:paraId="04F73D9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1849</w:t>
      </w:r>
    </w:p>
    <w:p w14:paraId="1C01928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in DRX for UE Category 0</w:t>
      </w:r>
      <w:r>
        <w:rPr>
          <w:noProof/>
        </w:rPr>
        <w:tab/>
        <w:t>1849</w:t>
      </w:r>
    </w:p>
    <w:p w14:paraId="035E4CD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1849</w:t>
      </w:r>
    </w:p>
    <w:p w14:paraId="53B7604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1852</w:t>
      </w:r>
    </w:p>
    <w:p w14:paraId="3CF53AC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C627F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1852</w:t>
      </w:r>
    </w:p>
    <w:p w14:paraId="26DD3DA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1852</w:t>
      </w:r>
    </w:p>
    <w:p w14:paraId="109353E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1855</w:t>
      </w:r>
    </w:p>
    <w:p w14:paraId="7F06F17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C627F8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1855</w:t>
      </w:r>
    </w:p>
    <w:p w14:paraId="486ABB5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1855</w:t>
      </w:r>
    </w:p>
    <w:p w14:paraId="41A314A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1858</w:t>
      </w:r>
    </w:p>
    <w:p w14:paraId="285B84F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 for UE category 0</w:t>
      </w:r>
      <w:r>
        <w:rPr>
          <w:noProof/>
        </w:rPr>
        <w:tab/>
        <w:t>1858</w:t>
      </w:r>
    </w:p>
    <w:p w14:paraId="5A09943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1858</w:t>
      </w:r>
    </w:p>
    <w:p w14:paraId="3C888FB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1861</w:t>
      </w:r>
    </w:p>
    <w:p w14:paraId="5DFE827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A.7.3.37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 for UE category 0</w:t>
      </w:r>
      <w:r>
        <w:rPr>
          <w:noProof/>
        </w:rPr>
        <w:tab/>
        <w:t>1861</w:t>
      </w:r>
    </w:p>
    <w:p w14:paraId="07DF523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1861</w:t>
      </w:r>
    </w:p>
    <w:p w14:paraId="1D62CD8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1864</w:t>
      </w:r>
    </w:p>
    <w:p w14:paraId="7274301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Radio Link Monitoring Test for Out-of-sync in DRX in synchronous DC</w:t>
      </w:r>
      <w:r>
        <w:rPr>
          <w:noProof/>
        </w:rPr>
        <w:tab/>
        <w:t>1864</w:t>
      </w:r>
    </w:p>
    <w:p w14:paraId="6E6630C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1864</w:t>
      </w:r>
    </w:p>
    <w:p w14:paraId="616A52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1867</w:t>
      </w:r>
    </w:p>
    <w:p w14:paraId="46F2B7F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Radio Link Monitoring Test for Out-of-sync in DRX in asynchronous DC</w:t>
      </w:r>
      <w:r>
        <w:rPr>
          <w:noProof/>
        </w:rPr>
        <w:tab/>
        <w:t>1867</w:t>
      </w:r>
    </w:p>
    <w:p w14:paraId="6887BDD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1867</w:t>
      </w:r>
    </w:p>
    <w:p w14:paraId="3A8AD5C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1870</w:t>
      </w:r>
    </w:p>
    <w:p w14:paraId="7B37B94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Radio Link Monitoring Test for Out-of-sync in DRX in synchronous DC</w:t>
      </w:r>
      <w:r>
        <w:rPr>
          <w:noProof/>
        </w:rPr>
        <w:tab/>
        <w:t>1871</w:t>
      </w:r>
    </w:p>
    <w:p w14:paraId="23CC13B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1871</w:t>
      </w:r>
    </w:p>
    <w:p w14:paraId="671E1AF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1873</w:t>
      </w:r>
    </w:p>
    <w:p w14:paraId="08FE5A3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Radio Link Monitoring Test for In-sync in DRX in synchronous dual connectivity</w:t>
      </w:r>
      <w:r>
        <w:rPr>
          <w:noProof/>
        </w:rPr>
        <w:tab/>
        <w:t>1874</w:t>
      </w:r>
    </w:p>
    <w:p w14:paraId="20D8B97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1874</w:t>
      </w:r>
    </w:p>
    <w:p w14:paraId="354EF16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1877</w:t>
      </w:r>
    </w:p>
    <w:p w14:paraId="308EDB1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Radio Link Monitoring Test for In-sync in DRX in asynchronous DC</w:t>
      </w:r>
      <w:r>
        <w:rPr>
          <w:noProof/>
        </w:rPr>
        <w:tab/>
        <w:t>1877</w:t>
      </w:r>
    </w:p>
    <w:p w14:paraId="7378252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1877</w:t>
      </w:r>
    </w:p>
    <w:p w14:paraId="6335FF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1880</w:t>
      </w:r>
    </w:p>
    <w:p w14:paraId="298BD34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Radio Link Monitoring Test for In-sync in DRX in synchronous dual connectivity</w:t>
      </w:r>
      <w:r>
        <w:rPr>
          <w:noProof/>
        </w:rPr>
        <w:tab/>
        <w:t>1880</w:t>
      </w:r>
    </w:p>
    <w:p w14:paraId="7435AB9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1880</w:t>
      </w:r>
    </w:p>
    <w:p w14:paraId="4A04239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1883</w:t>
      </w:r>
    </w:p>
    <w:p w14:paraId="1BD6DF3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FDD</w:t>
      </w:r>
      <w:r>
        <w:rPr>
          <w:noProof/>
        </w:rPr>
        <w:tab/>
        <w:t>1883</w:t>
      </w:r>
    </w:p>
    <w:p w14:paraId="1D3E9FD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1883</w:t>
      </w:r>
    </w:p>
    <w:p w14:paraId="0685F66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1886</w:t>
      </w:r>
    </w:p>
    <w:p w14:paraId="5C4AD9A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TDD</w:t>
      </w:r>
      <w:r>
        <w:rPr>
          <w:noProof/>
        </w:rPr>
        <w:tab/>
        <w:t>1887</w:t>
      </w:r>
    </w:p>
    <w:p w14:paraId="3E8DE99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1887</w:t>
      </w:r>
    </w:p>
    <w:p w14:paraId="6547FA1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1889</w:t>
      </w:r>
    </w:p>
    <w:p w14:paraId="1552E85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FDD</w:t>
      </w:r>
      <w:r>
        <w:rPr>
          <w:noProof/>
        </w:rPr>
        <w:tab/>
        <w:t>1890</w:t>
      </w:r>
    </w:p>
    <w:p w14:paraId="28A898E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1890</w:t>
      </w:r>
    </w:p>
    <w:p w14:paraId="66FF292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1893</w:t>
      </w:r>
    </w:p>
    <w:p w14:paraId="65DA25A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TDD</w:t>
      </w:r>
      <w:r>
        <w:rPr>
          <w:noProof/>
        </w:rPr>
        <w:tab/>
        <w:t>1893</w:t>
      </w:r>
    </w:p>
    <w:p w14:paraId="7CE2DD1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1893</w:t>
      </w:r>
    </w:p>
    <w:p w14:paraId="2647C2D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1896</w:t>
      </w:r>
    </w:p>
    <w:p w14:paraId="2A0BBBD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C627F8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1896</w:t>
      </w:r>
    </w:p>
    <w:p w14:paraId="1F32880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1896</w:t>
      </w:r>
    </w:p>
    <w:p w14:paraId="7099CC6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1899</w:t>
      </w:r>
    </w:p>
    <w:p w14:paraId="5743BDB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C627F8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1899</w:t>
      </w:r>
    </w:p>
    <w:p w14:paraId="5CD32DE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1899</w:t>
      </w:r>
    </w:p>
    <w:p w14:paraId="2C95489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1902</w:t>
      </w:r>
    </w:p>
    <w:p w14:paraId="760DC55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1902</w:t>
      </w:r>
    </w:p>
    <w:p w14:paraId="0959165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1902</w:t>
      </w:r>
    </w:p>
    <w:p w14:paraId="39BBD39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1905</w:t>
      </w:r>
    </w:p>
    <w:p w14:paraId="75B2021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1905</w:t>
      </w:r>
    </w:p>
    <w:p w14:paraId="4907980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1905</w:t>
      </w:r>
    </w:p>
    <w:p w14:paraId="435F423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1908</w:t>
      </w:r>
    </w:p>
    <w:p w14:paraId="387D233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ab/>
        <w:t>1908</w:t>
      </w:r>
    </w:p>
    <w:p w14:paraId="33BD7F0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1908</w:t>
      </w:r>
    </w:p>
    <w:p w14:paraId="07BFEFC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1911</w:t>
      </w:r>
    </w:p>
    <w:p w14:paraId="695ED89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C627F8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1911</w:t>
      </w:r>
    </w:p>
    <w:p w14:paraId="76A8329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1911</w:t>
      </w:r>
    </w:p>
    <w:p w14:paraId="2DAA5A0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1914</w:t>
      </w:r>
    </w:p>
    <w:p w14:paraId="7B4C597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1914</w:t>
      </w:r>
    </w:p>
    <w:p w14:paraId="3B1025E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lastRenderedPageBreak/>
        <w:t>A.7.3.54.1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1914</w:t>
      </w:r>
    </w:p>
    <w:p w14:paraId="758B17C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1917</w:t>
      </w:r>
    </w:p>
    <w:p w14:paraId="741D5AE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1917</w:t>
      </w:r>
    </w:p>
    <w:p w14:paraId="25364AA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1917</w:t>
      </w:r>
    </w:p>
    <w:p w14:paraId="2EDBD68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1920</w:t>
      </w:r>
    </w:p>
    <w:p w14:paraId="42C26A7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C627F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1920</w:t>
      </w:r>
    </w:p>
    <w:p w14:paraId="377B142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1920</w:t>
      </w:r>
    </w:p>
    <w:p w14:paraId="07C0C32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1923</w:t>
      </w:r>
    </w:p>
    <w:p w14:paraId="090AB43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C627F8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1923</w:t>
      </w:r>
    </w:p>
    <w:p w14:paraId="7AB052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1923</w:t>
      </w:r>
    </w:p>
    <w:p w14:paraId="5960DFF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1926</w:t>
      </w:r>
    </w:p>
    <w:p w14:paraId="747CB8D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 for UE category M1 configured in CEMode A</w:t>
      </w:r>
      <w:r>
        <w:rPr>
          <w:noProof/>
        </w:rPr>
        <w:tab/>
        <w:t>1926</w:t>
      </w:r>
    </w:p>
    <w:p w14:paraId="6FCC974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1926</w:t>
      </w:r>
    </w:p>
    <w:p w14:paraId="16D36F7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1929</w:t>
      </w:r>
    </w:p>
    <w:p w14:paraId="4867A30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 for UE Category M1 configured in CEMode A</w:t>
      </w:r>
      <w:r>
        <w:rPr>
          <w:noProof/>
        </w:rPr>
        <w:tab/>
        <w:t>1929</w:t>
      </w:r>
    </w:p>
    <w:p w14:paraId="4AE7623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1929</w:t>
      </w:r>
    </w:p>
    <w:p w14:paraId="29AEF9A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1932</w:t>
      </w:r>
    </w:p>
    <w:p w14:paraId="38AC14D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normal coverage</w:t>
      </w:r>
      <w:r>
        <w:rPr>
          <w:noProof/>
        </w:rPr>
        <w:tab/>
        <w:t>1932</w:t>
      </w:r>
    </w:p>
    <w:p w14:paraId="3CA87D8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1932</w:t>
      </w:r>
    </w:p>
    <w:p w14:paraId="26E3B24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1936</w:t>
      </w:r>
    </w:p>
    <w:p w14:paraId="083C182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enhanced coverage</w:t>
      </w:r>
      <w:r>
        <w:rPr>
          <w:noProof/>
        </w:rPr>
        <w:tab/>
        <w:t>1936</w:t>
      </w:r>
    </w:p>
    <w:p w14:paraId="0477646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1936</w:t>
      </w:r>
    </w:p>
    <w:p w14:paraId="73530A1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1940</w:t>
      </w:r>
    </w:p>
    <w:p w14:paraId="53B73CA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 DRX for UE Category NB1 In-Band mode in Enhanced Coverage</w:t>
      </w:r>
      <w:r>
        <w:rPr>
          <w:noProof/>
        </w:rPr>
        <w:tab/>
        <w:t>1940</w:t>
      </w:r>
    </w:p>
    <w:p w14:paraId="379E5E9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1940</w:t>
      </w:r>
    </w:p>
    <w:p w14:paraId="519F4F6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1944</w:t>
      </w:r>
    </w:p>
    <w:p w14:paraId="67B5CAA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A.7.3.63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1944</w:t>
      </w:r>
    </w:p>
    <w:p w14:paraId="442C574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  <w:lang w:eastAsia="sv-SE"/>
        </w:rPr>
        <w:t>A.7.3.63.1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1944</w:t>
      </w:r>
    </w:p>
    <w:p w14:paraId="741C831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  <w:lang w:eastAsia="sv-SE"/>
        </w:rPr>
        <w:t>A.7.3.63.2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1948</w:t>
      </w:r>
    </w:p>
    <w:p w14:paraId="04DD52A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1948</w:t>
      </w:r>
    </w:p>
    <w:p w14:paraId="39B8E07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1948</w:t>
      </w:r>
    </w:p>
    <w:p w14:paraId="0487B1C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1951</w:t>
      </w:r>
    </w:p>
    <w:p w14:paraId="64BC383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Enhanced Coverage</w:t>
      </w:r>
      <w:r>
        <w:rPr>
          <w:noProof/>
        </w:rPr>
        <w:tab/>
        <w:t>1952</w:t>
      </w:r>
    </w:p>
    <w:p w14:paraId="23C5B22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1952</w:t>
      </w:r>
    </w:p>
    <w:p w14:paraId="724F8A8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1955</w:t>
      </w:r>
    </w:p>
    <w:p w14:paraId="708173F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</w:t>
      </w:r>
      <w:r w:rsidRPr="00C627F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1956</w:t>
      </w:r>
    </w:p>
    <w:p w14:paraId="314BBE4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1956</w:t>
      </w:r>
    </w:p>
    <w:p w14:paraId="41D0608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1958</w:t>
      </w:r>
    </w:p>
    <w:p w14:paraId="7213B24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</w:t>
      </w:r>
      <w:r w:rsidRPr="00C627F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1959</w:t>
      </w:r>
    </w:p>
    <w:p w14:paraId="78AAE6B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1959</w:t>
      </w:r>
    </w:p>
    <w:p w14:paraId="4F62F39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1962</w:t>
      </w:r>
    </w:p>
    <w:p w14:paraId="2227EFB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C627F8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1963</w:t>
      </w:r>
    </w:p>
    <w:p w14:paraId="71238BE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1963</w:t>
      </w:r>
    </w:p>
    <w:p w14:paraId="7BBC047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1965</w:t>
      </w:r>
    </w:p>
    <w:p w14:paraId="770570A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C627F8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1965</w:t>
      </w:r>
    </w:p>
    <w:p w14:paraId="26BF7B8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1965</w:t>
      </w:r>
    </w:p>
    <w:p w14:paraId="1AF2C13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1967</w:t>
      </w:r>
    </w:p>
    <w:p w14:paraId="6DEA0B6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C627F8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1967</w:t>
      </w:r>
    </w:p>
    <w:p w14:paraId="46C54F4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1967</w:t>
      </w:r>
    </w:p>
    <w:p w14:paraId="1A7E57C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1969</w:t>
      </w:r>
    </w:p>
    <w:p w14:paraId="7BFABEC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>E-UTRAN FD-FDD Early In-Sync reporting Test for Cat-M1 UE in CEModeA</w:t>
      </w:r>
      <w:r>
        <w:rPr>
          <w:noProof/>
        </w:rPr>
        <w:tab/>
        <w:t>1969</w:t>
      </w:r>
    </w:p>
    <w:p w14:paraId="5D76467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lastRenderedPageBreak/>
        <w:t>A.7.3.71.1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1969</w:t>
      </w:r>
    </w:p>
    <w:p w14:paraId="1D7B140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1972</w:t>
      </w:r>
    </w:p>
    <w:p w14:paraId="15BC62F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>E-UTRAN HD-FDD Early In-Sync reporting Test for Cat-M1 UE in CEModeA</w:t>
      </w:r>
      <w:r>
        <w:rPr>
          <w:noProof/>
        </w:rPr>
        <w:tab/>
        <w:t>1972</w:t>
      </w:r>
    </w:p>
    <w:p w14:paraId="772D01A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1972</w:t>
      </w:r>
    </w:p>
    <w:p w14:paraId="14A4794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1974</w:t>
      </w:r>
    </w:p>
    <w:p w14:paraId="04CD289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>E-UTRAN TDD Early In-Sync reporting Test for Cat-M1 UE in CEModeA</w:t>
      </w:r>
      <w:r>
        <w:rPr>
          <w:noProof/>
        </w:rPr>
        <w:tab/>
        <w:t>1974</w:t>
      </w:r>
    </w:p>
    <w:p w14:paraId="4D9B824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1974</w:t>
      </w:r>
    </w:p>
    <w:p w14:paraId="61E27C1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1976</w:t>
      </w:r>
    </w:p>
    <w:p w14:paraId="48BF806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C627F8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1976</w:t>
      </w:r>
    </w:p>
    <w:p w14:paraId="75AEE26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1976</w:t>
      </w:r>
    </w:p>
    <w:p w14:paraId="512FD56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331B419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C627F8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1979</w:t>
      </w:r>
    </w:p>
    <w:p w14:paraId="37B0F26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1979</w:t>
      </w:r>
    </w:p>
    <w:p w14:paraId="1A507FD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1981</w:t>
      </w:r>
    </w:p>
    <w:p w14:paraId="1D44F87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non-BL CE UE configured in CEMode A</w:t>
      </w:r>
      <w:r>
        <w:rPr>
          <w:noProof/>
        </w:rPr>
        <w:tab/>
        <w:t>1982</w:t>
      </w:r>
    </w:p>
    <w:p w14:paraId="79FD41F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1982</w:t>
      </w:r>
    </w:p>
    <w:p w14:paraId="03D7FB1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1985</w:t>
      </w:r>
    </w:p>
    <w:p w14:paraId="0FC980D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non-BL CE UE configured in CEMode A</w:t>
      </w:r>
      <w:r>
        <w:rPr>
          <w:noProof/>
        </w:rPr>
        <w:tab/>
        <w:t>1985</w:t>
      </w:r>
    </w:p>
    <w:p w14:paraId="4060BB3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1985</w:t>
      </w:r>
    </w:p>
    <w:p w14:paraId="59FB9B5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1988</w:t>
      </w:r>
    </w:p>
    <w:p w14:paraId="2482B7A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C627F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1988</w:t>
      </w:r>
    </w:p>
    <w:p w14:paraId="45CBC50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1988</w:t>
      </w:r>
    </w:p>
    <w:p w14:paraId="35535F9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1991</w:t>
      </w:r>
    </w:p>
    <w:p w14:paraId="5A86CB7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C627F8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1991</w:t>
      </w:r>
    </w:p>
    <w:p w14:paraId="00397DF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1991</w:t>
      </w:r>
    </w:p>
    <w:p w14:paraId="38A304E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1994</w:t>
      </w:r>
    </w:p>
    <w:p w14:paraId="60FF583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 for non-BL CE UE configured in CEMode A</w:t>
      </w:r>
      <w:r>
        <w:rPr>
          <w:noProof/>
        </w:rPr>
        <w:tab/>
        <w:t>1994</w:t>
      </w:r>
    </w:p>
    <w:p w14:paraId="3EE8702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1994</w:t>
      </w:r>
    </w:p>
    <w:p w14:paraId="762456A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1997</w:t>
      </w:r>
    </w:p>
    <w:p w14:paraId="6B1CF22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 for non-BL CE UE configured in CEMode A</w:t>
      </w:r>
      <w:r>
        <w:rPr>
          <w:noProof/>
        </w:rPr>
        <w:tab/>
        <w:t>1997</w:t>
      </w:r>
    </w:p>
    <w:p w14:paraId="50827F8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1997</w:t>
      </w:r>
    </w:p>
    <w:p w14:paraId="39637B9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2000</w:t>
      </w:r>
    </w:p>
    <w:p w14:paraId="388A35D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A.7.3.82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C627F8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</w:t>
      </w:r>
      <w:r>
        <w:rPr>
          <w:noProof/>
        </w:rPr>
        <w:tab/>
        <w:t>2000</w:t>
      </w:r>
    </w:p>
    <w:p w14:paraId="2941347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2000</w:t>
      </w:r>
    </w:p>
    <w:p w14:paraId="45871A5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2003</w:t>
      </w:r>
    </w:p>
    <w:p w14:paraId="6B0961C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A.7.3.83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>E-UTRAN FD-FDD Early In-Sync reporting Test for Cat-M1 UE in CEModeB</w:t>
      </w:r>
      <w:r>
        <w:rPr>
          <w:noProof/>
        </w:rPr>
        <w:tab/>
        <w:t>2003</w:t>
      </w:r>
    </w:p>
    <w:p w14:paraId="61F8ECA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2003</w:t>
      </w:r>
    </w:p>
    <w:p w14:paraId="259BA91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2004</w:t>
      </w:r>
    </w:p>
    <w:p w14:paraId="5FB2E32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A.7.3.84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C627F8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2005</w:t>
      </w:r>
    </w:p>
    <w:p w14:paraId="6CC1E69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2005</w:t>
      </w:r>
    </w:p>
    <w:p w14:paraId="65B77C3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2007</w:t>
      </w:r>
    </w:p>
    <w:p w14:paraId="4B24B8D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A.7.3.85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>E-UTRAN HD-FDD Early In-Sync reporting Test for Cat-M1 UE in CEModeB</w:t>
      </w:r>
      <w:r>
        <w:rPr>
          <w:noProof/>
        </w:rPr>
        <w:tab/>
        <w:t>2007</w:t>
      </w:r>
    </w:p>
    <w:p w14:paraId="5AD339A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2007</w:t>
      </w:r>
    </w:p>
    <w:p w14:paraId="74570AE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2008</w:t>
      </w:r>
    </w:p>
    <w:p w14:paraId="4A499D2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A.7.3.86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C627F8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2009</w:t>
      </w:r>
    </w:p>
    <w:p w14:paraId="051EB03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2009</w:t>
      </w:r>
    </w:p>
    <w:p w14:paraId="055B200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2011</w:t>
      </w:r>
    </w:p>
    <w:p w14:paraId="13E84B3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A.7.3.87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>E-UTRAN TDD Early In-Sync reporting Test for Cat-M1 UE in CEModeB</w:t>
      </w:r>
      <w:r>
        <w:rPr>
          <w:noProof/>
        </w:rPr>
        <w:tab/>
        <w:t>2011</w:t>
      </w:r>
    </w:p>
    <w:p w14:paraId="5199557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2011</w:t>
      </w:r>
    </w:p>
    <w:p w14:paraId="026FA43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2013</w:t>
      </w:r>
    </w:p>
    <w:p w14:paraId="0FFAEB5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Out-of-sync in DRX for UE category NB1 In-band mode in normal coverage</w:t>
      </w:r>
      <w:r>
        <w:rPr>
          <w:noProof/>
        </w:rPr>
        <w:tab/>
        <w:t>2014</w:t>
      </w:r>
    </w:p>
    <w:p w14:paraId="2822D53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2014</w:t>
      </w:r>
    </w:p>
    <w:p w14:paraId="5B59F4A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2018</w:t>
      </w:r>
    </w:p>
    <w:p w14:paraId="250B461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Out-of-sync in DRX for UE category NB1 In-band mode in enhanced coverage</w:t>
      </w:r>
      <w:r>
        <w:rPr>
          <w:noProof/>
        </w:rPr>
        <w:tab/>
        <w:t>2018</w:t>
      </w:r>
    </w:p>
    <w:p w14:paraId="3C8CCCA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2018</w:t>
      </w:r>
    </w:p>
    <w:p w14:paraId="0093020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2022</w:t>
      </w:r>
    </w:p>
    <w:p w14:paraId="22C1693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lastRenderedPageBreak/>
        <w:t>A.7.3.90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2022</w:t>
      </w:r>
    </w:p>
    <w:p w14:paraId="70EF007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  <w:lang w:eastAsia="sv-SE"/>
        </w:rPr>
        <w:t>A.7.3.90.1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2022</w:t>
      </w:r>
    </w:p>
    <w:p w14:paraId="1BF16FC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  <w:lang w:eastAsia="sv-SE"/>
        </w:rPr>
        <w:t>A.7.3.90.2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2026</w:t>
      </w:r>
    </w:p>
    <w:p w14:paraId="185A948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In-sync with DRX for UE Category NB1 In-Band mode in Enhanced Coverage</w:t>
      </w:r>
      <w:r>
        <w:rPr>
          <w:noProof/>
        </w:rPr>
        <w:tab/>
        <w:t>2026</w:t>
      </w:r>
    </w:p>
    <w:p w14:paraId="66014B2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A.7.3.91.1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2026</w:t>
      </w:r>
    </w:p>
    <w:p w14:paraId="5AACC28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A.7.3.91.2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2030</w:t>
      </w:r>
    </w:p>
    <w:p w14:paraId="30B07B9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2030</w:t>
      </w:r>
    </w:p>
    <w:p w14:paraId="7D81CD3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A.7.3.92.1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2030</w:t>
      </w:r>
    </w:p>
    <w:p w14:paraId="77AB42E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A.7.3.92.2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2033</w:t>
      </w:r>
    </w:p>
    <w:p w14:paraId="0033468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In-sync without DRX for UE Category NB1 In-Band mode in Enhanced Coverage</w:t>
      </w:r>
      <w:r>
        <w:rPr>
          <w:noProof/>
        </w:rPr>
        <w:tab/>
        <w:t>2034</w:t>
      </w:r>
    </w:p>
    <w:p w14:paraId="4A2681F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A.7.3.93.1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2034</w:t>
      </w:r>
    </w:p>
    <w:p w14:paraId="4253B18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A.7.3.93.2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2037</w:t>
      </w:r>
    </w:p>
    <w:p w14:paraId="1FCF3C8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A.7.3.94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 w:rsidRPr="00C627F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2038</w:t>
      </w:r>
    </w:p>
    <w:p w14:paraId="6C51B36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A.7.3.94.1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2038</w:t>
      </w:r>
    </w:p>
    <w:p w14:paraId="155C3E4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A.7.3.94.2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2040</w:t>
      </w:r>
    </w:p>
    <w:p w14:paraId="0ECDE4C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A.7.3.95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 w:rsidRPr="00C627F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2041</w:t>
      </w:r>
    </w:p>
    <w:p w14:paraId="0BCDE4C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A.7.3.95.1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2041</w:t>
      </w:r>
    </w:p>
    <w:p w14:paraId="74CF961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A.7.3.95.2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2044</w:t>
      </w:r>
    </w:p>
    <w:p w14:paraId="5ABECA3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A.7.3.96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C627F8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2045</w:t>
      </w:r>
    </w:p>
    <w:p w14:paraId="6460D7E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A.7.3.96.1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2045</w:t>
      </w:r>
    </w:p>
    <w:p w14:paraId="72489C8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A.7.3.97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 xml:space="preserve"> for MPDCCH performance improvement</w:t>
      </w:r>
      <w:r>
        <w:rPr>
          <w:noProof/>
        </w:rPr>
        <w:tab/>
        <w:t>2046</w:t>
      </w:r>
    </w:p>
    <w:p w14:paraId="66A9C36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A.7.3.97.1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2046</w:t>
      </w:r>
    </w:p>
    <w:p w14:paraId="19BB2B7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A.7.3.97.2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2049</w:t>
      </w:r>
    </w:p>
    <w:p w14:paraId="3C7EC87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A.7.3.98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C627F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2049</w:t>
      </w:r>
    </w:p>
    <w:p w14:paraId="66DDA0C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A.7.3.98.1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2049</w:t>
      </w:r>
    </w:p>
    <w:p w14:paraId="5F6E9FF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A.7.3.98.2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2052</w:t>
      </w:r>
    </w:p>
    <w:p w14:paraId="31FB386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A.7.3.99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C627F8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2052</w:t>
      </w:r>
    </w:p>
    <w:p w14:paraId="0DB0467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A.7.3.99.1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2052</w:t>
      </w:r>
    </w:p>
    <w:p w14:paraId="3E8C757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A.7.3.99.2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2055</w:t>
      </w:r>
    </w:p>
    <w:p w14:paraId="2D83F49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A.7.3.100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C627F8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2055</w:t>
      </w:r>
    </w:p>
    <w:p w14:paraId="3A4BC0F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A.7.3.100.1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2055</w:t>
      </w:r>
    </w:p>
    <w:p w14:paraId="07378C3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A.7.3.100.2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2057</w:t>
      </w:r>
    </w:p>
    <w:p w14:paraId="790AFFC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A.7.3.101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C627F8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2057</w:t>
      </w:r>
    </w:p>
    <w:p w14:paraId="36047C4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A.7.3.101.1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2057</w:t>
      </w:r>
    </w:p>
    <w:p w14:paraId="6520356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A.7.3.101.2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2059</w:t>
      </w:r>
    </w:p>
    <w:p w14:paraId="1FADEEE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2059</w:t>
      </w:r>
    </w:p>
    <w:p w14:paraId="6EB249F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2059</w:t>
      </w:r>
    </w:p>
    <w:p w14:paraId="48CC57D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2059</w:t>
      </w:r>
    </w:p>
    <w:p w14:paraId="62533F3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2062</w:t>
      </w:r>
    </w:p>
    <w:p w14:paraId="2EAC952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2062</w:t>
      </w:r>
    </w:p>
    <w:p w14:paraId="2DE26B7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2062</w:t>
      </w:r>
    </w:p>
    <w:p w14:paraId="6241382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2064</w:t>
      </w:r>
    </w:p>
    <w:p w14:paraId="7B130E8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Interruption at transitions between active and non-active during DRX in asynchronous dual connectivity</w:t>
      </w:r>
      <w:r>
        <w:rPr>
          <w:noProof/>
        </w:rPr>
        <w:tab/>
        <w:t>2064</w:t>
      </w:r>
    </w:p>
    <w:p w14:paraId="2521F26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2064</w:t>
      </w:r>
    </w:p>
    <w:p w14:paraId="225DB98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2066</w:t>
      </w:r>
    </w:p>
    <w:p w14:paraId="00A354E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2066</w:t>
      </w:r>
    </w:p>
    <w:p w14:paraId="14FCC1C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lastRenderedPageBreak/>
        <w:t>A.7.4.4.1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2066</w:t>
      </w:r>
    </w:p>
    <w:p w14:paraId="3FA2374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2069</w:t>
      </w:r>
    </w:p>
    <w:p w14:paraId="4D2E565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2069</w:t>
      </w:r>
    </w:p>
    <w:p w14:paraId="05B275A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2069</w:t>
      </w:r>
    </w:p>
    <w:p w14:paraId="2A57ACA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2071</w:t>
      </w:r>
    </w:p>
    <w:p w14:paraId="0086821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DC interruption at SRS carrier based switching</w:t>
      </w:r>
      <w:r>
        <w:rPr>
          <w:noProof/>
        </w:rPr>
        <w:tab/>
        <w:t>2071</w:t>
      </w:r>
    </w:p>
    <w:p w14:paraId="433991E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2071</w:t>
      </w:r>
    </w:p>
    <w:p w14:paraId="129E69A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2073</w:t>
      </w:r>
    </w:p>
    <w:p w14:paraId="6248668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interruption at SRS carrier based switching</w:t>
      </w:r>
      <w:r>
        <w:rPr>
          <w:noProof/>
        </w:rPr>
        <w:tab/>
        <w:t>2073</w:t>
      </w:r>
    </w:p>
    <w:p w14:paraId="0E92966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2073</w:t>
      </w:r>
    </w:p>
    <w:p w14:paraId="28A1825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2077</w:t>
      </w:r>
    </w:p>
    <w:p w14:paraId="57129DB8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2077</w:t>
      </w:r>
    </w:p>
    <w:p w14:paraId="003992A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2077</w:t>
      </w:r>
    </w:p>
    <w:p w14:paraId="3BBCFA3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2077</w:t>
      </w:r>
    </w:p>
    <w:p w14:paraId="5BD739F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2078</w:t>
      </w:r>
    </w:p>
    <w:p w14:paraId="6AD78CD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2079</w:t>
      </w:r>
    </w:p>
    <w:p w14:paraId="6A44468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2079</w:t>
      </w:r>
    </w:p>
    <w:p w14:paraId="5852FBF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2079</w:t>
      </w:r>
    </w:p>
    <w:p w14:paraId="029918C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2080</w:t>
      </w:r>
    </w:p>
    <w:p w14:paraId="465899A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2080</w:t>
      </w:r>
    </w:p>
    <w:p w14:paraId="500AA1B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2081</w:t>
      </w:r>
    </w:p>
    <w:p w14:paraId="42E9B28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2082</w:t>
      </w:r>
    </w:p>
    <w:p w14:paraId="1A71E95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2082</w:t>
      </w:r>
    </w:p>
    <w:p w14:paraId="1F11665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2083</w:t>
      </w:r>
    </w:p>
    <w:p w14:paraId="799069E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2084</w:t>
      </w:r>
    </w:p>
    <w:p w14:paraId="343CA42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2084</w:t>
      </w:r>
    </w:p>
    <w:p w14:paraId="157169B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2086</w:t>
      </w:r>
    </w:p>
    <w:p w14:paraId="3AF1889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2087</w:t>
      </w:r>
    </w:p>
    <w:p w14:paraId="5F12E7E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2087</w:t>
      </w:r>
    </w:p>
    <w:p w14:paraId="7357158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2088</w:t>
      </w:r>
    </w:p>
    <w:p w14:paraId="6EE0E37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2089</w:t>
      </w:r>
    </w:p>
    <w:p w14:paraId="4483DBF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2089</w:t>
      </w:r>
    </w:p>
    <w:p w14:paraId="119B984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2091</w:t>
      </w:r>
    </w:p>
    <w:p w14:paraId="192DE96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2091</w:t>
      </w:r>
    </w:p>
    <w:p w14:paraId="1160202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2091</w:t>
      </w:r>
    </w:p>
    <w:p w14:paraId="2FBE958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2093</w:t>
      </w:r>
    </w:p>
    <w:p w14:paraId="3D7AD3E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- </w:t>
      </w:r>
      <w:r w:rsidRPr="00C627F8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2094</w:t>
      </w:r>
    </w:p>
    <w:p w14:paraId="2C1F19E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2094</w:t>
      </w:r>
    </w:p>
    <w:p w14:paraId="4032AC5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2096</w:t>
      </w:r>
    </w:p>
    <w:p w14:paraId="730A0FC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- </w:t>
      </w:r>
      <w:r w:rsidRPr="00C627F8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2097</w:t>
      </w:r>
    </w:p>
    <w:p w14:paraId="640CD38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2097</w:t>
      </w:r>
    </w:p>
    <w:p w14:paraId="5B1CF5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2099</w:t>
      </w:r>
    </w:p>
    <w:p w14:paraId="010A012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- </w:t>
      </w:r>
      <w:r w:rsidRPr="00C627F8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2100</w:t>
      </w:r>
    </w:p>
    <w:p w14:paraId="77DB396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2100</w:t>
      </w:r>
    </w:p>
    <w:p w14:paraId="3036883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2102</w:t>
      </w:r>
    </w:p>
    <w:p w14:paraId="3713F91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2102</w:t>
      </w:r>
    </w:p>
    <w:p w14:paraId="1448157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2102</w:t>
      </w:r>
    </w:p>
    <w:p w14:paraId="2C6D3B5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2106</w:t>
      </w:r>
    </w:p>
    <w:p w14:paraId="758A7E2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2107</w:t>
      </w:r>
    </w:p>
    <w:p w14:paraId="5D1585B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CA interruption at SRS carrier based switching</w:t>
      </w:r>
      <w:r>
        <w:rPr>
          <w:noProof/>
        </w:rPr>
        <w:tab/>
        <w:t>2107</w:t>
      </w:r>
    </w:p>
    <w:p w14:paraId="1DB698B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2107</w:t>
      </w:r>
    </w:p>
    <w:p w14:paraId="010D6DE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2110</w:t>
      </w:r>
    </w:p>
    <w:p w14:paraId="7B3E5DC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CA interruption at SRS carrier based switching</w:t>
      </w:r>
      <w:r>
        <w:rPr>
          <w:noProof/>
        </w:rPr>
        <w:tab/>
        <w:t>2110</w:t>
      </w:r>
    </w:p>
    <w:p w14:paraId="22A0AF3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2110</w:t>
      </w:r>
    </w:p>
    <w:p w14:paraId="096E325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2113</w:t>
      </w:r>
    </w:p>
    <w:p w14:paraId="638DDBEA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Measurements Procedures</w:t>
      </w:r>
      <w:r>
        <w:rPr>
          <w:noProof/>
        </w:rPr>
        <w:tab/>
        <w:t>2114</w:t>
      </w:r>
    </w:p>
    <w:p w14:paraId="543A9592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2114</w:t>
      </w:r>
    </w:p>
    <w:p w14:paraId="6688DBA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2114</w:t>
      </w:r>
    </w:p>
    <w:p w14:paraId="2B5F78C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2114</w:t>
      </w:r>
    </w:p>
    <w:p w14:paraId="08AA0FD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2115</w:t>
      </w:r>
    </w:p>
    <w:p w14:paraId="7F2F5E6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2116</w:t>
      </w:r>
    </w:p>
    <w:p w14:paraId="5744D24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2116</w:t>
      </w:r>
    </w:p>
    <w:p w14:paraId="0643F79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2117</w:t>
      </w:r>
    </w:p>
    <w:p w14:paraId="787E10C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2118</w:t>
      </w:r>
    </w:p>
    <w:p w14:paraId="17559F1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2118</w:t>
      </w:r>
    </w:p>
    <w:p w14:paraId="4AC5339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2120</w:t>
      </w:r>
    </w:p>
    <w:p w14:paraId="0A59C3F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Void</w:t>
      </w:r>
      <w:r>
        <w:rPr>
          <w:noProof/>
        </w:rPr>
        <w:tab/>
        <w:t>2120</w:t>
      </w:r>
    </w:p>
    <w:p w14:paraId="30C06BF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>
        <w:rPr>
          <w:noProof/>
        </w:rPr>
        <w:tab/>
        <w:t>2120</w:t>
      </w:r>
    </w:p>
    <w:p w14:paraId="60FBDA1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2120</w:t>
      </w:r>
    </w:p>
    <w:p w14:paraId="38EBB1D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2122</w:t>
      </w:r>
    </w:p>
    <w:p w14:paraId="4512C2D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C627F8">
        <w:rPr>
          <w:rFonts w:cs="v4.2.0"/>
          <w:noProof/>
        </w:rPr>
        <w:t xml:space="preserve"> with DRX</w:t>
      </w:r>
      <w:r>
        <w:rPr>
          <w:noProof/>
        </w:rPr>
        <w:tab/>
        <w:t>2122</w:t>
      </w:r>
    </w:p>
    <w:p w14:paraId="7BC8EF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2122</w:t>
      </w:r>
    </w:p>
    <w:p w14:paraId="668D232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2124</w:t>
      </w:r>
    </w:p>
    <w:p w14:paraId="4F89C4C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A.8.1.7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2124</w:t>
      </w:r>
    </w:p>
    <w:p w14:paraId="734E5EE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2124</w:t>
      </w:r>
    </w:p>
    <w:p w14:paraId="209AC91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2126</w:t>
      </w:r>
    </w:p>
    <w:p w14:paraId="6D221C3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2127</w:t>
      </w:r>
    </w:p>
    <w:p w14:paraId="50A29E5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2127</w:t>
      </w:r>
    </w:p>
    <w:p w14:paraId="09A22AD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2129</w:t>
      </w:r>
    </w:p>
    <w:p w14:paraId="2D51E71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5MHz bandwidth</w:t>
      </w:r>
      <w:r>
        <w:rPr>
          <w:noProof/>
        </w:rPr>
        <w:tab/>
        <w:t>2130</w:t>
      </w:r>
    </w:p>
    <w:p w14:paraId="3A1A987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2130</w:t>
      </w:r>
    </w:p>
    <w:p w14:paraId="29591CC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2130</w:t>
      </w:r>
    </w:p>
    <w:p w14:paraId="5AB0B8B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2130</w:t>
      </w:r>
    </w:p>
    <w:p w14:paraId="48AAD21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2130</w:t>
      </w:r>
    </w:p>
    <w:p w14:paraId="5C4BA4F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2131</w:t>
      </w:r>
    </w:p>
    <w:p w14:paraId="5D053A7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2131</w:t>
      </w:r>
    </w:p>
    <w:p w14:paraId="2CA044F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2131</w:t>
      </w:r>
    </w:p>
    <w:p w14:paraId="1B83776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2133</w:t>
      </w:r>
    </w:p>
    <w:p w14:paraId="1D87731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2134</w:t>
      </w:r>
    </w:p>
    <w:p w14:paraId="7056412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2134</w:t>
      </w:r>
    </w:p>
    <w:p w14:paraId="380F015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2135</w:t>
      </w:r>
    </w:p>
    <w:p w14:paraId="32B31DA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2136</w:t>
      </w:r>
    </w:p>
    <w:p w14:paraId="1C86631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2136</w:t>
      </w:r>
    </w:p>
    <w:p w14:paraId="6A94631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2138</w:t>
      </w:r>
    </w:p>
    <w:p w14:paraId="59AB2FB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2138</w:t>
      </w:r>
    </w:p>
    <w:p w14:paraId="17536E8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2138</w:t>
      </w:r>
    </w:p>
    <w:p w14:paraId="76C511F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2140</w:t>
      </w:r>
    </w:p>
    <w:p w14:paraId="014EABB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HD-FDD intra-frequency event triggered reporting under fading propagation conditions in synchronous cells for UE category 0</w:t>
      </w:r>
      <w:r>
        <w:rPr>
          <w:noProof/>
        </w:rPr>
        <w:tab/>
        <w:t>2141</w:t>
      </w:r>
    </w:p>
    <w:p w14:paraId="421E388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2141</w:t>
      </w:r>
    </w:p>
    <w:p w14:paraId="1C6AD9C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2142</w:t>
      </w:r>
    </w:p>
    <w:p w14:paraId="4A32551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2143</w:t>
      </w:r>
    </w:p>
    <w:p w14:paraId="07F7B92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2143</w:t>
      </w:r>
    </w:p>
    <w:p w14:paraId="4587374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lastRenderedPageBreak/>
        <w:t>A.8.1.16.2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2145</w:t>
      </w:r>
    </w:p>
    <w:p w14:paraId="6F5F9EE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2145</w:t>
      </w:r>
    </w:p>
    <w:p w14:paraId="425F685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Void</w:t>
      </w:r>
      <w:r>
        <w:rPr>
          <w:noProof/>
        </w:rPr>
        <w:tab/>
        <w:t>2145</w:t>
      </w:r>
    </w:p>
    <w:p w14:paraId="6132D7C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identification of a new CGI of E-UTRA cell using autonomous gaps for UE category 0</w:t>
      </w:r>
      <w:r>
        <w:rPr>
          <w:noProof/>
        </w:rPr>
        <w:tab/>
        <w:t>2145</w:t>
      </w:r>
    </w:p>
    <w:p w14:paraId="768DB98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2145</w:t>
      </w:r>
    </w:p>
    <w:p w14:paraId="361332A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2147</w:t>
      </w:r>
    </w:p>
    <w:p w14:paraId="198B1CF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C627F8">
        <w:rPr>
          <w:rFonts w:cs="v4.2.0"/>
          <w:noProof/>
        </w:rPr>
        <w:t xml:space="preserve"> with DRX for UE category 0</w:t>
      </w:r>
      <w:r>
        <w:rPr>
          <w:noProof/>
        </w:rPr>
        <w:tab/>
        <w:t>2148</w:t>
      </w:r>
    </w:p>
    <w:p w14:paraId="08E20F1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2148</w:t>
      </w:r>
    </w:p>
    <w:p w14:paraId="6369880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2150</w:t>
      </w:r>
    </w:p>
    <w:p w14:paraId="6295120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UE category 0</w:t>
      </w:r>
      <w:r>
        <w:rPr>
          <w:noProof/>
        </w:rPr>
        <w:tab/>
        <w:t>2150</w:t>
      </w:r>
    </w:p>
    <w:p w14:paraId="0BE1259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2150</w:t>
      </w:r>
    </w:p>
    <w:p w14:paraId="576C725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2152</w:t>
      </w:r>
    </w:p>
    <w:p w14:paraId="766B54E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</w:t>
      </w:r>
      <w:r w:rsidRPr="00C627F8">
        <w:rPr>
          <w:rFonts w:cs="v4.2.0"/>
          <w:noProof/>
        </w:rPr>
        <w:t xml:space="preserve"> with DRX for UE category 0</w:t>
      </w:r>
      <w:r>
        <w:rPr>
          <w:noProof/>
        </w:rPr>
        <w:tab/>
        <w:t>2153</w:t>
      </w:r>
    </w:p>
    <w:p w14:paraId="0EA6532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2153</w:t>
      </w:r>
    </w:p>
    <w:p w14:paraId="1DD0E29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2155</w:t>
      </w:r>
    </w:p>
    <w:p w14:paraId="7191E2D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2155</w:t>
      </w:r>
    </w:p>
    <w:p w14:paraId="04B85B7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2155</w:t>
      </w:r>
    </w:p>
    <w:p w14:paraId="2F9922A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2156</w:t>
      </w:r>
    </w:p>
    <w:p w14:paraId="20D3D66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</w:t>
      </w:r>
      <w:r>
        <w:rPr>
          <w:noProof/>
        </w:rPr>
        <w:tab/>
        <w:t>2157</w:t>
      </w:r>
    </w:p>
    <w:p w14:paraId="79D631C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2157</w:t>
      </w:r>
    </w:p>
    <w:p w14:paraId="29403D6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2159</w:t>
      </w:r>
    </w:p>
    <w:p w14:paraId="2080E64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 in DRX</w:t>
      </w:r>
      <w:r>
        <w:rPr>
          <w:noProof/>
        </w:rPr>
        <w:tab/>
        <w:t>2159</w:t>
      </w:r>
    </w:p>
    <w:p w14:paraId="0C0DD77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2159</w:t>
      </w:r>
    </w:p>
    <w:p w14:paraId="0A0F4B7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2161</w:t>
      </w:r>
    </w:p>
    <w:p w14:paraId="07CE00C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2161</w:t>
      </w:r>
    </w:p>
    <w:p w14:paraId="050073C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2161</w:t>
      </w:r>
    </w:p>
    <w:p w14:paraId="7D66C74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</w:t>
      </w:r>
      <w:r>
        <w:rPr>
          <w:noProof/>
        </w:rPr>
        <w:tab/>
        <w:t>2164</w:t>
      </w:r>
    </w:p>
    <w:p w14:paraId="6AF7BFC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2164</w:t>
      </w:r>
    </w:p>
    <w:p w14:paraId="3D858FD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2166</w:t>
      </w:r>
    </w:p>
    <w:p w14:paraId="47ECBEE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 in DRX</w:t>
      </w:r>
      <w:r>
        <w:rPr>
          <w:noProof/>
        </w:rPr>
        <w:tab/>
        <w:t>2166</w:t>
      </w:r>
    </w:p>
    <w:p w14:paraId="6065089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2166</w:t>
      </w:r>
    </w:p>
    <w:p w14:paraId="1F07BD8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2168</w:t>
      </w:r>
    </w:p>
    <w:p w14:paraId="06FDFB9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</w:t>
      </w:r>
      <w:r>
        <w:rPr>
          <w:noProof/>
        </w:rPr>
        <w:tab/>
        <w:t>2168</w:t>
      </w:r>
    </w:p>
    <w:p w14:paraId="58A9C81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2168</w:t>
      </w:r>
    </w:p>
    <w:p w14:paraId="046EEED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2170</w:t>
      </w:r>
    </w:p>
    <w:p w14:paraId="2ECD233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 in DRX</w:t>
      </w:r>
      <w:r>
        <w:rPr>
          <w:noProof/>
        </w:rPr>
        <w:tab/>
        <w:t>2171</w:t>
      </w:r>
    </w:p>
    <w:p w14:paraId="0ECDCE6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2171</w:t>
      </w:r>
    </w:p>
    <w:p w14:paraId="087406D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2173</w:t>
      </w:r>
    </w:p>
    <w:p w14:paraId="6636E2C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2173</w:t>
      </w:r>
    </w:p>
    <w:p w14:paraId="62A7F95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2173</w:t>
      </w:r>
    </w:p>
    <w:p w14:paraId="611545C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2175</w:t>
      </w:r>
    </w:p>
    <w:p w14:paraId="08231F4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A.8.1.32 E-UTRAN FDD-FDD intra-frequency event triggered reporting under fading propagation conditions in synchronous cells for Cat-M1 UE in CEModeB</w:t>
      </w:r>
      <w:r>
        <w:rPr>
          <w:noProof/>
        </w:rPr>
        <w:tab/>
        <w:t>2176</w:t>
      </w:r>
    </w:p>
    <w:p w14:paraId="4674299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2176</w:t>
      </w:r>
    </w:p>
    <w:p w14:paraId="716D035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2177</w:t>
      </w:r>
    </w:p>
    <w:p w14:paraId="7E25E6E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CEModeB</w:t>
      </w:r>
      <w:r>
        <w:rPr>
          <w:noProof/>
        </w:rPr>
        <w:tab/>
        <w:t>2178</w:t>
      </w:r>
    </w:p>
    <w:p w14:paraId="0F177AF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2178</w:t>
      </w:r>
    </w:p>
    <w:p w14:paraId="12D624B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2179</w:t>
      </w:r>
    </w:p>
    <w:p w14:paraId="3C4C1E8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lastRenderedPageBreak/>
        <w:t>A.8.1.34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HD-FDD intra-frequency event triggered reporting under fading propagation conditions in synchronous cells for Cat-M1 UE in CEModeB</w:t>
      </w:r>
      <w:r>
        <w:rPr>
          <w:noProof/>
        </w:rPr>
        <w:tab/>
        <w:t>2180</w:t>
      </w:r>
    </w:p>
    <w:p w14:paraId="4F3D1AC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2180</w:t>
      </w:r>
    </w:p>
    <w:p w14:paraId="763850E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2181</w:t>
      </w:r>
    </w:p>
    <w:p w14:paraId="6984923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CEModeB</w:t>
      </w:r>
      <w:r>
        <w:rPr>
          <w:noProof/>
        </w:rPr>
        <w:tab/>
        <w:t>2182</w:t>
      </w:r>
    </w:p>
    <w:p w14:paraId="1DEB5D1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2182</w:t>
      </w:r>
    </w:p>
    <w:p w14:paraId="696026C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2183</w:t>
      </w:r>
    </w:p>
    <w:p w14:paraId="28BBB8A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for Cat-M1 UE in CEModeB</w:t>
      </w:r>
      <w:r>
        <w:rPr>
          <w:noProof/>
        </w:rPr>
        <w:tab/>
        <w:t>2184</w:t>
      </w:r>
    </w:p>
    <w:p w14:paraId="44A849F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2184</w:t>
      </w:r>
    </w:p>
    <w:p w14:paraId="072989E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2185</w:t>
      </w:r>
    </w:p>
    <w:p w14:paraId="5F9B42B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with DRX for Cat-M1 UE in CEModeB</w:t>
      </w:r>
      <w:r>
        <w:rPr>
          <w:noProof/>
        </w:rPr>
        <w:tab/>
        <w:t>2186</w:t>
      </w:r>
    </w:p>
    <w:p w14:paraId="625B7FB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2186</w:t>
      </w:r>
    </w:p>
    <w:p w14:paraId="6B3F2E0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2188</w:t>
      </w:r>
    </w:p>
    <w:p w14:paraId="71D686C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Cat-M1 UE in CEModeB</w:t>
      </w:r>
      <w:r>
        <w:rPr>
          <w:noProof/>
        </w:rPr>
        <w:tab/>
        <w:t>2188</w:t>
      </w:r>
    </w:p>
    <w:p w14:paraId="4DFC98D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2188</w:t>
      </w:r>
    </w:p>
    <w:p w14:paraId="6E7F69C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2189</w:t>
      </w:r>
    </w:p>
    <w:p w14:paraId="29091D8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with DRX for Cat-M1 UE in CEModeB</w:t>
      </w:r>
      <w:r>
        <w:rPr>
          <w:noProof/>
        </w:rPr>
        <w:tab/>
        <w:t>2190</w:t>
      </w:r>
    </w:p>
    <w:p w14:paraId="5DBEAD2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2190</w:t>
      </w:r>
    </w:p>
    <w:p w14:paraId="77061E6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2192</w:t>
      </w:r>
    </w:p>
    <w:p w14:paraId="40C8BF0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A.8.1.40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 xml:space="preserve">E-UTRAN FDD-FDD intra-frequency event triggered reporting with DRX for UE configured with </w:t>
      </w:r>
      <w:r w:rsidRPr="00C627F8">
        <w:rPr>
          <w:rFonts w:cs="Arial"/>
          <w:i/>
          <w:noProof/>
        </w:rPr>
        <w:t>highSpeedEnhancedMeasFlag</w:t>
      </w:r>
      <w:r>
        <w:rPr>
          <w:noProof/>
        </w:rPr>
        <w:tab/>
        <w:t>2192</w:t>
      </w:r>
    </w:p>
    <w:p w14:paraId="7054CA7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  <w:snapToGrid w:val="0"/>
        </w:rPr>
        <w:t>A.8.1.40.1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2192</w:t>
      </w:r>
    </w:p>
    <w:p w14:paraId="7FE7A15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  <w:snapToGrid w:val="0"/>
        </w:rPr>
        <w:t>A.8.1.40.2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2194</w:t>
      </w:r>
    </w:p>
    <w:p w14:paraId="7425D20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FDD intra-frequency event triggered reporting for serving cell under fading propagation conditions for UE category M1 in CEModeA without gap</w:t>
      </w:r>
      <w:r>
        <w:rPr>
          <w:noProof/>
        </w:rPr>
        <w:tab/>
        <w:t>2194</w:t>
      </w:r>
    </w:p>
    <w:p w14:paraId="69F7831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2194</w:t>
      </w:r>
    </w:p>
    <w:p w14:paraId="576D629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2196</w:t>
      </w:r>
    </w:p>
    <w:p w14:paraId="1A6B6AF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HD-FDD intra-frequency event triggered reporting for serving cell under fading propagation conditions for UE category M1 in CEModeA without gap</w:t>
      </w:r>
      <w:r>
        <w:rPr>
          <w:noProof/>
        </w:rPr>
        <w:tab/>
        <w:t>2196</w:t>
      </w:r>
    </w:p>
    <w:p w14:paraId="25F4074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2196</w:t>
      </w:r>
    </w:p>
    <w:p w14:paraId="1DC7544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2197</w:t>
      </w:r>
    </w:p>
    <w:p w14:paraId="02F917D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A.8.1.4</w:t>
      </w:r>
      <w:r w:rsidRPr="00C627F8">
        <w:rPr>
          <w:rFonts w:eastAsia="PMingLiU" w:cs="Arial"/>
          <w:noProof/>
          <w:lang w:eastAsia="zh-TW"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 xml:space="preserve">E-UTRAN FDD-FDD intra-frequency event triggered reporting with DRX for UE configured with </w:t>
      </w:r>
      <w:r w:rsidRPr="00C627F8">
        <w:rPr>
          <w:i/>
          <w:noProof/>
        </w:rPr>
        <w:t>highSpeedEnhMeasFlag</w:t>
      </w:r>
      <w:r w:rsidRPr="00C627F8">
        <w:rPr>
          <w:i/>
          <w:noProof/>
          <w:lang w:eastAsia="ja-JP"/>
        </w:rPr>
        <w:t>2</w:t>
      </w:r>
      <w:r w:rsidRPr="00C627F8">
        <w:rPr>
          <w:i/>
          <w:noProof/>
        </w:rPr>
        <w:t>-</w:t>
      </w:r>
      <w:r w:rsidRPr="00C627F8">
        <w:rPr>
          <w:i/>
          <w:noProof/>
          <w:lang w:eastAsia="ja-JP"/>
        </w:rPr>
        <w:t>r16</w:t>
      </w:r>
      <w:r>
        <w:rPr>
          <w:noProof/>
        </w:rPr>
        <w:tab/>
        <w:t>2197</w:t>
      </w:r>
    </w:p>
    <w:p w14:paraId="29134F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  <w:snapToGrid w:val="0"/>
        </w:rPr>
        <w:t>A.8.1.43.1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2197</w:t>
      </w:r>
    </w:p>
    <w:p w14:paraId="64D3DEB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  <w:snapToGrid w:val="0"/>
        </w:rPr>
        <w:t>A.8.1.43.2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2200</w:t>
      </w:r>
    </w:p>
    <w:p w14:paraId="2F13A6C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HD-FDD Intra-frequency neighbour cell measurement for UE category NB1 in In-Band mode under normal coverage</w:t>
      </w:r>
      <w:r>
        <w:rPr>
          <w:noProof/>
        </w:rPr>
        <w:tab/>
        <w:t>2200</w:t>
      </w:r>
    </w:p>
    <w:p w14:paraId="1FF24F7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2200</w:t>
      </w:r>
    </w:p>
    <w:p w14:paraId="2DDFC8B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2203</w:t>
      </w:r>
    </w:p>
    <w:p w14:paraId="7D242D0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HD-FDD Intra-frequency neighbour cell measurement for UE category NB1 in guard-band mode under normal coverage</w:t>
      </w:r>
      <w:r>
        <w:rPr>
          <w:noProof/>
        </w:rPr>
        <w:tab/>
        <w:t>2204</w:t>
      </w:r>
    </w:p>
    <w:p w14:paraId="6FE0853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2204</w:t>
      </w:r>
    </w:p>
    <w:p w14:paraId="13636BD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2206</w:t>
      </w:r>
    </w:p>
    <w:p w14:paraId="682C0CD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HD-FDD Intra-frequency neighbour cell measurement for UE category NB1 in standalone mode under normal coverage</w:t>
      </w:r>
      <w:r>
        <w:rPr>
          <w:noProof/>
        </w:rPr>
        <w:tab/>
        <w:t>2207</w:t>
      </w:r>
    </w:p>
    <w:p w14:paraId="7CF64F4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2207</w:t>
      </w:r>
    </w:p>
    <w:p w14:paraId="104B49B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2208</w:t>
      </w:r>
    </w:p>
    <w:p w14:paraId="3357572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TDD Intra-frequency neighbour cell measurement for UE category NB1 in In-Band mode under normal coverage</w:t>
      </w:r>
      <w:r>
        <w:rPr>
          <w:noProof/>
        </w:rPr>
        <w:tab/>
        <w:t>2209</w:t>
      </w:r>
    </w:p>
    <w:p w14:paraId="38B862E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2209</w:t>
      </w:r>
    </w:p>
    <w:p w14:paraId="14B797B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2211</w:t>
      </w:r>
    </w:p>
    <w:p w14:paraId="6244A9E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TDD Intra-frequency neighbour cell measurement for UE category NB1 in guard-band mode under normal coverage</w:t>
      </w:r>
      <w:r>
        <w:rPr>
          <w:noProof/>
        </w:rPr>
        <w:tab/>
        <w:t>2212</w:t>
      </w:r>
    </w:p>
    <w:p w14:paraId="7F374CB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2212</w:t>
      </w:r>
    </w:p>
    <w:p w14:paraId="07864EF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2214</w:t>
      </w:r>
    </w:p>
    <w:p w14:paraId="468F13D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TDD Intra-frequency neighbour cell measurement for UE category NB1 in standalone mode under normal coverage</w:t>
      </w:r>
      <w:r>
        <w:rPr>
          <w:noProof/>
        </w:rPr>
        <w:tab/>
        <w:t>2215</w:t>
      </w:r>
    </w:p>
    <w:p w14:paraId="79F92A5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2215</w:t>
      </w:r>
    </w:p>
    <w:p w14:paraId="66D9785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2216</w:t>
      </w:r>
    </w:p>
    <w:p w14:paraId="3FEB42E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HD-FDD Inter-frequency neighbour cell measurement for UE category NB1 in In-Band mode under normal coverage</w:t>
      </w:r>
      <w:r>
        <w:rPr>
          <w:noProof/>
        </w:rPr>
        <w:tab/>
        <w:t>2217</w:t>
      </w:r>
    </w:p>
    <w:p w14:paraId="3F727DD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2217</w:t>
      </w:r>
    </w:p>
    <w:p w14:paraId="2651BC5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2219</w:t>
      </w:r>
    </w:p>
    <w:p w14:paraId="28B2B09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HD-FDD Inter-frequency neighbour cell measurement for UE category NB1 in guard-band mode under normal coverage</w:t>
      </w:r>
      <w:r>
        <w:rPr>
          <w:noProof/>
        </w:rPr>
        <w:tab/>
        <w:t>2220</w:t>
      </w:r>
    </w:p>
    <w:p w14:paraId="6A2D750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2220</w:t>
      </w:r>
    </w:p>
    <w:p w14:paraId="6CEFAE7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2222</w:t>
      </w:r>
    </w:p>
    <w:p w14:paraId="4205D18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HD-FDD Inter-frequency neighbour cell measurement for UE category NB1 in standalone mode under normal coverage</w:t>
      </w:r>
      <w:r>
        <w:rPr>
          <w:noProof/>
        </w:rPr>
        <w:tab/>
        <w:t>2223</w:t>
      </w:r>
    </w:p>
    <w:p w14:paraId="74449D2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2223</w:t>
      </w:r>
    </w:p>
    <w:p w14:paraId="074D00D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2224</w:t>
      </w:r>
    </w:p>
    <w:p w14:paraId="3024EEE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TDD Inter-frequency neighbour cell measurement for UE category NB1 in In-Band mode under normal coverage</w:t>
      </w:r>
      <w:r>
        <w:rPr>
          <w:noProof/>
        </w:rPr>
        <w:tab/>
        <w:t>2225</w:t>
      </w:r>
    </w:p>
    <w:p w14:paraId="13EEB8E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2225</w:t>
      </w:r>
    </w:p>
    <w:p w14:paraId="4837BE8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2227</w:t>
      </w:r>
    </w:p>
    <w:p w14:paraId="1D95D1C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TDD Inter-frequency neighbour cell measurement for UE category NB1 in guard-band mode under normal coverage</w:t>
      </w:r>
      <w:r>
        <w:rPr>
          <w:noProof/>
        </w:rPr>
        <w:tab/>
        <w:t>2228</w:t>
      </w:r>
    </w:p>
    <w:p w14:paraId="179DC61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2228</w:t>
      </w:r>
    </w:p>
    <w:p w14:paraId="1AC5316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2230</w:t>
      </w:r>
    </w:p>
    <w:p w14:paraId="1A0610F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TDD Inter-frequency neighbour cell measurement for UE category NB1 in standalone mode under normal coverage</w:t>
      </w:r>
      <w:r>
        <w:rPr>
          <w:noProof/>
        </w:rPr>
        <w:tab/>
        <w:t>2231</w:t>
      </w:r>
    </w:p>
    <w:p w14:paraId="75C5C2E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2231</w:t>
      </w:r>
    </w:p>
    <w:p w14:paraId="3ED3C6D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2232</w:t>
      </w:r>
    </w:p>
    <w:p w14:paraId="5D80816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2233</w:t>
      </w:r>
    </w:p>
    <w:p w14:paraId="25F1D91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2233</w:t>
      </w:r>
    </w:p>
    <w:p w14:paraId="4A22EEF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2233</w:t>
      </w:r>
    </w:p>
    <w:p w14:paraId="3935A9B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2234</w:t>
      </w:r>
    </w:p>
    <w:p w14:paraId="5ABC5EE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2234</w:t>
      </w:r>
    </w:p>
    <w:p w14:paraId="07913E6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2234</w:t>
      </w:r>
    </w:p>
    <w:p w14:paraId="6A12B1C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2237</w:t>
      </w:r>
    </w:p>
    <w:p w14:paraId="6A3B156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C627F8">
        <w:rPr>
          <w:noProof/>
          <w:lang w:val="en-US"/>
        </w:rPr>
        <w:t>using autonomous gaps</w:t>
      </w:r>
      <w:r>
        <w:rPr>
          <w:noProof/>
        </w:rPr>
        <w:tab/>
        <w:t>2237</w:t>
      </w:r>
    </w:p>
    <w:p w14:paraId="77B00E4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2237</w:t>
      </w:r>
    </w:p>
    <w:p w14:paraId="3820335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2239</w:t>
      </w:r>
    </w:p>
    <w:p w14:paraId="465EC5D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C627F8">
        <w:rPr>
          <w:noProof/>
          <w:lang w:val="en-US"/>
        </w:rPr>
        <w:t>using autonomous gaps with DRX</w:t>
      </w:r>
      <w:r>
        <w:rPr>
          <w:noProof/>
        </w:rPr>
        <w:tab/>
        <w:t>2240</w:t>
      </w:r>
    </w:p>
    <w:p w14:paraId="3CD94B4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2240</w:t>
      </w:r>
    </w:p>
    <w:p w14:paraId="772AECF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2242</w:t>
      </w:r>
    </w:p>
    <w:p w14:paraId="44D2973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2242</w:t>
      </w:r>
    </w:p>
    <w:p w14:paraId="5DFF71F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2242</w:t>
      </w:r>
    </w:p>
    <w:p w14:paraId="2BC3126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2244</w:t>
      </w:r>
    </w:p>
    <w:p w14:paraId="75A5C9D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2245</w:t>
      </w:r>
    </w:p>
    <w:p w14:paraId="743C2CF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2245</w:t>
      </w:r>
    </w:p>
    <w:p w14:paraId="4395077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2248</w:t>
      </w:r>
    </w:p>
    <w:p w14:paraId="474C726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C627F8">
        <w:rPr>
          <w:noProof/>
          <w:lang w:val="en-US"/>
        </w:rPr>
        <w:t>using autonomous gaps</w:t>
      </w:r>
      <w:r>
        <w:rPr>
          <w:noProof/>
        </w:rPr>
        <w:tab/>
        <w:t>2249</w:t>
      </w:r>
    </w:p>
    <w:p w14:paraId="5ACE34F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2249</w:t>
      </w:r>
    </w:p>
    <w:p w14:paraId="33D27CC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2250</w:t>
      </w:r>
    </w:p>
    <w:p w14:paraId="2D0A066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C627F8">
        <w:rPr>
          <w:noProof/>
          <w:lang w:val="en-US"/>
        </w:rPr>
        <w:t>using autonomous gaps with DRX</w:t>
      </w:r>
      <w:r>
        <w:rPr>
          <w:noProof/>
        </w:rPr>
        <w:tab/>
        <w:t>2251</w:t>
      </w:r>
    </w:p>
    <w:p w14:paraId="74A59AE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2251</w:t>
      </w:r>
    </w:p>
    <w:p w14:paraId="1033795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2253</w:t>
      </w:r>
    </w:p>
    <w:p w14:paraId="21C1C84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C627F8">
        <w:rPr>
          <w:noProof/>
          <w:lang w:val="en-US"/>
        </w:rPr>
        <w:t>using autonomous gaps for Cat-M1 UE in CEModeB</w:t>
      </w:r>
      <w:r>
        <w:rPr>
          <w:noProof/>
        </w:rPr>
        <w:tab/>
        <w:t>2253</w:t>
      </w:r>
    </w:p>
    <w:p w14:paraId="222E34C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2253</w:t>
      </w:r>
    </w:p>
    <w:p w14:paraId="61AC557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lastRenderedPageBreak/>
        <w:t>A.8.2.9.2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2255</w:t>
      </w:r>
    </w:p>
    <w:p w14:paraId="2B58A56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C627F8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2256</w:t>
      </w:r>
    </w:p>
    <w:p w14:paraId="02CD559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2256</w:t>
      </w:r>
    </w:p>
    <w:p w14:paraId="1A58D25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2258</w:t>
      </w:r>
    </w:p>
    <w:p w14:paraId="5C8A9A6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A.8.2.11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 xml:space="preserve">E-UTRAN TDD-TDD intra-frequency event triggered reporting with DRX for UE configured with </w:t>
      </w:r>
      <w:r w:rsidRPr="00C627F8">
        <w:rPr>
          <w:rFonts w:cs="Arial"/>
          <w:i/>
          <w:noProof/>
        </w:rPr>
        <w:t>highSpeedEnhancedMeasFlag</w:t>
      </w:r>
      <w:r>
        <w:rPr>
          <w:noProof/>
        </w:rPr>
        <w:tab/>
        <w:t>2258</w:t>
      </w:r>
    </w:p>
    <w:p w14:paraId="4C51DB0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2258</w:t>
      </w:r>
    </w:p>
    <w:p w14:paraId="7B4D4AB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  <w:snapToGrid w:val="0"/>
        </w:rPr>
        <w:t>A.8.2.11.2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2260</w:t>
      </w:r>
    </w:p>
    <w:p w14:paraId="5F37B21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2260</w:t>
      </w:r>
    </w:p>
    <w:p w14:paraId="76B7AF9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2260</w:t>
      </w:r>
    </w:p>
    <w:p w14:paraId="7FD8E7A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2262</w:t>
      </w:r>
    </w:p>
    <w:p w14:paraId="3F3C1F2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2263</w:t>
      </w:r>
    </w:p>
    <w:p w14:paraId="0082FBA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2263</w:t>
      </w:r>
    </w:p>
    <w:p w14:paraId="3BFCCDC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2265</w:t>
      </w:r>
    </w:p>
    <w:p w14:paraId="6C6FD15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TDD intra-frequency event triggered reporting for serving cell under fading propagation conditions for UE category M1 in CEModeA without gap</w:t>
      </w:r>
      <w:r>
        <w:rPr>
          <w:noProof/>
        </w:rPr>
        <w:tab/>
        <w:t>2265</w:t>
      </w:r>
    </w:p>
    <w:p w14:paraId="18BDFD4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2265</w:t>
      </w:r>
    </w:p>
    <w:p w14:paraId="4BAB239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2267</w:t>
      </w:r>
    </w:p>
    <w:p w14:paraId="7F81A05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A.8.2.1</w:t>
      </w:r>
      <w:r w:rsidRPr="00C627F8">
        <w:rPr>
          <w:rFonts w:eastAsia="PMingLiU" w:cs="Arial"/>
          <w:noProof/>
          <w:lang w:eastAsia="zh-TW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 xml:space="preserve">E-UTRAN TDD-TDD intra-frequency event triggered reporting with DRX for UE configured with </w:t>
      </w:r>
      <w:r w:rsidRPr="00C627F8">
        <w:rPr>
          <w:i/>
          <w:noProof/>
        </w:rPr>
        <w:t>highSpeedEnhMeasFlag</w:t>
      </w:r>
      <w:r w:rsidRPr="00C627F8">
        <w:rPr>
          <w:i/>
          <w:noProof/>
          <w:lang w:eastAsia="ja-JP"/>
        </w:rPr>
        <w:t>2</w:t>
      </w:r>
      <w:r w:rsidRPr="00C627F8">
        <w:rPr>
          <w:i/>
          <w:noProof/>
        </w:rPr>
        <w:t>-</w:t>
      </w:r>
      <w:r w:rsidRPr="00C627F8">
        <w:rPr>
          <w:i/>
          <w:noProof/>
          <w:lang w:eastAsia="ja-JP"/>
        </w:rPr>
        <w:t>r16</w:t>
      </w:r>
      <w:r>
        <w:rPr>
          <w:noProof/>
        </w:rPr>
        <w:tab/>
        <w:t>2267</w:t>
      </w:r>
    </w:p>
    <w:p w14:paraId="2AF1EC5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2267</w:t>
      </w:r>
    </w:p>
    <w:p w14:paraId="1E03EC3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  <w:snapToGrid w:val="0"/>
        </w:rPr>
        <w:t>A.8.2.15.2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2269</w:t>
      </w:r>
    </w:p>
    <w:p w14:paraId="1789DF7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2269</w:t>
      </w:r>
    </w:p>
    <w:p w14:paraId="1F4D7CE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2269</w:t>
      </w:r>
    </w:p>
    <w:p w14:paraId="7ABE03C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2269</w:t>
      </w:r>
    </w:p>
    <w:p w14:paraId="66A4FE2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2271</w:t>
      </w:r>
    </w:p>
    <w:p w14:paraId="62B6216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2271</w:t>
      </w:r>
    </w:p>
    <w:p w14:paraId="002CA8C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2271</w:t>
      </w:r>
    </w:p>
    <w:p w14:paraId="4C54199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2274</w:t>
      </w:r>
    </w:p>
    <w:p w14:paraId="51665EE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2274</w:t>
      </w:r>
    </w:p>
    <w:p w14:paraId="5F5433E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2274</w:t>
      </w:r>
    </w:p>
    <w:p w14:paraId="3C5869F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2277</w:t>
      </w:r>
    </w:p>
    <w:p w14:paraId="26E6911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</w:t>
      </w:r>
      <w:r>
        <w:rPr>
          <w:noProof/>
        </w:rPr>
        <w:tab/>
        <w:t>2277</w:t>
      </w:r>
    </w:p>
    <w:p w14:paraId="7658B6B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2277</w:t>
      </w:r>
    </w:p>
    <w:p w14:paraId="4467178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2279</w:t>
      </w:r>
    </w:p>
    <w:p w14:paraId="41FF3A3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 with DRX</w:t>
      </w:r>
      <w:r>
        <w:rPr>
          <w:noProof/>
        </w:rPr>
        <w:tab/>
        <w:t>2279</w:t>
      </w:r>
    </w:p>
    <w:p w14:paraId="7768259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2281</w:t>
      </w:r>
    </w:p>
    <w:p w14:paraId="7177101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2281</w:t>
      </w:r>
    </w:p>
    <w:p w14:paraId="7FB1DE8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2281</w:t>
      </w:r>
    </w:p>
    <w:p w14:paraId="65B3EC7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2283</w:t>
      </w:r>
    </w:p>
    <w:p w14:paraId="4282727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2284</w:t>
      </w:r>
    </w:p>
    <w:p w14:paraId="216DD05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2284</w:t>
      </w:r>
    </w:p>
    <w:p w14:paraId="0CDD76C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2286</w:t>
      </w:r>
    </w:p>
    <w:p w14:paraId="2722E22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Interfrequency correct reporting of measurement events with reduced performance group configured, non DRX</w:t>
      </w:r>
      <w:r>
        <w:rPr>
          <w:noProof/>
        </w:rPr>
        <w:tab/>
        <w:t>2287</w:t>
      </w:r>
    </w:p>
    <w:p w14:paraId="004B941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2287</w:t>
      </w:r>
    </w:p>
    <w:p w14:paraId="6E7C211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2290</w:t>
      </w:r>
    </w:p>
    <w:p w14:paraId="2B0E9C8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Inter-frequency correct reporting of measurement events with reduced performance group configured, DRX</w:t>
      </w:r>
      <w:r>
        <w:rPr>
          <w:noProof/>
        </w:rPr>
        <w:tab/>
        <w:t>2290</w:t>
      </w:r>
    </w:p>
    <w:p w14:paraId="6A97537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2290</w:t>
      </w:r>
    </w:p>
    <w:p w14:paraId="4A6AAC9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2294</w:t>
      </w:r>
    </w:p>
    <w:p w14:paraId="796BEFF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2295</w:t>
      </w:r>
    </w:p>
    <w:p w14:paraId="3CE127F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2295</w:t>
      </w:r>
    </w:p>
    <w:p w14:paraId="24C76E7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2296</w:t>
      </w:r>
    </w:p>
    <w:p w14:paraId="11E5EAD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2296</w:t>
      </w:r>
    </w:p>
    <w:p w14:paraId="3C6E9CC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2296</w:t>
      </w:r>
    </w:p>
    <w:p w14:paraId="7A828A3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2298</w:t>
      </w:r>
    </w:p>
    <w:p w14:paraId="7CFD31B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2299</w:t>
      </w:r>
    </w:p>
    <w:p w14:paraId="18698D0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2299</w:t>
      </w:r>
    </w:p>
    <w:p w14:paraId="2453308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2300</w:t>
      </w:r>
    </w:p>
    <w:p w14:paraId="2678E09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2301</w:t>
      </w:r>
    </w:p>
    <w:p w14:paraId="064BDF6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2301</w:t>
      </w:r>
    </w:p>
    <w:p w14:paraId="27C5A21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2302</w:t>
      </w:r>
    </w:p>
    <w:p w14:paraId="63E8575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2303</w:t>
      </w:r>
    </w:p>
    <w:p w14:paraId="636BC8F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2303</w:t>
      </w:r>
    </w:p>
    <w:p w14:paraId="390ACC6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2304</w:t>
      </w:r>
    </w:p>
    <w:p w14:paraId="6E508F9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2305</w:t>
      </w:r>
    </w:p>
    <w:p w14:paraId="23A17D9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2305</w:t>
      </w:r>
    </w:p>
    <w:p w14:paraId="055B7BF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2306</w:t>
      </w:r>
    </w:p>
    <w:p w14:paraId="21B0A85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2307</w:t>
      </w:r>
    </w:p>
    <w:p w14:paraId="113644F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2307</w:t>
      </w:r>
    </w:p>
    <w:p w14:paraId="6A00257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2309</w:t>
      </w:r>
    </w:p>
    <w:p w14:paraId="22A97A5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2309</w:t>
      </w:r>
    </w:p>
    <w:p w14:paraId="5AC6C24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2309</w:t>
      </w:r>
    </w:p>
    <w:p w14:paraId="16180ED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2312</w:t>
      </w:r>
    </w:p>
    <w:p w14:paraId="33FEEB6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2312</w:t>
      </w:r>
    </w:p>
    <w:p w14:paraId="559ACF2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2312</w:t>
      </w:r>
    </w:p>
    <w:p w14:paraId="2F0AC0A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2315</w:t>
      </w:r>
    </w:p>
    <w:p w14:paraId="4A8C745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2315</w:t>
      </w:r>
    </w:p>
    <w:p w14:paraId="095832F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2315</w:t>
      </w:r>
    </w:p>
    <w:p w14:paraId="17A886F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2318</w:t>
      </w:r>
    </w:p>
    <w:p w14:paraId="374DE1D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2318</w:t>
      </w:r>
    </w:p>
    <w:p w14:paraId="41DE76A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2318</w:t>
      </w:r>
    </w:p>
    <w:p w14:paraId="0E7A0A2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2318</w:t>
      </w:r>
    </w:p>
    <w:p w14:paraId="7AE46A2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2320</w:t>
      </w:r>
    </w:p>
    <w:p w14:paraId="27CA7C1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2320</w:t>
      </w:r>
    </w:p>
    <w:p w14:paraId="1E086C3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2320</w:t>
      </w:r>
    </w:p>
    <w:p w14:paraId="442CEB6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2323</w:t>
      </w:r>
    </w:p>
    <w:p w14:paraId="0A4F8B5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2323</w:t>
      </w:r>
    </w:p>
    <w:p w14:paraId="28A12F9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2323</w:t>
      </w:r>
    </w:p>
    <w:p w14:paraId="4AAAB8E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2325</w:t>
      </w:r>
    </w:p>
    <w:p w14:paraId="128426A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C627F8">
        <w:rPr>
          <w:noProof/>
          <w:lang w:val="en-US"/>
        </w:rPr>
        <w:t>using autonomous gaps</w:t>
      </w:r>
      <w:r>
        <w:rPr>
          <w:noProof/>
        </w:rPr>
        <w:tab/>
        <w:t>2326</w:t>
      </w:r>
    </w:p>
    <w:p w14:paraId="72CA7E2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2326</w:t>
      </w:r>
    </w:p>
    <w:p w14:paraId="5D56503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2328</w:t>
      </w:r>
    </w:p>
    <w:p w14:paraId="53505B1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C627F8">
        <w:rPr>
          <w:noProof/>
          <w:lang w:val="en-US"/>
        </w:rPr>
        <w:t>using autonomous gaps with DRX</w:t>
      </w:r>
      <w:r>
        <w:rPr>
          <w:noProof/>
        </w:rPr>
        <w:tab/>
        <w:t>2329</w:t>
      </w:r>
    </w:p>
    <w:p w14:paraId="4CC29C8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2329</w:t>
      </w:r>
    </w:p>
    <w:p w14:paraId="60FAC7F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2331</w:t>
      </w:r>
    </w:p>
    <w:p w14:paraId="0FD65D6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for TDD UL/DL configuration 0</w:t>
      </w:r>
      <w:r>
        <w:rPr>
          <w:noProof/>
        </w:rPr>
        <w:tab/>
        <w:t>2331</w:t>
      </w:r>
    </w:p>
    <w:p w14:paraId="2DC9BF8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lastRenderedPageBreak/>
        <w:t>A.8.4.6.1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2331</w:t>
      </w:r>
    </w:p>
    <w:p w14:paraId="2FC5CE6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2332</w:t>
      </w:r>
    </w:p>
    <w:p w14:paraId="528CF56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2332</w:t>
      </w:r>
    </w:p>
    <w:p w14:paraId="04AF470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2332</w:t>
      </w:r>
    </w:p>
    <w:p w14:paraId="5344FD3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2336</w:t>
      </w:r>
    </w:p>
    <w:p w14:paraId="18B2CB6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TDD-TDD Interfrequency correct reporting of measurement events with reduced performance group configured, non DRX</w:t>
      </w:r>
      <w:r>
        <w:rPr>
          <w:noProof/>
        </w:rPr>
        <w:tab/>
        <w:t>2336</w:t>
      </w:r>
    </w:p>
    <w:p w14:paraId="1E31C62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2336</w:t>
      </w:r>
    </w:p>
    <w:p w14:paraId="768C4FB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2339</w:t>
      </w:r>
    </w:p>
    <w:p w14:paraId="7FDAEF2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TDD-TDD Inter-frequency correct reporting of measurement events with reduced performance group configured, DRX</w:t>
      </w:r>
      <w:r>
        <w:rPr>
          <w:noProof/>
        </w:rPr>
        <w:tab/>
        <w:t>2339</w:t>
      </w:r>
    </w:p>
    <w:p w14:paraId="0D14A22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2339</w:t>
      </w:r>
    </w:p>
    <w:p w14:paraId="6B9C771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2344</w:t>
      </w:r>
    </w:p>
    <w:p w14:paraId="6C90D86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2344</w:t>
      </w:r>
    </w:p>
    <w:p w14:paraId="0BCA28B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A.8.4.10.1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2344</w:t>
      </w:r>
    </w:p>
    <w:p w14:paraId="65885A0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A.8.4.10.2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2346</w:t>
      </w:r>
    </w:p>
    <w:p w14:paraId="3AF2BA2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2346</w:t>
      </w:r>
    </w:p>
    <w:p w14:paraId="0CDD1EF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2346</w:t>
      </w:r>
    </w:p>
    <w:p w14:paraId="19F9188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2348</w:t>
      </w:r>
    </w:p>
    <w:p w14:paraId="042E10F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2348</w:t>
      </w:r>
    </w:p>
    <w:p w14:paraId="764D901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2348</w:t>
      </w:r>
    </w:p>
    <w:p w14:paraId="189EDE8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2350</w:t>
      </w:r>
    </w:p>
    <w:p w14:paraId="21CC0F8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2351</w:t>
      </w:r>
    </w:p>
    <w:p w14:paraId="2C7D6FA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2351</w:t>
      </w:r>
    </w:p>
    <w:p w14:paraId="63308AC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2352</w:t>
      </w:r>
    </w:p>
    <w:p w14:paraId="5848772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2353</w:t>
      </w:r>
    </w:p>
    <w:p w14:paraId="6F0F762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2353</w:t>
      </w:r>
    </w:p>
    <w:p w14:paraId="3F35448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2355</w:t>
      </w:r>
    </w:p>
    <w:p w14:paraId="799216D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2355</w:t>
      </w:r>
    </w:p>
    <w:p w14:paraId="74838B0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2355</w:t>
      </w:r>
    </w:p>
    <w:p w14:paraId="757A544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2358</w:t>
      </w:r>
    </w:p>
    <w:p w14:paraId="70FF160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A.8.5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FDD - UTRAN FDD Measurements</w:t>
      </w:r>
      <w:r>
        <w:rPr>
          <w:noProof/>
        </w:rPr>
        <w:tab/>
        <w:t>2358</w:t>
      </w:r>
    </w:p>
    <w:p w14:paraId="04FE0C3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2358</w:t>
      </w:r>
    </w:p>
    <w:p w14:paraId="2126D6C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2358</w:t>
      </w:r>
    </w:p>
    <w:p w14:paraId="6A0A200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2360</w:t>
      </w:r>
    </w:p>
    <w:p w14:paraId="217B8BE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2360</w:t>
      </w:r>
    </w:p>
    <w:p w14:paraId="1BB3E5B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2360</w:t>
      </w:r>
    </w:p>
    <w:p w14:paraId="5F8005B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2362</w:t>
      </w:r>
    </w:p>
    <w:p w14:paraId="4D689A8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2362</w:t>
      </w:r>
    </w:p>
    <w:p w14:paraId="40FCB40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2362</w:t>
      </w:r>
    </w:p>
    <w:p w14:paraId="3992ACC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2365</w:t>
      </w:r>
    </w:p>
    <w:p w14:paraId="4AFC533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enhanced cell identification under AWGN propagation conditions</w:t>
      </w:r>
      <w:r>
        <w:rPr>
          <w:noProof/>
        </w:rPr>
        <w:tab/>
        <w:t>2365</w:t>
      </w:r>
    </w:p>
    <w:p w14:paraId="4D126DC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2365</w:t>
      </w:r>
    </w:p>
    <w:p w14:paraId="5709651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2367</w:t>
      </w:r>
    </w:p>
    <w:p w14:paraId="1E783DB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2367</w:t>
      </w:r>
    </w:p>
    <w:p w14:paraId="05E4297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2367</w:t>
      </w:r>
    </w:p>
    <w:p w14:paraId="1D1866F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2370</w:t>
      </w:r>
    </w:p>
    <w:p w14:paraId="4C33FC2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2370</w:t>
      </w:r>
    </w:p>
    <w:p w14:paraId="015D7B3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lastRenderedPageBreak/>
        <w:t>A.8.5.6.1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2370</w:t>
      </w:r>
    </w:p>
    <w:p w14:paraId="7A4D1AB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A.8.5.6.2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2371</w:t>
      </w:r>
    </w:p>
    <w:p w14:paraId="7B07A71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2372</w:t>
      </w:r>
    </w:p>
    <w:p w14:paraId="6FA302D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2372</w:t>
      </w:r>
    </w:p>
    <w:p w14:paraId="5BB0BCF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2372</w:t>
      </w:r>
    </w:p>
    <w:p w14:paraId="264DEE8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2372</w:t>
      </w:r>
    </w:p>
    <w:p w14:paraId="16C47D9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2372</w:t>
      </w:r>
    </w:p>
    <w:p w14:paraId="0B1408A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A.8.5.8.2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2375</w:t>
      </w:r>
    </w:p>
    <w:p w14:paraId="1A9D3BA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A.8.6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TDD - UTRAN FDD Measurements</w:t>
      </w:r>
      <w:r>
        <w:rPr>
          <w:noProof/>
        </w:rPr>
        <w:tab/>
        <w:t>2375</w:t>
      </w:r>
    </w:p>
    <w:p w14:paraId="1D070E2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2375</w:t>
      </w:r>
    </w:p>
    <w:p w14:paraId="32B5B6E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2375</w:t>
      </w:r>
    </w:p>
    <w:p w14:paraId="00363DC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2377</w:t>
      </w:r>
    </w:p>
    <w:p w14:paraId="3BED5CF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 UTRAN TDD - UTRAN FDD identification of a new CGI of UTRAN cell using autonomous gaps</w:t>
      </w:r>
      <w:r>
        <w:rPr>
          <w:noProof/>
        </w:rPr>
        <w:tab/>
        <w:t>2377</w:t>
      </w:r>
    </w:p>
    <w:p w14:paraId="1C14C08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2377</w:t>
      </w:r>
    </w:p>
    <w:p w14:paraId="632BF8B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2380</w:t>
      </w:r>
    </w:p>
    <w:p w14:paraId="28F1DC0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2380</w:t>
      </w:r>
    </w:p>
    <w:p w14:paraId="6193A87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2380</w:t>
      </w:r>
    </w:p>
    <w:p w14:paraId="78B239C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2383</w:t>
      </w:r>
    </w:p>
    <w:p w14:paraId="685FD77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2383</w:t>
      </w:r>
    </w:p>
    <w:p w14:paraId="3FD8FAF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TDD to UTRAN TDD cell search under fading propagation conditions</w:t>
      </w:r>
      <w:r>
        <w:rPr>
          <w:noProof/>
        </w:rPr>
        <w:tab/>
        <w:t>2383</w:t>
      </w:r>
    </w:p>
    <w:p w14:paraId="0220CBA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Purpose and Environment</w:t>
      </w:r>
      <w:r>
        <w:rPr>
          <w:noProof/>
        </w:rPr>
        <w:tab/>
        <w:t>2383</w:t>
      </w:r>
    </w:p>
    <w:p w14:paraId="3F32353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A.8.7.1.1.1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Void</w:t>
      </w:r>
      <w:r>
        <w:rPr>
          <w:noProof/>
        </w:rPr>
        <w:tab/>
        <w:t>2383</w:t>
      </w:r>
    </w:p>
    <w:p w14:paraId="04304D8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2383</w:t>
      </w:r>
    </w:p>
    <w:p w14:paraId="4C1A4C7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2385</w:t>
      </w:r>
    </w:p>
    <w:p w14:paraId="27F5569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Requirements</w:t>
      </w:r>
      <w:r>
        <w:rPr>
          <w:noProof/>
        </w:rPr>
        <w:tab/>
        <w:t>2385</w:t>
      </w:r>
    </w:p>
    <w:p w14:paraId="0A06B58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A.8.7.1.2.1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Void</w:t>
      </w:r>
      <w:r>
        <w:rPr>
          <w:noProof/>
        </w:rPr>
        <w:tab/>
        <w:t>2385</w:t>
      </w:r>
    </w:p>
    <w:p w14:paraId="3E6E75A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2385</w:t>
      </w:r>
    </w:p>
    <w:p w14:paraId="2EA536D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A.8.7.1.2.3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Void</w:t>
      </w:r>
      <w:r>
        <w:rPr>
          <w:noProof/>
        </w:rPr>
        <w:tab/>
        <w:t>2385</w:t>
      </w:r>
    </w:p>
    <w:p w14:paraId="133539B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2385</w:t>
      </w:r>
    </w:p>
    <w:p w14:paraId="7BF3B4A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2385</w:t>
      </w:r>
    </w:p>
    <w:p w14:paraId="4F66A46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2388</w:t>
      </w:r>
    </w:p>
    <w:p w14:paraId="2FBE5B7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UTRAN TDD SON ANR cell search reporting in AWGN propagation conditions</w:t>
      </w:r>
      <w:r>
        <w:rPr>
          <w:noProof/>
        </w:rPr>
        <w:tab/>
        <w:t>2389</w:t>
      </w:r>
    </w:p>
    <w:p w14:paraId="34C6A4D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2389</w:t>
      </w:r>
    </w:p>
    <w:p w14:paraId="43AF8F9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Parameters</w:t>
      </w:r>
      <w:r>
        <w:rPr>
          <w:noProof/>
        </w:rPr>
        <w:tab/>
        <w:t>2389</w:t>
      </w:r>
    </w:p>
    <w:p w14:paraId="4123B35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2390</w:t>
      </w:r>
    </w:p>
    <w:p w14:paraId="11A438F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UTRAN TDD enhanced cell identification under AWGN propagation conditions</w:t>
      </w:r>
      <w:r>
        <w:rPr>
          <w:noProof/>
        </w:rPr>
        <w:tab/>
        <w:t>2391</w:t>
      </w:r>
    </w:p>
    <w:p w14:paraId="642A618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2391</w:t>
      </w:r>
    </w:p>
    <w:p w14:paraId="48ED47C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2393</w:t>
      </w:r>
    </w:p>
    <w:p w14:paraId="51E8345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InterRAT UTRA TDD correct reporting of measurement events with reduced performance group configured, non DRX</w:t>
      </w:r>
      <w:r>
        <w:rPr>
          <w:noProof/>
        </w:rPr>
        <w:tab/>
        <w:t>2393</w:t>
      </w:r>
    </w:p>
    <w:p w14:paraId="542C3E7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2393</w:t>
      </w:r>
    </w:p>
    <w:p w14:paraId="40659E7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2395</w:t>
      </w:r>
    </w:p>
    <w:p w14:paraId="157E2F4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2395</w:t>
      </w:r>
    </w:p>
    <w:p w14:paraId="24E77E2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InterRAT UTRA TDD correct reporting of measurement events with reduced performance group configured, non DRX</w:t>
      </w:r>
      <w:r>
        <w:rPr>
          <w:noProof/>
        </w:rPr>
        <w:tab/>
        <w:t>2395</w:t>
      </w:r>
    </w:p>
    <w:p w14:paraId="5FE0223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A.8.7A.1.1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2395</w:t>
      </w:r>
    </w:p>
    <w:p w14:paraId="348E909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2398</w:t>
      </w:r>
    </w:p>
    <w:p w14:paraId="5C4D0808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2398</w:t>
      </w:r>
    </w:p>
    <w:p w14:paraId="1239F05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2398</w:t>
      </w:r>
    </w:p>
    <w:p w14:paraId="53C57CB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2398</w:t>
      </w:r>
    </w:p>
    <w:p w14:paraId="5A4D524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2400</w:t>
      </w:r>
    </w:p>
    <w:p w14:paraId="635ABF5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2400</w:t>
      </w:r>
    </w:p>
    <w:p w14:paraId="2B6C54D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2400</w:t>
      </w:r>
    </w:p>
    <w:p w14:paraId="7600625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2402</w:t>
      </w:r>
    </w:p>
    <w:p w14:paraId="07C9D5C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2403</w:t>
      </w:r>
    </w:p>
    <w:p w14:paraId="651B57C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2403</w:t>
      </w:r>
    </w:p>
    <w:p w14:paraId="6502A23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2404</w:t>
      </w:r>
    </w:p>
    <w:p w14:paraId="3115F1A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  <w:lang w:val="sv-SE"/>
        </w:rPr>
        <w:t>A.8</w:t>
      </w:r>
      <w:r w:rsidRPr="00C627F8">
        <w:rPr>
          <w:noProof/>
          <w:lang w:val="sv-SE"/>
        </w:rPr>
        <w:t>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FDD - UTRAN TDD measurements</w:t>
      </w:r>
      <w:r>
        <w:rPr>
          <w:noProof/>
        </w:rPr>
        <w:tab/>
        <w:t>2405</w:t>
      </w:r>
    </w:p>
    <w:p w14:paraId="31E5173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lastRenderedPageBreak/>
        <w:t>A.8.9.1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TDD</w:t>
      </w:r>
      <w:r w:rsidRPr="00C627F8">
        <w:rPr>
          <w:rFonts w:cs="v4.2.0"/>
          <w:noProof/>
        </w:rPr>
        <w:t xml:space="preserve"> event triggered reporting in fading propagation conditions</w:t>
      </w:r>
      <w:r>
        <w:rPr>
          <w:noProof/>
        </w:rPr>
        <w:tab/>
        <w:t>2405</w:t>
      </w:r>
    </w:p>
    <w:p w14:paraId="3CB8A0F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2405</w:t>
      </w:r>
    </w:p>
    <w:p w14:paraId="1204644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2406</w:t>
      </w:r>
    </w:p>
    <w:p w14:paraId="4D888A6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 xml:space="preserve">E-UTRAN FDD - UTRAN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2407</w:t>
      </w:r>
    </w:p>
    <w:p w14:paraId="0A32869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2407</w:t>
      </w:r>
    </w:p>
    <w:p w14:paraId="4F62C57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2409</w:t>
      </w:r>
    </w:p>
    <w:p w14:paraId="1B3D77C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TDD – GSM Measurements</w:t>
      </w:r>
      <w:r>
        <w:rPr>
          <w:noProof/>
        </w:rPr>
        <w:tab/>
        <w:t>2409</w:t>
      </w:r>
    </w:p>
    <w:p w14:paraId="20293DE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2409</w:t>
      </w:r>
    </w:p>
    <w:p w14:paraId="69387F4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2409</w:t>
      </w:r>
    </w:p>
    <w:p w14:paraId="37771DF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2410</w:t>
      </w:r>
    </w:p>
    <w:p w14:paraId="6FC51A1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2411</w:t>
      </w:r>
    </w:p>
    <w:p w14:paraId="7785E4C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2411</w:t>
      </w:r>
    </w:p>
    <w:p w14:paraId="66A58D3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2413</w:t>
      </w:r>
    </w:p>
    <w:p w14:paraId="78274D5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A.</w:t>
      </w:r>
      <w:r>
        <w:rPr>
          <w:noProof/>
        </w:rPr>
        <w:t>8.</w:t>
      </w:r>
      <w:r w:rsidRPr="00C627F8">
        <w:rPr>
          <w:rFonts w:eastAsia="SimSun"/>
          <w:noProof/>
        </w:rPr>
        <w:t>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Monitoring of Multiple Layers</w:t>
      </w:r>
      <w:r>
        <w:rPr>
          <w:noProof/>
        </w:rPr>
        <w:tab/>
        <w:t>2413</w:t>
      </w:r>
    </w:p>
    <w:p w14:paraId="16D01FE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2413</w:t>
      </w:r>
    </w:p>
    <w:p w14:paraId="496504C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2413</w:t>
      </w:r>
    </w:p>
    <w:p w14:paraId="4375766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2415</w:t>
      </w:r>
    </w:p>
    <w:p w14:paraId="0C4B152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2416</w:t>
      </w:r>
    </w:p>
    <w:p w14:paraId="3777F9B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2416</w:t>
      </w:r>
    </w:p>
    <w:p w14:paraId="10B405A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2417</w:t>
      </w:r>
    </w:p>
    <w:p w14:paraId="65498A2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2418</w:t>
      </w:r>
    </w:p>
    <w:p w14:paraId="51467DC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2418</w:t>
      </w:r>
    </w:p>
    <w:p w14:paraId="1854BD5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2420</w:t>
      </w:r>
    </w:p>
    <w:p w14:paraId="05F0C8B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InterRAT E-UTRA TDD to E-UTRA TDD and UTRA TDD cell search test case</w:t>
      </w:r>
      <w:r>
        <w:rPr>
          <w:noProof/>
        </w:rPr>
        <w:tab/>
        <w:t>2420</w:t>
      </w:r>
    </w:p>
    <w:p w14:paraId="014FDB1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2420</w:t>
      </w:r>
    </w:p>
    <w:p w14:paraId="6F958C7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2423</w:t>
      </w:r>
    </w:p>
    <w:p w14:paraId="573AECD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2423</w:t>
      </w:r>
    </w:p>
    <w:p w14:paraId="0A9D45F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2423</w:t>
      </w:r>
    </w:p>
    <w:p w14:paraId="4E927F6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2425</w:t>
      </w:r>
    </w:p>
    <w:p w14:paraId="652E8EB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2426</w:t>
      </w:r>
    </w:p>
    <w:p w14:paraId="4626362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2426</w:t>
      </w:r>
    </w:p>
    <w:p w14:paraId="42F88C6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2428</w:t>
      </w:r>
    </w:p>
    <w:p w14:paraId="542F0629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2429</w:t>
      </w:r>
    </w:p>
    <w:p w14:paraId="2B0C3C5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2429</w:t>
      </w:r>
    </w:p>
    <w:p w14:paraId="0F72DF1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2429</w:t>
      </w:r>
    </w:p>
    <w:p w14:paraId="44E481B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2433</w:t>
      </w:r>
    </w:p>
    <w:p w14:paraId="0D52257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2433</w:t>
      </w:r>
    </w:p>
    <w:p w14:paraId="237374E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2433</w:t>
      </w:r>
    </w:p>
    <w:p w14:paraId="1F59CB9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2433</w:t>
      </w:r>
    </w:p>
    <w:p w14:paraId="52E446B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2438</w:t>
      </w:r>
    </w:p>
    <w:p w14:paraId="1A7A5CD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2438</w:t>
      </w:r>
    </w:p>
    <w:p w14:paraId="63483C9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2438</w:t>
      </w:r>
    </w:p>
    <w:p w14:paraId="6549EF5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2438</w:t>
      </w:r>
    </w:p>
    <w:p w14:paraId="6070693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2444</w:t>
      </w:r>
    </w:p>
    <w:p w14:paraId="5381908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2444</w:t>
      </w:r>
    </w:p>
    <w:p w14:paraId="2C91E58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2444</w:t>
      </w:r>
    </w:p>
    <w:p w14:paraId="741E5FA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2449</w:t>
      </w:r>
    </w:p>
    <w:p w14:paraId="4C476E3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2449</w:t>
      </w:r>
    </w:p>
    <w:p w14:paraId="6B5B2B6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2449</w:t>
      </w:r>
    </w:p>
    <w:p w14:paraId="239C49C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2454</w:t>
      </w:r>
    </w:p>
    <w:p w14:paraId="3DC76F2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period test case in CE Mode B</w:t>
      </w:r>
      <w:r>
        <w:rPr>
          <w:noProof/>
        </w:rPr>
        <w:tab/>
        <w:t>2454</w:t>
      </w:r>
    </w:p>
    <w:p w14:paraId="2700CBF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2454</w:t>
      </w:r>
    </w:p>
    <w:p w14:paraId="649CB80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2459</w:t>
      </w:r>
    </w:p>
    <w:p w14:paraId="6B4D292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2459</w:t>
      </w:r>
    </w:p>
    <w:p w14:paraId="0A30AEF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2459</w:t>
      </w:r>
    </w:p>
    <w:p w14:paraId="08B5D01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2464</w:t>
      </w:r>
    </w:p>
    <w:p w14:paraId="41FCD45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2464</w:t>
      </w:r>
    </w:p>
    <w:p w14:paraId="1B6A696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2464</w:t>
      </w:r>
    </w:p>
    <w:p w14:paraId="5C5AEB9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2469</w:t>
      </w:r>
    </w:p>
    <w:p w14:paraId="270DB34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2469</w:t>
      </w:r>
    </w:p>
    <w:p w14:paraId="53A3DBC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2469</w:t>
      </w:r>
    </w:p>
    <w:p w14:paraId="5033161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2474</w:t>
      </w:r>
    </w:p>
    <w:p w14:paraId="52E458E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2474</w:t>
      </w:r>
    </w:p>
    <w:p w14:paraId="1D33BE9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2474</w:t>
      </w:r>
    </w:p>
    <w:p w14:paraId="65232F1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2479</w:t>
      </w:r>
    </w:p>
    <w:p w14:paraId="11D2AB2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2479</w:t>
      </w:r>
    </w:p>
    <w:p w14:paraId="59FD8FB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2479</w:t>
      </w:r>
    </w:p>
    <w:p w14:paraId="6F7EA24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6823D52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2484</w:t>
      </w:r>
    </w:p>
    <w:p w14:paraId="41B634D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2484</w:t>
      </w:r>
    </w:p>
    <w:p w14:paraId="0615912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2489</w:t>
      </w:r>
    </w:p>
    <w:p w14:paraId="046EE48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2489</w:t>
      </w:r>
    </w:p>
    <w:p w14:paraId="2D41FAF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2489</w:t>
      </w:r>
    </w:p>
    <w:p w14:paraId="5744B89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2494</w:t>
      </w:r>
    </w:p>
    <w:p w14:paraId="026AEFF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2494</w:t>
      </w:r>
    </w:p>
    <w:p w14:paraId="5B84D8E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2494</w:t>
      </w:r>
    </w:p>
    <w:p w14:paraId="12811D2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2499</w:t>
      </w:r>
    </w:p>
    <w:p w14:paraId="7E4799A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2499</w:t>
      </w:r>
    </w:p>
    <w:p w14:paraId="1BDFC3D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2499</w:t>
      </w:r>
    </w:p>
    <w:p w14:paraId="7268CCE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2499</w:t>
      </w:r>
    </w:p>
    <w:p w14:paraId="398A4DF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2504</w:t>
      </w:r>
    </w:p>
    <w:p w14:paraId="09DD69C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2504</w:t>
      </w:r>
    </w:p>
    <w:p w14:paraId="0E2FAC7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2504</w:t>
      </w:r>
    </w:p>
    <w:p w14:paraId="55F9364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2504</w:t>
      </w:r>
    </w:p>
    <w:p w14:paraId="54A3960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2510</w:t>
      </w:r>
    </w:p>
    <w:p w14:paraId="22BFAE1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2510</w:t>
      </w:r>
    </w:p>
    <w:p w14:paraId="2E87560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2510</w:t>
      </w:r>
    </w:p>
    <w:p w14:paraId="18FBBC3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2510</w:t>
      </w:r>
    </w:p>
    <w:p w14:paraId="0C71090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2517</w:t>
      </w:r>
    </w:p>
    <w:p w14:paraId="677483C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2517</w:t>
      </w:r>
    </w:p>
    <w:p w14:paraId="7BF107A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2517</w:t>
      </w:r>
    </w:p>
    <w:p w14:paraId="68C00DC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2523</w:t>
      </w:r>
    </w:p>
    <w:p w14:paraId="2ADE53D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2523</w:t>
      </w:r>
    </w:p>
    <w:p w14:paraId="2E43BEF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2523</w:t>
      </w:r>
    </w:p>
    <w:p w14:paraId="7802E63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2529</w:t>
      </w:r>
    </w:p>
    <w:p w14:paraId="2246EB4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2529</w:t>
      </w:r>
    </w:p>
    <w:p w14:paraId="15BCE33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2529</w:t>
      </w:r>
    </w:p>
    <w:p w14:paraId="0A65F92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2535</w:t>
      </w:r>
    </w:p>
    <w:p w14:paraId="0513C87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2535</w:t>
      </w:r>
    </w:p>
    <w:p w14:paraId="62FDAC9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2535</w:t>
      </w:r>
    </w:p>
    <w:p w14:paraId="38D3A56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2541</w:t>
      </w:r>
    </w:p>
    <w:p w14:paraId="2A7E2EC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2541</w:t>
      </w:r>
    </w:p>
    <w:p w14:paraId="45D441A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2541</w:t>
      </w:r>
    </w:p>
    <w:p w14:paraId="7AE7B5E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2547</w:t>
      </w:r>
    </w:p>
    <w:p w14:paraId="263B348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2547</w:t>
      </w:r>
    </w:p>
    <w:p w14:paraId="485A89B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2547</w:t>
      </w:r>
    </w:p>
    <w:p w14:paraId="546107B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2553</w:t>
      </w:r>
    </w:p>
    <w:p w14:paraId="2970FA9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2553</w:t>
      </w:r>
    </w:p>
    <w:p w14:paraId="6E49BB1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2553</w:t>
      </w:r>
    </w:p>
    <w:p w14:paraId="1D9BF59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2559</w:t>
      </w:r>
    </w:p>
    <w:p w14:paraId="032A7D2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2559</w:t>
      </w:r>
    </w:p>
    <w:p w14:paraId="100FF0F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2559</w:t>
      </w:r>
    </w:p>
    <w:p w14:paraId="4E9C55F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2565</w:t>
      </w:r>
    </w:p>
    <w:p w14:paraId="5E9A45C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2565</w:t>
      </w:r>
    </w:p>
    <w:p w14:paraId="5F74092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2565</w:t>
      </w:r>
    </w:p>
    <w:p w14:paraId="01912FC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2571</w:t>
      </w:r>
    </w:p>
    <w:p w14:paraId="39E1FD9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2571</w:t>
      </w:r>
    </w:p>
    <w:p w14:paraId="2DCA7B1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2571</w:t>
      </w:r>
    </w:p>
    <w:p w14:paraId="4BE0587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2577</w:t>
      </w:r>
    </w:p>
    <w:p w14:paraId="78AE17B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2577</w:t>
      </w:r>
    </w:p>
    <w:p w14:paraId="49D1469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2577</w:t>
      </w:r>
    </w:p>
    <w:p w14:paraId="7C8EBB3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2583</w:t>
      </w:r>
    </w:p>
    <w:p w14:paraId="0AB21AE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2583</w:t>
      </w:r>
    </w:p>
    <w:p w14:paraId="6DBFFB6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2583</w:t>
      </w:r>
    </w:p>
    <w:p w14:paraId="791C30D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2583</w:t>
      </w:r>
    </w:p>
    <w:p w14:paraId="498AE90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2585</w:t>
      </w:r>
    </w:p>
    <w:p w14:paraId="711B40B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event triggered reporting when DRX is used under fading propagation conditions in asynchronous cells</w:t>
      </w:r>
      <w:r>
        <w:rPr>
          <w:noProof/>
        </w:rPr>
        <w:tab/>
        <w:t>2585</w:t>
      </w:r>
    </w:p>
    <w:p w14:paraId="3D8E474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2585</w:t>
      </w:r>
    </w:p>
    <w:p w14:paraId="1652566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2588</w:t>
      </w:r>
    </w:p>
    <w:p w14:paraId="6FC86EF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FDD Inter-frequency identification of a new CGI of E-UTRA cell using autonomous gaps</w:t>
      </w:r>
      <w:r>
        <w:rPr>
          <w:noProof/>
        </w:rPr>
        <w:tab/>
        <w:t>2588</w:t>
      </w:r>
    </w:p>
    <w:p w14:paraId="7755447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2588</w:t>
      </w:r>
    </w:p>
    <w:p w14:paraId="1D3010C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2590</w:t>
      </w:r>
    </w:p>
    <w:p w14:paraId="58014949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2591</w:t>
      </w:r>
    </w:p>
    <w:p w14:paraId="446553E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2591</w:t>
      </w:r>
    </w:p>
    <w:p w14:paraId="7E51A63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2591</w:t>
      </w:r>
    </w:p>
    <w:p w14:paraId="1D62037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2592</w:t>
      </w:r>
    </w:p>
    <w:p w14:paraId="542AC4E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event triggered reporting when DRX is used under fading propagation conditions in asynchronous cells</w:t>
      </w:r>
      <w:r>
        <w:rPr>
          <w:noProof/>
        </w:rPr>
        <w:tab/>
        <w:t>2592</w:t>
      </w:r>
    </w:p>
    <w:p w14:paraId="07D12E1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2592</w:t>
      </w:r>
    </w:p>
    <w:p w14:paraId="7EE0C2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2595</w:t>
      </w:r>
    </w:p>
    <w:p w14:paraId="0F88F21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TDD Inter-frequency identification of a new CGI of E-UTRA cell using autonomous gaps</w:t>
      </w:r>
      <w:r>
        <w:rPr>
          <w:noProof/>
        </w:rPr>
        <w:tab/>
        <w:t>2595</w:t>
      </w:r>
    </w:p>
    <w:p w14:paraId="13BAF70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2595</w:t>
      </w:r>
    </w:p>
    <w:p w14:paraId="06A294C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2597</w:t>
      </w:r>
    </w:p>
    <w:p w14:paraId="2631EDE9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2598</w:t>
      </w:r>
    </w:p>
    <w:p w14:paraId="6480BAC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2598</w:t>
      </w:r>
    </w:p>
    <w:p w14:paraId="398ACB9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2598</w:t>
      </w:r>
    </w:p>
    <w:p w14:paraId="1CB17BD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2600</w:t>
      </w:r>
    </w:p>
    <w:p w14:paraId="5FE9612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2600</w:t>
      </w:r>
    </w:p>
    <w:p w14:paraId="1740811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2600</w:t>
      </w:r>
    </w:p>
    <w:p w14:paraId="20A50F1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2602</w:t>
      </w:r>
    </w:p>
    <w:p w14:paraId="7741E1D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Event triggered reporting on deactivated SCell with PCell interruption in non-DRX</w:t>
      </w:r>
      <w:r>
        <w:rPr>
          <w:noProof/>
        </w:rPr>
        <w:tab/>
        <w:t>2602</w:t>
      </w:r>
    </w:p>
    <w:p w14:paraId="3581DD2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2602</w:t>
      </w:r>
    </w:p>
    <w:p w14:paraId="520F131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2604</w:t>
      </w:r>
    </w:p>
    <w:p w14:paraId="275C29F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Event triggered reporting on deactivated SCell with network controlled PCell interruption in non-DRX</w:t>
      </w:r>
      <w:r>
        <w:rPr>
          <w:noProof/>
        </w:rPr>
        <w:tab/>
        <w:t>2605</w:t>
      </w:r>
    </w:p>
    <w:p w14:paraId="15C346B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2605</w:t>
      </w:r>
    </w:p>
    <w:p w14:paraId="7F7DC89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2606</w:t>
      </w:r>
    </w:p>
    <w:p w14:paraId="1784C2A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Event triggered reporting on deactivated SCell  with PCell interruption in non-DRX</w:t>
      </w:r>
      <w:r>
        <w:rPr>
          <w:noProof/>
        </w:rPr>
        <w:tab/>
        <w:t>2607</w:t>
      </w:r>
    </w:p>
    <w:p w14:paraId="5B2BBE3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2607</w:t>
      </w:r>
    </w:p>
    <w:p w14:paraId="382CCCA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2608</w:t>
      </w:r>
    </w:p>
    <w:p w14:paraId="29B4BF0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A.8.16.4A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Event triggered reporting on deactivated SCell with PCell interruption in non-DRX</w:t>
      </w:r>
      <w:r>
        <w:rPr>
          <w:noProof/>
        </w:rPr>
        <w:tab/>
        <w:t>2609</w:t>
      </w:r>
    </w:p>
    <w:p w14:paraId="1611092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2609</w:t>
      </w:r>
    </w:p>
    <w:p w14:paraId="2699951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2611</w:t>
      </w:r>
    </w:p>
    <w:p w14:paraId="6CFA088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2612</w:t>
      </w:r>
    </w:p>
    <w:p w14:paraId="4F25BCB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2612</w:t>
      </w:r>
    </w:p>
    <w:p w14:paraId="75C6AA8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2612</w:t>
      </w:r>
    </w:p>
    <w:p w14:paraId="6189C1C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2612</w:t>
      </w:r>
    </w:p>
    <w:p w14:paraId="7CDBF87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2612</w:t>
      </w:r>
    </w:p>
    <w:p w14:paraId="1DD89D4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2613</w:t>
      </w:r>
    </w:p>
    <w:p w14:paraId="1A16FD9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2613</w:t>
      </w:r>
    </w:p>
    <w:p w14:paraId="7F0C792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2613</w:t>
      </w:r>
    </w:p>
    <w:p w14:paraId="1C90B67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2614</w:t>
      </w:r>
    </w:p>
    <w:p w14:paraId="76B3EED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2614</w:t>
      </w:r>
    </w:p>
    <w:p w14:paraId="6FDE3CC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2614</w:t>
      </w:r>
    </w:p>
    <w:p w14:paraId="3BCF024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2615</w:t>
      </w:r>
    </w:p>
    <w:p w14:paraId="0F9813A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for 10MHz+5MHz</w:t>
      </w:r>
      <w:r>
        <w:rPr>
          <w:noProof/>
        </w:rPr>
        <w:tab/>
        <w:t>2615</w:t>
      </w:r>
    </w:p>
    <w:p w14:paraId="583597D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2615</w:t>
      </w:r>
    </w:p>
    <w:p w14:paraId="1B0E440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2616</w:t>
      </w:r>
    </w:p>
    <w:p w14:paraId="0D55B51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10MHz+5MHz</w:t>
      </w:r>
      <w:r>
        <w:rPr>
          <w:noProof/>
        </w:rPr>
        <w:tab/>
        <w:t>2616</w:t>
      </w:r>
    </w:p>
    <w:p w14:paraId="2C10EB5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2616</w:t>
      </w:r>
    </w:p>
    <w:p w14:paraId="2020C34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2617</w:t>
      </w:r>
    </w:p>
    <w:p w14:paraId="23F0DC8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on deactivating SCell with PCell interruption in non-DRX for 10MHz+5MHz</w:t>
      </w:r>
      <w:r>
        <w:rPr>
          <w:noProof/>
        </w:rPr>
        <w:tab/>
        <w:t>2617</w:t>
      </w:r>
    </w:p>
    <w:p w14:paraId="6A49F1E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2617</w:t>
      </w:r>
    </w:p>
    <w:p w14:paraId="31D2EFB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2618</w:t>
      </w:r>
    </w:p>
    <w:p w14:paraId="0443C29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10MHz+5MHz</w:t>
      </w:r>
      <w:r>
        <w:rPr>
          <w:noProof/>
        </w:rPr>
        <w:tab/>
        <w:t>2618</w:t>
      </w:r>
    </w:p>
    <w:p w14:paraId="368CAC5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2618</w:t>
      </w:r>
    </w:p>
    <w:p w14:paraId="4DBB5F4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2618</w:t>
      </w:r>
    </w:p>
    <w:p w14:paraId="2842844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2618</w:t>
      </w:r>
    </w:p>
    <w:p w14:paraId="1AD86F3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2618</w:t>
      </w:r>
    </w:p>
    <w:p w14:paraId="7C2F039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2619</w:t>
      </w:r>
    </w:p>
    <w:p w14:paraId="32A8BE2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2619</w:t>
      </w:r>
    </w:p>
    <w:p w14:paraId="0E94786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2619</w:t>
      </w:r>
    </w:p>
    <w:p w14:paraId="70DCAA4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2620</w:t>
      </w:r>
    </w:p>
    <w:p w14:paraId="5C7DB7A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2620</w:t>
      </w:r>
    </w:p>
    <w:p w14:paraId="5DFBEC6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2620</w:t>
      </w:r>
    </w:p>
    <w:p w14:paraId="24A9A1C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2620</w:t>
      </w:r>
    </w:p>
    <w:p w14:paraId="1AB0587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2620</w:t>
      </w:r>
    </w:p>
    <w:p w14:paraId="7A3F7D4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2620</w:t>
      </w:r>
    </w:p>
    <w:p w14:paraId="70B65D7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2621</w:t>
      </w:r>
    </w:p>
    <w:p w14:paraId="1F2C997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2621</w:t>
      </w:r>
    </w:p>
    <w:p w14:paraId="0D09229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2621</w:t>
      </w:r>
    </w:p>
    <w:p w14:paraId="3281781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2623</w:t>
      </w:r>
    </w:p>
    <w:p w14:paraId="2BE9C84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2624</w:t>
      </w:r>
    </w:p>
    <w:p w14:paraId="42B51A2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2624</w:t>
      </w:r>
    </w:p>
    <w:p w14:paraId="38B9BD5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2624</w:t>
      </w:r>
    </w:p>
    <w:p w14:paraId="48A069C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2624</w:t>
      </w:r>
    </w:p>
    <w:p w14:paraId="4D0798B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2624</w:t>
      </w:r>
    </w:p>
    <w:p w14:paraId="377B7E8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2625</w:t>
      </w:r>
    </w:p>
    <w:p w14:paraId="17B0C74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2625</w:t>
      </w:r>
    </w:p>
    <w:p w14:paraId="73DA7D6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2625</w:t>
      </w:r>
    </w:p>
    <w:p w14:paraId="200AE87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2625</w:t>
      </w:r>
    </w:p>
    <w:p w14:paraId="5D84C85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A.8.16.18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2625</w:t>
      </w:r>
    </w:p>
    <w:p w14:paraId="4A058FE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2625</w:t>
      </w:r>
    </w:p>
    <w:p w14:paraId="526EB83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2627</w:t>
      </w:r>
    </w:p>
    <w:p w14:paraId="7C9EA06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2628</w:t>
      </w:r>
    </w:p>
    <w:p w14:paraId="6C7D4C2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2628</w:t>
      </w:r>
    </w:p>
    <w:p w14:paraId="1DDED32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2628</w:t>
      </w:r>
    </w:p>
    <w:p w14:paraId="0856489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2628</w:t>
      </w:r>
    </w:p>
    <w:p w14:paraId="712AC9A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2628</w:t>
      </w:r>
    </w:p>
    <w:p w14:paraId="1185EEF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2629</w:t>
      </w:r>
    </w:p>
    <w:p w14:paraId="5A2E677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2629</w:t>
      </w:r>
    </w:p>
    <w:p w14:paraId="4143BD8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2629</w:t>
      </w:r>
    </w:p>
    <w:p w14:paraId="5ECAF5E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2629</w:t>
      </w:r>
    </w:p>
    <w:p w14:paraId="2B49780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2629</w:t>
      </w:r>
    </w:p>
    <w:p w14:paraId="3C8EE38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A.8.16.18D.1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2629</w:t>
      </w:r>
    </w:p>
    <w:p w14:paraId="50BBD8A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A.8.16.18D.2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2630</w:t>
      </w:r>
    </w:p>
    <w:p w14:paraId="51748A3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</w:t>
      </w:r>
      <w:r>
        <w:rPr>
          <w:noProof/>
        </w:rPr>
        <w:tab/>
        <w:t>2630</w:t>
      </w:r>
    </w:p>
    <w:p w14:paraId="7EE735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2630</w:t>
      </w:r>
    </w:p>
    <w:p w14:paraId="06F2A6D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2632</w:t>
      </w:r>
    </w:p>
    <w:p w14:paraId="25F7C18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2632</w:t>
      </w:r>
    </w:p>
    <w:p w14:paraId="2CC7303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2632</w:t>
      </w:r>
    </w:p>
    <w:p w14:paraId="7091198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2633</w:t>
      </w:r>
    </w:p>
    <w:p w14:paraId="098D135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A.8.16.19B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2633</w:t>
      </w:r>
    </w:p>
    <w:p w14:paraId="042B5BD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2633</w:t>
      </w:r>
    </w:p>
    <w:p w14:paraId="0E6F87F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2633</w:t>
      </w:r>
    </w:p>
    <w:p w14:paraId="67C023C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2633</w:t>
      </w:r>
    </w:p>
    <w:p w14:paraId="5128D48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2633</w:t>
      </w:r>
    </w:p>
    <w:p w14:paraId="266EB72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2634</w:t>
      </w:r>
    </w:p>
    <w:p w14:paraId="007456A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</w:t>
      </w:r>
      <w:r>
        <w:rPr>
          <w:noProof/>
        </w:rPr>
        <w:tab/>
        <w:t>2634</w:t>
      </w:r>
    </w:p>
    <w:p w14:paraId="0A2C896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2634</w:t>
      </w:r>
    </w:p>
    <w:p w14:paraId="699FF44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2636</w:t>
      </w:r>
    </w:p>
    <w:p w14:paraId="386A640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2637</w:t>
      </w:r>
    </w:p>
    <w:p w14:paraId="648C2CD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2637</w:t>
      </w:r>
    </w:p>
    <w:p w14:paraId="70A04A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2637</w:t>
      </w:r>
    </w:p>
    <w:p w14:paraId="505DDF9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2637</w:t>
      </w:r>
    </w:p>
    <w:p w14:paraId="3C583AD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2637</w:t>
      </w:r>
    </w:p>
    <w:p w14:paraId="1FD520E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2638</w:t>
      </w:r>
    </w:p>
    <w:p w14:paraId="4E5CABA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2638</w:t>
      </w:r>
    </w:p>
    <w:p w14:paraId="54327FD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2638</w:t>
      </w:r>
    </w:p>
    <w:p w14:paraId="305FF25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2638</w:t>
      </w:r>
    </w:p>
    <w:p w14:paraId="6BE1B2A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2638</w:t>
      </w:r>
    </w:p>
    <w:p w14:paraId="4C8F747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A.8.16.20D.1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2638</w:t>
      </w:r>
    </w:p>
    <w:p w14:paraId="367454F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A.8.16.20D.2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2639</w:t>
      </w:r>
    </w:p>
    <w:p w14:paraId="27ED8AF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20MHz+10MHz</w:t>
      </w:r>
      <w:r>
        <w:rPr>
          <w:noProof/>
        </w:rPr>
        <w:tab/>
        <w:t>2639</w:t>
      </w:r>
    </w:p>
    <w:p w14:paraId="5EF8CE6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2639</w:t>
      </w:r>
    </w:p>
    <w:p w14:paraId="0A13AA8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2641</w:t>
      </w:r>
    </w:p>
    <w:p w14:paraId="2F82A83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20MHz+10MHz</w:t>
      </w:r>
      <w:r>
        <w:rPr>
          <w:noProof/>
        </w:rPr>
        <w:tab/>
        <w:t>2641</w:t>
      </w:r>
    </w:p>
    <w:p w14:paraId="427CC47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2641</w:t>
      </w:r>
    </w:p>
    <w:p w14:paraId="4788D0D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2643</w:t>
      </w:r>
    </w:p>
    <w:p w14:paraId="66C0548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2643</w:t>
      </w:r>
    </w:p>
    <w:p w14:paraId="7B78382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2643</w:t>
      </w:r>
    </w:p>
    <w:p w14:paraId="4E1014D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2646</w:t>
      </w:r>
    </w:p>
    <w:p w14:paraId="59FBD3D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2646</w:t>
      </w:r>
    </w:p>
    <w:p w14:paraId="2CFBD71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2646</w:t>
      </w:r>
    </w:p>
    <w:p w14:paraId="54779FB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2649</w:t>
      </w:r>
    </w:p>
    <w:p w14:paraId="0C36195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FDD</w:t>
      </w:r>
      <w:r>
        <w:rPr>
          <w:noProof/>
        </w:rPr>
        <w:tab/>
        <w:t>2649</w:t>
      </w:r>
    </w:p>
    <w:p w14:paraId="12765EB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2649</w:t>
      </w:r>
    </w:p>
    <w:p w14:paraId="621B887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2652</w:t>
      </w:r>
    </w:p>
    <w:p w14:paraId="554F00B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A.8.16.26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TDD</w:t>
      </w:r>
      <w:r>
        <w:rPr>
          <w:noProof/>
        </w:rPr>
        <w:tab/>
        <w:t>2652</w:t>
      </w:r>
    </w:p>
    <w:p w14:paraId="52DC45C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2652</w:t>
      </w:r>
    </w:p>
    <w:p w14:paraId="676CB09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2655</w:t>
      </w:r>
    </w:p>
    <w:p w14:paraId="4FBF628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2655</w:t>
      </w:r>
    </w:p>
    <w:p w14:paraId="7C33AE6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2655</w:t>
      </w:r>
    </w:p>
    <w:p w14:paraId="65B7A68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A.8.16.27.2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Test Requirements</w:t>
      </w:r>
      <w:r>
        <w:rPr>
          <w:noProof/>
        </w:rPr>
        <w:tab/>
        <w:t>2660</w:t>
      </w:r>
    </w:p>
    <w:p w14:paraId="517D3AF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2660</w:t>
      </w:r>
    </w:p>
    <w:p w14:paraId="4C4C54C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2660</w:t>
      </w:r>
    </w:p>
    <w:p w14:paraId="275DF6F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A.8.16.28.2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Test Requirements</w:t>
      </w:r>
      <w:r>
        <w:rPr>
          <w:noProof/>
        </w:rPr>
        <w:tab/>
        <w:t>2665</w:t>
      </w:r>
    </w:p>
    <w:p w14:paraId="5AD942C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2665</w:t>
      </w:r>
    </w:p>
    <w:p w14:paraId="5BE43B6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2665</w:t>
      </w:r>
    </w:p>
    <w:p w14:paraId="5DC7366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2670</w:t>
      </w:r>
    </w:p>
    <w:p w14:paraId="3E7F0DC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2670</w:t>
      </w:r>
    </w:p>
    <w:p w14:paraId="2B401E2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2670</w:t>
      </w:r>
    </w:p>
    <w:p w14:paraId="55D2757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2675</w:t>
      </w:r>
    </w:p>
    <w:p w14:paraId="05F2581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2675</w:t>
      </w:r>
    </w:p>
    <w:p w14:paraId="3D2B15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2675</w:t>
      </w:r>
    </w:p>
    <w:p w14:paraId="38DADB0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2680</w:t>
      </w:r>
    </w:p>
    <w:p w14:paraId="3F110D1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2680</w:t>
      </w:r>
    </w:p>
    <w:p w14:paraId="0C2FB64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2680</w:t>
      </w:r>
    </w:p>
    <w:p w14:paraId="1D71490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2685</w:t>
      </w:r>
    </w:p>
    <w:p w14:paraId="1E0AFC4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2685</w:t>
      </w:r>
    </w:p>
    <w:p w14:paraId="267C801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2685</w:t>
      </w:r>
    </w:p>
    <w:p w14:paraId="1149CAF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2690</w:t>
      </w:r>
    </w:p>
    <w:p w14:paraId="56FC47C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3 DL CA Event Triggered Reporting on Deactivated SCell with PCell and SCell Interruptions in Non-DRX</w:t>
      </w:r>
      <w:r>
        <w:rPr>
          <w:noProof/>
        </w:rPr>
        <w:tab/>
        <w:t>2690</w:t>
      </w:r>
    </w:p>
    <w:p w14:paraId="275BC77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2690</w:t>
      </w:r>
    </w:p>
    <w:p w14:paraId="0700C07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2695</w:t>
      </w:r>
    </w:p>
    <w:p w14:paraId="42E4FFC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2695</w:t>
      </w:r>
    </w:p>
    <w:p w14:paraId="66347D7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2695</w:t>
      </w:r>
    </w:p>
    <w:p w14:paraId="06BEC6E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2697</w:t>
      </w:r>
    </w:p>
    <w:p w14:paraId="5FE06E7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2698</w:t>
      </w:r>
    </w:p>
    <w:p w14:paraId="3FFBBFE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2698</w:t>
      </w:r>
    </w:p>
    <w:p w14:paraId="37FEAD0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2700</w:t>
      </w:r>
    </w:p>
    <w:p w14:paraId="403FEB4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CA activation and deactivation of known SCell in non-DRX</w:t>
      </w:r>
      <w:r>
        <w:rPr>
          <w:noProof/>
        </w:rPr>
        <w:tab/>
        <w:t>2701</w:t>
      </w:r>
    </w:p>
    <w:p w14:paraId="6F31326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2701</w:t>
      </w:r>
    </w:p>
    <w:p w14:paraId="4D672A5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2703</w:t>
      </w:r>
    </w:p>
    <w:p w14:paraId="09D09AA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CA activation and deactivation of known SCell in non-DRX</w:t>
      </w:r>
      <w:r>
        <w:rPr>
          <w:noProof/>
        </w:rPr>
        <w:tab/>
        <w:t>2704</w:t>
      </w:r>
    </w:p>
    <w:p w14:paraId="22C90DD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2704</w:t>
      </w:r>
    </w:p>
    <w:p w14:paraId="16240A6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2706</w:t>
      </w:r>
    </w:p>
    <w:p w14:paraId="7FAF03F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2707</w:t>
      </w:r>
    </w:p>
    <w:p w14:paraId="783783E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2707</w:t>
      </w:r>
    </w:p>
    <w:p w14:paraId="04CB194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2710</w:t>
      </w:r>
    </w:p>
    <w:p w14:paraId="7E9621E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2710</w:t>
      </w:r>
    </w:p>
    <w:p w14:paraId="609F2B4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2710</w:t>
      </w:r>
    </w:p>
    <w:p w14:paraId="554B272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2713</w:t>
      </w:r>
    </w:p>
    <w:p w14:paraId="3F2A6C3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CA activation and deactivation of unknown SCell in non-DRX</w:t>
      </w:r>
      <w:r>
        <w:rPr>
          <w:noProof/>
        </w:rPr>
        <w:tab/>
        <w:t>2713</w:t>
      </w:r>
    </w:p>
    <w:p w14:paraId="5985904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2713</w:t>
      </w:r>
    </w:p>
    <w:p w14:paraId="73FC028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2715</w:t>
      </w:r>
    </w:p>
    <w:p w14:paraId="25F8D02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CA activation and deactivation of unknown SCell in non-DRX</w:t>
      </w:r>
      <w:r>
        <w:rPr>
          <w:noProof/>
        </w:rPr>
        <w:tab/>
        <w:t>2716</w:t>
      </w:r>
    </w:p>
    <w:p w14:paraId="55553D8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2716</w:t>
      </w:r>
    </w:p>
    <w:p w14:paraId="422759E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2718</w:t>
      </w:r>
    </w:p>
    <w:p w14:paraId="7AB20E7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2719</w:t>
      </w:r>
    </w:p>
    <w:p w14:paraId="1BE314D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2719</w:t>
      </w:r>
    </w:p>
    <w:p w14:paraId="71A2B1B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2722</w:t>
      </w:r>
    </w:p>
    <w:p w14:paraId="0988121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A.8.16.44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unknown SCell in non-DRX with PCell in FDD</w:t>
      </w:r>
      <w:r>
        <w:rPr>
          <w:noProof/>
        </w:rPr>
        <w:tab/>
        <w:t>2722</w:t>
      </w:r>
    </w:p>
    <w:p w14:paraId="442A01B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2722</w:t>
      </w:r>
    </w:p>
    <w:p w14:paraId="1A8FFC9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2725</w:t>
      </w:r>
    </w:p>
    <w:p w14:paraId="20DA923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2725</w:t>
      </w:r>
    </w:p>
    <w:p w14:paraId="7C27FB8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2725</w:t>
      </w:r>
    </w:p>
    <w:p w14:paraId="24E9690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2728</w:t>
      </w:r>
    </w:p>
    <w:p w14:paraId="296FC6B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unknown SCell in non-DRX with PCell in TDD</w:t>
      </w:r>
      <w:r>
        <w:rPr>
          <w:noProof/>
        </w:rPr>
        <w:tab/>
        <w:t>2728</w:t>
      </w:r>
    </w:p>
    <w:p w14:paraId="4026BCF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2728</w:t>
      </w:r>
    </w:p>
    <w:p w14:paraId="292BED7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2730</w:t>
      </w:r>
    </w:p>
    <w:p w14:paraId="15423F6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2DL/2UL FDD CA activation and deactivation of known PUCCH SCell without valid TA in non-DRX</w:t>
      </w:r>
      <w:r>
        <w:rPr>
          <w:noProof/>
        </w:rPr>
        <w:tab/>
        <w:t>2731</w:t>
      </w:r>
    </w:p>
    <w:p w14:paraId="29883E3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2731</w:t>
      </w:r>
    </w:p>
    <w:p w14:paraId="6AC6D8D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2733</w:t>
      </w:r>
    </w:p>
    <w:p w14:paraId="697946F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A.8.16.48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>2DL/2UL TDD CA activation and deactivation of known PUCCH SCell without valid TA in non-DRX</w:t>
      </w:r>
      <w:r>
        <w:rPr>
          <w:noProof/>
        </w:rPr>
        <w:tab/>
        <w:t>2734</w:t>
      </w:r>
    </w:p>
    <w:p w14:paraId="6CA40E4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A.8.16.48.1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>Test Purpose and Environment</w:t>
      </w:r>
      <w:r>
        <w:rPr>
          <w:noProof/>
        </w:rPr>
        <w:tab/>
        <w:t>2734</w:t>
      </w:r>
    </w:p>
    <w:p w14:paraId="6CC49B7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A.8.16.48.2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>Test Requirements</w:t>
      </w:r>
      <w:r>
        <w:rPr>
          <w:noProof/>
        </w:rPr>
        <w:tab/>
        <w:t>2736</w:t>
      </w:r>
    </w:p>
    <w:p w14:paraId="4D8E51F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2737</w:t>
      </w:r>
    </w:p>
    <w:p w14:paraId="67EA7FA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2737</w:t>
      </w:r>
    </w:p>
    <w:p w14:paraId="2A3072E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2740</w:t>
      </w:r>
    </w:p>
    <w:p w14:paraId="1FB5C39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2DL/2UL TDD-FDD CA (TDD PCell) activation and deactivation of known PUCCH SCell without valid TA in non-DRX</w:t>
      </w:r>
      <w:r>
        <w:rPr>
          <w:noProof/>
        </w:rPr>
        <w:tab/>
        <w:t>2740</w:t>
      </w:r>
    </w:p>
    <w:p w14:paraId="1B1D5B5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2740</w:t>
      </w:r>
    </w:p>
    <w:p w14:paraId="5046BAA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2742</w:t>
      </w:r>
    </w:p>
    <w:p w14:paraId="4473778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2743</w:t>
      </w:r>
    </w:p>
    <w:p w14:paraId="1CBD4E3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2743</w:t>
      </w:r>
    </w:p>
    <w:p w14:paraId="256F259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2748</w:t>
      </w:r>
    </w:p>
    <w:p w14:paraId="340305B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2748</w:t>
      </w:r>
    </w:p>
    <w:p w14:paraId="72FF768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2748</w:t>
      </w:r>
    </w:p>
    <w:p w14:paraId="4D73F21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2753</w:t>
      </w:r>
    </w:p>
    <w:p w14:paraId="741B215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2753</w:t>
      </w:r>
    </w:p>
    <w:p w14:paraId="4FDBD1C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2753</w:t>
      </w:r>
    </w:p>
    <w:p w14:paraId="3F0C068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A.8.16.53.2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Test Requirements</w:t>
      </w:r>
      <w:r>
        <w:rPr>
          <w:noProof/>
        </w:rPr>
        <w:tab/>
        <w:t>2757</w:t>
      </w:r>
    </w:p>
    <w:p w14:paraId="4B63423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2757</w:t>
      </w:r>
    </w:p>
    <w:p w14:paraId="39EFCAF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2757</w:t>
      </w:r>
    </w:p>
    <w:p w14:paraId="3F49314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A.8.16.54.2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Test Requirements</w:t>
      </w:r>
      <w:r>
        <w:rPr>
          <w:noProof/>
        </w:rPr>
        <w:tab/>
        <w:t>2761</w:t>
      </w:r>
    </w:p>
    <w:p w14:paraId="75F5483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4 DL CA Event Triggered Reporting on Deactivated SCell with PCell and SCell Interruptions in Non-DRX</w:t>
      </w:r>
      <w:r>
        <w:rPr>
          <w:noProof/>
        </w:rPr>
        <w:tab/>
        <w:t>2761</w:t>
      </w:r>
    </w:p>
    <w:p w14:paraId="5DDF44E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2761</w:t>
      </w:r>
    </w:p>
    <w:p w14:paraId="59627E3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2767</w:t>
      </w:r>
    </w:p>
    <w:p w14:paraId="32912EA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4 DL CA Event Triggered Reporting on Deactivated SCell with PCell and SCell Interruptions in Non-DRX</w:t>
      </w:r>
      <w:r>
        <w:rPr>
          <w:noProof/>
        </w:rPr>
        <w:tab/>
        <w:t>2767</w:t>
      </w:r>
    </w:p>
    <w:p w14:paraId="06B8276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2767</w:t>
      </w:r>
    </w:p>
    <w:p w14:paraId="61CD10C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2773</w:t>
      </w:r>
    </w:p>
    <w:p w14:paraId="1309AB7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4DL CA activation and deactivation of know SCell in non-DRX</w:t>
      </w:r>
      <w:r>
        <w:rPr>
          <w:noProof/>
        </w:rPr>
        <w:tab/>
        <w:t>2773</w:t>
      </w:r>
    </w:p>
    <w:p w14:paraId="7504A44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2773</w:t>
      </w:r>
    </w:p>
    <w:p w14:paraId="4E1F887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2775</w:t>
      </w:r>
    </w:p>
    <w:p w14:paraId="2AC3387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4DL CA activation and deactivation of know SCell in non-DRX</w:t>
      </w:r>
      <w:r>
        <w:rPr>
          <w:noProof/>
        </w:rPr>
        <w:tab/>
        <w:t>2776</w:t>
      </w:r>
    </w:p>
    <w:p w14:paraId="1E5AE58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2776</w:t>
      </w:r>
    </w:p>
    <w:p w14:paraId="20246F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2778</w:t>
      </w:r>
    </w:p>
    <w:p w14:paraId="30CC796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2779</w:t>
      </w:r>
    </w:p>
    <w:p w14:paraId="2F5998F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2779</w:t>
      </w:r>
    </w:p>
    <w:p w14:paraId="1B4E18F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2783</w:t>
      </w:r>
    </w:p>
    <w:p w14:paraId="1E1FADE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2784</w:t>
      </w:r>
    </w:p>
    <w:p w14:paraId="405EE39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2784</w:t>
      </w:r>
    </w:p>
    <w:p w14:paraId="134DD09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2787</w:t>
      </w:r>
    </w:p>
    <w:p w14:paraId="2B47848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A.8.16.61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4DL CA activation and deactivation of unknown SCell in non-DRX</w:t>
      </w:r>
      <w:r>
        <w:rPr>
          <w:noProof/>
        </w:rPr>
        <w:tab/>
        <w:t>2788</w:t>
      </w:r>
    </w:p>
    <w:p w14:paraId="71B2E7F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2788</w:t>
      </w:r>
    </w:p>
    <w:p w14:paraId="77798A7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2791</w:t>
      </w:r>
    </w:p>
    <w:p w14:paraId="0CC1661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4DL CA activation and deactivation of unknown SCell in non-DRX</w:t>
      </w:r>
      <w:r>
        <w:rPr>
          <w:noProof/>
        </w:rPr>
        <w:tab/>
        <w:t>2791</w:t>
      </w:r>
    </w:p>
    <w:p w14:paraId="7275A9F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2791</w:t>
      </w:r>
    </w:p>
    <w:p w14:paraId="2706320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2793</w:t>
      </w:r>
    </w:p>
    <w:p w14:paraId="33B9697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2794</w:t>
      </w:r>
    </w:p>
    <w:p w14:paraId="6B0EF16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2794</w:t>
      </w:r>
    </w:p>
    <w:p w14:paraId="37502F6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2797</w:t>
      </w:r>
    </w:p>
    <w:p w14:paraId="1A3819D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2798</w:t>
      </w:r>
    </w:p>
    <w:p w14:paraId="75439A7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2798</w:t>
      </w:r>
    </w:p>
    <w:p w14:paraId="3D89361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2802</w:t>
      </w:r>
    </w:p>
    <w:p w14:paraId="53EC39F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2802</w:t>
      </w:r>
    </w:p>
    <w:p w14:paraId="2878820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2802</w:t>
      </w:r>
    </w:p>
    <w:p w14:paraId="3220794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A.8.16.65.2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Test Requirements</w:t>
      </w:r>
      <w:r>
        <w:rPr>
          <w:noProof/>
        </w:rPr>
        <w:tab/>
        <w:t>2807</w:t>
      </w:r>
    </w:p>
    <w:p w14:paraId="22DA01A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2807</w:t>
      </w:r>
    </w:p>
    <w:p w14:paraId="207EEBA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2807</w:t>
      </w:r>
    </w:p>
    <w:p w14:paraId="4022C95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A.8.16.66.2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Test Requirements</w:t>
      </w:r>
      <w:r>
        <w:rPr>
          <w:noProof/>
        </w:rPr>
        <w:tab/>
        <w:t>2812</w:t>
      </w:r>
    </w:p>
    <w:p w14:paraId="11931BD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2812</w:t>
      </w:r>
    </w:p>
    <w:p w14:paraId="53A0165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2812</w:t>
      </w:r>
    </w:p>
    <w:p w14:paraId="3F86F96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2817</w:t>
      </w:r>
    </w:p>
    <w:p w14:paraId="3819C0E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2817</w:t>
      </w:r>
    </w:p>
    <w:p w14:paraId="4F0B10E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2817</w:t>
      </w:r>
    </w:p>
    <w:p w14:paraId="7694285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2822</w:t>
      </w:r>
    </w:p>
    <w:p w14:paraId="2CDD455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CA activation and deactivation of unknown SCell in non-DRX</w:t>
      </w:r>
      <w:r>
        <w:rPr>
          <w:noProof/>
        </w:rPr>
        <w:tab/>
        <w:t>2822</w:t>
      </w:r>
    </w:p>
    <w:p w14:paraId="3FB9CE1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2822</w:t>
      </w:r>
    </w:p>
    <w:p w14:paraId="5623CD4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2826</w:t>
      </w:r>
    </w:p>
    <w:p w14:paraId="3687DC5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activation and deactivation of unknown SCell in non-DRX</w:t>
      </w:r>
      <w:r>
        <w:rPr>
          <w:noProof/>
        </w:rPr>
        <w:tab/>
        <w:t>2826</w:t>
      </w:r>
    </w:p>
    <w:p w14:paraId="151DAA0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2826</w:t>
      </w:r>
    </w:p>
    <w:p w14:paraId="2E1000D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2830</w:t>
      </w:r>
    </w:p>
    <w:p w14:paraId="36FD2A7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2830</w:t>
      </w:r>
    </w:p>
    <w:p w14:paraId="2952384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2830</w:t>
      </w:r>
    </w:p>
    <w:p w14:paraId="5246902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2835</w:t>
      </w:r>
    </w:p>
    <w:p w14:paraId="781417A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2835</w:t>
      </w:r>
    </w:p>
    <w:p w14:paraId="35DB6CE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2835</w:t>
      </w:r>
    </w:p>
    <w:p w14:paraId="3DEEC09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2840</w:t>
      </w:r>
    </w:p>
    <w:p w14:paraId="0B5F9B2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2840</w:t>
      </w:r>
    </w:p>
    <w:p w14:paraId="6DCF09E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2840</w:t>
      </w:r>
    </w:p>
    <w:p w14:paraId="3ABB65E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2847</w:t>
      </w:r>
    </w:p>
    <w:p w14:paraId="4241A60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2847</w:t>
      </w:r>
    </w:p>
    <w:p w14:paraId="6B8B93E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2847</w:t>
      </w:r>
    </w:p>
    <w:p w14:paraId="64B6606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2853</w:t>
      </w:r>
    </w:p>
    <w:p w14:paraId="439C6A7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2853</w:t>
      </w:r>
    </w:p>
    <w:p w14:paraId="62AE23E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2853</w:t>
      </w:r>
    </w:p>
    <w:p w14:paraId="4DA48E1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2859</w:t>
      </w:r>
    </w:p>
    <w:p w14:paraId="3CEAF5A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2859</w:t>
      </w:r>
    </w:p>
    <w:p w14:paraId="1CDEA21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2859</w:t>
      </w:r>
    </w:p>
    <w:p w14:paraId="23FE374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2865</w:t>
      </w:r>
    </w:p>
    <w:p w14:paraId="6A9CA67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CA activation and deactivation of know SCell in non-DRX</w:t>
      </w:r>
      <w:r>
        <w:rPr>
          <w:noProof/>
        </w:rPr>
        <w:tab/>
        <w:t>2865</w:t>
      </w:r>
    </w:p>
    <w:p w14:paraId="16AA279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2865</w:t>
      </w:r>
    </w:p>
    <w:p w14:paraId="18BDFDA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2869</w:t>
      </w:r>
    </w:p>
    <w:p w14:paraId="4BB9178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activation and deactivation of know SCell in non-DRX</w:t>
      </w:r>
      <w:r>
        <w:rPr>
          <w:noProof/>
        </w:rPr>
        <w:tab/>
        <w:t>2869</w:t>
      </w:r>
    </w:p>
    <w:p w14:paraId="16C7AB4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2869</w:t>
      </w:r>
    </w:p>
    <w:p w14:paraId="0502562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2871</w:t>
      </w:r>
    </w:p>
    <w:p w14:paraId="45AEDE3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4 DL CA Event Triggered Reporting on Deactivated SCell with PCell and SCell Interruptions in Non-DRX</w:t>
      </w:r>
      <w:r>
        <w:rPr>
          <w:noProof/>
        </w:rPr>
        <w:tab/>
        <w:t>2872</w:t>
      </w:r>
    </w:p>
    <w:p w14:paraId="608FE6F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A.8.16.79.1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2872</w:t>
      </w:r>
    </w:p>
    <w:p w14:paraId="0B9C0BF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2879</w:t>
      </w:r>
    </w:p>
    <w:p w14:paraId="7C83B6B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TDD-FDD 4 DL CA Event Triggered Reporting on Deactivated SCell with PCell and SCell Interruptions in Non-DRX</w:t>
      </w:r>
      <w:r>
        <w:rPr>
          <w:noProof/>
        </w:rPr>
        <w:tab/>
        <w:t>2879</w:t>
      </w:r>
    </w:p>
    <w:p w14:paraId="6406000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2879</w:t>
      </w:r>
    </w:p>
    <w:p w14:paraId="553BA2C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2886</w:t>
      </w:r>
    </w:p>
    <w:p w14:paraId="6BE143E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5 DL CA Event Triggered Reporting on Deactivated SCell with PCell and SCell Interruptions in Non-DRX</w:t>
      </w:r>
      <w:r>
        <w:rPr>
          <w:noProof/>
        </w:rPr>
        <w:tab/>
        <w:t>2886</w:t>
      </w:r>
    </w:p>
    <w:p w14:paraId="3BF7B07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2886</w:t>
      </w:r>
    </w:p>
    <w:p w14:paraId="2838B4B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A.8.16.81.2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2892</w:t>
      </w:r>
    </w:p>
    <w:p w14:paraId="2278DBB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TDD-FDD 5 DL CA Event Triggered Reporting on Deactivated SCell with PCell and SCell Interruptions in Non-DRX</w:t>
      </w:r>
      <w:r>
        <w:rPr>
          <w:noProof/>
        </w:rPr>
        <w:tab/>
        <w:t>2892</w:t>
      </w:r>
    </w:p>
    <w:p w14:paraId="1192E20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2892</w:t>
      </w:r>
    </w:p>
    <w:p w14:paraId="4AF56CB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A.8.16.82.2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2898</w:t>
      </w:r>
    </w:p>
    <w:p w14:paraId="4457E02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2898</w:t>
      </w:r>
    </w:p>
    <w:p w14:paraId="7A3FED5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2898</w:t>
      </w:r>
    </w:p>
    <w:p w14:paraId="01804DD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A.8.16.83.2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Test Requirements</w:t>
      </w:r>
      <w:r>
        <w:rPr>
          <w:noProof/>
        </w:rPr>
        <w:tab/>
        <w:t>2903</w:t>
      </w:r>
    </w:p>
    <w:p w14:paraId="3237E07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Event Triggered Reporting on Deactivated SCell with PCell and SCell Interruptions in Non-DRX with generic duplex modes</w:t>
      </w:r>
      <w:r>
        <w:rPr>
          <w:noProof/>
        </w:rPr>
        <w:tab/>
        <w:t>2903</w:t>
      </w:r>
    </w:p>
    <w:p w14:paraId="24AC070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2903</w:t>
      </w:r>
    </w:p>
    <w:p w14:paraId="7695B6C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A.8.16.84.2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2909</w:t>
      </w:r>
    </w:p>
    <w:p w14:paraId="6891A05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2909</w:t>
      </w:r>
    </w:p>
    <w:p w14:paraId="35C1C42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2909</w:t>
      </w:r>
    </w:p>
    <w:p w14:paraId="658F317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2913</w:t>
      </w:r>
    </w:p>
    <w:p w14:paraId="41694A2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2913</w:t>
      </w:r>
    </w:p>
    <w:p w14:paraId="7F4F265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2913</w:t>
      </w:r>
    </w:p>
    <w:p w14:paraId="1A7EC5D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2916</w:t>
      </w:r>
    </w:p>
    <w:p w14:paraId="0C7810F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2916</w:t>
      </w:r>
    </w:p>
    <w:p w14:paraId="75306B8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2916</w:t>
      </w:r>
    </w:p>
    <w:p w14:paraId="5D9963D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A.8.16.87.2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Test Requirements</w:t>
      </w:r>
      <w:r>
        <w:rPr>
          <w:noProof/>
        </w:rPr>
        <w:tab/>
        <w:t>2922</w:t>
      </w:r>
    </w:p>
    <w:p w14:paraId="60992F6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2922</w:t>
      </w:r>
    </w:p>
    <w:p w14:paraId="6FBCC15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2922</w:t>
      </w:r>
    </w:p>
    <w:p w14:paraId="3751D33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A.8.16.88.2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2930</w:t>
      </w:r>
    </w:p>
    <w:p w14:paraId="591FB54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2930</w:t>
      </w:r>
    </w:p>
    <w:p w14:paraId="307A1A4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2930</w:t>
      </w:r>
    </w:p>
    <w:p w14:paraId="574F7D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2937</w:t>
      </w:r>
    </w:p>
    <w:p w14:paraId="1F84B71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2937</w:t>
      </w:r>
    </w:p>
    <w:p w14:paraId="4171126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2937</w:t>
      </w:r>
    </w:p>
    <w:p w14:paraId="29DC98F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2944</w:t>
      </w:r>
    </w:p>
    <w:p w14:paraId="0EE6275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2944</w:t>
      </w:r>
    </w:p>
    <w:p w14:paraId="2E80BB2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2944</w:t>
      </w:r>
    </w:p>
    <w:p w14:paraId="1B98B2F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A.8.16.91.2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Test Requirements</w:t>
      </w:r>
      <w:r>
        <w:rPr>
          <w:noProof/>
        </w:rPr>
        <w:tab/>
        <w:t>2950</w:t>
      </w:r>
    </w:p>
    <w:p w14:paraId="4C177C5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Event Triggered Reporting on Deactivated SCell with PCell and SCell Interruptions in Non-DRX with generic duplex modes</w:t>
      </w:r>
      <w:r>
        <w:rPr>
          <w:noProof/>
        </w:rPr>
        <w:tab/>
        <w:t>2950</w:t>
      </w:r>
    </w:p>
    <w:p w14:paraId="3C0AB73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2950</w:t>
      </w:r>
    </w:p>
    <w:p w14:paraId="0223214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A.8.16.92.2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2958</w:t>
      </w:r>
    </w:p>
    <w:p w14:paraId="18C177E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2958</w:t>
      </w:r>
    </w:p>
    <w:p w14:paraId="5121356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2958</w:t>
      </w:r>
    </w:p>
    <w:p w14:paraId="020A9D8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2965</w:t>
      </w:r>
    </w:p>
    <w:p w14:paraId="6C49966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2965</w:t>
      </w:r>
    </w:p>
    <w:p w14:paraId="5E1C229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2965</w:t>
      </w:r>
    </w:p>
    <w:p w14:paraId="78681A1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2972</w:t>
      </w:r>
    </w:p>
    <w:p w14:paraId="4CBD4A9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2972</w:t>
      </w:r>
    </w:p>
    <w:p w14:paraId="14E2FD6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2972</w:t>
      </w:r>
    </w:p>
    <w:p w14:paraId="631F8ED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2980</w:t>
      </w:r>
    </w:p>
    <w:p w14:paraId="4CB799B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Event Triggered Reporting on Deactivated SCell with PCell and SCell Interruptions in Non-DRX with generic duplex modes</w:t>
      </w:r>
      <w:r>
        <w:rPr>
          <w:noProof/>
        </w:rPr>
        <w:tab/>
        <w:t>2980</w:t>
      </w:r>
    </w:p>
    <w:p w14:paraId="3A90992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A.8.16.96.1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2980</w:t>
      </w:r>
    </w:p>
    <w:p w14:paraId="58507CA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A.8.16.96.2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2989</w:t>
      </w:r>
    </w:p>
    <w:p w14:paraId="22CB0CC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2989</w:t>
      </w:r>
    </w:p>
    <w:p w14:paraId="62B6F12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2989</w:t>
      </w:r>
    </w:p>
    <w:p w14:paraId="1F4E7FD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2996</w:t>
      </w:r>
    </w:p>
    <w:p w14:paraId="218A718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2996</w:t>
      </w:r>
    </w:p>
    <w:p w14:paraId="57324AD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2996</w:t>
      </w:r>
    </w:p>
    <w:p w14:paraId="3F6F060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3004</w:t>
      </w:r>
    </w:p>
    <w:p w14:paraId="2147438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3004</w:t>
      </w:r>
    </w:p>
    <w:p w14:paraId="45F5D3E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3004</w:t>
      </w:r>
    </w:p>
    <w:p w14:paraId="02D0150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3014</w:t>
      </w:r>
    </w:p>
    <w:p w14:paraId="03C4410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Event Triggered Reporting on Deactivated SCell with PCell and SCell Interruptions in Non-DRX with generic duplex modes</w:t>
      </w:r>
      <w:r>
        <w:rPr>
          <w:noProof/>
        </w:rPr>
        <w:tab/>
        <w:t>3014</w:t>
      </w:r>
    </w:p>
    <w:p w14:paraId="1B008BC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3014</w:t>
      </w:r>
    </w:p>
    <w:p w14:paraId="7F0046D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A.8.16.100.2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3024</w:t>
      </w:r>
    </w:p>
    <w:p w14:paraId="48ABE34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3024</w:t>
      </w:r>
    </w:p>
    <w:p w14:paraId="053B834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3024</w:t>
      </w:r>
    </w:p>
    <w:p w14:paraId="5728C64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3034</w:t>
      </w:r>
    </w:p>
    <w:p w14:paraId="524BC9E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3034</w:t>
      </w:r>
    </w:p>
    <w:p w14:paraId="408D14D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3034</w:t>
      </w:r>
    </w:p>
    <w:p w14:paraId="7F65038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3045</w:t>
      </w:r>
    </w:p>
    <w:p w14:paraId="614504D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3045</w:t>
      </w:r>
    </w:p>
    <w:p w14:paraId="2FD7B24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3045</w:t>
      </w:r>
    </w:p>
    <w:p w14:paraId="00E01A0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3050</w:t>
      </w:r>
    </w:p>
    <w:p w14:paraId="3053412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3051</w:t>
      </w:r>
    </w:p>
    <w:p w14:paraId="04F7615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3051</w:t>
      </w:r>
    </w:p>
    <w:p w14:paraId="215F1D3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3055</w:t>
      </w:r>
    </w:p>
    <w:p w14:paraId="58F0A2C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A.8.16.105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3056</w:t>
      </w:r>
    </w:p>
    <w:p w14:paraId="22A2968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A.8.16.105.1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3056</w:t>
      </w:r>
    </w:p>
    <w:p w14:paraId="5275D1E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</w:t>
      </w:r>
      <w:r>
        <w:rPr>
          <w:noProof/>
        </w:rPr>
        <w:t>8.16.105</w:t>
      </w:r>
      <w:r w:rsidRPr="00C627F8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3060</w:t>
      </w:r>
    </w:p>
    <w:p w14:paraId="0D022D0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3061</w:t>
      </w:r>
    </w:p>
    <w:p w14:paraId="2785985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3061</w:t>
      </w:r>
    </w:p>
    <w:p w14:paraId="4B33248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3065</w:t>
      </w:r>
    </w:p>
    <w:p w14:paraId="040DAC8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event triggered reporting under deactivated SCell in non-DRX </w:t>
      </w:r>
      <w:r w:rsidRPr="00C627F8">
        <w:rPr>
          <w:rFonts w:cs="Arial"/>
          <w:noProof/>
        </w:rPr>
        <w:t xml:space="preserve">with </w:t>
      </w:r>
      <w:r w:rsidRPr="00C627F8">
        <w:rPr>
          <w:i/>
          <w:noProof/>
        </w:rPr>
        <w:t>highSpeedEnhMeasFlag</w:t>
      </w:r>
      <w:r w:rsidRPr="00C627F8">
        <w:rPr>
          <w:i/>
          <w:noProof/>
          <w:lang w:eastAsia="ja-JP"/>
        </w:rPr>
        <w:t>2</w:t>
      </w:r>
      <w:r w:rsidRPr="00C627F8">
        <w:rPr>
          <w:i/>
          <w:noProof/>
        </w:rPr>
        <w:t>-</w:t>
      </w:r>
      <w:r w:rsidRPr="00C627F8">
        <w:rPr>
          <w:i/>
          <w:noProof/>
          <w:lang w:eastAsia="ja-JP"/>
        </w:rPr>
        <w:t>r16</w:t>
      </w:r>
      <w:r>
        <w:rPr>
          <w:noProof/>
        </w:rPr>
        <w:tab/>
        <w:t>3065</w:t>
      </w:r>
    </w:p>
    <w:p w14:paraId="1BA0B48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3065</w:t>
      </w:r>
    </w:p>
    <w:p w14:paraId="7F3B423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3067</w:t>
      </w:r>
    </w:p>
    <w:p w14:paraId="1F680C4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event triggered reporting under deactivated SCell in non-DRX with </w:t>
      </w:r>
      <w:r w:rsidRPr="00C627F8">
        <w:rPr>
          <w:i/>
          <w:noProof/>
        </w:rPr>
        <w:t>highSpeedEnhMeasFlag</w:t>
      </w:r>
      <w:r w:rsidRPr="00C627F8">
        <w:rPr>
          <w:i/>
          <w:noProof/>
          <w:lang w:eastAsia="ja-JP"/>
        </w:rPr>
        <w:t>2</w:t>
      </w:r>
      <w:r w:rsidRPr="00C627F8">
        <w:rPr>
          <w:i/>
          <w:noProof/>
        </w:rPr>
        <w:t>-</w:t>
      </w:r>
      <w:r w:rsidRPr="00C627F8">
        <w:rPr>
          <w:i/>
          <w:noProof/>
          <w:lang w:eastAsia="ja-JP"/>
        </w:rPr>
        <w:t>r16</w:t>
      </w:r>
      <w:r>
        <w:rPr>
          <w:noProof/>
        </w:rPr>
        <w:tab/>
        <w:t>3068</w:t>
      </w:r>
    </w:p>
    <w:p w14:paraId="75ABC09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3068</w:t>
      </w:r>
    </w:p>
    <w:p w14:paraId="5908D8B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3070</w:t>
      </w:r>
    </w:p>
    <w:p w14:paraId="436EDF9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3071</w:t>
      </w:r>
    </w:p>
    <w:p w14:paraId="0F84680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3071</w:t>
      </w:r>
    </w:p>
    <w:p w14:paraId="65982CB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3071</w:t>
      </w:r>
    </w:p>
    <w:p w14:paraId="19F81D3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3077</w:t>
      </w:r>
    </w:p>
    <w:p w14:paraId="5E86357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3077</w:t>
      </w:r>
    </w:p>
    <w:p w14:paraId="5DBE696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3077</w:t>
      </w:r>
    </w:p>
    <w:p w14:paraId="6CDD82D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3084</w:t>
      </w:r>
    </w:p>
    <w:p w14:paraId="08F101F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3084</w:t>
      </w:r>
    </w:p>
    <w:p w14:paraId="20E6343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3084</w:t>
      </w:r>
    </w:p>
    <w:p w14:paraId="3A6E95C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3085</w:t>
      </w:r>
    </w:p>
    <w:p w14:paraId="3F758F3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3085</w:t>
      </w:r>
    </w:p>
    <w:p w14:paraId="1C03541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3085</w:t>
      </w:r>
    </w:p>
    <w:p w14:paraId="46BD076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3086</w:t>
      </w:r>
    </w:p>
    <w:p w14:paraId="5CD13A6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Test Case for 10MHz+5MHz</w:t>
      </w:r>
      <w:r>
        <w:rPr>
          <w:noProof/>
        </w:rPr>
        <w:tab/>
        <w:t>3086</w:t>
      </w:r>
    </w:p>
    <w:p w14:paraId="61BB632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3086</w:t>
      </w:r>
    </w:p>
    <w:p w14:paraId="6CD7BD2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3087</w:t>
      </w:r>
    </w:p>
    <w:p w14:paraId="2B80C09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10MHz+5MHz</w:t>
      </w:r>
      <w:r>
        <w:rPr>
          <w:noProof/>
        </w:rPr>
        <w:tab/>
        <w:t>3087</w:t>
      </w:r>
    </w:p>
    <w:p w14:paraId="0569FE1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3087</w:t>
      </w:r>
    </w:p>
    <w:p w14:paraId="4E463F0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3088</w:t>
      </w:r>
    </w:p>
    <w:p w14:paraId="77EDCF7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3089</w:t>
      </w:r>
    </w:p>
    <w:p w14:paraId="793D81E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3089</w:t>
      </w:r>
    </w:p>
    <w:p w14:paraId="47ACEA5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3089</w:t>
      </w:r>
    </w:p>
    <w:p w14:paraId="4FA79FD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3090</w:t>
      </w:r>
    </w:p>
    <w:p w14:paraId="6CACD65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3090</w:t>
      </w:r>
    </w:p>
    <w:p w14:paraId="3DA6FD5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3090</w:t>
      </w:r>
    </w:p>
    <w:p w14:paraId="4A523F6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20MHz+10MHz</w:t>
      </w:r>
      <w:r>
        <w:rPr>
          <w:noProof/>
        </w:rPr>
        <w:tab/>
        <w:t>3091</w:t>
      </w:r>
    </w:p>
    <w:p w14:paraId="50567CB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3091</w:t>
      </w:r>
    </w:p>
    <w:p w14:paraId="20FAC0A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3092</w:t>
      </w:r>
    </w:p>
    <w:p w14:paraId="4EBDE0D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3092</w:t>
      </w:r>
    </w:p>
    <w:p w14:paraId="65689DC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3092</w:t>
      </w:r>
    </w:p>
    <w:p w14:paraId="797ADD0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3099</w:t>
      </w:r>
    </w:p>
    <w:p w14:paraId="797E0C5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3100</w:t>
      </w:r>
    </w:p>
    <w:p w14:paraId="73AB50D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3100</w:t>
      </w:r>
    </w:p>
    <w:p w14:paraId="0E4A65F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3106</w:t>
      </w:r>
    </w:p>
    <w:p w14:paraId="5735637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3107</w:t>
      </w:r>
    </w:p>
    <w:p w14:paraId="36354CF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3107</w:t>
      </w:r>
    </w:p>
    <w:p w14:paraId="35D70BF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3107</w:t>
      </w:r>
    </w:p>
    <w:p w14:paraId="15F36B0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3109</w:t>
      </w:r>
    </w:p>
    <w:p w14:paraId="365D08D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CDMA2000 1X Measurements</w:t>
      </w:r>
      <w:r>
        <w:rPr>
          <w:noProof/>
        </w:rPr>
        <w:tab/>
        <w:t>3109</w:t>
      </w:r>
    </w:p>
    <w:p w14:paraId="2A29D7A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CDMA2000 1X event triggered reporting under fading propagation conditions</w:t>
      </w:r>
      <w:r>
        <w:rPr>
          <w:noProof/>
        </w:rPr>
        <w:tab/>
        <w:t>3109</w:t>
      </w:r>
    </w:p>
    <w:p w14:paraId="22432BE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3109</w:t>
      </w:r>
    </w:p>
    <w:p w14:paraId="05F8685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3110</w:t>
      </w:r>
    </w:p>
    <w:p w14:paraId="25C8355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3111</w:t>
      </w:r>
    </w:p>
    <w:p w14:paraId="0CB2182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3111</w:t>
      </w:r>
    </w:p>
    <w:p w14:paraId="27546A3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3111</w:t>
      </w:r>
    </w:p>
    <w:p w14:paraId="6C7B19E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3112</w:t>
      </w:r>
    </w:p>
    <w:p w14:paraId="499E1BB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3112</w:t>
      </w:r>
    </w:p>
    <w:p w14:paraId="519A497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3113</w:t>
      </w:r>
    </w:p>
    <w:p w14:paraId="2701627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3114</w:t>
      </w:r>
    </w:p>
    <w:p w14:paraId="7B2AB82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3115</w:t>
      </w:r>
    </w:p>
    <w:p w14:paraId="30E7C35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A.8.20.2A.1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3115</w:t>
      </w:r>
    </w:p>
    <w:p w14:paraId="463D3D7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A.8.20.2A.2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3115</w:t>
      </w:r>
    </w:p>
    <w:p w14:paraId="366BD0C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A.8.20.2B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+10 MHz bandwidth.</w:t>
      </w:r>
      <w:r>
        <w:rPr>
          <w:noProof/>
        </w:rPr>
        <w:tab/>
        <w:t>3115</w:t>
      </w:r>
    </w:p>
    <w:p w14:paraId="613628C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A.8.20.2B.1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3115</w:t>
      </w:r>
    </w:p>
    <w:p w14:paraId="75C65D9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A.8.20.2B.2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3118</w:t>
      </w:r>
    </w:p>
    <w:p w14:paraId="5602204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3118</w:t>
      </w:r>
    </w:p>
    <w:p w14:paraId="2A9D58A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3118</w:t>
      </w:r>
    </w:p>
    <w:p w14:paraId="715FBB9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A.8.20.3.2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3120</w:t>
      </w:r>
    </w:p>
    <w:p w14:paraId="00AD5CE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to UTRAN TDD cell search under fading propagation conditions</w:t>
      </w:r>
      <w:r>
        <w:rPr>
          <w:noProof/>
        </w:rPr>
        <w:tab/>
        <w:t>3120</w:t>
      </w:r>
    </w:p>
    <w:p w14:paraId="15D23F9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3120</w:t>
      </w:r>
    </w:p>
    <w:p w14:paraId="3DDF7C9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3120</w:t>
      </w:r>
    </w:p>
    <w:p w14:paraId="41BBC3A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3122</w:t>
      </w:r>
    </w:p>
    <w:p w14:paraId="5B4D932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3122</w:t>
      </w:r>
    </w:p>
    <w:p w14:paraId="4A13A69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with 20 MHz +20 MHz bandwidth to UTRAN TDD cell search under fading propagation conditions</w:t>
      </w:r>
      <w:r>
        <w:rPr>
          <w:noProof/>
        </w:rPr>
        <w:tab/>
        <w:t>3122</w:t>
      </w:r>
    </w:p>
    <w:p w14:paraId="6EEBFEF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3122</w:t>
      </w:r>
    </w:p>
    <w:p w14:paraId="6EA16EC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3122</w:t>
      </w:r>
    </w:p>
    <w:p w14:paraId="422467F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3122</w:t>
      </w:r>
    </w:p>
    <w:p w14:paraId="09B46EA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3122</w:t>
      </w:r>
    </w:p>
    <w:p w14:paraId="6A06D2C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with 20 MHz +10 MHz bandwidth to UTRAN TDD cell search under fading propagation conditions</w:t>
      </w:r>
      <w:r>
        <w:rPr>
          <w:noProof/>
        </w:rPr>
        <w:tab/>
        <w:t>3123</w:t>
      </w:r>
    </w:p>
    <w:p w14:paraId="22D1777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3123</w:t>
      </w:r>
    </w:p>
    <w:p w14:paraId="58E0A8C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3123</w:t>
      </w:r>
    </w:p>
    <w:p w14:paraId="3DB8D6D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3125</w:t>
      </w:r>
    </w:p>
    <w:p w14:paraId="7717583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3125</w:t>
      </w:r>
    </w:p>
    <w:p w14:paraId="55A0FD5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3125</w:t>
      </w:r>
    </w:p>
    <w:p w14:paraId="1C23E31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Purpose and Environment</w:t>
      </w:r>
      <w:r>
        <w:rPr>
          <w:noProof/>
        </w:rPr>
        <w:tab/>
        <w:t>3125</w:t>
      </w:r>
    </w:p>
    <w:p w14:paraId="27CB1C0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A.8.21.2 Test Requirements</w:t>
      </w:r>
      <w:r>
        <w:rPr>
          <w:noProof/>
        </w:rPr>
        <w:tab/>
        <w:t>3129</w:t>
      </w:r>
    </w:p>
    <w:p w14:paraId="35FF275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3129</w:t>
      </w:r>
    </w:p>
    <w:p w14:paraId="1895E71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3129</w:t>
      </w:r>
    </w:p>
    <w:p w14:paraId="49CE273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3129</w:t>
      </w:r>
    </w:p>
    <w:p w14:paraId="04C2E04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3132</w:t>
      </w:r>
    </w:p>
    <w:p w14:paraId="43234E0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3132</w:t>
      </w:r>
    </w:p>
    <w:p w14:paraId="3C751F8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3132</w:t>
      </w:r>
    </w:p>
    <w:p w14:paraId="74479F1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3135</w:t>
      </w:r>
    </w:p>
    <w:p w14:paraId="7AAE0FE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DRX based on CRS based discovery signal</w:t>
      </w:r>
      <w:r>
        <w:rPr>
          <w:noProof/>
        </w:rPr>
        <w:tab/>
        <w:t>3135</w:t>
      </w:r>
    </w:p>
    <w:p w14:paraId="02A55B7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3135</w:t>
      </w:r>
    </w:p>
    <w:p w14:paraId="1CB223B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3138</w:t>
      </w:r>
    </w:p>
    <w:p w14:paraId="7911149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DRX based on CRS based discovery signal</w:t>
      </w:r>
      <w:r>
        <w:rPr>
          <w:noProof/>
        </w:rPr>
        <w:tab/>
        <w:t>3138</w:t>
      </w:r>
    </w:p>
    <w:p w14:paraId="1F5113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3138</w:t>
      </w:r>
    </w:p>
    <w:p w14:paraId="045C188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3141</w:t>
      </w:r>
    </w:p>
    <w:p w14:paraId="5C26A9B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intra-frequency event triggered reporting </w:t>
      </w:r>
      <w:r w:rsidRPr="00C627F8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3141</w:t>
      </w:r>
    </w:p>
    <w:p w14:paraId="5248EEA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3141</w:t>
      </w:r>
    </w:p>
    <w:p w14:paraId="52F8401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3145</w:t>
      </w:r>
    </w:p>
    <w:p w14:paraId="18C0119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TDD-TDD intra-frequency event triggered reporting </w:t>
      </w:r>
      <w:r w:rsidRPr="00C627F8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3145</w:t>
      </w:r>
    </w:p>
    <w:p w14:paraId="1B6EC5A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3145</w:t>
      </w:r>
    </w:p>
    <w:p w14:paraId="03A0CF8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A.8.22.6.2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3149</w:t>
      </w:r>
    </w:p>
    <w:p w14:paraId="4B45B18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in DRX based on</w:t>
      </w:r>
      <w:r w:rsidRPr="00C627F8">
        <w:rPr>
          <w:bCs/>
          <w:noProof/>
        </w:rPr>
        <w:t xml:space="preserve"> CSI-RS based discovery signal</w:t>
      </w:r>
      <w:r>
        <w:rPr>
          <w:noProof/>
        </w:rPr>
        <w:tab/>
        <w:t>3149</w:t>
      </w:r>
    </w:p>
    <w:p w14:paraId="4BB75E5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3149</w:t>
      </w:r>
    </w:p>
    <w:p w14:paraId="54AAACC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3153</w:t>
      </w:r>
    </w:p>
    <w:p w14:paraId="32B26C1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3153</w:t>
      </w:r>
    </w:p>
    <w:p w14:paraId="01E876A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A.8.22.8.1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3153</w:t>
      </w:r>
    </w:p>
    <w:p w14:paraId="4E1BF00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3157</w:t>
      </w:r>
    </w:p>
    <w:p w14:paraId="20D3375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3157</w:t>
      </w:r>
    </w:p>
    <w:p w14:paraId="61FE374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3157</w:t>
      </w:r>
    </w:p>
    <w:p w14:paraId="709B8D9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3159</w:t>
      </w:r>
    </w:p>
    <w:p w14:paraId="1A948C5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based on CRS based discovery signal</w:t>
      </w:r>
      <w:r>
        <w:rPr>
          <w:noProof/>
        </w:rPr>
        <w:tab/>
        <w:t>3160</w:t>
      </w:r>
    </w:p>
    <w:p w14:paraId="4FD7AF9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3160</w:t>
      </w:r>
    </w:p>
    <w:p w14:paraId="20789F4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3162</w:t>
      </w:r>
    </w:p>
    <w:p w14:paraId="4E835C0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3163</w:t>
      </w:r>
    </w:p>
    <w:p w14:paraId="206F69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3163</w:t>
      </w:r>
    </w:p>
    <w:p w14:paraId="6D234A0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3166</w:t>
      </w:r>
    </w:p>
    <w:p w14:paraId="7DDCB8F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3166</w:t>
      </w:r>
    </w:p>
    <w:p w14:paraId="17B12A2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3166</w:t>
      </w:r>
    </w:p>
    <w:p w14:paraId="02AB2A8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3170</w:t>
      </w:r>
    </w:p>
    <w:p w14:paraId="7B8C643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3170</w:t>
      </w:r>
    </w:p>
    <w:p w14:paraId="53EEBCD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3170</w:t>
      </w:r>
    </w:p>
    <w:p w14:paraId="08CFBA4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3170</w:t>
      </w:r>
    </w:p>
    <w:p w14:paraId="24293F4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3173</w:t>
      </w:r>
    </w:p>
    <w:p w14:paraId="5D6C932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3173</w:t>
      </w:r>
    </w:p>
    <w:p w14:paraId="29571B2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3173</w:t>
      </w:r>
    </w:p>
    <w:p w14:paraId="0DB8D5E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3176</w:t>
      </w:r>
    </w:p>
    <w:p w14:paraId="06F1A2C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3176</w:t>
      </w:r>
    </w:p>
    <w:p w14:paraId="7EFE932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3176</w:t>
      </w:r>
    </w:p>
    <w:p w14:paraId="0760C18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3179</w:t>
      </w:r>
    </w:p>
    <w:p w14:paraId="25ECF08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3179</w:t>
      </w:r>
    </w:p>
    <w:p w14:paraId="0DD4ED8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3179</w:t>
      </w:r>
    </w:p>
    <w:p w14:paraId="3CA9E0A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3182</w:t>
      </w:r>
    </w:p>
    <w:p w14:paraId="5C1C943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A.8.23.5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3182</w:t>
      </w:r>
    </w:p>
    <w:p w14:paraId="4F6E5C7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3182</w:t>
      </w:r>
    </w:p>
    <w:p w14:paraId="57DD34D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3185</w:t>
      </w:r>
    </w:p>
    <w:p w14:paraId="5C4000A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3185</w:t>
      </w:r>
    </w:p>
    <w:p w14:paraId="1E64FE0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3185</w:t>
      </w:r>
    </w:p>
    <w:p w14:paraId="237113D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3188</w:t>
      </w:r>
    </w:p>
    <w:p w14:paraId="4413617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3188</w:t>
      </w:r>
    </w:p>
    <w:p w14:paraId="368F192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3188</w:t>
      </w:r>
    </w:p>
    <w:p w14:paraId="2AC5B25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3190</w:t>
      </w:r>
    </w:p>
    <w:p w14:paraId="7D58332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3191</w:t>
      </w:r>
    </w:p>
    <w:p w14:paraId="3BB0820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3191</w:t>
      </w:r>
    </w:p>
    <w:p w14:paraId="7D78BBA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3193</w:t>
      </w:r>
    </w:p>
    <w:p w14:paraId="1BC4CF1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3194</w:t>
      </w:r>
    </w:p>
    <w:p w14:paraId="684966E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3194</w:t>
      </w:r>
    </w:p>
    <w:p w14:paraId="62FE1CB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3197</w:t>
      </w:r>
    </w:p>
    <w:p w14:paraId="49A1508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3197</w:t>
      </w:r>
    </w:p>
    <w:p w14:paraId="4C9C45E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3197</w:t>
      </w:r>
    </w:p>
    <w:p w14:paraId="2231B0F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3200</w:t>
      </w:r>
    </w:p>
    <w:p w14:paraId="675EC09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3200</w:t>
      </w:r>
    </w:p>
    <w:p w14:paraId="390FE21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3200</w:t>
      </w:r>
    </w:p>
    <w:p w14:paraId="31612F6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3203</w:t>
      </w:r>
    </w:p>
    <w:p w14:paraId="78651C5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3203</w:t>
      </w:r>
    </w:p>
    <w:p w14:paraId="59FE560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3203</w:t>
      </w:r>
    </w:p>
    <w:p w14:paraId="0D38468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3206</w:t>
      </w:r>
    </w:p>
    <w:p w14:paraId="42F5A08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3206</w:t>
      </w:r>
    </w:p>
    <w:p w14:paraId="641C107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3206</w:t>
      </w:r>
    </w:p>
    <w:p w14:paraId="23B092A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3209</w:t>
      </w:r>
    </w:p>
    <w:p w14:paraId="47F5E57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Addition and Release Delay of known PSCell in Synchronous DC with PCell in FDD</w:t>
      </w:r>
      <w:r>
        <w:rPr>
          <w:noProof/>
        </w:rPr>
        <w:tab/>
        <w:t>3209</w:t>
      </w:r>
    </w:p>
    <w:p w14:paraId="3F70917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3209</w:t>
      </w:r>
    </w:p>
    <w:p w14:paraId="5C898BD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3212</w:t>
      </w:r>
    </w:p>
    <w:p w14:paraId="23C7DDB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Addition and Release Delay of known PSCell in Synchronous DC with PCell in TDD</w:t>
      </w:r>
      <w:r>
        <w:rPr>
          <w:noProof/>
        </w:rPr>
        <w:tab/>
        <w:t>3212</w:t>
      </w:r>
    </w:p>
    <w:p w14:paraId="4591074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3212</w:t>
      </w:r>
    </w:p>
    <w:p w14:paraId="67CFF95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3215</w:t>
      </w:r>
    </w:p>
    <w:p w14:paraId="309C74D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3215</w:t>
      </w:r>
    </w:p>
    <w:p w14:paraId="7D3A27F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3215</w:t>
      </w:r>
    </w:p>
    <w:p w14:paraId="3B1C888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3216</w:t>
      </w:r>
    </w:p>
    <w:p w14:paraId="50AF3DE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3217</w:t>
      </w:r>
    </w:p>
    <w:p w14:paraId="6DE66EA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3217</w:t>
      </w:r>
    </w:p>
    <w:p w14:paraId="3C2EFAA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3219</w:t>
      </w:r>
    </w:p>
    <w:p w14:paraId="7153466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synchronous DC</w:t>
      </w:r>
      <w:r>
        <w:rPr>
          <w:noProof/>
        </w:rPr>
        <w:tab/>
        <w:t>3219</w:t>
      </w:r>
    </w:p>
    <w:p w14:paraId="22C1379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3219</w:t>
      </w:r>
    </w:p>
    <w:p w14:paraId="697F331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3220</w:t>
      </w:r>
    </w:p>
    <w:p w14:paraId="4FD8B86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asynchronous DC</w:t>
      </w:r>
      <w:r>
        <w:rPr>
          <w:noProof/>
        </w:rPr>
        <w:tab/>
        <w:t>3221</w:t>
      </w:r>
    </w:p>
    <w:p w14:paraId="48270B3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3221</w:t>
      </w:r>
    </w:p>
    <w:p w14:paraId="1CE698A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3222</w:t>
      </w:r>
    </w:p>
    <w:p w14:paraId="557BC7D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DC Intra-frequency identification of a new CGI of E-UTRA cell using autonomous gaps in synchronous DC</w:t>
      </w:r>
      <w:r>
        <w:rPr>
          <w:noProof/>
        </w:rPr>
        <w:tab/>
        <w:t>3223</w:t>
      </w:r>
    </w:p>
    <w:p w14:paraId="08AE564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3223</w:t>
      </w:r>
    </w:p>
    <w:p w14:paraId="2330AD1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3224</w:t>
      </w:r>
    </w:p>
    <w:p w14:paraId="1D6D609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3225</w:t>
      </w:r>
    </w:p>
    <w:p w14:paraId="08203A4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3225</w:t>
      </w:r>
    </w:p>
    <w:p w14:paraId="5768AE6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A.8.23.21</w:t>
      </w:r>
      <w:r w:rsidRPr="00C627F8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3226</w:t>
      </w:r>
    </w:p>
    <w:p w14:paraId="65F8765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lastRenderedPageBreak/>
        <w:t>A.8.23.22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3227</w:t>
      </w:r>
    </w:p>
    <w:p w14:paraId="07E1EE2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3227</w:t>
      </w:r>
    </w:p>
    <w:p w14:paraId="01795D1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A.8.23.22</w:t>
      </w:r>
      <w:r w:rsidRPr="00C627F8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3228</w:t>
      </w:r>
    </w:p>
    <w:p w14:paraId="27F5849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3229</w:t>
      </w:r>
    </w:p>
    <w:p w14:paraId="10ED508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3229</w:t>
      </w:r>
    </w:p>
    <w:p w14:paraId="7B373A0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3230</w:t>
      </w:r>
    </w:p>
    <w:p w14:paraId="10BACF3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3231</w:t>
      </w:r>
    </w:p>
    <w:p w14:paraId="69AD368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3231</w:t>
      </w:r>
    </w:p>
    <w:p w14:paraId="3512551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3233</w:t>
      </w:r>
    </w:p>
    <w:p w14:paraId="1B57A1C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3234</w:t>
      </w:r>
    </w:p>
    <w:p w14:paraId="0BE65F9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3234</w:t>
      </w:r>
    </w:p>
    <w:p w14:paraId="1FEE910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3236</w:t>
      </w:r>
    </w:p>
    <w:p w14:paraId="1E3DA91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3237</w:t>
      </w:r>
    </w:p>
    <w:p w14:paraId="3E8C5CA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3237</w:t>
      </w:r>
    </w:p>
    <w:p w14:paraId="29CC2EB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3239</w:t>
      </w:r>
    </w:p>
    <w:p w14:paraId="1929027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3240</w:t>
      </w:r>
    </w:p>
    <w:p w14:paraId="55505CD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3240</w:t>
      </w:r>
    </w:p>
    <w:p w14:paraId="07071E4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3243</w:t>
      </w:r>
    </w:p>
    <w:p w14:paraId="3721E9D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3243</w:t>
      </w:r>
    </w:p>
    <w:p w14:paraId="2B1447E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3243</w:t>
      </w:r>
    </w:p>
    <w:p w14:paraId="441733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3247</w:t>
      </w:r>
    </w:p>
    <w:p w14:paraId="4915D8E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3247</w:t>
      </w:r>
    </w:p>
    <w:p w14:paraId="662F91D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3247</w:t>
      </w:r>
    </w:p>
    <w:p w14:paraId="49FA3F6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3251</w:t>
      </w:r>
    </w:p>
    <w:p w14:paraId="205FB7B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3251</w:t>
      </w:r>
    </w:p>
    <w:p w14:paraId="131720F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3251</w:t>
      </w:r>
    </w:p>
    <w:p w14:paraId="7958CD3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3251</w:t>
      </w:r>
    </w:p>
    <w:p w14:paraId="5EC5B23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3252</w:t>
      </w:r>
    </w:p>
    <w:p w14:paraId="6153A05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3253</w:t>
      </w:r>
    </w:p>
    <w:p w14:paraId="603BA6D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3253</w:t>
      </w:r>
    </w:p>
    <w:p w14:paraId="6B7D440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3254</w:t>
      </w:r>
    </w:p>
    <w:p w14:paraId="3FA78EE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3254</w:t>
      </w:r>
    </w:p>
    <w:p w14:paraId="1A22A73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3255</w:t>
      </w:r>
    </w:p>
    <w:p w14:paraId="3E75944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3256</w:t>
      </w:r>
    </w:p>
    <w:p w14:paraId="3FC6B44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E-UTRAN-WLAN Measurements</w:t>
      </w:r>
      <w:r>
        <w:rPr>
          <w:noProof/>
        </w:rPr>
        <w:tab/>
        <w:t>3257</w:t>
      </w:r>
    </w:p>
    <w:p w14:paraId="44FEAFA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3257</w:t>
      </w:r>
    </w:p>
    <w:p w14:paraId="79A58BC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3257</w:t>
      </w:r>
    </w:p>
    <w:p w14:paraId="5EF069F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A.8.25.1.2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Test Requirements</w:t>
      </w:r>
      <w:r>
        <w:rPr>
          <w:noProof/>
        </w:rPr>
        <w:tab/>
        <w:t>3259</w:t>
      </w:r>
    </w:p>
    <w:p w14:paraId="481F3CA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3259</w:t>
      </w:r>
    </w:p>
    <w:p w14:paraId="71674E9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3259</w:t>
      </w:r>
    </w:p>
    <w:p w14:paraId="233E512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A.8.25.2.2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Test Requirements</w:t>
      </w:r>
      <w:r>
        <w:rPr>
          <w:noProof/>
        </w:rPr>
        <w:tab/>
        <w:t>3261</w:t>
      </w:r>
    </w:p>
    <w:p w14:paraId="28BCAA8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 Frame Structure 3 (FS3)</w:t>
      </w:r>
      <w:r>
        <w:rPr>
          <w:noProof/>
        </w:rPr>
        <w:tab/>
        <w:t>3261</w:t>
      </w:r>
    </w:p>
    <w:p w14:paraId="68E6B09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Activation and deactivation of known FS3 SCell with FDD PCell in non-DRX</w:t>
      </w:r>
      <w:r>
        <w:rPr>
          <w:noProof/>
        </w:rPr>
        <w:tab/>
        <w:t>3261</w:t>
      </w:r>
    </w:p>
    <w:p w14:paraId="75118FD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3261</w:t>
      </w:r>
    </w:p>
    <w:p w14:paraId="3DC8C0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3263</w:t>
      </w:r>
    </w:p>
    <w:p w14:paraId="5981E68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Activation and deactivation of known FS3 SCell with TDD PCell in non-DRX</w:t>
      </w:r>
      <w:r>
        <w:rPr>
          <w:noProof/>
        </w:rPr>
        <w:tab/>
        <w:t>3264</w:t>
      </w:r>
    </w:p>
    <w:p w14:paraId="6776856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3264</w:t>
      </w:r>
    </w:p>
    <w:p w14:paraId="48E822D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3266</w:t>
      </w:r>
    </w:p>
    <w:p w14:paraId="0C8CB5C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Event triggered reporting on deactivated FS3 SCell and FDD PCell interruption in non-DRX</w:t>
      </w:r>
      <w:r>
        <w:rPr>
          <w:noProof/>
        </w:rPr>
        <w:tab/>
        <w:t>3267</w:t>
      </w:r>
    </w:p>
    <w:p w14:paraId="0D270EF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3267</w:t>
      </w:r>
    </w:p>
    <w:p w14:paraId="2E766B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3270</w:t>
      </w:r>
    </w:p>
    <w:p w14:paraId="100DCA6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3DL Event triggered reporting on deactivated FS3 SCell and FDD PCell interruption in non-DRX</w:t>
      </w:r>
      <w:r>
        <w:rPr>
          <w:noProof/>
        </w:rPr>
        <w:tab/>
        <w:t>3270</w:t>
      </w:r>
    </w:p>
    <w:p w14:paraId="7C1AA33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A.8.26.3A.1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3270</w:t>
      </w:r>
    </w:p>
    <w:p w14:paraId="24F5427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A.8.26.3A.2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3273</w:t>
      </w:r>
    </w:p>
    <w:p w14:paraId="70047B7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Event triggered reporting on deactivated FS3 SCell and TDD PCell interruption in non-DRX</w:t>
      </w:r>
      <w:r>
        <w:rPr>
          <w:noProof/>
        </w:rPr>
        <w:tab/>
        <w:t>3273</w:t>
      </w:r>
    </w:p>
    <w:p w14:paraId="77017E1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3273</w:t>
      </w:r>
    </w:p>
    <w:p w14:paraId="0F4E132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3277</w:t>
      </w:r>
    </w:p>
    <w:p w14:paraId="4141122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3DL Event triggered reporting on deactivated FS3 SCell and FDD PCell interruption in non-DRX</w:t>
      </w:r>
      <w:r>
        <w:rPr>
          <w:noProof/>
        </w:rPr>
        <w:tab/>
        <w:t>3277</w:t>
      </w:r>
    </w:p>
    <w:p w14:paraId="78619C2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3277</w:t>
      </w:r>
    </w:p>
    <w:p w14:paraId="53B19E4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A.8.26.4A.2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3281</w:t>
      </w:r>
    </w:p>
    <w:p w14:paraId="6010DBB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</w:t>
      </w:r>
      <w:r>
        <w:rPr>
          <w:noProof/>
        </w:rPr>
        <w:tab/>
        <w:t>3281</w:t>
      </w:r>
    </w:p>
    <w:p w14:paraId="01CA970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3281</w:t>
      </w:r>
    </w:p>
    <w:p w14:paraId="54100E2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3284</w:t>
      </w:r>
    </w:p>
    <w:p w14:paraId="06FBD3A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 with 2 SCells</w:t>
      </w:r>
      <w:r>
        <w:rPr>
          <w:noProof/>
        </w:rPr>
        <w:tab/>
        <w:t>3284</w:t>
      </w:r>
    </w:p>
    <w:p w14:paraId="05F2695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A.8.26.5A.1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3284</w:t>
      </w:r>
    </w:p>
    <w:p w14:paraId="3FC0A5C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A.8.26.5A.2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3288</w:t>
      </w:r>
    </w:p>
    <w:p w14:paraId="5CA53F8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</w:t>
      </w:r>
      <w:r>
        <w:rPr>
          <w:noProof/>
        </w:rPr>
        <w:tab/>
        <w:t>3288</w:t>
      </w:r>
    </w:p>
    <w:p w14:paraId="4A81FAC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3288</w:t>
      </w:r>
    </w:p>
    <w:p w14:paraId="777E5FA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3292</w:t>
      </w:r>
    </w:p>
    <w:p w14:paraId="4627C4A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3292</w:t>
      </w:r>
    </w:p>
    <w:p w14:paraId="7EB0562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A.8.26.6A.1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3292</w:t>
      </w:r>
    </w:p>
    <w:p w14:paraId="4DE59F9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A.8.26.6A.2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3296</w:t>
      </w:r>
    </w:p>
    <w:p w14:paraId="7D28F95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Intra-frequency event triggered reporting in DRX for CRS based discovery signal</w:t>
      </w:r>
      <w:r>
        <w:rPr>
          <w:noProof/>
        </w:rPr>
        <w:tab/>
        <w:t>3296</w:t>
      </w:r>
    </w:p>
    <w:p w14:paraId="27F1638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3296</w:t>
      </w:r>
    </w:p>
    <w:p w14:paraId="7283260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3299</w:t>
      </w:r>
    </w:p>
    <w:p w14:paraId="2C55BB8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Intra-frequency event triggered reporting in DRX for CRS based discovery signal</w:t>
      </w:r>
      <w:r>
        <w:rPr>
          <w:noProof/>
        </w:rPr>
        <w:tab/>
        <w:t>3299</w:t>
      </w:r>
    </w:p>
    <w:p w14:paraId="7008B2E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3299</w:t>
      </w:r>
    </w:p>
    <w:p w14:paraId="18C498A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3303</w:t>
      </w:r>
    </w:p>
    <w:p w14:paraId="4921B40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3303</w:t>
      </w:r>
    </w:p>
    <w:p w14:paraId="2D05786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A.8.26.9.1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3303</w:t>
      </w:r>
    </w:p>
    <w:p w14:paraId="45E979F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A.8.26.9.2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3306</w:t>
      </w:r>
    </w:p>
    <w:p w14:paraId="28F8AB1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3306</w:t>
      </w:r>
    </w:p>
    <w:p w14:paraId="66C820D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A.8.26.10.1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3306</w:t>
      </w:r>
    </w:p>
    <w:p w14:paraId="26A1AF2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A.8.26.10.2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3309</w:t>
      </w:r>
    </w:p>
    <w:p w14:paraId="23C84D99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3311</w:t>
      </w:r>
    </w:p>
    <w:p w14:paraId="56559A6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</w:t>
      </w:r>
      <w:r>
        <w:rPr>
          <w:noProof/>
        </w:rPr>
        <w:tab/>
        <w:t>3311</w:t>
      </w:r>
    </w:p>
    <w:p w14:paraId="2D12627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3311</w:t>
      </w:r>
    </w:p>
    <w:p w14:paraId="3558A71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3311</w:t>
      </w:r>
    </w:p>
    <w:p w14:paraId="250F86E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3311</w:t>
      </w:r>
    </w:p>
    <w:p w14:paraId="5FB752C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3314</w:t>
      </w:r>
    </w:p>
    <w:p w14:paraId="16EFE76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3314</w:t>
      </w:r>
    </w:p>
    <w:p w14:paraId="0C8E047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3314</w:t>
      </w:r>
    </w:p>
    <w:p w14:paraId="3F4ED24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3314</w:t>
      </w:r>
    </w:p>
    <w:p w14:paraId="4DE4CCD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3315</w:t>
      </w:r>
    </w:p>
    <w:p w14:paraId="5D93746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3316</w:t>
      </w:r>
    </w:p>
    <w:p w14:paraId="7CE4750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3316</w:t>
      </w:r>
    </w:p>
    <w:p w14:paraId="636A1B1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3316</w:t>
      </w:r>
    </w:p>
    <w:p w14:paraId="789EB00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3319</w:t>
      </w:r>
    </w:p>
    <w:p w14:paraId="7AD2DDF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3319</w:t>
      </w:r>
    </w:p>
    <w:p w14:paraId="069B4BF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3319</w:t>
      </w:r>
    </w:p>
    <w:p w14:paraId="0EBF065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3319</w:t>
      </w:r>
    </w:p>
    <w:p w14:paraId="51634B3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3321</w:t>
      </w:r>
    </w:p>
    <w:p w14:paraId="6949506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3322</w:t>
      </w:r>
    </w:p>
    <w:p w14:paraId="3C9D531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3322</w:t>
      </w:r>
    </w:p>
    <w:p w14:paraId="7A892F2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3322</w:t>
      </w:r>
    </w:p>
    <w:p w14:paraId="7BE30C4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3323</w:t>
      </w:r>
    </w:p>
    <w:p w14:paraId="505A548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3324</w:t>
      </w:r>
    </w:p>
    <w:p w14:paraId="346AD34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3324</w:t>
      </w:r>
    </w:p>
    <w:p w14:paraId="0138492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3324</w:t>
      </w:r>
    </w:p>
    <w:p w14:paraId="675A0D8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3327</w:t>
      </w:r>
    </w:p>
    <w:p w14:paraId="04C65AD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</w:t>
      </w:r>
      <w:r>
        <w:rPr>
          <w:noProof/>
        </w:rPr>
        <w:tab/>
        <w:t>3327</w:t>
      </w:r>
    </w:p>
    <w:p w14:paraId="489720F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3327</w:t>
      </w:r>
    </w:p>
    <w:p w14:paraId="68D8E5D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3327</w:t>
      </w:r>
    </w:p>
    <w:p w14:paraId="63F767B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3330</w:t>
      </w:r>
    </w:p>
    <w:p w14:paraId="2551B65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3330</w:t>
      </w:r>
    </w:p>
    <w:p w14:paraId="4ACBD9B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3330</w:t>
      </w:r>
    </w:p>
    <w:p w14:paraId="096BA28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3330</w:t>
      </w:r>
    </w:p>
    <w:p w14:paraId="01473AF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3334</w:t>
      </w:r>
    </w:p>
    <w:p w14:paraId="24ACC28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3334</w:t>
      </w:r>
    </w:p>
    <w:p w14:paraId="12AECD5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3334</w:t>
      </w:r>
    </w:p>
    <w:p w14:paraId="57087F5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3334</w:t>
      </w:r>
    </w:p>
    <w:p w14:paraId="7C0966E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3337</w:t>
      </w:r>
    </w:p>
    <w:p w14:paraId="0FBCD87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3337</w:t>
      </w:r>
    </w:p>
    <w:p w14:paraId="5AC8806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3337</w:t>
      </w:r>
    </w:p>
    <w:p w14:paraId="58F3CED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3337</w:t>
      </w:r>
    </w:p>
    <w:p w14:paraId="1C52972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3340</w:t>
      </w:r>
    </w:p>
    <w:p w14:paraId="277E4C0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3340</w:t>
      </w:r>
    </w:p>
    <w:p w14:paraId="33366DB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3340</w:t>
      </w:r>
    </w:p>
    <w:p w14:paraId="4A1D18B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3340</w:t>
      </w:r>
    </w:p>
    <w:p w14:paraId="594B217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3344</w:t>
      </w:r>
    </w:p>
    <w:p w14:paraId="3250AAE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for E-UTRAN Carrier Aggregation for 20MHz</w:t>
      </w:r>
      <w:r>
        <w:rPr>
          <w:noProof/>
        </w:rPr>
        <w:tab/>
        <w:t>3344</w:t>
      </w:r>
    </w:p>
    <w:p w14:paraId="5BB9285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3344</w:t>
      </w:r>
    </w:p>
    <w:p w14:paraId="694EB72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3344</w:t>
      </w:r>
    </w:p>
    <w:p w14:paraId="0BD5299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3345</w:t>
      </w:r>
    </w:p>
    <w:p w14:paraId="0BA83D5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20MHz</w:t>
      </w:r>
      <w:r>
        <w:rPr>
          <w:noProof/>
        </w:rPr>
        <w:tab/>
        <w:t>3345</w:t>
      </w:r>
    </w:p>
    <w:p w14:paraId="5046567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3345</w:t>
      </w:r>
    </w:p>
    <w:p w14:paraId="3570435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3345</w:t>
      </w:r>
    </w:p>
    <w:p w14:paraId="2ED3285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3346</w:t>
      </w:r>
    </w:p>
    <w:p w14:paraId="75C0122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under Time-Domain Measurement Resource Restriction with CRS Assistance Information and Non-MBSFN ABS</w:t>
      </w:r>
      <w:r>
        <w:rPr>
          <w:noProof/>
        </w:rPr>
        <w:tab/>
        <w:t>3346</w:t>
      </w:r>
    </w:p>
    <w:p w14:paraId="6485865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3346</w:t>
      </w:r>
    </w:p>
    <w:p w14:paraId="717F6A2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3346</w:t>
      </w:r>
    </w:p>
    <w:p w14:paraId="401957D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3350</w:t>
      </w:r>
    </w:p>
    <w:p w14:paraId="274C2AD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under Time-Domain Measurement Resource Restriction with CRS Assistance Information and Non-MBSFN ABS</w:t>
      </w:r>
      <w:r>
        <w:rPr>
          <w:noProof/>
        </w:rPr>
        <w:tab/>
        <w:t>3350</w:t>
      </w:r>
    </w:p>
    <w:p w14:paraId="3013B85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3350</w:t>
      </w:r>
    </w:p>
    <w:p w14:paraId="7F92E9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3350</w:t>
      </w:r>
    </w:p>
    <w:p w14:paraId="420900F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3352</w:t>
      </w:r>
    </w:p>
    <w:p w14:paraId="6E773A2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3353</w:t>
      </w:r>
    </w:p>
    <w:p w14:paraId="6EFFDBD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3353</w:t>
      </w:r>
    </w:p>
    <w:p w14:paraId="68A28F8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3353</w:t>
      </w:r>
    </w:p>
    <w:p w14:paraId="3F6899E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3354</w:t>
      </w:r>
    </w:p>
    <w:p w14:paraId="2AE478A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3354</w:t>
      </w:r>
    </w:p>
    <w:p w14:paraId="19F45FD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3354</w:t>
      </w:r>
    </w:p>
    <w:p w14:paraId="4F0D095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3355</w:t>
      </w:r>
    </w:p>
    <w:p w14:paraId="422CAA8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3356</w:t>
      </w:r>
    </w:p>
    <w:p w14:paraId="46968E9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for E-UTRAN Carrier Aggregation for 10MHz + 5MHz</w:t>
      </w:r>
      <w:r>
        <w:rPr>
          <w:noProof/>
        </w:rPr>
        <w:tab/>
        <w:t>3356</w:t>
      </w:r>
    </w:p>
    <w:p w14:paraId="18E88A9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3356</w:t>
      </w:r>
    </w:p>
    <w:p w14:paraId="2C18F5D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3356</w:t>
      </w:r>
    </w:p>
    <w:p w14:paraId="549BAA5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3357</w:t>
      </w:r>
    </w:p>
    <w:p w14:paraId="72E2D41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10MHz + 5MHz</w:t>
      </w:r>
      <w:r>
        <w:rPr>
          <w:noProof/>
        </w:rPr>
        <w:tab/>
        <w:t>3358</w:t>
      </w:r>
    </w:p>
    <w:p w14:paraId="02F0A78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3358</w:t>
      </w:r>
    </w:p>
    <w:p w14:paraId="65574F5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3358</w:t>
      </w:r>
    </w:p>
    <w:p w14:paraId="618B950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3358</w:t>
      </w:r>
    </w:p>
    <w:p w14:paraId="42E0DE8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for E-UTRAN Carrier Aggregation for 5MHz + 5MHz bandwidth</w:t>
      </w:r>
      <w:r>
        <w:rPr>
          <w:noProof/>
        </w:rPr>
        <w:tab/>
        <w:t>3358</w:t>
      </w:r>
    </w:p>
    <w:p w14:paraId="47C672C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3358</w:t>
      </w:r>
    </w:p>
    <w:p w14:paraId="232D446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3358</w:t>
      </w:r>
    </w:p>
    <w:p w14:paraId="1AA6320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3360</w:t>
      </w:r>
    </w:p>
    <w:p w14:paraId="74D9439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5MHz + 5MHz bandwidth</w:t>
      </w:r>
      <w:r>
        <w:rPr>
          <w:noProof/>
        </w:rPr>
        <w:tab/>
        <w:t>3360</w:t>
      </w:r>
    </w:p>
    <w:p w14:paraId="4E0352B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3360</w:t>
      </w:r>
    </w:p>
    <w:p w14:paraId="70894CB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3360</w:t>
      </w:r>
    </w:p>
    <w:p w14:paraId="5E50C33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3360</w:t>
      </w:r>
    </w:p>
    <w:p w14:paraId="5B5E4B2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3360</w:t>
      </w:r>
    </w:p>
    <w:p w14:paraId="4B7520A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3360</w:t>
      </w:r>
    </w:p>
    <w:p w14:paraId="6771B30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3361</w:t>
      </w:r>
    </w:p>
    <w:p w14:paraId="0FEEEF8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3365</w:t>
      </w:r>
    </w:p>
    <w:p w14:paraId="5C673CB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3365</w:t>
      </w:r>
    </w:p>
    <w:p w14:paraId="7F92422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3365</w:t>
      </w:r>
    </w:p>
    <w:p w14:paraId="2900B90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3365</w:t>
      </w:r>
    </w:p>
    <w:p w14:paraId="1BC7C3F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3369</w:t>
      </w:r>
    </w:p>
    <w:p w14:paraId="59B5ED4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20MHz + 10MHz</w:t>
      </w:r>
      <w:r>
        <w:rPr>
          <w:noProof/>
        </w:rPr>
        <w:tab/>
        <w:t>3369</w:t>
      </w:r>
    </w:p>
    <w:p w14:paraId="335D14D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3369</w:t>
      </w:r>
    </w:p>
    <w:p w14:paraId="14F43CB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3369</w:t>
      </w:r>
    </w:p>
    <w:p w14:paraId="78CAFBF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3370</w:t>
      </w:r>
    </w:p>
    <w:p w14:paraId="1E30523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3370</w:t>
      </w:r>
    </w:p>
    <w:p w14:paraId="3ECF305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3370</w:t>
      </w:r>
    </w:p>
    <w:p w14:paraId="2D7E7F6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3370</w:t>
      </w:r>
    </w:p>
    <w:p w14:paraId="68EB622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3373</w:t>
      </w:r>
    </w:p>
    <w:p w14:paraId="2922093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3373</w:t>
      </w:r>
    </w:p>
    <w:p w14:paraId="19C7D3D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3373</w:t>
      </w:r>
    </w:p>
    <w:p w14:paraId="2217225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3373</w:t>
      </w:r>
    </w:p>
    <w:p w14:paraId="6C8E579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3376</w:t>
      </w:r>
    </w:p>
    <w:p w14:paraId="2BC4690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3376</w:t>
      </w:r>
    </w:p>
    <w:p w14:paraId="28FEB59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3376</w:t>
      </w:r>
    </w:p>
    <w:p w14:paraId="4E8A5A7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3376</w:t>
      </w:r>
    </w:p>
    <w:p w14:paraId="2CBC9E6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3379</w:t>
      </w:r>
    </w:p>
    <w:p w14:paraId="5B15D13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3379</w:t>
      </w:r>
    </w:p>
    <w:p w14:paraId="6F076E1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3379</w:t>
      </w:r>
    </w:p>
    <w:p w14:paraId="0B16422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3379</w:t>
      </w:r>
    </w:p>
    <w:p w14:paraId="6FF523E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3382</w:t>
      </w:r>
    </w:p>
    <w:p w14:paraId="2A6ECB7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3382</w:t>
      </w:r>
    </w:p>
    <w:p w14:paraId="7780E5A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3382</w:t>
      </w:r>
    </w:p>
    <w:p w14:paraId="26F72BC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3382</w:t>
      </w:r>
    </w:p>
    <w:p w14:paraId="73586CA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3385</w:t>
      </w:r>
    </w:p>
    <w:p w14:paraId="224D354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3385</w:t>
      </w:r>
    </w:p>
    <w:p w14:paraId="0702EE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3385</w:t>
      </w:r>
    </w:p>
    <w:p w14:paraId="167A927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3386</w:t>
      </w:r>
    </w:p>
    <w:p w14:paraId="7752E10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3389</w:t>
      </w:r>
    </w:p>
    <w:p w14:paraId="418FFA6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3389</w:t>
      </w:r>
    </w:p>
    <w:p w14:paraId="4B85022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3389</w:t>
      </w:r>
    </w:p>
    <w:p w14:paraId="48AF69E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3389</w:t>
      </w:r>
    </w:p>
    <w:p w14:paraId="0C7DB7E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3392</w:t>
      </w:r>
    </w:p>
    <w:p w14:paraId="4E05DB1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3393</w:t>
      </w:r>
    </w:p>
    <w:p w14:paraId="51B39D1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3393</w:t>
      </w:r>
    </w:p>
    <w:p w14:paraId="729F102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3393</w:t>
      </w:r>
    </w:p>
    <w:p w14:paraId="5B3B0E2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3396</w:t>
      </w:r>
    </w:p>
    <w:p w14:paraId="039B606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absolute and relative RSRP accuracies for E-UTRAN Carrier Aggregation in CRS based discovery signal</w:t>
      </w:r>
      <w:r>
        <w:rPr>
          <w:noProof/>
        </w:rPr>
        <w:tab/>
        <w:t>3396</w:t>
      </w:r>
    </w:p>
    <w:p w14:paraId="7ACE7F5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3396</w:t>
      </w:r>
    </w:p>
    <w:p w14:paraId="5EF8660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3396</w:t>
      </w:r>
    </w:p>
    <w:p w14:paraId="7A6FF02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3399</w:t>
      </w:r>
    </w:p>
    <w:p w14:paraId="335C72B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3399</w:t>
      </w:r>
    </w:p>
    <w:p w14:paraId="7CAA989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3399</w:t>
      </w:r>
    </w:p>
    <w:p w14:paraId="37ACFA8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3399</w:t>
      </w:r>
    </w:p>
    <w:p w14:paraId="0214CC7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A.9.1.34.3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3402</w:t>
      </w:r>
    </w:p>
    <w:p w14:paraId="72F4B18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3402</w:t>
      </w:r>
    </w:p>
    <w:p w14:paraId="304B0F5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3402</w:t>
      </w:r>
    </w:p>
    <w:p w14:paraId="4A97524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3402</w:t>
      </w:r>
    </w:p>
    <w:p w14:paraId="2A3CE61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3405</w:t>
      </w:r>
    </w:p>
    <w:p w14:paraId="7D5471F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3406</w:t>
      </w:r>
    </w:p>
    <w:p w14:paraId="2BA63BD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3406</w:t>
      </w:r>
    </w:p>
    <w:p w14:paraId="2351CE9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3406</w:t>
      </w:r>
    </w:p>
    <w:p w14:paraId="1470496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3409</w:t>
      </w:r>
    </w:p>
    <w:p w14:paraId="32BC011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3409</w:t>
      </w:r>
    </w:p>
    <w:p w14:paraId="71832DB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3409</w:t>
      </w:r>
    </w:p>
    <w:p w14:paraId="507EB00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3409</w:t>
      </w:r>
    </w:p>
    <w:p w14:paraId="273507C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3412</w:t>
      </w:r>
    </w:p>
    <w:p w14:paraId="3878B02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3413</w:t>
      </w:r>
    </w:p>
    <w:p w14:paraId="090A342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3413</w:t>
      </w:r>
    </w:p>
    <w:p w14:paraId="677FF5F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3413</w:t>
      </w:r>
    </w:p>
    <w:p w14:paraId="330CD6B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3416</w:t>
      </w:r>
    </w:p>
    <w:p w14:paraId="0E96AC6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3417</w:t>
      </w:r>
    </w:p>
    <w:p w14:paraId="45600D6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3417</w:t>
      </w:r>
    </w:p>
    <w:p w14:paraId="10EE440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3417</w:t>
      </w:r>
    </w:p>
    <w:p w14:paraId="1FB4180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3423</w:t>
      </w:r>
    </w:p>
    <w:p w14:paraId="5B09D44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3423</w:t>
      </w:r>
    </w:p>
    <w:p w14:paraId="2322641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3423</w:t>
      </w:r>
    </w:p>
    <w:p w14:paraId="7965AEB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3424</w:t>
      </w:r>
    </w:p>
    <w:p w14:paraId="4CEBF0A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3430</w:t>
      </w:r>
    </w:p>
    <w:p w14:paraId="127C189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UE category 0</w:t>
      </w:r>
      <w:r>
        <w:rPr>
          <w:noProof/>
        </w:rPr>
        <w:tab/>
        <w:t>3430</w:t>
      </w:r>
    </w:p>
    <w:p w14:paraId="3DC88EE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3430</w:t>
      </w:r>
    </w:p>
    <w:p w14:paraId="5220292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3430</w:t>
      </w:r>
    </w:p>
    <w:p w14:paraId="36D6F40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3433</w:t>
      </w:r>
    </w:p>
    <w:p w14:paraId="6F5CF2A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UE category 0</w:t>
      </w:r>
      <w:r>
        <w:rPr>
          <w:noProof/>
        </w:rPr>
        <w:tab/>
        <w:t>3433</w:t>
      </w:r>
    </w:p>
    <w:p w14:paraId="5BD6EF4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3433</w:t>
      </w:r>
    </w:p>
    <w:p w14:paraId="5FA555C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3433</w:t>
      </w:r>
    </w:p>
    <w:p w14:paraId="64D8598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3436</w:t>
      </w:r>
    </w:p>
    <w:p w14:paraId="5AEE9C2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Intra frequency case for UE category 0</w:t>
      </w:r>
      <w:r>
        <w:rPr>
          <w:noProof/>
        </w:rPr>
        <w:tab/>
        <w:t>3436</w:t>
      </w:r>
    </w:p>
    <w:p w14:paraId="0EE877E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3436</w:t>
      </w:r>
    </w:p>
    <w:p w14:paraId="074CB19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3436</w:t>
      </w:r>
    </w:p>
    <w:p w14:paraId="2444903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3437</w:t>
      </w:r>
    </w:p>
    <w:p w14:paraId="755D82F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FDD FDD-TDD RSRP for E-UTRAN in Carrier Aggregation</w:t>
      </w:r>
      <w:r>
        <w:rPr>
          <w:noProof/>
        </w:rPr>
        <w:tab/>
        <w:t>3438</w:t>
      </w:r>
    </w:p>
    <w:p w14:paraId="1F75462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3438</w:t>
      </w:r>
    </w:p>
    <w:p w14:paraId="7110D72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3438</w:t>
      </w:r>
    </w:p>
    <w:p w14:paraId="2E1BBC1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3443</w:t>
      </w:r>
    </w:p>
    <w:p w14:paraId="790C1AD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TDD FDD-TDD RSRP for E-UTRAN in Carrier Aggregation</w:t>
      </w:r>
      <w:r>
        <w:rPr>
          <w:noProof/>
        </w:rPr>
        <w:tab/>
        <w:t>3443</w:t>
      </w:r>
    </w:p>
    <w:p w14:paraId="606FA64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3443</w:t>
      </w:r>
    </w:p>
    <w:p w14:paraId="364B579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3443</w:t>
      </w:r>
    </w:p>
    <w:p w14:paraId="036C65F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3432</w:t>
      </w:r>
    </w:p>
    <w:p w14:paraId="708FB4D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3432</w:t>
      </w:r>
    </w:p>
    <w:p w14:paraId="5419008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3432</w:t>
      </w:r>
    </w:p>
    <w:p w14:paraId="5E36413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3432</w:t>
      </w:r>
    </w:p>
    <w:p w14:paraId="6271A73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3441</w:t>
      </w:r>
    </w:p>
    <w:p w14:paraId="3D28AB9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3442</w:t>
      </w:r>
    </w:p>
    <w:p w14:paraId="5C4BAC0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3442</w:t>
      </w:r>
    </w:p>
    <w:p w14:paraId="5E1453A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3442</w:t>
      </w:r>
    </w:p>
    <w:p w14:paraId="4CD9FAD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3451</w:t>
      </w:r>
    </w:p>
    <w:p w14:paraId="61790DC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3451</w:t>
      </w:r>
    </w:p>
    <w:p w14:paraId="7C11846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3451</w:t>
      </w:r>
    </w:p>
    <w:p w14:paraId="4711FED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3452</w:t>
      </w:r>
    </w:p>
    <w:p w14:paraId="186B908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3462</w:t>
      </w:r>
    </w:p>
    <w:p w14:paraId="7195150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3463</w:t>
      </w:r>
    </w:p>
    <w:p w14:paraId="7F54F3B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3463</w:t>
      </w:r>
    </w:p>
    <w:p w14:paraId="7917115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3463</w:t>
      </w:r>
    </w:p>
    <w:p w14:paraId="050130A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A.9.1.49.3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3473</w:t>
      </w:r>
    </w:p>
    <w:p w14:paraId="19B4BF8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3474</w:t>
      </w:r>
    </w:p>
    <w:p w14:paraId="46255D3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3474</w:t>
      </w:r>
    </w:p>
    <w:p w14:paraId="2276BEE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3474</w:t>
      </w:r>
    </w:p>
    <w:p w14:paraId="4086AAA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3481</w:t>
      </w:r>
    </w:p>
    <w:p w14:paraId="094D1FB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RSRP for E-UTRAN in Carrier Aggregation</w:t>
      </w:r>
      <w:r>
        <w:rPr>
          <w:noProof/>
        </w:rPr>
        <w:tab/>
        <w:t>3482</w:t>
      </w:r>
    </w:p>
    <w:p w14:paraId="6EC548B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3482</w:t>
      </w:r>
    </w:p>
    <w:p w14:paraId="2182E9D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3482</w:t>
      </w:r>
    </w:p>
    <w:p w14:paraId="3651F62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3488</w:t>
      </w:r>
    </w:p>
    <w:p w14:paraId="015E467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3489</w:t>
      </w:r>
    </w:p>
    <w:p w14:paraId="18C0F69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3489</w:t>
      </w:r>
    </w:p>
    <w:p w14:paraId="3DC1497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3489</w:t>
      </w:r>
    </w:p>
    <w:p w14:paraId="3B2C1F3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3492</w:t>
      </w:r>
    </w:p>
    <w:p w14:paraId="26B5DC4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for 5MHz Bandwidth in CEModeA</w:t>
      </w:r>
      <w:r>
        <w:rPr>
          <w:noProof/>
        </w:rPr>
        <w:tab/>
        <w:t>3492</w:t>
      </w:r>
    </w:p>
    <w:p w14:paraId="29CFF66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3492</w:t>
      </w:r>
    </w:p>
    <w:p w14:paraId="2A2C446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3492</w:t>
      </w:r>
    </w:p>
    <w:p w14:paraId="7F49EB3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3493</w:t>
      </w:r>
    </w:p>
    <w:p w14:paraId="51D203E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3493</w:t>
      </w:r>
    </w:p>
    <w:p w14:paraId="00ECD49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3493</w:t>
      </w:r>
    </w:p>
    <w:p w14:paraId="18A4819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3494</w:t>
      </w:r>
    </w:p>
    <w:p w14:paraId="7A0D5F4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3497</w:t>
      </w:r>
    </w:p>
    <w:p w14:paraId="6E0D9DD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for 5MHz Bandwidth in CEModeA</w:t>
      </w:r>
      <w:r>
        <w:rPr>
          <w:noProof/>
        </w:rPr>
        <w:tab/>
        <w:t>3497</w:t>
      </w:r>
    </w:p>
    <w:p w14:paraId="1B6E392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3497</w:t>
      </w:r>
    </w:p>
    <w:p w14:paraId="6E9419A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3497</w:t>
      </w:r>
    </w:p>
    <w:p w14:paraId="42A8551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3498</w:t>
      </w:r>
    </w:p>
    <w:p w14:paraId="4ED502E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Intra frequency case for Cat-M1 UE in CEModeA</w:t>
      </w:r>
      <w:r>
        <w:rPr>
          <w:noProof/>
        </w:rPr>
        <w:tab/>
        <w:t>3499</w:t>
      </w:r>
    </w:p>
    <w:p w14:paraId="5CDE71C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3499</w:t>
      </w:r>
    </w:p>
    <w:p w14:paraId="5CBFA8C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3499</w:t>
      </w:r>
    </w:p>
    <w:p w14:paraId="3FBB7B3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3501</w:t>
      </w:r>
    </w:p>
    <w:p w14:paraId="1672D66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3501</w:t>
      </w:r>
    </w:p>
    <w:p w14:paraId="4E981D1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3501</w:t>
      </w:r>
    </w:p>
    <w:p w14:paraId="3C9FBB0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3501</w:t>
      </w:r>
    </w:p>
    <w:p w14:paraId="56D657E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3505</w:t>
      </w:r>
    </w:p>
    <w:p w14:paraId="77F61AE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3505</w:t>
      </w:r>
    </w:p>
    <w:p w14:paraId="377299F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3505</w:t>
      </w:r>
    </w:p>
    <w:p w14:paraId="4289330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3505</w:t>
      </w:r>
    </w:p>
    <w:p w14:paraId="24778A6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3508</w:t>
      </w:r>
    </w:p>
    <w:p w14:paraId="1904883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in CEModeB</w:t>
      </w:r>
      <w:r>
        <w:rPr>
          <w:noProof/>
        </w:rPr>
        <w:tab/>
        <w:t>3509</w:t>
      </w:r>
    </w:p>
    <w:p w14:paraId="5DEADC8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3509</w:t>
      </w:r>
    </w:p>
    <w:p w14:paraId="161A2CF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3509</w:t>
      </w:r>
    </w:p>
    <w:p w14:paraId="053C9D8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3512</w:t>
      </w:r>
    </w:p>
    <w:p w14:paraId="0173558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for 5MHz Bandwidth in CEModeB</w:t>
      </w:r>
      <w:r>
        <w:rPr>
          <w:noProof/>
        </w:rPr>
        <w:tab/>
        <w:t>3512</w:t>
      </w:r>
    </w:p>
    <w:p w14:paraId="40A4D29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3512</w:t>
      </w:r>
    </w:p>
    <w:p w14:paraId="0E2FCDB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3512</w:t>
      </w:r>
    </w:p>
    <w:p w14:paraId="5AF2AE4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3513</w:t>
      </w:r>
    </w:p>
    <w:p w14:paraId="2B14D5B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in CEModeB</w:t>
      </w:r>
      <w:r>
        <w:rPr>
          <w:noProof/>
        </w:rPr>
        <w:tab/>
        <w:t>3513</w:t>
      </w:r>
    </w:p>
    <w:p w14:paraId="595804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3513</w:t>
      </w:r>
    </w:p>
    <w:p w14:paraId="20B8655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3514</w:t>
      </w:r>
    </w:p>
    <w:p w14:paraId="5D13DA0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3517</w:t>
      </w:r>
    </w:p>
    <w:p w14:paraId="5D9FECD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for 5MHz Bandwidth in CEModeB</w:t>
      </w:r>
      <w:r>
        <w:rPr>
          <w:noProof/>
        </w:rPr>
        <w:tab/>
        <w:t>3517</w:t>
      </w:r>
    </w:p>
    <w:p w14:paraId="5B4E246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3517</w:t>
      </w:r>
    </w:p>
    <w:p w14:paraId="5FD7B95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3517</w:t>
      </w:r>
    </w:p>
    <w:p w14:paraId="71EE3FB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3518</w:t>
      </w:r>
    </w:p>
    <w:p w14:paraId="5C0EDB5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Intra frequency case for Cat-M1 UE in CEModeB</w:t>
      </w:r>
      <w:r>
        <w:rPr>
          <w:noProof/>
        </w:rPr>
        <w:tab/>
        <w:t>3518</w:t>
      </w:r>
    </w:p>
    <w:p w14:paraId="4100A73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3518</w:t>
      </w:r>
    </w:p>
    <w:p w14:paraId="511CAFD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3519</w:t>
      </w:r>
    </w:p>
    <w:p w14:paraId="5491CAE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3521</w:t>
      </w:r>
    </w:p>
    <w:p w14:paraId="7821E1E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3521</w:t>
      </w:r>
    </w:p>
    <w:p w14:paraId="46E50B0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3521</w:t>
      </w:r>
    </w:p>
    <w:p w14:paraId="5BE5D65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3521</w:t>
      </w:r>
    </w:p>
    <w:p w14:paraId="1B5D125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3524</w:t>
      </w:r>
    </w:p>
    <w:p w14:paraId="5C96413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3525</w:t>
      </w:r>
    </w:p>
    <w:p w14:paraId="0B4FD29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3525</w:t>
      </w:r>
    </w:p>
    <w:p w14:paraId="104F946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3525</w:t>
      </w:r>
    </w:p>
    <w:p w14:paraId="57FCCBD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3528</w:t>
      </w:r>
    </w:p>
    <w:p w14:paraId="1824FF8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3528</w:t>
      </w:r>
    </w:p>
    <w:p w14:paraId="5E6C952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3528</w:t>
      </w:r>
    </w:p>
    <w:p w14:paraId="06A28CE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3528</w:t>
      </w:r>
    </w:p>
    <w:p w14:paraId="25033E7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3531</w:t>
      </w:r>
    </w:p>
    <w:p w14:paraId="087F89C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3531</w:t>
      </w:r>
    </w:p>
    <w:p w14:paraId="1FD5ACD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3531</w:t>
      </w:r>
    </w:p>
    <w:p w14:paraId="6354EFF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3531</w:t>
      </w:r>
    </w:p>
    <w:p w14:paraId="4C86256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3534</w:t>
      </w:r>
    </w:p>
    <w:p w14:paraId="5156B2D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Inter frequency case for Cat-M1 UE in CEModeA</w:t>
      </w:r>
      <w:r>
        <w:rPr>
          <w:noProof/>
        </w:rPr>
        <w:tab/>
        <w:t>3534</w:t>
      </w:r>
    </w:p>
    <w:p w14:paraId="0618DA8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3534</w:t>
      </w:r>
    </w:p>
    <w:p w14:paraId="0284F5E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3534</w:t>
      </w:r>
    </w:p>
    <w:p w14:paraId="41DAEFA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3535</w:t>
      </w:r>
    </w:p>
    <w:p w14:paraId="07294EE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3536</w:t>
      </w:r>
    </w:p>
    <w:p w14:paraId="56C51E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3536</w:t>
      </w:r>
    </w:p>
    <w:p w14:paraId="6336D17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3536</w:t>
      </w:r>
    </w:p>
    <w:p w14:paraId="490F0E1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3542</w:t>
      </w:r>
    </w:p>
    <w:p w14:paraId="619D2B6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3542</w:t>
      </w:r>
    </w:p>
    <w:p w14:paraId="6595EE9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3542</w:t>
      </w:r>
    </w:p>
    <w:p w14:paraId="43EF2C9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3542</w:t>
      </w:r>
    </w:p>
    <w:p w14:paraId="498D670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50B5714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Inter frequency case for Cat-M1 UE in CEModeB</w:t>
      </w:r>
      <w:r>
        <w:rPr>
          <w:noProof/>
        </w:rPr>
        <w:tab/>
        <w:t>3548</w:t>
      </w:r>
    </w:p>
    <w:p w14:paraId="5BC7511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3548</w:t>
      </w:r>
    </w:p>
    <w:p w14:paraId="087E9DD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3548</w:t>
      </w:r>
    </w:p>
    <w:p w14:paraId="7C7A540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3549</w:t>
      </w:r>
    </w:p>
    <w:p w14:paraId="7BF6E50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3550</w:t>
      </w:r>
    </w:p>
    <w:p w14:paraId="49BD8F9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3550</w:t>
      </w:r>
    </w:p>
    <w:p w14:paraId="08398CE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3550</w:t>
      </w:r>
    </w:p>
    <w:p w14:paraId="22DF9B5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3554</w:t>
      </w:r>
    </w:p>
    <w:p w14:paraId="77562FA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RSRP for E-UTRAN in Carrier Aggregation with generic duplex modes</w:t>
      </w:r>
      <w:r>
        <w:rPr>
          <w:noProof/>
        </w:rPr>
        <w:tab/>
        <w:t>3554</w:t>
      </w:r>
    </w:p>
    <w:p w14:paraId="406E8FC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3554</w:t>
      </w:r>
    </w:p>
    <w:p w14:paraId="6C8EA00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3554</w:t>
      </w:r>
    </w:p>
    <w:p w14:paraId="369E2B7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3558</w:t>
      </w:r>
    </w:p>
    <w:p w14:paraId="6CF68F6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3559</w:t>
      </w:r>
    </w:p>
    <w:p w14:paraId="49E8697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3559</w:t>
      </w:r>
    </w:p>
    <w:p w14:paraId="7421D3D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3559</w:t>
      </w:r>
    </w:p>
    <w:p w14:paraId="50C7C28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3571</w:t>
      </w:r>
    </w:p>
    <w:p w14:paraId="1A7DB71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3572</w:t>
      </w:r>
    </w:p>
    <w:p w14:paraId="63E5BA3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3572</w:t>
      </w:r>
    </w:p>
    <w:p w14:paraId="7F26513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3572</w:t>
      </w:r>
    </w:p>
    <w:p w14:paraId="7C064E0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3584</w:t>
      </w:r>
    </w:p>
    <w:p w14:paraId="18ECFC8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3585</w:t>
      </w:r>
    </w:p>
    <w:p w14:paraId="569F81C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3585</w:t>
      </w:r>
    </w:p>
    <w:p w14:paraId="4041BF5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3585</w:t>
      </w:r>
    </w:p>
    <w:p w14:paraId="3556AB4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3597</w:t>
      </w:r>
    </w:p>
    <w:p w14:paraId="58F6670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3598</w:t>
      </w:r>
    </w:p>
    <w:p w14:paraId="7FDAC73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3598</w:t>
      </w:r>
    </w:p>
    <w:p w14:paraId="07195CC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3598</w:t>
      </w:r>
    </w:p>
    <w:p w14:paraId="73080E9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3601</w:t>
      </w:r>
    </w:p>
    <w:p w14:paraId="17246C5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3601</w:t>
      </w:r>
    </w:p>
    <w:p w14:paraId="6B5DAD3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3601</w:t>
      </w:r>
    </w:p>
    <w:p w14:paraId="03CAB56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3601</w:t>
      </w:r>
    </w:p>
    <w:p w14:paraId="129E00A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3602</w:t>
      </w:r>
    </w:p>
    <w:p w14:paraId="528C683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3602</w:t>
      </w:r>
    </w:p>
    <w:p w14:paraId="6F8662B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3602</w:t>
      </w:r>
    </w:p>
    <w:p w14:paraId="1184E4F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3603</w:t>
      </w:r>
    </w:p>
    <w:p w14:paraId="324F8D5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3604</w:t>
      </w:r>
    </w:p>
    <w:p w14:paraId="30EE781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RSS based RSRP Intra frequency case for Cat-M1 UE in CEModeA</w:t>
      </w:r>
      <w:r>
        <w:rPr>
          <w:noProof/>
        </w:rPr>
        <w:tab/>
        <w:t>3604</w:t>
      </w:r>
    </w:p>
    <w:p w14:paraId="478194E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3604</w:t>
      </w:r>
    </w:p>
    <w:p w14:paraId="513AECA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3604</w:t>
      </w:r>
    </w:p>
    <w:p w14:paraId="5C9601C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A.9.1.76.3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3607</w:t>
      </w:r>
    </w:p>
    <w:p w14:paraId="01D04A0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RSS based RSRP Intra frequency case for Cat-M1 UE in CEModeA</w:t>
      </w:r>
      <w:r>
        <w:rPr>
          <w:noProof/>
        </w:rPr>
        <w:tab/>
        <w:t>3607</w:t>
      </w:r>
    </w:p>
    <w:p w14:paraId="2EB5A51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3607</w:t>
      </w:r>
    </w:p>
    <w:p w14:paraId="098C6C4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3607</w:t>
      </w:r>
    </w:p>
    <w:p w14:paraId="6B22E4B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3610</w:t>
      </w:r>
    </w:p>
    <w:p w14:paraId="34AD232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RSS based RSRP Intra frequency case for Cat-M1 UE in CEModeA</w:t>
      </w:r>
      <w:r>
        <w:rPr>
          <w:noProof/>
        </w:rPr>
        <w:tab/>
        <w:t>3610</w:t>
      </w:r>
    </w:p>
    <w:p w14:paraId="712ABE4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3610</w:t>
      </w:r>
    </w:p>
    <w:p w14:paraId="0FD2703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3610</w:t>
      </w:r>
    </w:p>
    <w:p w14:paraId="1728310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3613</w:t>
      </w:r>
    </w:p>
    <w:p w14:paraId="7BED5F6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RSS based RSRP Intra frequency case for Cat-M1 UE in CEModeB</w:t>
      </w:r>
      <w:r>
        <w:rPr>
          <w:noProof/>
        </w:rPr>
        <w:tab/>
        <w:t>3613</w:t>
      </w:r>
    </w:p>
    <w:p w14:paraId="5C7139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3613</w:t>
      </w:r>
    </w:p>
    <w:p w14:paraId="7EAE0F7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3613</w:t>
      </w:r>
    </w:p>
    <w:p w14:paraId="7693F91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3616</w:t>
      </w:r>
    </w:p>
    <w:p w14:paraId="25C784F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RSS based RSRP Intra frequency case for Cat-M1 UE in CEModeB</w:t>
      </w:r>
      <w:r>
        <w:rPr>
          <w:noProof/>
        </w:rPr>
        <w:tab/>
        <w:t>3616</w:t>
      </w:r>
    </w:p>
    <w:p w14:paraId="724454E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3616</w:t>
      </w:r>
    </w:p>
    <w:p w14:paraId="427976E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3616</w:t>
      </w:r>
    </w:p>
    <w:p w14:paraId="48D3989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3619</w:t>
      </w:r>
    </w:p>
    <w:p w14:paraId="7891D1C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RSS based RSRP Intra frequency case for Cat-M1 UE in CEModeB</w:t>
      </w:r>
      <w:r>
        <w:rPr>
          <w:noProof/>
        </w:rPr>
        <w:tab/>
        <w:t>3619</w:t>
      </w:r>
    </w:p>
    <w:p w14:paraId="0D2A12A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3619</w:t>
      </w:r>
    </w:p>
    <w:p w14:paraId="221AED5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3619</w:t>
      </w:r>
    </w:p>
    <w:p w14:paraId="7E0FAD1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3622</w:t>
      </w:r>
    </w:p>
    <w:p w14:paraId="3A705C0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</w:t>
      </w:r>
      <w:r>
        <w:rPr>
          <w:noProof/>
        </w:rPr>
        <w:tab/>
        <w:t>3622</w:t>
      </w:r>
    </w:p>
    <w:p w14:paraId="0387E24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3622</w:t>
      </w:r>
    </w:p>
    <w:p w14:paraId="0EFF52F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3622</w:t>
      </w:r>
    </w:p>
    <w:p w14:paraId="741EC3E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3622</w:t>
      </w:r>
    </w:p>
    <w:p w14:paraId="5B4DECD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3625</w:t>
      </w:r>
    </w:p>
    <w:p w14:paraId="5783432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3625</w:t>
      </w:r>
    </w:p>
    <w:p w14:paraId="61B4FE1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3625</w:t>
      </w:r>
    </w:p>
    <w:p w14:paraId="7784DC5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3625</w:t>
      </w:r>
    </w:p>
    <w:p w14:paraId="3F0719C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3627</w:t>
      </w:r>
    </w:p>
    <w:p w14:paraId="0E75BFE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3627</w:t>
      </w:r>
    </w:p>
    <w:p w14:paraId="564F4F5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3627</w:t>
      </w:r>
    </w:p>
    <w:p w14:paraId="3BA2A6D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3627</w:t>
      </w:r>
    </w:p>
    <w:p w14:paraId="69E6C2A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3630</w:t>
      </w:r>
    </w:p>
    <w:p w14:paraId="54C7080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3630</w:t>
      </w:r>
    </w:p>
    <w:p w14:paraId="728C536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3630</w:t>
      </w:r>
    </w:p>
    <w:p w14:paraId="0C6791B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3630</w:t>
      </w:r>
    </w:p>
    <w:p w14:paraId="7C4E25D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3632</w:t>
      </w:r>
    </w:p>
    <w:p w14:paraId="5D0DCB4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3633</w:t>
      </w:r>
    </w:p>
    <w:p w14:paraId="753CEC9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3633</w:t>
      </w:r>
    </w:p>
    <w:p w14:paraId="3D4C34D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3633</w:t>
      </w:r>
    </w:p>
    <w:p w14:paraId="2F94F97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3635</w:t>
      </w:r>
    </w:p>
    <w:p w14:paraId="0134569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3635</w:t>
      </w:r>
    </w:p>
    <w:p w14:paraId="4FEB272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3635</w:t>
      </w:r>
    </w:p>
    <w:p w14:paraId="0B4957B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3636</w:t>
      </w:r>
    </w:p>
    <w:p w14:paraId="17B6B8F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3639</w:t>
      </w:r>
    </w:p>
    <w:p w14:paraId="57E17E2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3639</w:t>
      </w:r>
    </w:p>
    <w:p w14:paraId="00B20D3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3639</w:t>
      </w:r>
    </w:p>
    <w:p w14:paraId="49B0D4E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3639</w:t>
      </w:r>
    </w:p>
    <w:p w14:paraId="1FE4CCC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3642</w:t>
      </w:r>
    </w:p>
    <w:p w14:paraId="278FF2D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under Time Domain Measurement Resource Restriction with Non-MBSFN ABS</w:t>
      </w:r>
      <w:r>
        <w:rPr>
          <w:noProof/>
        </w:rPr>
        <w:tab/>
        <w:t>3642</w:t>
      </w:r>
    </w:p>
    <w:p w14:paraId="5862E23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3642</w:t>
      </w:r>
    </w:p>
    <w:p w14:paraId="648D2AD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3642</w:t>
      </w:r>
    </w:p>
    <w:p w14:paraId="16B1C2F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3646</w:t>
      </w:r>
    </w:p>
    <w:p w14:paraId="3C923CE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under Time Domain Measurement Resource Restriction with Non-MBSFN ABS</w:t>
      </w:r>
      <w:r>
        <w:rPr>
          <w:noProof/>
        </w:rPr>
        <w:tab/>
        <w:t>3646</w:t>
      </w:r>
    </w:p>
    <w:p w14:paraId="513821D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3646</w:t>
      </w:r>
    </w:p>
    <w:p w14:paraId="71773BD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3646</w:t>
      </w:r>
    </w:p>
    <w:p w14:paraId="063EFE2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3650</w:t>
      </w:r>
    </w:p>
    <w:p w14:paraId="39A7B77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3650</w:t>
      </w:r>
    </w:p>
    <w:p w14:paraId="72361FA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3650</w:t>
      </w:r>
    </w:p>
    <w:p w14:paraId="2169383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3650</w:t>
      </w:r>
    </w:p>
    <w:p w14:paraId="5C9D604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3654</w:t>
      </w:r>
    </w:p>
    <w:p w14:paraId="1C8371A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3654</w:t>
      </w:r>
    </w:p>
    <w:p w14:paraId="79AB5EF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3654</w:t>
      </w:r>
    </w:p>
    <w:p w14:paraId="3E681BE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3654</w:t>
      </w:r>
    </w:p>
    <w:p w14:paraId="3B0245E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3658</w:t>
      </w:r>
    </w:p>
    <w:p w14:paraId="61408D7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3658</w:t>
      </w:r>
    </w:p>
    <w:p w14:paraId="0480640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3658</w:t>
      </w:r>
    </w:p>
    <w:p w14:paraId="4C89364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3658</w:t>
      </w:r>
    </w:p>
    <w:p w14:paraId="46F5342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3659</w:t>
      </w:r>
    </w:p>
    <w:p w14:paraId="47DF035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3659</w:t>
      </w:r>
    </w:p>
    <w:p w14:paraId="518F7FB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3659</w:t>
      </w:r>
    </w:p>
    <w:p w14:paraId="09234CE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3660</w:t>
      </w:r>
    </w:p>
    <w:p w14:paraId="2A4AD17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3660</w:t>
      </w:r>
    </w:p>
    <w:p w14:paraId="135303B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fi-FI"/>
        </w:rPr>
        <w:t>A.9.2.13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72C19D5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fi-FI"/>
        </w:rPr>
        <w:t>A.9.2.13.1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08BE6FC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fi-FI"/>
        </w:rPr>
        <w:t>A.9.2.13.2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0CD3A06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fi-FI"/>
        </w:rPr>
        <w:t>A.9.2.13.3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2DBC76B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fi-FI"/>
        </w:rPr>
        <w:t>A.9.2.14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32231D4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fi-FI"/>
        </w:rPr>
        <w:t>A.9.2.14.1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0826FB9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fi-FI"/>
        </w:rPr>
        <w:t>A.9.2.14.2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5A8FB98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fi-FI"/>
        </w:rPr>
        <w:t>A.9.2.14.3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56CD8E2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under Time Domain Measurement Resource Restriction with CRS Assistance Information and Non-MBSFN ABS</w:t>
      </w:r>
      <w:r>
        <w:rPr>
          <w:noProof/>
        </w:rPr>
        <w:tab/>
        <w:t>3661</w:t>
      </w:r>
    </w:p>
    <w:p w14:paraId="26D2DEF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3661</w:t>
      </w:r>
    </w:p>
    <w:p w14:paraId="02C03BB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3661</w:t>
      </w:r>
    </w:p>
    <w:p w14:paraId="23BFA5B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3665</w:t>
      </w:r>
    </w:p>
    <w:p w14:paraId="0A45F75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under Time Domain Measurement Resource Restriction with CRS Assistance Information and Non-MBSFN ABS</w:t>
      </w:r>
      <w:r>
        <w:rPr>
          <w:noProof/>
        </w:rPr>
        <w:tab/>
        <w:t>3665</w:t>
      </w:r>
    </w:p>
    <w:p w14:paraId="392F820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3665</w:t>
      </w:r>
    </w:p>
    <w:p w14:paraId="6E9B245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3665</w:t>
      </w:r>
    </w:p>
    <w:p w14:paraId="50CD545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3670</w:t>
      </w:r>
    </w:p>
    <w:p w14:paraId="7028DBC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3670</w:t>
      </w:r>
    </w:p>
    <w:p w14:paraId="6A84432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3670</w:t>
      </w:r>
    </w:p>
    <w:p w14:paraId="6F10EB5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3670</w:t>
      </w:r>
    </w:p>
    <w:p w14:paraId="7721169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3672</w:t>
      </w:r>
    </w:p>
    <w:p w14:paraId="4B6D4CE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3672</w:t>
      </w:r>
    </w:p>
    <w:p w14:paraId="3B2BA82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3672</w:t>
      </w:r>
    </w:p>
    <w:p w14:paraId="14DF04D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3672</w:t>
      </w:r>
    </w:p>
    <w:p w14:paraId="4ACA4F3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3675</w:t>
      </w:r>
    </w:p>
    <w:p w14:paraId="4E4D4B3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3675</w:t>
      </w:r>
    </w:p>
    <w:p w14:paraId="064B683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3675</w:t>
      </w:r>
    </w:p>
    <w:p w14:paraId="15E969F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3675</w:t>
      </w:r>
    </w:p>
    <w:p w14:paraId="3692B86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3677</w:t>
      </w:r>
    </w:p>
    <w:p w14:paraId="35B8ACB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WB-RSRQ</w:t>
      </w:r>
      <w:r>
        <w:rPr>
          <w:noProof/>
        </w:rPr>
        <w:tab/>
        <w:t>3677</w:t>
      </w:r>
    </w:p>
    <w:p w14:paraId="08C7DBC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3677</w:t>
      </w:r>
    </w:p>
    <w:p w14:paraId="76462FB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3677</w:t>
      </w:r>
    </w:p>
    <w:p w14:paraId="7DA1469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3680</w:t>
      </w:r>
    </w:p>
    <w:p w14:paraId="2F1DD0D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E-UTRAN Carrier Aggregation for 10MHz+5MHz</w:t>
      </w:r>
      <w:r>
        <w:rPr>
          <w:noProof/>
        </w:rPr>
        <w:tab/>
        <w:t>3680</w:t>
      </w:r>
    </w:p>
    <w:p w14:paraId="25E2AF8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3680</w:t>
      </w:r>
    </w:p>
    <w:p w14:paraId="0475014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3680</w:t>
      </w:r>
    </w:p>
    <w:p w14:paraId="17BEA07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3683</w:t>
      </w:r>
    </w:p>
    <w:p w14:paraId="071FAEE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E-UTRAN Carrier Aggregation for 10MHz+5MHz</w:t>
      </w:r>
      <w:r>
        <w:rPr>
          <w:noProof/>
        </w:rPr>
        <w:tab/>
        <w:t>3683</w:t>
      </w:r>
    </w:p>
    <w:p w14:paraId="6584D4E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33E8F36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3684</w:t>
      </w:r>
    </w:p>
    <w:p w14:paraId="0ACF249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47BC859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3684</w:t>
      </w:r>
    </w:p>
    <w:p w14:paraId="265D8A3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6D8BEE5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3684</w:t>
      </w:r>
    </w:p>
    <w:p w14:paraId="2C44613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3687</w:t>
      </w:r>
    </w:p>
    <w:p w14:paraId="565174E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3687</w:t>
      </w:r>
    </w:p>
    <w:p w14:paraId="0DFFD06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3687</w:t>
      </w:r>
    </w:p>
    <w:p w14:paraId="29EA3E7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3687</w:t>
      </w:r>
    </w:p>
    <w:p w14:paraId="1A6AD5D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0F9A499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for E-UTRAN TDD-FDD Carrier Aggregation with PCell in FDD</w:t>
      </w:r>
      <w:r>
        <w:rPr>
          <w:noProof/>
        </w:rPr>
        <w:tab/>
        <w:t>3688</w:t>
      </w:r>
    </w:p>
    <w:p w14:paraId="2D05C6F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3688</w:t>
      </w:r>
    </w:p>
    <w:p w14:paraId="51AF233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3688</w:t>
      </w:r>
    </w:p>
    <w:p w14:paraId="46E79A6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3693</w:t>
      </w:r>
    </w:p>
    <w:p w14:paraId="3E1B209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for E-UTRAN TDD-FDD Carrier Aggregation with PCell in TDD</w:t>
      </w:r>
      <w:r>
        <w:rPr>
          <w:noProof/>
        </w:rPr>
        <w:tab/>
        <w:t>3693</w:t>
      </w:r>
    </w:p>
    <w:p w14:paraId="31BDD2B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3693</w:t>
      </w:r>
    </w:p>
    <w:p w14:paraId="5A488C9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3693</w:t>
      </w:r>
    </w:p>
    <w:p w14:paraId="2C476BB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3697</w:t>
      </w:r>
    </w:p>
    <w:p w14:paraId="4AFBBE3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E-UTRAN Carrier Aggregation for 20MHz+10MHz</w:t>
      </w:r>
      <w:r>
        <w:rPr>
          <w:noProof/>
        </w:rPr>
        <w:tab/>
        <w:t>3697</w:t>
      </w:r>
    </w:p>
    <w:p w14:paraId="36BD3E6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3697</w:t>
      </w:r>
    </w:p>
    <w:p w14:paraId="15103AB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3697</w:t>
      </w:r>
    </w:p>
    <w:p w14:paraId="2AA8EF3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3698</w:t>
      </w:r>
    </w:p>
    <w:p w14:paraId="2DED28E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3698</w:t>
      </w:r>
    </w:p>
    <w:p w14:paraId="7E471AA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3698</w:t>
      </w:r>
    </w:p>
    <w:p w14:paraId="08D678B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3698</w:t>
      </w:r>
    </w:p>
    <w:p w14:paraId="26E2150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3701</w:t>
      </w:r>
    </w:p>
    <w:p w14:paraId="4A4D230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3701</w:t>
      </w:r>
    </w:p>
    <w:p w14:paraId="0C46997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3701</w:t>
      </w:r>
    </w:p>
    <w:p w14:paraId="0B79573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3701</w:t>
      </w:r>
    </w:p>
    <w:p w14:paraId="4913F10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3704</w:t>
      </w:r>
    </w:p>
    <w:p w14:paraId="1D11C89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3704</w:t>
      </w:r>
    </w:p>
    <w:p w14:paraId="4E4A4F0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3704</w:t>
      </w:r>
    </w:p>
    <w:p w14:paraId="13C5D20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3704</w:t>
      </w:r>
    </w:p>
    <w:p w14:paraId="27160E6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3707</w:t>
      </w:r>
    </w:p>
    <w:p w14:paraId="1433A5C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3707</w:t>
      </w:r>
    </w:p>
    <w:p w14:paraId="1C6B1EF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3707</w:t>
      </w:r>
    </w:p>
    <w:p w14:paraId="548F4CC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3707</w:t>
      </w:r>
    </w:p>
    <w:p w14:paraId="188276B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3710</w:t>
      </w:r>
    </w:p>
    <w:p w14:paraId="601047C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3710</w:t>
      </w:r>
    </w:p>
    <w:p w14:paraId="6B9F8C1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3710</w:t>
      </w:r>
    </w:p>
    <w:p w14:paraId="62CD470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3710</w:t>
      </w:r>
    </w:p>
    <w:p w14:paraId="782AFC9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3713</w:t>
      </w:r>
    </w:p>
    <w:p w14:paraId="2429CC6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3713</w:t>
      </w:r>
    </w:p>
    <w:p w14:paraId="729477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3713</w:t>
      </w:r>
    </w:p>
    <w:p w14:paraId="44AD8DD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3713</w:t>
      </w:r>
    </w:p>
    <w:p w14:paraId="5127081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3717</w:t>
      </w:r>
    </w:p>
    <w:p w14:paraId="616EEAF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3717</w:t>
      </w:r>
    </w:p>
    <w:p w14:paraId="7738186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3717</w:t>
      </w:r>
    </w:p>
    <w:p w14:paraId="3E0D4D7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3717</w:t>
      </w:r>
    </w:p>
    <w:p w14:paraId="1F616F2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3720</w:t>
      </w:r>
    </w:p>
    <w:p w14:paraId="77F0EE7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3720</w:t>
      </w:r>
    </w:p>
    <w:p w14:paraId="70FA701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3720</w:t>
      </w:r>
    </w:p>
    <w:p w14:paraId="52AB79E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3720</w:t>
      </w:r>
    </w:p>
    <w:p w14:paraId="177142E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3723</w:t>
      </w:r>
    </w:p>
    <w:p w14:paraId="6F206E8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3723</w:t>
      </w:r>
    </w:p>
    <w:p w14:paraId="4A3D56B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3723</w:t>
      </w:r>
    </w:p>
    <w:p w14:paraId="2E344EF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3723</w:t>
      </w:r>
    </w:p>
    <w:p w14:paraId="27C66B8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3724</w:t>
      </w:r>
    </w:p>
    <w:p w14:paraId="0218791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3725</w:t>
      </w:r>
    </w:p>
    <w:p w14:paraId="7FEAD0D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3725</w:t>
      </w:r>
    </w:p>
    <w:p w14:paraId="6E5A54E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3725</w:t>
      </w:r>
    </w:p>
    <w:p w14:paraId="1A78AE8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3726</w:t>
      </w:r>
    </w:p>
    <w:p w14:paraId="22CC9EA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RSRQ for E-UTRAN in Carrier Aggregation</w:t>
      </w:r>
      <w:r>
        <w:rPr>
          <w:noProof/>
        </w:rPr>
        <w:tab/>
        <w:t>3727</w:t>
      </w:r>
    </w:p>
    <w:p w14:paraId="1EEF413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3727</w:t>
      </w:r>
    </w:p>
    <w:p w14:paraId="5BA4A41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3727</w:t>
      </w:r>
    </w:p>
    <w:p w14:paraId="563784B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3731</w:t>
      </w:r>
    </w:p>
    <w:p w14:paraId="2AEAEDB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RSRQ for E-UTRAN in Carrier Aggregation</w:t>
      </w:r>
      <w:r>
        <w:rPr>
          <w:noProof/>
        </w:rPr>
        <w:tab/>
        <w:t>3731</w:t>
      </w:r>
    </w:p>
    <w:p w14:paraId="11AF71A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3731</w:t>
      </w:r>
    </w:p>
    <w:p w14:paraId="12A7250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3731</w:t>
      </w:r>
    </w:p>
    <w:p w14:paraId="31433FF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3735</w:t>
      </w:r>
    </w:p>
    <w:p w14:paraId="7BFA1E8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A.9.2.40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3735</w:t>
      </w:r>
    </w:p>
    <w:p w14:paraId="4572108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3735</w:t>
      </w:r>
    </w:p>
    <w:p w14:paraId="43F13C6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3735</w:t>
      </w:r>
    </w:p>
    <w:p w14:paraId="18A6ECB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3738</w:t>
      </w:r>
    </w:p>
    <w:p w14:paraId="56D43C9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3739</w:t>
      </w:r>
    </w:p>
    <w:p w14:paraId="272630D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3739</w:t>
      </w:r>
    </w:p>
    <w:p w14:paraId="7F2CB83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3739</w:t>
      </w:r>
    </w:p>
    <w:p w14:paraId="71A314F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3742</w:t>
      </w:r>
    </w:p>
    <w:p w14:paraId="1867B6E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RSRQ Intra frequency case for UE category 0</w:t>
      </w:r>
      <w:r>
        <w:rPr>
          <w:noProof/>
        </w:rPr>
        <w:tab/>
        <w:t>3742</w:t>
      </w:r>
    </w:p>
    <w:p w14:paraId="5DDF67F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3742</w:t>
      </w:r>
    </w:p>
    <w:p w14:paraId="5EA38E1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3742</w:t>
      </w:r>
    </w:p>
    <w:p w14:paraId="438E3C9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3745</w:t>
      </w:r>
    </w:p>
    <w:p w14:paraId="42B7C7A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RSRQ Intra frequency case for UE category 0</w:t>
      </w:r>
      <w:r>
        <w:rPr>
          <w:noProof/>
        </w:rPr>
        <w:tab/>
        <w:t>3745</w:t>
      </w:r>
    </w:p>
    <w:p w14:paraId="1F72EDC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3745</w:t>
      </w:r>
    </w:p>
    <w:p w14:paraId="1718567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3745</w:t>
      </w:r>
    </w:p>
    <w:p w14:paraId="1BB9DA0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3748</w:t>
      </w:r>
    </w:p>
    <w:p w14:paraId="43EE7E0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Intra frequency case for UE category 0</w:t>
      </w:r>
      <w:r>
        <w:rPr>
          <w:noProof/>
        </w:rPr>
        <w:tab/>
        <w:t>3748</w:t>
      </w:r>
    </w:p>
    <w:p w14:paraId="2F66E9C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3748</w:t>
      </w:r>
    </w:p>
    <w:p w14:paraId="1A23597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3748</w:t>
      </w:r>
    </w:p>
    <w:p w14:paraId="592B68A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3750</w:t>
      </w:r>
    </w:p>
    <w:p w14:paraId="715B446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FDD FDD-TDD RSRQ for E-UTRAN in Carrier Aggregation</w:t>
      </w:r>
      <w:r>
        <w:rPr>
          <w:noProof/>
        </w:rPr>
        <w:tab/>
        <w:t>3750</w:t>
      </w:r>
    </w:p>
    <w:p w14:paraId="555D27C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3750</w:t>
      </w:r>
    </w:p>
    <w:p w14:paraId="71CB9B7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3750</w:t>
      </w:r>
    </w:p>
    <w:p w14:paraId="2B18EBF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3754</w:t>
      </w:r>
    </w:p>
    <w:p w14:paraId="76214FC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TDD TDD-FDD RSRQ for E-UTRAN in Carrier Aggregation</w:t>
      </w:r>
      <w:r>
        <w:rPr>
          <w:noProof/>
        </w:rPr>
        <w:tab/>
        <w:t>3755</w:t>
      </w:r>
    </w:p>
    <w:p w14:paraId="76FD5D9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3755</w:t>
      </w:r>
    </w:p>
    <w:p w14:paraId="70FCC9A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3755</w:t>
      </w:r>
    </w:p>
    <w:p w14:paraId="2CD16E2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3759</w:t>
      </w:r>
    </w:p>
    <w:p w14:paraId="797C921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RSRQ for E-UTRAN in Carrier Aggregation</w:t>
      </w:r>
      <w:r>
        <w:rPr>
          <w:noProof/>
        </w:rPr>
        <w:tab/>
        <w:t>3760</w:t>
      </w:r>
    </w:p>
    <w:p w14:paraId="3AFD126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3760</w:t>
      </w:r>
    </w:p>
    <w:p w14:paraId="19B7230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3760</w:t>
      </w:r>
    </w:p>
    <w:p w14:paraId="21C78CD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3764</w:t>
      </w:r>
    </w:p>
    <w:p w14:paraId="7F7246D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RSRQ for E-UTRAN in Carrier Aggregation</w:t>
      </w:r>
      <w:r>
        <w:rPr>
          <w:noProof/>
        </w:rPr>
        <w:tab/>
        <w:t>3764</w:t>
      </w:r>
    </w:p>
    <w:p w14:paraId="5E150EF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3764</w:t>
      </w:r>
    </w:p>
    <w:p w14:paraId="68ECA1B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3765</w:t>
      </w:r>
    </w:p>
    <w:p w14:paraId="59044D2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3769</w:t>
      </w:r>
    </w:p>
    <w:p w14:paraId="1510DE6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3770</w:t>
      </w:r>
    </w:p>
    <w:p w14:paraId="433124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3770</w:t>
      </w:r>
    </w:p>
    <w:p w14:paraId="4F590C7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3770</w:t>
      </w:r>
    </w:p>
    <w:p w14:paraId="263F0DB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3776</w:t>
      </w:r>
    </w:p>
    <w:p w14:paraId="5BFED87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RSRQ for E-UTRAN in Carrier Aggregation</w:t>
      </w:r>
      <w:r>
        <w:rPr>
          <w:noProof/>
        </w:rPr>
        <w:tab/>
        <w:t>3777</w:t>
      </w:r>
    </w:p>
    <w:p w14:paraId="5AC307A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3777</w:t>
      </w:r>
    </w:p>
    <w:p w14:paraId="070A456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3777</w:t>
      </w:r>
    </w:p>
    <w:p w14:paraId="301533D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3783</w:t>
      </w:r>
    </w:p>
    <w:p w14:paraId="3871C9F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3783</w:t>
      </w:r>
    </w:p>
    <w:p w14:paraId="005EF2C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3783</w:t>
      </w:r>
    </w:p>
    <w:p w14:paraId="5594D6D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3784</w:t>
      </w:r>
    </w:p>
    <w:p w14:paraId="4A03F84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3788</w:t>
      </w:r>
    </w:p>
    <w:p w14:paraId="1558F77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3788</w:t>
      </w:r>
    </w:p>
    <w:p w14:paraId="111B50A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3788</w:t>
      </w:r>
    </w:p>
    <w:p w14:paraId="5FF0D84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3788</w:t>
      </w:r>
    </w:p>
    <w:p w14:paraId="35A5E09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3791</w:t>
      </w:r>
    </w:p>
    <w:p w14:paraId="37A55DD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4DL FDD RSRQ for E-UTRAN in Carrier Aggregation</w:t>
      </w:r>
      <w:r>
        <w:rPr>
          <w:noProof/>
        </w:rPr>
        <w:tab/>
        <w:t>3792</w:t>
      </w:r>
    </w:p>
    <w:p w14:paraId="5E0EC7C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3792</w:t>
      </w:r>
    </w:p>
    <w:p w14:paraId="78138EC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3792</w:t>
      </w:r>
    </w:p>
    <w:p w14:paraId="21599F4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3798</w:t>
      </w:r>
    </w:p>
    <w:p w14:paraId="063FE36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3799</w:t>
      </w:r>
    </w:p>
    <w:p w14:paraId="5C04796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3799</w:t>
      </w:r>
    </w:p>
    <w:p w14:paraId="32B2561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3799</w:t>
      </w:r>
    </w:p>
    <w:p w14:paraId="7E9D528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3805</w:t>
      </w:r>
    </w:p>
    <w:p w14:paraId="7473B1E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RSRQ for E-UTRAN in Carrier Aggregation with generic duplex modes</w:t>
      </w:r>
      <w:r>
        <w:rPr>
          <w:noProof/>
        </w:rPr>
        <w:tab/>
        <w:t>3805</w:t>
      </w:r>
    </w:p>
    <w:p w14:paraId="157DA37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3805</w:t>
      </w:r>
    </w:p>
    <w:p w14:paraId="0FF417D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A.9.2.55.2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3806</w:t>
      </w:r>
    </w:p>
    <w:p w14:paraId="2244761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3811</w:t>
      </w:r>
    </w:p>
    <w:p w14:paraId="377427E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RSRQ for E-UTRAN in Carrier Aggregation with generic duplex modes</w:t>
      </w:r>
      <w:r>
        <w:rPr>
          <w:noProof/>
        </w:rPr>
        <w:tab/>
        <w:t>3811</w:t>
      </w:r>
    </w:p>
    <w:p w14:paraId="7E2B9BE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3811</w:t>
      </w:r>
    </w:p>
    <w:p w14:paraId="6A0A29E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3811</w:t>
      </w:r>
    </w:p>
    <w:p w14:paraId="22F6ED3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3816</w:t>
      </w:r>
    </w:p>
    <w:p w14:paraId="75F756C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RSRQ for E-UTRAN in Carrier Aggregation with generic duplex modes</w:t>
      </w:r>
      <w:r>
        <w:rPr>
          <w:noProof/>
        </w:rPr>
        <w:tab/>
        <w:t>3816</w:t>
      </w:r>
    </w:p>
    <w:p w14:paraId="2CCA186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3816</w:t>
      </w:r>
    </w:p>
    <w:p w14:paraId="6016A26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3817</w:t>
      </w:r>
    </w:p>
    <w:p w14:paraId="5F60F66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3821</w:t>
      </w:r>
    </w:p>
    <w:p w14:paraId="25D89A1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RSRQ for E-UTRAN in Carrier Aggregation with generic duplex modes</w:t>
      </w:r>
      <w:r>
        <w:rPr>
          <w:noProof/>
        </w:rPr>
        <w:tab/>
        <w:t>3822</w:t>
      </w:r>
    </w:p>
    <w:p w14:paraId="019D31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3822</w:t>
      </w:r>
    </w:p>
    <w:p w14:paraId="0674D27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3822</w:t>
      </w:r>
    </w:p>
    <w:p w14:paraId="4AB9B78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3826</w:t>
      </w:r>
    </w:p>
    <w:p w14:paraId="51C38FA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RSRQ for E-UTRAN in Carrier Aggregation with generic duplex modes</w:t>
      </w:r>
      <w:r>
        <w:rPr>
          <w:noProof/>
        </w:rPr>
        <w:tab/>
        <w:t>3827</w:t>
      </w:r>
    </w:p>
    <w:p w14:paraId="566A8B5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3827</w:t>
      </w:r>
    </w:p>
    <w:p w14:paraId="5070D07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3827</w:t>
      </w:r>
    </w:p>
    <w:p w14:paraId="12F9433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3832</w:t>
      </w:r>
    </w:p>
    <w:p w14:paraId="7F9539D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3833</w:t>
      </w:r>
    </w:p>
    <w:p w14:paraId="1ADA217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3833</w:t>
      </w:r>
    </w:p>
    <w:p w14:paraId="3D438D7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3833</w:t>
      </w:r>
    </w:p>
    <w:p w14:paraId="63967B3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3836</w:t>
      </w:r>
    </w:p>
    <w:p w14:paraId="1F01282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3836</w:t>
      </w:r>
    </w:p>
    <w:p w14:paraId="0A6D09E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3836</w:t>
      </w:r>
    </w:p>
    <w:p w14:paraId="14209D5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3836</w:t>
      </w:r>
    </w:p>
    <w:p w14:paraId="4240A03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3839</w:t>
      </w:r>
    </w:p>
    <w:p w14:paraId="4450469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3839</w:t>
      </w:r>
    </w:p>
    <w:p w14:paraId="56B1B19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3839</w:t>
      </w:r>
    </w:p>
    <w:p w14:paraId="79F64B9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3839</w:t>
      </w:r>
    </w:p>
    <w:p w14:paraId="78BF9F7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3842</w:t>
      </w:r>
    </w:p>
    <w:p w14:paraId="6A56C6D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  <w:lang w:val="sv-SE"/>
        </w:rPr>
        <w:t>A.9.3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  <w:lang w:val="sv-SE"/>
        </w:rPr>
        <w:t>UTRAN FDD CPICH RSCP</w:t>
      </w:r>
      <w:r>
        <w:rPr>
          <w:noProof/>
        </w:rPr>
        <w:tab/>
        <w:t>3842</w:t>
      </w:r>
    </w:p>
    <w:p w14:paraId="1E17221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A.9.3.1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bCs/>
          <w:noProof/>
          <w:lang w:val="sv-SE"/>
        </w:rPr>
        <w:t>E-UTRAN FDD</w:t>
      </w:r>
      <w:r>
        <w:rPr>
          <w:noProof/>
        </w:rPr>
        <w:tab/>
        <w:t>3842</w:t>
      </w:r>
    </w:p>
    <w:p w14:paraId="78847D9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A.9.3.1.1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3842</w:t>
      </w:r>
    </w:p>
    <w:p w14:paraId="0DD3CA0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A.9.3.1.2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Parameters</w:t>
      </w:r>
      <w:r>
        <w:rPr>
          <w:noProof/>
        </w:rPr>
        <w:tab/>
        <w:t>3842</w:t>
      </w:r>
    </w:p>
    <w:p w14:paraId="10FA27D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A.9.3.1.3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3845</w:t>
      </w:r>
    </w:p>
    <w:p w14:paraId="67D8216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A.9.3.2 </w:t>
      </w:r>
      <w:r w:rsidRPr="00C627F8">
        <w:rPr>
          <w:bCs/>
          <w:noProof/>
        </w:rPr>
        <w:t>E-UTRAN TDD</w:t>
      </w:r>
      <w:r>
        <w:rPr>
          <w:noProof/>
        </w:rPr>
        <w:tab/>
        <w:t>3845</w:t>
      </w:r>
    </w:p>
    <w:p w14:paraId="6986374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A.9.3.2.1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3845</w:t>
      </w:r>
    </w:p>
    <w:p w14:paraId="5D033D8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A.9.3.2.2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Parameters</w:t>
      </w:r>
      <w:r>
        <w:rPr>
          <w:noProof/>
        </w:rPr>
        <w:tab/>
        <w:t>3845</w:t>
      </w:r>
    </w:p>
    <w:p w14:paraId="605BB68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A.9.3.2.3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3848</w:t>
      </w:r>
    </w:p>
    <w:p w14:paraId="3977825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de-DE"/>
        </w:rPr>
        <w:t>A.9.3.3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de-DE"/>
        </w:rPr>
        <w:t>E-UTRAN FDD for 5MHz Bandwidth</w:t>
      </w:r>
      <w:r>
        <w:rPr>
          <w:noProof/>
        </w:rPr>
        <w:tab/>
        <w:t>3848</w:t>
      </w:r>
    </w:p>
    <w:p w14:paraId="38CFF6C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A.9.3.3.1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3848</w:t>
      </w:r>
    </w:p>
    <w:p w14:paraId="1D3B32D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A.9.3.3.2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Parameters</w:t>
      </w:r>
      <w:r>
        <w:rPr>
          <w:noProof/>
        </w:rPr>
        <w:tab/>
        <w:t>3848</w:t>
      </w:r>
    </w:p>
    <w:p w14:paraId="031965C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A.9.3.3.3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3849</w:t>
      </w:r>
    </w:p>
    <w:p w14:paraId="0063363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A.9.4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UTRAN FDD CPICH Ec/No</w:t>
      </w:r>
      <w:r>
        <w:rPr>
          <w:noProof/>
        </w:rPr>
        <w:tab/>
        <w:t>3850</w:t>
      </w:r>
    </w:p>
    <w:p w14:paraId="79231C5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</w:t>
      </w:r>
      <w:r>
        <w:rPr>
          <w:noProof/>
        </w:rPr>
        <w:tab/>
        <w:t>3850</w:t>
      </w:r>
    </w:p>
    <w:p w14:paraId="53042AD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A.9.4.1.1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3850</w:t>
      </w:r>
    </w:p>
    <w:p w14:paraId="61EB7A8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A.9.4.1.2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Parameters</w:t>
      </w:r>
      <w:r>
        <w:rPr>
          <w:noProof/>
        </w:rPr>
        <w:tab/>
        <w:t>3850</w:t>
      </w:r>
    </w:p>
    <w:p w14:paraId="21C773E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A.9.4.1.3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3852</w:t>
      </w:r>
    </w:p>
    <w:p w14:paraId="7BB5C12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</w:t>
      </w:r>
      <w:r>
        <w:rPr>
          <w:noProof/>
        </w:rPr>
        <w:tab/>
        <w:t>3853</w:t>
      </w:r>
    </w:p>
    <w:p w14:paraId="06C0C2E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A.9.4.2.1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3853</w:t>
      </w:r>
    </w:p>
    <w:p w14:paraId="2C01CC9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A.9.4.2.2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Parameters</w:t>
      </w:r>
      <w:r>
        <w:rPr>
          <w:noProof/>
        </w:rPr>
        <w:tab/>
        <w:t>3853</w:t>
      </w:r>
    </w:p>
    <w:p w14:paraId="5C12B14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A.9.4.2.3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3855</w:t>
      </w:r>
    </w:p>
    <w:p w14:paraId="54286E6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de-DE"/>
        </w:rPr>
        <w:t>A.9.4.3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de-DE"/>
        </w:rPr>
        <w:t>E-UTRAN FDD for 5MHz Bandwidth</w:t>
      </w:r>
      <w:r>
        <w:rPr>
          <w:noProof/>
        </w:rPr>
        <w:tab/>
        <w:t>3856</w:t>
      </w:r>
    </w:p>
    <w:p w14:paraId="2E211FD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A.9.4.3.1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3856</w:t>
      </w:r>
    </w:p>
    <w:p w14:paraId="47CE750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A.9.4.3.2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Parameters</w:t>
      </w:r>
      <w:r>
        <w:rPr>
          <w:noProof/>
        </w:rPr>
        <w:tab/>
        <w:t>3856</w:t>
      </w:r>
    </w:p>
    <w:p w14:paraId="566D9C0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A.9.4.3.3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3857</w:t>
      </w:r>
    </w:p>
    <w:p w14:paraId="4606F795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TDD measurement</w:t>
      </w:r>
      <w:r>
        <w:rPr>
          <w:noProof/>
        </w:rPr>
        <w:tab/>
        <w:t>3857</w:t>
      </w:r>
    </w:p>
    <w:p w14:paraId="1454D67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3857</w:t>
      </w:r>
    </w:p>
    <w:p w14:paraId="15B443B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3857</w:t>
      </w:r>
    </w:p>
    <w:p w14:paraId="3F96649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3857</w:t>
      </w:r>
    </w:p>
    <w:p w14:paraId="079E265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3859</w:t>
      </w:r>
    </w:p>
    <w:p w14:paraId="59327D0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3859</w:t>
      </w:r>
    </w:p>
    <w:p w14:paraId="00F334B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3859</w:t>
      </w:r>
    </w:p>
    <w:p w14:paraId="0D39E25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3859</w:t>
      </w:r>
    </w:p>
    <w:p w14:paraId="00ABF9C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3861</w:t>
      </w:r>
    </w:p>
    <w:p w14:paraId="6098DBD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it-IT"/>
        </w:rPr>
        <w:t>A.9.6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it-IT"/>
        </w:rPr>
        <w:t>GSM Carrier RSSI</w:t>
      </w:r>
      <w:r>
        <w:rPr>
          <w:noProof/>
        </w:rPr>
        <w:tab/>
        <w:t>3862</w:t>
      </w:r>
    </w:p>
    <w:p w14:paraId="6336487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bCs/>
          <w:noProof/>
          <w:lang w:val="it-IT"/>
        </w:rPr>
        <w:t>A.9.6.1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bCs/>
          <w:noProof/>
          <w:lang w:val="it-IT"/>
        </w:rPr>
        <w:t>E-UTRAN FDD</w:t>
      </w:r>
      <w:r>
        <w:rPr>
          <w:noProof/>
        </w:rPr>
        <w:tab/>
        <w:t>3862</w:t>
      </w:r>
    </w:p>
    <w:p w14:paraId="3487E9C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bCs/>
          <w:noProof/>
        </w:rPr>
        <w:t>A.9.6.1.1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bCs/>
          <w:noProof/>
        </w:rPr>
        <w:t>Test Purpose and Environment</w:t>
      </w:r>
      <w:r>
        <w:rPr>
          <w:noProof/>
        </w:rPr>
        <w:tab/>
        <w:t>3862</w:t>
      </w:r>
    </w:p>
    <w:p w14:paraId="5D1F851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bCs/>
          <w:noProof/>
        </w:rPr>
        <w:t>A.9.6.1.2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bCs/>
          <w:noProof/>
        </w:rPr>
        <w:t>Test Requirements</w:t>
      </w:r>
      <w:r>
        <w:rPr>
          <w:noProof/>
        </w:rPr>
        <w:tab/>
        <w:t>3863</w:t>
      </w:r>
    </w:p>
    <w:p w14:paraId="1D42172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bCs/>
          <w:noProof/>
        </w:rPr>
        <w:t>A.9.6.2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bCs/>
          <w:noProof/>
        </w:rPr>
        <w:t>E-UTRAN TDD</w:t>
      </w:r>
      <w:r>
        <w:rPr>
          <w:noProof/>
        </w:rPr>
        <w:tab/>
        <w:t>3863</w:t>
      </w:r>
    </w:p>
    <w:p w14:paraId="0B80064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bCs/>
          <w:noProof/>
        </w:rPr>
        <w:t>A.9.6.2.1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bCs/>
          <w:noProof/>
        </w:rPr>
        <w:t>Test Purpose and Environment</w:t>
      </w:r>
      <w:r>
        <w:rPr>
          <w:noProof/>
        </w:rPr>
        <w:tab/>
        <w:t>3863</w:t>
      </w:r>
    </w:p>
    <w:p w14:paraId="497E492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bCs/>
          <w:noProof/>
        </w:rPr>
        <w:t>A.9.6.2.2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bCs/>
          <w:noProof/>
        </w:rPr>
        <w:t>Test Requirements</w:t>
      </w:r>
      <w:r>
        <w:rPr>
          <w:noProof/>
        </w:rPr>
        <w:tab/>
        <w:t>3865</w:t>
      </w:r>
    </w:p>
    <w:p w14:paraId="0CC867A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UE Rx </w:t>
      </w:r>
      <w:r w:rsidRPr="00C627F8">
        <w:rPr>
          <w:b/>
          <w:noProof/>
        </w:rPr>
        <w:t xml:space="preserve">– </w:t>
      </w:r>
      <w:r>
        <w:rPr>
          <w:noProof/>
        </w:rPr>
        <w:t>Tx Time Difference</w:t>
      </w:r>
      <w:r>
        <w:rPr>
          <w:noProof/>
        </w:rPr>
        <w:tab/>
        <w:t>3866</w:t>
      </w:r>
    </w:p>
    <w:p w14:paraId="7F3E5F3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UE Rx </w:t>
      </w:r>
      <w:r w:rsidRPr="00C627F8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3866</w:t>
      </w:r>
    </w:p>
    <w:p w14:paraId="16D8AFF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3866</w:t>
      </w:r>
    </w:p>
    <w:p w14:paraId="11E3FDB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3866</w:t>
      </w:r>
    </w:p>
    <w:p w14:paraId="7289EF0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3867</w:t>
      </w:r>
    </w:p>
    <w:p w14:paraId="30A5038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 TDD UE Rx </w:t>
      </w:r>
      <w:r w:rsidRPr="00C627F8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3867</w:t>
      </w:r>
    </w:p>
    <w:p w14:paraId="4584BC8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3867</w:t>
      </w:r>
    </w:p>
    <w:p w14:paraId="1041CEF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3867</w:t>
      </w:r>
    </w:p>
    <w:p w14:paraId="47AD31C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3869</w:t>
      </w:r>
    </w:p>
    <w:p w14:paraId="5A5C19B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Rx–Tx Time Difference under Time-Domain Measurement Resource Restriction with Non-MBSFN ABS</w:t>
      </w:r>
      <w:r>
        <w:rPr>
          <w:noProof/>
        </w:rPr>
        <w:tab/>
        <w:t>3869</w:t>
      </w:r>
    </w:p>
    <w:p w14:paraId="1A52E9E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3869</w:t>
      </w:r>
    </w:p>
    <w:p w14:paraId="79E32E4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3869</w:t>
      </w:r>
    </w:p>
    <w:p w14:paraId="1B728BC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3872</w:t>
      </w:r>
    </w:p>
    <w:p w14:paraId="1469C14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Non-MBSFN ABS</w:t>
      </w:r>
      <w:r>
        <w:rPr>
          <w:noProof/>
        </w:rPr>
        <w:tab/>
        <w:t>3872</w:t>
      </w:r>
    </w:p>
    <w:p w14:paraId="382905D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3872</w:t>
      </w:r>
    </w:p>
    <w:p w14:paraId="18D2717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3872</w:t>
      </w:r>
    </w:p>
    <w:p w14:paraId="5C57799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3875</w:t>
      </w:r>
    </w:p>
    <w:p w14:paraId="22E122E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</w:t>
      </w:r>
      <w:r w:rsidRPr="00C627F8">
        <w:rPr>
          <w:b/>
          <w:noProof/>
        </w:rPr>
        <w:t>–</w:t>
      </w:r>
      <w:r>
        <w:rPr>
          <w:noProof/>
        </w:rPr>
        <w:t>Tx time difference under Time Domain Measurement Resource Restriction with CRS Assistance Information and Non-MBSFN ABS</w:t>
      </w:r>
      <w:r>
        <w:rPr>
          <w:noProof/>
        </w:rPr>
        <w:tab/>
        <w:t>3875</w:t>
      </w:r>
    </w:p>
    <w:p w14:paraId="32059BF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3875</w:t>
      </w:r>
    </w:p>
    <w:p w14:paraId="1C3E141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3875</w:t>
      </w:r>
    </w:p>
    <w:p w14:paraId="1495DF1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3878</w:t>
      </w:r>
    </w:p>
    <w:p w14:paraId="549C77A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CRS Assistance Information and Non-MBSFN ABS</w:t>
      </w:r>
      <w:r>
        <w:rPr>
          <w:noProof/>
        </w:rPr>
        <w:tab/>
        <w:t>3878</w:t>
      </w:r>
    </w:p>
    <w:p w14:paraId="11A73D0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3878</w:t>
      </w:r>
    </w:p>
    <w:p w14:paraId="57DC021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3878</w:t>
      </w:r>
    </w:p>
    <w:p w14:paraId="2E49051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3881</w:t>
      </w:r>
    </w:p>
    <w:p w14:paraId="42545FC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case for Cat-M1/M2 UE in CEModeA</w:t>
      </w:r>
      <w:r>
        <w:rPr>
          <w:noProof/>
        </w:rPr>
        <w:tab/>
        <w:t>3881</w:t>
      </w:r>
    </w:p>
    <w:p w14:paraId="39EB1FC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3881</w:t>
      </w:r>
    </w:p>
    <w:p w14:paraId="0C2EB78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3881</w:t>
      </w:r>
    </w:p>
    <w:p w14:paraId="7743DCF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3882</w:t>
      </w:r>
    </w:p>
    <w:p w14:paraId="01817DB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Rx-Tx time difference case for Cat-M1/M2 UE in CEModeA</w:t>
      </w:r>
      <w:r>
        <w:rPr>
          <w:noProof/>
        </w:rPr>
        <w:tab/>
        <w:t>3883</w:t>
      </w:r>
    </w:p>
    <w:p w14:paraId="5FC000E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3883</w:t>
      </w:r>
    </w:p>
    <w:p w14:paraId="63EEDB8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3883</w:t>
      </w:r>
    </w:p>
    <w:p w14:paraId="5D68D84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3884</w:t>
      </w:r>
    </w:p>
    <w:p w14:paraId="1A3D2C6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case for Cat-M1/M2 UE in CEModeA</w:t>
      </w:r>
      <w:r>
        <w:rPr>
          <w:noProof/>
        </w:rPr>
        <w:tab/>
        <w:t>3884</w:t>
      </w:r>
    </w:p>
    <w:p w14:paraId="37DC34E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3884</w:t>
      </w:r>
    </w:p>
    <w:p w14:paraId="15E5FCC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3884</w:t>
      </w:r>
    </w:p>
    <w:p w14:paraId="331E172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3885</w:t>
      </w:r>
    </w:p>
    <w:p w14:paraId="246A54D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</w:t>
      </w:r>
      <w:r>
        <w:rPr>
          <w:noProof/>
        </w:rPr>
        <w:tab/>
        <w:t>3886</w:t>
      </w:r>
    </w:p>
    <w:p w14:paraId="1E45554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intra frequency case</w:t>
      </w:r>
      <w:r>
        <w:rPr>
          <w:noProof/>
        </w:rPr>
        <w:tab/>
        <w:t>3886</w:t>
      </w:r>
    </w:p>
    <w:p w14:paraId="64E586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3886</w:t>
      </w:r>
    </w:p>
    <w:p w14:paraId="5459FA3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3888</w:t>
      </w:r>
    </w:p>
    <w:p w14:paraId="1AE1DA5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3888</w:t>
      </w:r>
    </w:p>
    <w:p w14:paraId="65820FD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intra frequency case</w:t>
      </w:r>
      <w:r>
        <w:rPr>
          <w:noProof/>
        </w:rPr>
        <w:tab/>
        <w:t>3889</w:t>
      </w:r>
    </w:p>
    <w:p w14:paraId="49A5F1C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3889</w:t>
      </w:r>
    </w:p>
    <w:p w14:paraId="7E39879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3892</w:t>
      </w:r>
    </w:p>
    <w:p w14:paraId="001337A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3892</w:t>
      </w:r>
    </w:p>
    <w:p w14:paraId="7C49962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A.9.8.3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E-UTRAN FDD-FDD RSTD inter frequency case</w:t>
      </w:r>
      <w:r>
        <w:rPr>
          <w:noProof/>
        </w:rPr>
        <w:tab/>
        <w:t>3893</w:t>
      </w:r>
    </w:p>
    <w:p w14:paraId="2E12CD6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3893</w:t>
      </w:r>
    </w:p>
    <w:p w14:paraId="225FEC7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3895</w:t>
      </w:r>
    </w:p>
    <w:p w14:paraId="54FFACE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3895</w:t>
      </w:r>
    </w:p>
    <w:p w14:paraId="6F9A118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A.9.8.4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E-UTRAN TDD-TDD RSTD inter frequency case</w:t>
      </w:r>
      <w:r>
        <w:rPr>
          <w:noProof/>
        </w:rPr>
        <w:tab/>
        <w:t>3896</w:t>
      </w:r>
    </w:p>
    <w:p w14:paraId="049F7DE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3896</w:t>
      </w:r>
    </w:p>
    <w:p w14:paraId="75ADC52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3898</w:t>
      </w:r>
    </w:p>
    <w:p w14:paraId="267273B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A.9.8.4.2A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3898</w:t>
      </w:r>
    </w:p>
    <w:p w14:paraId="0FCF079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A.9.8.5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E-UTRAN FDD RSTD Measurement Accuracy in Carrier Aggregation</w:t>
      </w:r>
      <w:r>
        <w:rPr>
          <w:noProof/>
        </w:rPr>
        <w:tab/>
        <w:t>3899</w:t>
      </w:r>
    </w:p>
    <w:p w14:paraId="1462A48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3899</w:t>
      </w:r>
    </w:p>
    <w:p w14:paraId="274E171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3901</w:t>
      </w:r>
    </w:p>
    <w:p w14:paraId="79D7F37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A.9.8.6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E-UTRAN TDD RSTD Measurement Accuracy in Carrier Aggregation</w:t>
      </w:r>
      <w:r>
        <w:rPr>
          <w:noProof/>
        </w:rPr>
        <w:tab/>
        <w:t>3901</w:t>
      </w:r>
    </w:p>
    <w:p w14:paraId="6CA3111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3901</w:t>
      </w:r>
    </w:p>
    <w:p w14:paraId="46D36D8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3904</w:t>
      </w:r>
    </w:p>
    <w:p w14:paraId="381CD91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A.9.8.7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E-UTRAN FDD RSTD Measurement Accuracy in Carrier Aggregation for 20MHz bandwidth</w:t>
      </w:r>
      <w:r>
        <w:rPr>
          <w:noProof/>
        </w:rPr>
        <w:tab/>
        <w:t>3904</w:t>
      </w:r>
    </w:p>
    <w:p w14:paraId="45C0F80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3904</w:t>
      </w:r>
    </w:p>
    <w:p w14:paraId="16F933D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3905</w:t>
      </w:r>
    </w:p>
    <w:p w14:paraId="7146712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A.9.8.8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E-UTRAN TDD RSTD Measurement Accuracy in Carrier Aggregation for 20MHz bandwidth</w:t>
      </w:r>
      <w:r>
        <w:rPr>
          <w:noProof/>
        </w:rPr>
        <w:tab/>
        <w:t>3905</w:t>
      </w:r>
    </w:p>
    <w:p w14:paraId="366FF24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3905</w:t>
      </w:r>
    </w:p>
    <w:p w14:paraId="7FADA90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3906</w:t>
      </w:r>
    </w:p>
    <w:p w14:paraId="4439CC8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A.9.8.9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E-UTRAN FDD RSTD Measurement Accuracy in Carrier Aggregation for 10MHz+5MHz</w:t>
      </w:r>
      <w:r>
        <w:rPr>
          <w:noProof/>
        </w:rPr>
        <w:tab/>
        <w:t>3906</w:t>
      </w:r>
    </w:p>
    <w:p w14:paraId="78683B5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51BA8DA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3907</w:t>
      </w:r>
    </w:p>
    <w:p w14:paraId="7CD9B12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A.9.8.10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E-UTRAN TDD RSTD Measurement Accuracy in Carrier Aggregation for 10MHz+5MHz</w:t>
      </w:r>
      <w:r>
        <w:rPr>
          <w:noProof/>
        </w:rPr>
        <w:tab/>
        <w:t>3907</w:t>
      </w:r>
    </w:p>
    <w:p w14:paraId="466E5C2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3907</w:t>
      </w:r>
    </w:p>
    <w:p w14:paraId="12D1C0C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3908</w:t>
      </w:r>
    </w:p>
    <w:p w14:paraId="13DE254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A.9.8.11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E-UTRAN FDD RSTD Measurement Accuracy in Carrier Aggregation for 5 + 5MHz bandwidth</w:t>
      </w:r>
      <w:r>
        <w:rPr>
          <w:noProof/>
        </w:rPr>
        <w:tab/>
        <w:t>3908</w:t>
      </w:r>
    </w:p>
    <w:p w14:paraId="4C49067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2889A56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3909</w:t>
      </w:r>
    </w:p>
    <w:p w14:paraId="439B0D4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A.9.8.12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E-UTRAN TDD RSTD Measurement Accuracy in Carrier Aggregation for 5+5MHz bandwidth</w:t>
      </w:r>
      <w:r>
        <w:rPr>
          <w:noProof/>
        </w:rPr>
        <w:tab/>
        <w:t>3909</w:t>
      </w:r>
    </w:p>
    <w:p w14:paraId="2E5A15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3909</w:t>
      </w:r>
    </w:p>
    <w:p w14:paraId="50EDD64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3910</w:t>
      </w:r>
    </w:p>
    <w:p w14:paraId="4F42F53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Accuracy in Carrier Aggregation for 20MHz+10MHz</w:t>
      </w:r>
      <w:r>
        <w:rPr>
          <w:noProof/>
        </w:rPr>
        <w:tab/>
        <w:t>3910</w:t>
      </w:r>
    </w:p>
    <w:p w14:paraId="56C6A72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3910</w:t>
      </w:r>
    </w:p>
    <w:p w14:paraId="1E088C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3911</w:t>
      </w:r>
    </w:p>
    <w:p w14:paraId="48F8FC0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A.9.8.14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E-UTRAN FDD RSTD Measurement Accuracy in 3DL Carrier Aggregation</w:t>
      </w:r>
      <w:r>
        <w:rPr>
          <w:noProof/>
        </w:rPr>
        <w:tab/>
        <w:t>3911</w:t>
      </w:r>
    </w:p>
    <w:p w14:paraId="12E908F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3911</w:t>
      </w:r>
    </w:p>
    <w:p w14:paraId="1109813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3918</w:t>
      </w:r>
    </w:p>
    <w:p w14:paraId="34AFB9A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A.9.8.15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E-UTRAN TDD RSTD Measurement Accuracy in 3DL Carrier Aggregation</w:t>
      </w:r>
      <w:r>
        <w:rPr>
          <w:noProof/>
        </w:rPr>
        <w:tab/>
        <w:t>3918</w:t>
      </w:r>
    </w:p>
    <w:p w14:paraId="54723A3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3918</w:t>
      </w:r>
    </w:p>
    <w:p w14:paraId="3D306E8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3924</w:t>
      </w:r>
    </w:p>
    <w:p w14:paraId="060D185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inband mode in normal coverage</w:t>
      </w:r>
      <w:r>
        <w:rPr>
          <w:noProof/>
        </w:rPr>
        <w:tab/>
        <w:t>3924</w:t>
      </w:r>
    </w:p>
    <w:p w14:paraId="3F6CBA7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3924</w:t>
      </w:r>
    </w:p>
    <w:p w14:paraId="493B66A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3927</w:t>
      </w:r>
    </w:p>
    <w:p w14:paraId="06DD668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inband mode in normal coverage</w:t>
      </w:r>
      <w:r>
        <w:rPr>
          <w:noProof/>
        </w:rPr>
        <w:tab/>
        <w:t>3927</w:t>
      </w:r>
    </w:p>
    <w:p w14:paraId="76B28D9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3927</w:t>
      </w:r>
    </w:p>
    <w:p w14:paraId="3AF00B6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3930</w:t>
      </w:r>
    </w:p>
    <w:p w14:paraId="25F1D44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inband mode in enhanced coverage</w:t>
      </w:r>
      <w:r>
        <w:rPr>
          <w:noProof/>
        </w:rPr>
        <w:tab/>
        <w:t>3930</w:t>
      </w:r>
    </w:p>
    <w:p w14:paraId="496925D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3930</w:t>
      </w:r>
    </w:p>
    <w:p w14:paraId="61DDB3F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3933</w:t>
      </w:r>
    </w:p>
    <w:p w14:paraId="114D3B0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inband mode in enhanced coverage</w:t>
      </w:r>
      <w:r>
        <w:rPr>
          <w:noProof/>
        </w:rPr>
        <w:tab/>
        <w:t>3933</w:t>
      </w:r>
    </w:p>
    <w:p w14:paraId="5ADD8B6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3933</w:t>
      </w:r>
    </w:p>
    <w:p w14:paraId="0038BEF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3936</w:t>
      </w:r>
    </w:p>
    <w:p w14:paraId="1C01C79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intra-frequency measurement accuracy in CE Mode A</w:t>
      </w:r>
      <w:r>
        <w:rPr>
          <w:noProof/>
        </w:rPr>
        <w:tab/>
        <w:t>3936</w:t>
      </w:r>
    </w:p>
    <w:p w14:paraId="0B52D3D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3936</w:t>
      </w:r>
    </w:p>
    <w:p w14:paraId="0396654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3939</w:t>
      </w:r>
    </w:p>
    <w:p w14:paraId="3BB8442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intra-frequency measurement accuracy in CEModeA</w:t>
      </w:r>
      <w:r>
        <w:rPr>
          <w:noProof/>
        </w:rPr>
        <w:tab/>
        <w:t>3940</w:t>
      </w:r>
    </w:p>
    <w:p w14:paraId="271AC96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3940</w:t>
      </w:r>
    </w:p>
    <w:p w14:paraId="49AD7AB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3943</w:t>
      </w:r>
    </w:p>
    <w:p w14:paraId="1F489EF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intra-frequency measurement accuracy in CE Mode A</w:t>
      </w:r>
      <w:r>
        <w:rPr>
          <w:noProof/>
        </w:rPr>
        <w:tab/>
        <w:t>3944</w:t>
      </w:r>
    </w:p>
    <w:p w14:paraId="400701D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3944</w:t>
      </w:r>
    </w:p>
    <w:p w14:paraId="67DF1B2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3947</w:t>
      </w:r>
    </w:p>
    <w:p w14:paraId="7520A26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intra-frequency measurement accuracy in CE Mode B</w:t>
      </w:r>
      <w:r>
        <w:rPr>
          <w:noProof/>
        </w:rPr>
        <w:tab/>
        <w:t>3948</w:t>
      </w:r>
    </w:p>
    <w:p w14:paraId="0002DBA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3948</w:t>
      </w:r>
    </w:p>
    <w:p w14:paraId="08B0685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A.9.8.23.2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3951</w:t>
      </w:r>
    </w:p>
    <w:p w14:paraId="72A0661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intra-frequency measurement accuracy in CE Mode B</w:t>
      </w:r>
      <w:r>
        <w:rPr>
          <w:noProof/>
        </w:rPr>
        <w:tab/>
        <w:t>3951</w:t>
      </w:r>
    </w:p>
    <w:p w14:paraId="0E7971C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3951</w:t>
      </w:r>
    </w:p>
    <w:p w14:paraId="640E653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3955</w:t>
      </w:r>
    </w:p>
    <w:p w14:paraId="174DAFD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intra-frequency measurement accuracy in CE Mode B</w:t>
      </w:r>
      <w:r>
        <w:rPr>
          <w:noProof/>
        </w:rPr>
        <w:tab/>
        <w:t>3956</w:t>
      </w:r>
    </w:p>
    <w:p w14:paraId="1A60BD0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3956</w:t>
      </w:r>
    </w:p>
    <w:p w14:paraId="0C40862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3959</w:t>
      </w:r>
    </w:p>
    <w:p w14:paraId="2267E42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RSTD inter-frequency measurement accuracy in CE Mode A</w:t>
      </w:r>
      <w:r>
        <w:rPr>
          <w:noProof/>
        </w:rPr>
        <w:tab/>
        <w:t>3960</w:t>
      </w:r>
    </w:p>
    <w:p w14:paraId="06A99A4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3960</w:t>
      </w:r>
    </w:p>
    <w:p w14:paraId="33900F9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3962</w:t>
      </w:r>
    </w:p>
    <w:p w14:paraId="38B2515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inter-frequency measurement accuracy in CE Mode A</w:t>
      </w:r>
      <w:r>
        <w:rPr>
          <w:noProof/>
        </w:rPr>
        <w:tab/>
        <w:t>3962</w:t>
      </w:r>
    </w:p>
    <w:p w14:paraId="2BE6853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3962</w:t>
      </w:r>
    </w:p>
    <w:p w14:paraId="459255D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3965</w:t>
      </w:r>
    </w:p>
    <w:p w14:paraId="19F318E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inter-frequency measurement accuracy in CE Mode A</w:t>
      </w:r>
      <w:r>
        <w:rPr>
          <w:noProof/>
        </w:rPr>
        <w:tab/>
        <w:t>3965</w:t>
      </w:r>
    </w:p>
    <w:p w14:paraId="1E0F37E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3965</w:t>
      </w:r>
    </w:p>
    <w:p w14:paraId="48E1490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3968</w:t>
      </w:r>
    </w:p>
    <w:p w14:paraId="05BC5C4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RSTD inter-frequency measurement accuracy in CE Mode B</w:t>
      </w:r>
      <w:r>
        <w:rPr>
          <w:noProof/>
        </w:rPr>
        <w:tab/>
        <w:t>3968</w:t>
      </w:r>
    </w:p>
    <w:p w14:paraId="262CE07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3968</w:t>
      </w:r>
    </w:p>
    <w:p w14:paraId="22AD0D4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3972</w:t>
      </w:r>
    </w:p>
    <w:p w14:paraId="63E4206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inter-frequency measurement accuracy in CE Mode B</w:t>
      </w:r>
      <w:r>
        <w:rPr>
          <w:noProof/>
        </w:rPr>
        <w:tab/>
        <w:t>3973</w:t>
      </w:r>
    </w:p>
    <w:p w14:paraId="41BC230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3973</w:t>
      </w:r>
    </w:p>
    <w:p w14:paraId="699896F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3976</w:t>
      </w:r>
    </w:p>
    <w:p w14:paraId="1DE3556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inter-frequency measurement accuracy in CE Mode B</w:t>
      </w:r>
      <w:r>
        <w:rPr>
          <w:noProof/>
        </w:rPr>
        <w:tab/>
        <w:t>3977</w:t>
      </w:r>
    </w:p>
    <w:p w14:paraId="354FE63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3977</w:t>
      </w:r>
    </w:p>
    <w:p w14:paraId="553FED1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3981</w:t>
      </w:r>
    </w:p>
    <w:p w14:paraId="1076DFF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for UE Category NB1 inband mode in normal coverage</w:t>
      </w:r>
      <w:r>
        <w:rPr>
          <w:noProof/>
        </w:rPr>
        <w:tab/>
        <w:t>3981</w:t>
      </w:r>
    </w:p>
    <w:p w14:paraId="3B7B26C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3981</w:t>
      </w:r>
    </w:p>
    <w:p w14:paraId="7E8B798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3984</w:t>
      </w:r>
    </w:p>
    <w:p w14:paraId="47C23D0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Inter frequency case for UE Category NB1 inband mode in normal coverage</w:t>
      </w:r>
      <w:r>
        <w:rPr>
          <w:noProof/>
        </w:rPr>
        <w:tab/>
        <w:t>3984</w:t>
      </w:r>
    </w:p>
    <w:p w14:paraId="01AD3C9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3984</w:t>
      </w:r>
    </w:p>
    <w:p w14:paraId="6DFA6C6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3987</w:t>
      </w:r>
    </w:p>
    <w:p w14:paraId="3B1CCB4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for UE Category NB1 inband mode in enhanced coverage</w:t>
      </w:r>
      <w:r>
        <w:rPr>
          <w:noProof/>
        </w:rPr>
        <w:tab/>
        <w:t>3987</w:t>
      </w:r>
    </w:p>
    <w:p w14:paraId="5AAF9EA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3987</w:t>
      </w:r>
    </w:p>
    <w:p w14:paraId="1E65BB5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3990</w:t>
      </w:r>
    </w:p>
    <w:p w14:paraId="3FD1CB0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Inter frequency case for UE Category NB1 inband mode in enhanced coverage</w:t>
      </w:r>
      <w:r>
        <w:rPr>
          <w:noProof/>
        </w:rPr>
        <w:tab/>
        <w:t>3990</w:t>
      </w:r>
    </w:p>
    <w:p w14:paraId="6E67C3F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3990</w:t>
      </w:r>
    </w:p>
    <w:p w14:paraId="1DD6639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3993</w:t>
      </w:r>
    </w:p>
    <w:p w14:paraId="44B7E8A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and RSRQ on the serving cell</w:t>
      </w:r>
      <w:r>
        <w:rPr>
          <w:noProof/>
        </w:rPr>
        <w:tab/>
        <w:t>3993</w:t>
      </w:r>
    </w:p>
    <w:p w14:paraId="5E663DF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3993</w:t>
      </w:r>
    </w:p>
    <w:p w14:paraId="1364160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3993</w:t>
      </w:r>
    </w:p>
    <w:p w14:paraId="01AD061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3993</w:t>
      </w:r>
    </w:p>
    <w:p w14:paraId="65CEB4F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3996</w:t>
      </w:r>
    </w:p>
    <w:p w14:paraId="4601F63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serving cell case</w:t>
      </w:r>
      <w:r>
        <w:rPr>
          <w:noProof/>
        </w:rPr>
        <w:tab/>
        <w:t>3996</w:t>
      </w:r>
    </w:p>
    <w:p w14:paraId="544FCEE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3996</w:t>
      </w:r>
    </w:p>
    <w:p w14:paraId="14C1913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3996</w:t>
      </w:r>
    </w:p>
    <w:p w14:paraId="60EBE8C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3998</w:t>
      </w:r>
    </w:p>
    <w:p w14:paraId="554D19CA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</w:t>
      </w:r>
      <w:r>
        <w:rPr>
          <w:noProof/>
        </w:rPr>
        <w:tab/>
        <w:t>3998</w:t>
      </w:r>
    </w:p>
    <w:p w14:paraId="09E346E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3998</w:t>
      </w:r>
    </w:p>
    <w:p w14:paraId="6F23002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3998</w:t>
      </w:r>
    </w:p>
    <w:p w14:paraId="2CCAA16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3998</w:t>
      </w:r>
    </w:p>
    <w:p w14:paraId="749ECB5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4000</w:t>
      </w:r>
    </w:p>
    <w:p w14:paraId="0AEC1AD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fi-FI"/>
        </w:rPr>
        <w:t>A.9.10.2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1ECF116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fi-FI"/>
        </w:rPr>
        <w:t>A.9.10.3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08DBB86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fi-FI"/>
        </w:rPr>
        <w:t>A.9.10.4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703EC17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 RSSI</w:t>
      </w:r>
      <w:r>
        <w:rPr>
          <w:noProof/>
        </w:rPr>
        <w:tab/>
        <w:t>4000</w:t>
      </w:r>
    </w:p>
    <w:p w14:paraId="32905E2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4000</w:t>
      </w:r>
    </w:p>
    <w:p w14:paraId="6778BDE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4000</w:t>
      </w:r>
    </w:p>
    <w:p w14:paraId="1E1B436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4000</w:t>
      </w:r>
    </w:p>
    <w:p w14:paraId="16F5AE7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4003</w:t>
      </w:r>
    </w:p>
    <w:p w14:paraId="6A33FD1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4003</w:t>
      </w:r>
    </w:p>
    <w:p w14:paraId="6780B1E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4003</w:t>
      </w:r>
    </w:p>
    <w:p w14:paraId="4F36736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4003</w:t>
      </w:r>
    </w:p>
    <w:p w14:paraId="76F68AB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4006</w:t>
      </w:r>
    </w:p>
    <w:p w14:paraId="6B33725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4006</w:t>
      </w:r>
    </w:p>
    <w:p w14:paraId="2FB5EC0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4006</w:t>
      </w:r>
    </w:p>
    <w:p w14:paraId="712D084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4006</w:t>
      </w:r>
    </w:p>
    <w:p w14:paraId="67A3AB6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4009</w:t>
      </w:r>
    </w:p>
    <w:p w14:paraId="0CF2F14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4009</w:t>
      </w:r>
    </w:p>
    <w:p w14:paraId="5F1ECB0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4009</w:t>
      </w:r>
    </w:p>
    <w:p w14:paraId="3B5F485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4009</w:t>
      </w:r>
    </w:p>
    <w:p w14:paraId="516652E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4012</w:t>
      </w:r>
    </w:p>
    <w:p w14:paraId="5D87049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RS-SINR</w:t>
      </w:r>
      <w:r>
        <w:rPr>
          <w:noProof/>
        </w:rPr>
        <w:tab/>
        <w:t>4012</w:t>
      </w:r>
    </w:p>
    <w:p w14:paraId="1FC8EAA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Intra-Frequency Case</w:t>
      </w:r>
      <w:r>
        <w:rPr>
          <w:noProof/>
        </w:rPr>
        <w:tab/>
        <w:t>4012</w:t>
      </w:r>
    </w:p>
    <w:p w14:paraId="79DFE16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4012</w:t>
      </w:r>
    </w:p>
    <w:p w14:paraId="1CD76EE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4012</w:t>
      </w:r>
    </w:p>
    <w:p w14:paraId="0FC78EF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4015</w:t>
      </w:r>
    </w:p>
    <w:p w14:paraId="75C509F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Intra-Frequency Case</w:t>
      </w:r>
      <w:r>
        <w:rPr>
          <w:noProof/>
        </w:rPr>
        <w:tab/>
        <w:t>4015</w:t>
      </w:r>
    </w:p>
    <w:p w14:paraId="231B962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4015</w:t>
      </w:r>
    </w:p>
    <w:p w14:paraId="745C3F2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4015</w:t>
      </w:r>
    </w:p>
    <w:p w14:paraId="11EF344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4018</w:t>
      </w:r>
    </w:p>
    <w:p w14:paraId="20B5465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4018</w:t>
      </w:r>
    </w:p>
    <w:p w14:paraId="6559049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4018</w:t>
      </w:r>
    </w:p>
    <w:p w14:paraId="23123ED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4018</w:t>
      </w:r>
    </w:p>
    <w:p w14:paraId="0E02A9F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4021</w:t>
      </w:r>
    </w:p>
    <w:p w14:paraId="173EF7A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4021</w:t>
      </w:r>
    </w:p>
    <w:p w14:paraId="65AF2E0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4021</w:t>
      </w:r>
    </w:p>
    <w:p w14:paraId="0C85F8D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4021</w:t>
      </w:r>
    </w:p>
    <w:p w14:paraId="0AA84DB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4025</w:t>
      </w:r>
    </w:p>
    <w:p w14:paraId="75B91CE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4026</w:t>
      </w:r>
    </w:p>
    <w:p w14:paraId="599673B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4026</w:t>
      </w:r>
    </w:p>
    <w:p w14:paraId="7BE28E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4026</w:t>
      </w:r>
    </w:p>
    <w:p w14:paraId="3D75F60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4032</w:t>
      </w:r>
    </w:p>
    <w:p w14:paraId="716C005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TDD—FDD Inter frequency case</w:t>
      </w:r>
      <w:r>
        <w:rPr>
          <w:noProof/>
        </w:rPr>
        <w:tab/>
        <w:t>4032</w:t>
      </w:r>
    </w:p>
    <w:p w14:paraId="57562AB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4032</w:t>
      </w:r>
    </w:p>
    <w:p w14:paraId="1FB1034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4032</w:t>
      </w:r>
    </w:p>
    <w:p w14:paraId="64D6692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4036</w:t>
      </w:r>
    </w:p>
    <w:p w14:paraId="108C817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4036</w:t>
      </w:r>
    </w:p>
    <w:p w14:paraId="794E8D1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4036</w:t>
      </w:r>
    </w:p>
    <w:p w14:paraId="5587784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4036</w:t>
      </w:r>
    </w:p>
    <w:p w14:paraId="491F372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4037</w:t>
      </w:r>
    </w:p>
    <w:p w14:paraId="4D93C5C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4037</w:t>
      </w:r>
    </w:p>
    <w:p w14:paraId="39186C9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4038</w:t>
      </w:r>
    </w:p>
    <w:p w14:paraId="790AC74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4038</w:t>
      </w:r>
    </w:p>
    <w:p w14:paraId="2D8ADFC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4038</w:t>
      </w:r>
    </w:p>
    <w:p w14:paraId="43B6D28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4039</w:t>
      </w:r>
    </w:p>
    <w:p w14:paraId="57B7F9C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4039</w:t>
      </w:r>
    </w:p>
    <w:p w14:paraId="47F56A7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4039</w:t>
      </w:r>
    </w:p>
    <w:p w14:paraId="2D01E25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4039</w:t>
      </w:r>
    </w:p>
    <w:p w14:paraId="3C54392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4040</w:t>
      </w:r>
    </w:p>
    <w:p w14:paraId="0620A2E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4040</w:t>
      </w:r>
    </w:p>
    <w:p w14:paraId="2D16FBD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4040</w:t>
      </w:r>
    </w:p>
    <w:p w14:paraId="65C86B9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4040</w:t>
      </w:r>
    </w:p>
    <w:p w14:paraId="54D3EC0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4041</w:t>
      </w:r>
    </w:p>
    <w:p w14:paraId="611190AB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4064</w:t>
      </w:r>
    </w:p>
    <w:p w14:paraId="79E7D3B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4064</w:t>
      </w:r>
    </w:p>
    <w:p w14:paraId="4DB1633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4064</w:t>
      </w:r>
    </w:p>
    <w:p w14:paraId="293882C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4065</w:t>
      </w:r>
    </w:p>
    <w:p w14:paraId="77FF17C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4066</w:t>
      </w:r>
    </w:p>
    <w:p w14:paraId="103F888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4066</w:t>
      </w:r>
    </w:p>
    <w:p w14:paraId="70648FA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4067</w:t>
      </w:r>
    </w:p>
    <w:p w14:paraId="5CE81538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4067</w:t>
      </w:r>
    </w:p>
    <w:p w14:paraId="4E82E27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4067</w:t>
      </w:r>
    </w:p>
    <w:p w14:paraId="0E375A0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4069</w:t>
      </w:r>
    </w:p>
    <w:p w14:paraId="7C86AEF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4070</w:t>
      </w:r>
    </w:p>
    <w:p w14:paraId="55F3187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4070</w:t>
      </w:r>
    </w:p>
    <w:p w14:paraId="69FD714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4072</w:t>
      </w:r>
    </w:p>
    <w:p w14:paraId="3AF09766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4072</w:t>
      </w:r>
    </w:p>
    <w:p w14:paraId="3AED0AA2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UE Transmission Timing Accuracy Test</w:t>
      </w:r>
      <w:r>
        <w:rPr>
          <w:noProof/>
        </w:rPr>
        <w:tab/>
        <w:t>4072</w:t>
      </w:r>
    </w:p>
    <w:p w14:paraId="32BDB5E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4072</w:t>
      </w:r>
    </w:p>
    <w:p w14:paraId="32F7481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4073</w:t>
      </w:r>
    </w:p>
    <w:p w14:paraId="53955B8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Interruptions due to V2V sidelink communication</w:t>
      </w:r>
      <w:r>
        <w:rPr>
          <w:noProof/>
        </w:rPr>
        <w:tab/>
        <w:t>4073</w:t>
      </w:r>
    </w:p>
    <w:p w14:paraId="23E5BE6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4073</w:t>
      </w:r>
    </w:p>
    <w:p w14:paraId="3FC59C1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4075</w:t>
      </w:r>
    </w:p>
    <w:p w14:paraId="1B027DDE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</w:t>
      </w:r>
      <w:r>
        <w:rPr>
          <w:noProof/>
        </w:rPr>
        <w:tab/>
        <w:t>4075</w:t>
      </w:r>
    </w:p>
    <w:p w14:paraId="49A3811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4075</w:t>
      </w:r>
    </w:p>
    <w:p w14:paraId="209D431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4075</w:t>
      </w:r>
    </w:p>
    <w:p w14:paraId="4C230E5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4075</w:t>
      </w:r>
    </w:p>
    <w:p w14:paraId="77E8E7C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4076</w:t>
      </w:r>
    </w:p>
    <w:p w14:paraId="3D11B46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4077</w:t>
      </w:r>
    </w:p>
    <w:p w14:paraId="6B41F8D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4077</w:t>
      </w:r>
    </w:p>
    <w:p w14:paraId="5CF3C61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4077</w:t>
      </w:r>
    </w:p>
    <w:p w14:paraId="0F02472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4078</w:t>
      </w:r>
    </w:p>
    <w:p w14:paraId="656F855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 with V2X Sidelink Communication for eNB as Timing Reference</w:t>
      </w:r>
      <w:r>
        <w:rPr>
          <w:noProof/>
        </w:rPr>
        <w:tab/>
        <w:t>4078</w:t>
      </w:r>
    </w:p>
    <w:p w14:paraId="025C52D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4078</w:t>
      </w:r>
    </w:p>
    <w:p w14:paraId="2AE21CC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4079</w:t>
      </w:r>
    </w:p>
    <w:p w14:paraId="3F77CE8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4080</w:t>
      </w:r>
    </w:p>
    <w:p w14:paraId="7239CFC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4080</w:t>
      </w:r>
    </w:p>
    <w:p w14:paraId="2EE5DA5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4081</w:t>
      </w:r>
    </w:p>
    <w:p w14:paraId="42F71B65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4081</w:t>
      </w:r>
    </w:p>
    <w:p w14:paraId="1CE2C3F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 for GNSS configured as the highest priority</w:t>
      </w:r>
      <w:r>
        <w:rPr>
          <w:noProof/>
        </w:rPr>
        <w:tab/>
        <w:t>4081</w:t>
      </w:r>
    </w:p>
    <w:p w14:paraId="42849F2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4081</w:t>
      </w:r>
    </w:p>
    <w:p w14:paraId="74D9FBB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4084</w:t>
      </w:r>
    </w:p>
    <w:p w14:paraId="6999D0C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 for eNB configured as the highest priority</w:t>
      </w:r>
      <w:r>
        <w:rPr>
          <w:noProof/>
        </w:rPr>
        <w:tab/>
        <w:t>4085</w:t>
      </w:r>
    </w:p>
    <w:p w14:paraId="4CEB388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4085</w:t>
      </w:r>
    </w:p>
    <w:p w14:paraId="76E4BC3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4087</w:t>
      </w:r>
    </w:p>
    <w:p w14:paraId="401602D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4087</w:t>
      </w:r>
    </w:p>
    <w:p w14:paraId="2776EE9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4087</w:t>
      </w:r>
    </w:p>
    <w:p w14:paraId="18AC929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4089</w:t>
      </w:r>
    </w:p>
    <w:p w14:paraId="2F8176D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4089</w:t>
      </w:r>
    </w:p>
    <w:p w14:paraId="14B9D05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4089</w:t>
      </w:r>
    </w:p>
    <w:p w14:paraId="377B054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4091</w:t>
      </w:r>
    </w:p>
    <w:p w14:paraId="0585726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4091</w:t>
      </w:r>
    </w:p>
    <w:p w14:paraId="6B834A9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Autonomous Resource Selection/Reselection Tests for PSSCH-RSRP measurements</w:t>
      </w:r>
      <w:r>
        <w:rPr>
          <w:noProof/>
        </w:rPr>
        <w:tab/>
        <w:t>4091</w:t>
      </w:r>
    </w:p>
    <w:p w14:paraId="26D2376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4091</w:t>
      </w:r>
    </w:p>
    <w:p w14:paraId="69A490F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4093</w:t>
      </w:r>
    </w:p>
    <w:p w14:paraId="695AE53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Autonomous Resource Selection/Reselection Tests for S-RSSI measurements</w:t>
      </w:r>
      <w:r>
        <w:rPr>
          <w:noProof/>
        </w:rPr>
        <w:tab/>
        <w:t>4093</w:t>
      </w:r>
    </w:p>
    <w:p w14:paraId="5F186EB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4093</w:t>
      </w:r>
    </w:p>
    <w:p w14:paraId="475CF08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4095</w:t>
      </w:r>
    </w:p>
    <w:p w14:paraId="5384106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4095</w:t>
      </w:r>
    </w:p>
    <w:p w14:paraId="0C773E4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4095</w:t>
      </w:r>
    </w:p>
    <w:p w14:paraId="559DF0D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4098</w:t>
      </w:r>
    </w:p>
    <w:p w14:paraId="272DD61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4099</w:t>
      </w:r>
    </w:p>
    <w:p w14:paraId="247A92E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on a FDD PCell</w:t>
      </w:r>
      <w:r>
        <w:rPr>
          <w:noProof/>
        </w:rPr>
        <w:tab/>
        <w:t>4099</w:t>
      </w:r>
    </w:p>
    <w:p w14:paraId="0D62BFB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4099</w:t>
      </w:r>
    </w:p>
    <w:p w14:paraId="2061F63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A.12.8.1.2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4100</w:t>
      </w:r>
    </w:p>
    <w:p w14:paraId="692EBBC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on a TDD PCell</w:t>
      </w:r>
      <w:r>
        <w:rPr>
          <w:noProof/>
        </w:rPr>
        <w:tab/>
        <w:t>4100</w:t>
      </w:r>
    </w:p>
    <w:p w14:paraId="40E66C1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4100</w:t>
      </w:r>
    </w:p>
    <w:p w14:paraId="62CD0A3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4102</w:t>
      </w:r>
    </w:p>
    <w:p w14:paraId="6F0EB13B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</w:t>
      </w:r>
      <w:r w:rsidRPr="00C627F8">
        <w:rPr>
          <w:noProof/>
        </w:rPr>
        <w:t>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Standalone Tests for UE Category NB for Satellite Access</w:t>
      </w:r>
      <w:r>
        <w:rPr>
          <w:noProof/>
        </w:rPr>
        <w:tab/>
        <w:t>4103</w:t>
      </w:r>
    </w:p>
    <w:p w14:paraId="21B213E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A.13.1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RRC_IDLE state for satellite access</w:t>
      </w:r>
      <w:r>
        <w:rPr>
          <w:noProof/>
        </w:rPr>
        <w:tab/>
        <w:t>4103</w:t>
      </w:r>
    </w:p>
    <w:p w14:paraId="47B34FB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>Cell re-selection for satellite access</w:t>
      </w:r>
      <w:r>
        <w:rPr>
          <w:noProof/>
        </w:rPr>
        <w:tab/>
        <w:t>4103</w:t>
      </w:r>
    </w:p>
    <w:p w14:paraId="45066A3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normal coverage</w:t>
      </w:r>
      <w:r>
        <w:rPr>
          <w:noProof/>
        </w:rPr>
        <w:tab/>
        <w:t>4103</w:t>
      </w:r>
    </w:p>
    <w:p w14:paraId="22266D9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4103</w:t>
      </w:r>
    </w:p>
    <w:p w14:paraId="3746317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4105</w:t>
      </w:r>
    </w:p>
    <w:p w14:paraId="1AE54BC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normal coverage with serving cell RRM measurement relaxation</w:t>
      </w:r>
      <w:r>
        <w:rPr>
          <w:noProof/>
        </w:rPr>
        <w:tab/>
        <w:t>4106</w:t>
      </w:r>
    </w:p>
    <w:p w14:paraId="6998A9B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4106</w:t>
      </w:r>
    </w:p>
    <w:p w14:paraId="20B3D9E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normal coverage with UE specific DRX</w:t>
      </w:r>
      <w:r>
        <w:rPr>
          <w:noProof/>
        </w:rPr>
        <w:tab/>
        <w:t>4109</w:t>
      </w:r>
    </w:p>
    <w:p w14:paraId="2EBC2A0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4109</w:t>
      </w:r>
    </w:p>
    <w:p w14:paraId="03A4E24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4111</w:t>
      </w:r>
    </w:p>
    <w:p w14:paraId="6788825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Standalone mode in normal coverage</w:t>
      </w:r>
      <w:r>
        <w:rPr>
          <w:noProof/>
        </w:rPr>
        <w:tab/>
        <w:t>4112</w:t>
      </w:r>
    </w:p>
    <w:p w14:paraId="7AFC722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4112</w:t>
      </w:r>
    </w:p>
    <w:p w14:paraId="41B457B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4113</w:t>
      </w:r>
    </w:p>
    <w:p w14:paraId="3E96435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enhanced coverage, location-based cell reselection for NGSO</w:t>
      </w:r>
      <w:r>
        <w:rPr>
          <w:noProof/>
        </w:rPr>
        <w:tab/>
        <w:t>4114</w:t>
      </w:r>
    </w:p>
    <w:p w14:paraId="25A1AF4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4114</w:t>
      </w:r>
    </w:p>
    <w:p w14:paraId="46CF093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4115</w:t>
      </w:r>
    </w:p>
    <w:p w14:paraId="0FA27B6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Standalone mode in enhanced coverage, time-based cell reselection for NGSO</w:t>
      </w:r>
      <w:r>
        <w:rPr>
          <w:noProof/>
        </w:rPr>
        <w:tab/>
        <w:t>4116</w:t>
      </w:r>
    </w:p>
    <w:p w14:paraId="6765A74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4116</w:t>
      </w:r>
    </w:p>
    <w:p w14:paraId="41CF9F8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4117</w:t>
      </w:r>
    </w:p>
    <w:p w14:paraId="55287348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A.13.2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4118</w:t>
      </w:r>
    </w:p>
    <w:p w14:paraId="0BDB7E8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A.13.3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4118</w:t>
      </w:r>
    </w:p>
    <w:p w14:paraId="7E92C88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A.13.3.1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>RRC re-establishment for satellite access</w:t>
      </w:r>
      <w:r>
        <w:rPr>
          <w:noProof/>
        </w:rPr>
        <w:tab/>
        <w:t>4118</w:t>
      </w:r>
    </w:p>
    <w:p w14:paraId="6024C78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Intra-frequency RRC Re-establishment for UE category NB1 in Standalone mode under normal coverage</w:t>
      </w:r>
      <w:r>
        <w:rPr>
          <w:noProof/>
        </w:rPr>
        <w:tab/>
        <w:t>4118</w:t>
      </w:r>
    </w:p>
    <w:p w14:paraId="7E084FA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4118</w:t>
      </w:r>
    </w:p>
    <w:p w14:paraId="1FE494E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4119</w:t>
      </w:r>
    </w:p>
    <w:p w14:paraId="1F32519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Intra-frequency RRC Re-establishment for UE category NB1 in Standalone mode under enhanced coverage</w:t>
      </w:r>
      <w:r>
        <w:rPr>
          <w:noProof/>
        </w:rPr>
        <w:tab/>
        <w:t>4120</w:t>
      </w:r>
    </w:p>
    <w:p w14:paraId="6870F39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4120</w:t>
      </w:r>
    </w:p>
    <w:p w14:paraId="503E74C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4121</w:t>
      </w:r>
    </w:p>
    <w:p w14:paraId="0712A64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Inter-frequency RRC Re-establishment for UE category NB1 in Standalone mode under enhanced coverage</w:t>
      </w:r>
      <w:r>
        <w:rPr>
          <w:noProof/>
        </w:rPr>
        <w:tab/>
        <w:t>4122</w:t>
      </w:r>
    </w:p>
    <w:p w14:paraId="7180A25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4122</w:t>
      </w:r>
    </w:p>
    <w:p w14:paraId="6EDFD8B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4123</w:t>
      </w:r>
    </w:p>
    <w:p w14:paraId="1C88BB1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for Satellite Access</w:t>
      </w:r>
      <w:r>
        <w:rPr>
          <w:noProof/>
        </w:rPr>
        <w:tab/>
        <w:t>4123</w:t>
      </w:r>
    </w:p>
    <w:p w14:paraId="447D610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normal coverage</w:t>
      </w:r>
      <w:r>
        <w:rPr>
          <w:noProof/>
        </w:rPr>
        <w:tab/>
        <w:t>4124</w:t>
      </w:r>
    </w:p>
    <w:p w14:paraId="18FF376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4124</w:t>
      </w:r>
    </w:p>
    <w:p w14:paraId="11FE6F8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4126</w:t>
      </w:r>
    </w:p>
    <w:p w14:paraId="6909251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Enhanced Coverage</w:t>
      </w:r>
      <w:r>
        <w:rPr>
          <w:noProof/>
        </w:rPr>
        <w:tab/>
        <w:t>4128</w:t>
      </w:r>
    </w:p>
    <w:p w14:paraId="1EE1EE0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4128</w:t>
      </w:r>
    </w:p>
    <w:p w14:paraId="5C746AB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4129</w:t>
      </w:r>
    </w:p>
    <w:p w14:paraId="792FAE5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on Non-anchor Carrier Test for UE category NB1 UEs Standalone mode in Enhanced Coverage</w:t>
      </w:r>
      <w:r>
        <w:rPr>
          <w:noProof/>
        </w:rPr>
        <w:tab/>
        <w:t>4131</w:t>
      </w:r>
    </w:p>
    <w:p w14:paraId="3540766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4131</w:t>
      </w:r>
    </w:p>
    <w:p w14:paraId="050C3B9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4133</w:t>
      </w:r>
    </w:p>
    <w:p w14:paraId="415703B2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4135</w:t>
      </w:r>
    </w:p>
    <w:p w14:paraId="4235967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4135</w:t>
      </w:r>
    </w:p>
    <w:p w14:paraId="1CD9FBB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normal coverage for Satellite Access</w:t>
      </w:r>
      <w:r>
        <w:rPr>
          <w:noProof/>
        </w:rPr>
        <w:tab/>
        <w:t>4135</w:t>
      </w:r>
    </w:p>
    <w:p w14:paraId="7199926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4135</w:t>
      </w:r>
    </w:p>
    <w:p w14:paraId="2B93A41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A.13.4.1.1.2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4136</w:t>
      </w:r>
    </w:p>
    <w:p w14:paraId="5A09B77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for Satellite Access</w:t>
      </w:r>
      <w:r>
        <w:rPr>
          <w:noProof/>
        </w:rPr>
        <w:tab/>
        <w:t>4137</w:t>
      </w:r>
    </w:p>
    <w:p w14:paraId="41D0AFF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4137</w:t>
      </w:r>
    </w:p>
    <w:p w14:paraId="7DFB7F1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4138</w:t>
      </w:r>
    </w:p>
    <w:p w14:paraId="3448099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with segment transmission in NGSO for Satellite Access</w:t>
      </w:r>
      <w:r>
        <w:rPr>
          <w:noProof/>
        </w:rPr>
        <w:tab/>
        <w:t>4139</w:t>
      </w:r>
    </w:p>
    <w:p w14:paraId="4AA5F84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4139</w:t>
      </w:r>
    </w:p>
    <w:p w14:paraId="5C3345C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4140</w:t>
      </w:r>
    </w:p>
    <w:p w14:paraId="3609297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4141</w:t>
      </w:r>
    </w:p>
    <w:p w14:paraId="1889180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UE Timing Advance Adjustment Accuracy Test for UE Category NB1 in Standalone Mode under Normal Coverage for Satellite Access</w:t>
      </w:r>
      <w:r>
        <w:rPr>
          <w:noProof/>
        </w:rPr>
        <w:tab/>
        <w:t>4141</w:t>
      </w:r>
    </w:p>
    <w:p w14:paraId="5E6B447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4141</w:t>
      </w:r>
    </w:p>
    <w:p w14:paraId="542E827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4143</w:t>
      </w:r>
    </w:p>
    <w:p w14:paraId="174FE50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UE Timing Advance Adjustment Accuracy Test for UE Category NB1 in Standalone Mode under Enhance Coverage for Satellite Access</w:t>
      </w:r>
      <w:r>
        <w:rPr>
          <w:noProof/>
        </w:rPr>
        <w:tab/>
        <w:t>4143</w:t>
      </w:r>
    </w:p>
    <w:p w14:paraId="6F11F03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4143</w:t>
      </w:r>
    </w:p>
    <w:p w14:paraId="1E387FE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4145</w:t>
      </w:r>
    </w:p>
    <w:p w14:paraId="788FEE1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4145</w:t>
      </w:r>
    </w:p>
    <w:p w14:paraId="44AD465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in DRX for UE category NB1 Standalone mode in normal coverage</w:t>
      </w:r>
      <w:r>
        <w:rPr>
          <w:noProof/>
        </w:rPr>
        <w:tab/>
        <w:t>4145</w:t>
      </w:r>
    </w:p>
    <w:p w14:paraId="46703FC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A.13.4.3.1.1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4145</w:t>
      </w:r>
    </w:p>
    <w:p w14:paraId="5B4AF29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A.13.4.3.1.2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4148</w:t>
      </w:r>
    </w:p>
    <w:p w14:paraId="654A0B2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in DRX for UE category NB1 Standalone mode in enhanced coverage</w:t>
      </w:r>
      <w:r>
        <w:rPr>
          <w:noProof/>
        </w:rPr>
        <w:tab/>
        <w:t>4148</w:t>
      </w:r>
    </w:p>
    <w:p w14:paraId="649BF2F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4148</w:t>
      </w:r>
    </w:p>
    <w:p w14:paraId="4DC51FA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4151</w:t>
      </w:r>
    </w:p>
    <w:p w14:paraId="1E5D65A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 DRX for UE Category NB1 Standalone mode in Enhanced Coverage</w:t>
      </w:r>
      <w:r>
        <w:rPr>
          <w:noProof/>
        </w:rPr>
        <w:tab/>
        <w:t>4151</w:t>
      </w:r>
    </w:p>
    <w:p w14:paraId="001077E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4151</w:t>
      </w:r>
    </w:p>
    <w:p w14:paraId="12D59FE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4154</w:t>
      </w:r>
    </w:p>
    <w:p w14:paraId="286454D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 DRX for UE Category NB1 Standalone mode in Normal Coverage</w:t>
      </w:r>
      <w:r>
        <w:rPr>
          <w:noProof/>
        </w:rPr>
        <w:tab/>
        <w:t>4154</w:t>
      </w:r>
    </w:p>
    <w:p w14:paraId="2C1756C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4154</w:t>
      </w:r>
    </w:p>
    <w:p w14:paraId="1669BB8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4157</w:t>
      </w:r>
    </w:p>
    <w:p w14:paraId="714D228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without DRX for UE Category NB1 Standalone mode in Normal Coverage</w:t>
      </w:r>
      <w:r>
        <w:rPr>
          <w:noProof/>
        </w:rPr>
        <w:tab/>
        <w:t>4157</w:t>
      </w:r>
    </w:p>
    <w:p w14:paraId="373397F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4157</w:t>
      </w:r>
    </w:p>
    <w:p w14:paraId="515A04F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4160</w:t>
      </w:r>
    </w:p>
    <w:p w14:paraId="057E86C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without DRX for UE Category NB1 Standalone mode in Enhanced Coverage</w:t>
      </w:r>
      <w:r>
        <w:rPr>
          <w:noProof/>
        </w:rPr>
        <w:tab/>
        <w:t>4160</w:t>
      </w:r>
    </w:p>
    <w:p w14:paraId="620629F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4160</w:t>
      </w:r>
    </w:p>
    <w:p w14:paraId="2185754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4163</w:t>
      </w:r>
    </w:p>
    <w:p w14:paraId="17F0D84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without DRX for UE Category NB1 Standalone mode in Normal Coverage</w:t>
      </w:r>
      <w:r>
        <w:rPr>
          <w:noProof/>
        </w:rPr>
        <w:tab/>
        <w:t>4163</w:t>
      </w:r>
    </w:p>
    <w:p w14:paraId="0DA5A0B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4163</w:t>
      </w:r>
    </w:p>
    <w:p w14:paraId="26144C0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4165</w:t>
      </w:r>
    </w:p>
    <w:p w14:paraId="73B65CF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without DRX for UE Category NB1 Standalone mode in Enhanced Coverage</w:t>
      </w:r>
      <w:r>
        <w:rPr>
          <w:noProof/>
        </w:rPr>
        <w:tab/>
        <w:t>4166</w:t>
      </w:r>
    </w:p>
    <w:p w14:paraId="3618A20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4166</w:t>
      </w:r>
    </w:p>
    <w:p w14:paraId="6A0CD8F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4168</w:t>
      </w:r>
    </w:p>
    <w:p w14:paraId="09EC16D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procedures in RRC_CONNECTED state for UE category NB1 for satellite access</w:t>
      </w:r>
      <w:r>
        <w:rPr>
          <w:noProof/>
        </w:rPr>
        <w:tab/>
        <w:t>4169</w:t>
      </w:r>
    </w:p>
    <w:p w14:paraId="41359FF5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4176</w:t>
      </w:r>
    </w:p>
    <w:p w14:paraId="4146500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4176</w:t>
      </w:r>
    </w:p>
    <w:p w14:paraId="4178BDB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reporting accuracy for satellite access</w:t>
      </w:r>
      <w:r>
        <w:rPr>
          <w:noProof/>
        </w:rPr>
        <w:tab/>
        <w:t>4176</w:t>
      </w:r>
    </w:p>
    <w:p w14:paraId="5013C10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4176</w:t>
      </w:r>
    </w:p>
    <w:p w14:paraId="20E1A47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4176</w:t>
      </w:r>
    </w:p>
    <w:p w14:paraId="0B6FC23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4176</w:t>
      </w:r>
    </w:p>
    <w:p w14:paraId="597ADFB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4177</w:t>
      </w:r>
    </w:p>
    <w:p w14:paraId="59E6707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4177</w:t>
      </w:r>
    </w:p>
    <w:p w14:paraId="7875430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A.13.6.2.2.1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4177</w:t>
      </w:r>
    </w:p>
    <w:p w14:paraId="4599F79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4177</w:t>
      </w:r>
    </w:p>
    <w:p w14:paraId="3EBBC8E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4178</w:t>
      </w:r>
    </w:p>
    <w:p w14:paraId="4516FB1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4178</w:t>
      </w:r>
    </w:p>
    <w:p w14:paraId="1DAC866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4178</w:t>
      </w:r>
    </w:p>
    <w:p w14:paraId="7EAC71A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4179</w:t>
      </w:r>
    </w:p>
    <w:p w14:paraId="3891373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4179</w:t>
      </w:r>
    </w:p>
    <w:p w14:paraId="3600E6B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4180</w:t>
      </w:r>
    </w:p>
    <w:p w14:paraId="5B9FE63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4180</w:t>
      </w:r>
    </w:p>
    <w:p w14:paraId="2050208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4180</w:t>
      </w:r>
    </w:p>
    <w:p w14:paraId="3CFDA72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4181</w:t>
      </w:r>
    </w:p>
    <w:p w14:paraId="6A0151A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in RRC_CONNECTED for UE Category NB1 Standalone mode under normal coverage</w:t>
      </w:r>
      <w:r>
        <w:rPr>
          <w:noProof/>
        </w:rPr>
        <w:tab/>
        <w:t>4181</w:t>
      </w:r>
    </w:p>
    <w:p w14:paraId="4FA6B4D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4181</w:t>
      </w:r>
    </w:p>
    <w:p w14:paraId="4974338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4181</w:t>
      </w:r>
    </w:p>
    <w:p w14:paraId="09EAC92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4182</w:t>
      </w:r>
    </w:p>
    <w:p w14:paraId="0F3456C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in RRC_CONNECTED for UE Category NB1 Standalone mode under enhanced coverage</w:t>
      </w:r>
      <w:r>
        <w:rPr>
          <w:noProof/>
        </w:rPr>
        <w:tab/>
        <w:t>4183</w:t>
      </w:r>
    </w:p>
    <w:p w14:paraId="65F105A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4183</w:t>
      </w:r>
    </w:p>
    <w:p w14:paraId="6A73965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4183</w:t>
      </w:r>
    </w:p>
    <w:p w14:paraId="6F5B4EE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4184</w:t>
      </w:r>
    </w:p>
    <w:p w14:paraId="1CF02408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</w:t>
      </w:r>
      <w:r w:rsidRPr="00C627F8">
        <w:rPr>
          <w:noProof/>
        </w:rPr>
        <w:t>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Standalone Tests for UE Category </w:t>
      </w:r>
      <w:r w:rsidRPr="00C627F8">
        <w:rPr>
          <w:noProof/>
        </w:rPr>
        <w:t>M1</w:t>
      </w:r>
      <w:r>
        <w:rPr>
          <w:noProof/>
        </w:rPr>
        <w:t xml:space="preserve"> for Satellite Access</w:t>
      </w:r>
      <w:r>
        <w:rPr>
          <w:noProof/>
        </w:rPr>
        <w:tab/>
        <w:t>4184</w:t>
      </w:r>
    </w:p>
    <w:p w14:paraId="43A30E7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A.14.1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>RRC_IDLE state for satellite access</w:t>
      </w:r>
      <w:r>
        <w:rPr>
          <w:noProof/>
        </w:rPr>
        <w:tab/>
        <w:t>4184</w:t>
      </w:r>
    </w:p>
    <w:p w14:paraId="616EB09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A.14.1.1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>Cell re-selection for satellite access</w:t>
      </w:r>
      <w:r>
        <w:rPr>
          <w:noProof/>
        </w:rPr>
        <w:tab/>
        <w:t>4184</w:t>
      </w:r>
    </w:p>
    <w:p w14:paraId="6E7A588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4184</w:t>
      </w:r>
    </w:p>
    <w:p w14:paraId="66A2A5D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4184</w:t>
      </w:r>
    </w:p>
    <w:p w14:paraId="08C19D9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4186</w:t>
      </w:r>
    </w:p>
    <w:p w14:paraId="06C7C4A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4187</w:t>
      </w:r>
    </w:p>
    <w:p w14:paraId="38D0453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4187</w:t>
      </w:r>
    </w:p>
    <w:p w14:paraId="28FBFCD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4189</w:t>
      </w:r>
    </w:p>
    <w:p w14:paraId="661F7DE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4190</w:t>
      </w:r>
    </w:p>
    <w:p w14:paraId="612CD5F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4190</w:t>
      </w:r>
    </w:p>
    <w:p w14:paraId="101830A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4192</w:t>
      </w:r>
    </w:p>
    <w:p w14:paraId="0B104A8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4193</w:t>
      </w:r>
    </w:p>
    <w:p w14:paraId="0B088D5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4193</w:t>
      </w:r>
    </w:p>
    <w:p w14:paraId="62230A1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4195</w:t>
      </w:r>
    </w:p>
    <w:p w14:paraId="7546D2C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for Cat-M1 UE in normal coverage</w:t>
      </w:r>
      <w:r>
        <w:rPr>
          <w:noProof/>
        </w:rPr>
        <w:tab/>
        <w:t>4196</w:t>
      </w:r>
    </w:p>
    <w:p w14:paraId="3910B52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4196</w:t>
      </w:r>
    </w:p>
    <w:p w14:paraId="5103182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4198</w:t>
      </w:r>
    </w:p>
    <w:p w14:paraId="7EC2485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Inter frequency case for Cat-M1 UE in normal coverage</w:t>
      </w:r>
      <w:r>
        <w:rPr>
          <w:noProof/>
        </w:rPr>
        <w:tab/>
        <w:t>4199</w:t>
      </w:r>
    </w:p>
    <w:p w14:paraId="7E5EFA7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4199</w:t>
      </w:r>
    </w:p>
    <w:p w14:paraId="1CBB899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4201</w:t>
      </w:r>
    </w:p>
    <w:p w14:paraId="619B128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coverage, time-based triggering</w:t>
      </w:r>
      <w:r>
        <w:rPr>
          <w:noProof/>
        </w:rPr>
        <w:tab/>
        <w:t>4202</w:t>
      </w:r>
    </w:p>
    <w:p w14:paraId="1523356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4202</w:t>
      </w:r>
    </w:p>
    <w:p w14:paraId="02C4F1F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4203</w:t>
      </w:r>
    </w:p>
    <w:p w14:paraId="588324A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A.14.1.1.8 E-UTRAN HD – FDD Intra frequency case for Cat-M1 UE in enhanced coverage, time-based triggering</w:t>
      </w:r>
      <w:r>
        <w:rPr>
          <w:noProof/>
        </w:rPr>
        <w:tab/>
        <w:t>4204</w:t>
      </w:r>
    </w:p>
    <w:p w14:paraId="3A224D6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4204</w:t>
      </w:r>
    </w:p>
    <w:p w14:paraId="50FF2E8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4205</w:t>
      </w:r>
    </w:p>
    <w:p w14:paraId="68A88B9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for Cat-M1 UE in enhanced coverage, location-based triggering</w:t>
      </w:r>
      <w:r>
        <w:rPr>
          <w:noProof/>
        </w:rPr>
        <w:tab/>
        <w:t>4206</w:t>
      </w:r>
    </w:p>
    <w:p w14:paraId="24FF1F0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4206</w:t>
      </w:r>
    </w:p>
    <w:p w14:paraId="6A572CB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4207</w:t>
      </w:r>
    </w:p>
    <w:p w14:paraId="2D5B06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Inter frequency case for Cat-M1 UE in normal coverage, location-based triggering</w:t>
      </w:r>
      <w:r>
        <w:rPr>
          <w:noProof/>
        </w:rPr>
        <w:tab/>
        <w:t>4208</w:t>
      </w:r>
    </w:p>
    <w:p w14:paraId="181BFC6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4208</w:t>
      </w:r>
    </w:p>
    <w:p w14:paraId="04AEE84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A.14.1.1.10.2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4209</w:t>
      </w:r>
    </w:p>
    <w:p w14:paraId="451235C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 for satellite access</w:t>
      </w:r>
      <w:r>
        <w:rPr>
          <w:noProof/>
        </w:rPr>
        <w:tab/>
        <w:t>4210</w:t>
      </w:r>
    </w:p>
    <w:p w14:paraId="66A6C7E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A.14.2.1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>E-UTRAN handover for satellite access</w:t>
      </w:r>
      <w:r>
        <w:rPr>
          <w:noProof/>
        </w:rPr>
        <w:tab/>
        <w:t>4210</w:t>
      </w:r>
    </w:p>
    <w:p w14:paraId="2750896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4210</w:t>
      </w:r>
    </w:p>
    <w:p w14:paraId="57B3A74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4210</w:t>
      </w:r>
    </w:p>
    <w:p w14:paraId="22263D5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4212</w:t>
      </w:r>
    </w:p>
    <w:p w14:paraId="300C22E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4213</w:t>
      </w:r>
    </w:p>
    <w:p w14:paraId="5CA49C4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4213</w:t>
      </w:r>
    </w:p>
    <w:p w14:paraId="320C939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4214</w:t>
      </w:r>
    </w:p>
    <w:p w14:paraId="278686A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conditional handover for Cat-M1 UEs in CEModeA</w:t>
      </w:r>
      <w:r>
        <w:rPr>
          <w:noProof/>
        </w:rPr>
        <w:tab/>
        <w:t>4215</w:t>
      </w:r>
    </w:p>
    <w:p w14:paraId="6EE8B87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4215</w:t>
      </w:r>
    </w:p>
    <w:p w14:paraId="70F99A7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4216</w:t>
      </w:r>
    </w:p>
    <w:p w14:paraId="32A80DD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conditional handover for Cat-M1 UEs in CEModeA</w:t>
      </w:r>
      <w:r>
        <w:rPr>
          <w:noProof/>
        </w:rPr>
        <w:tab/>
        <w:t>4217</w:t>
      </w:r>
    </w:p>
    <w:p w14:paraId="7428C58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4217</w:t>
      </w:r>
    </w:p>
    <w:p w14:paraId="5B2DC71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4218</w:t>
      </w:r>
    </w:p>
    <w:p w14:paraId="063CC16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handover for Cat-M1 UEs in CEModeA</w:t>
      </w:r>
      <w:r>
        <w:rPr>
          <w:noProof/>
        </w:rPr>
        <w:tab/>
        <w:t>4219</w:t>
      </w:r>
    </w:p>
    <w:p w14:paraId="63D4A81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4219</w:t>
      </w:r>
    </w:p>
    <w:p w14:paraId="704271F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4220</w:t>
      </w:r>
    </w:p>
    <w:p w14:paraId="401B269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14.2.1.6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4221</w:t>
      </w:r>
    </w:p>
    <w:p w14:paraId="6CA42D1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4221</w:t>
      </w:r>
    </w:p>
    <w:p w14:paraId="7163D5E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4222</w:t>
      </w:r>
    </w:p>
    <w:p w14:paraId="1E12D30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Inter frequency handover for Cat-M1 UEs in CEModeA</w:t>
      </w:r>
      <w:r>
        <w:rPr>
          <w:noProof/>
        </w:rPr>
        <w:tab/>
        <w:t>4223</w:t>
      </w:r>
    </w:p>
    <w:p w14:paraId="53362C4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4223</w:t>
      </w:r>
    </w:p>
    <w:p w14:paraId="604D61E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4224</w:t>
      </w:r>
    </w:p>
    <w:p w14:paraId="13B0D68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4225</w:t>
      </w:r>
    </w:p>
    <w:p w14:paraId="022287B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4225</w:t>
      </w:r>
    </w:p>
    <w:p w14:paraId="01BDDB7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4226</w:t>
      </w:r>
    </w:p>
    <w:p w14:paraId="6B9A19F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4227</w:t>
      </w:r>
    </w:p>
    <w:p w14:paraId="11E3C5A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4227</w:t>
      </w:r>
    </w:p>
    <w:p w14:paraId="6A21E28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4228</w:t>
      </w:r>
    </w:p>
    <w:p w14:paraId="30FCD0A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4229</w:t>
      </w:r>
    </w:p>
    <w:p w14:paraId="6DDD6E8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4229</w:t>
      </w:r>
    </w:p>
    <w:p w14:paraId="62E7404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4230</w:t>
      </w:r>
    </w:p>
    <w:p w14:paraId="5C991BC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conditional handover for Cat-M1 UEs in CEModeA</w:t>
      </w:r>
      <w:r>
        <w:rPr>
          <w:noProof/>
        </w:rPr>
        <w:tab/>
        <w:t>4231</w:t>
      </w:r>
    </w:p>
    <w:p w14:paraId="78CBD8D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4231</w:t>
      </w:r>
    </w:p>
    <w:p w14:paraId="3F4B973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4232</w:t>
      </w:r>
    </w:p>
    <w:p w14:paraId="51F5C9D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conditional handover for Cat-M1 UEs in CEModeA</w:t>
      </w:r>
      <w:r>
        <w:rPr>
          <w:noProof/>
        </w:rPr>
        <w:tab/>
        <w:t>4233</w:t>
      </w:r>
    </w:p>
    <w:p w14:paraId="5D4E00C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4233</w:t>
      </w:r>
    </w:p>
    <w:p w14:paraId="14815FF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4234</w:t>
      </w:r>
    </w:p>
    <w:p w14:paraId="424B2FA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location based conditional handover for Cat-M1 UEs in CEModeA</w:t>
      </w:r>
      <w:r>
        <w:rPr>
          <w:noProof/>
        </w:rPr>
        <w:tab/>
        <w:t>4239</w:t>
      </w:r>
    </w:p>
    <w:p w14:paraId="596F872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4239</w:t>
      </w:r>
    </w:p>
    <w:p w14:paraId="26A10EE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4240</w:t>
      </w:r>
    </w:p>
    <w:p w14:paraId="0BC59A0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time based conditional handover for Cat-M1 UEs in CEModeA</w:t>
      </w:r>
      <w:r>
        <w:rPr>
          <w:noProof/>
        </w:rPr>
        <w:tab/>
        <w:t>4241</w:t>
      </w:r>
    </w:p>
    <w:p w14:paraId="36B387F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4241</w:t>
      </w:r>
    </w:p>
    <w:p w14:paraId="2072EA4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4242</w:t>
      </w:r>
    </w:p>
    <w:p w14:paraId="7391F1A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A.14.3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>RRC connection mobility control for satellite access</w:t>
      </w:r>
      <w:r>
        <w:rPr>
          <w:noProof/>
        </w:rPr>
        <w:tab/>
        <w:t>4243</w:t>
      </w:r>
    </w:p>
    <w:p w14:paraId="40F0109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A.14.3.1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>RRC re-establishment for satellite access</w:t>
      </w:r>
      <w:r>
        <w:rPr>
          <w:noProof/>
        </w:rPr>
        <w:tab/>
        <w:t>4243</w:t>
      </w:r>
    </w:p>
    <w:p w14:paraId="54B9865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FD-FDD Intra-frequency RRC Re-establishment for Cat-M1 UE in CEModeA for Satellite access</w:t>
      </w:r>
      <w:r>
        <w:rPr>
          <w:noProof/>
        </w:rPr>
        <w:tab/>
        <w:t>4243</w:t>
      </w:r>
    </w:p>
    <w:p w14:paraId="6C63796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4243</w:t>
      </w:r>
    </w:p>
    <w:p w14:paraId="3F34DD9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4244</w:t>
      </w:r>
    </w:p>
    <w:p w14:paraId="6A26228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HD-FDD Intra-frequency RRC Re-establishment for Cat-M1 UE in CEModeA</w:t>
      </w:r>
      <w:r>
        <w:rPr>
          <w:noProof/>
        </w:rPr>
        <w:tab/>
        <w:t>4245</w:t>
      </w:r>
    </w:p>
    <w:p w14:paraId="5408719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4245</w:t>
      </w:r>
    </w:p>
    <w:p w14:paraId="62FB473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4247</w:t>
      </w:r>
    </w:p>
    <w:p w14:paraId="5CE7BEC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eastAsia="ko-KR"/>
        </w:rPr>
        <w:t>A.14.3.1.3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eastAsia="ko-KR"/>
        </w:rPr>
        <w:t>E-UTRAN FD-FDD Inter-frequency RRC Re-establishment for Cat-M1 UE in CEModeA for Satellite access</w:t>
      </w:r>
      <w:r>
        <w:rPr>
          <w:noProof/>
        </w:rPr>
        <w:tab/>
        <w:t>4248</w:t>
      </w:r>
    </w:p>
    <w:p w14:paraId="418EC22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eastAsia="ko-KR"/>
        </w:rPr>
        <w:t>A.14.3.1.3.1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eastAsia="ko-KR"/>
        </w:rPr>
        <w:t>Test Purpose and Environment</w:t>
      </w:r>
      <w:r>
        <w:rPr>
          <w:noProof/>
        </w:rPr>
        <w:tab/>
        <w:t>4248</w:t>
      </w:r>
    </w:p>
    <w:p w14:paraId="1CBBB85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eastAsia="ko-KR"/>
        </w:rPr>
        <w:t>A.14.3.1.3.2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eastAsia="ko-KR"/>
        </w:rPr>
        <w:t>Test Requirements</w:t>
      </w:r>
      <w:r>
        <w:rPr>
          <w:noProof/>
        </w:rPr>
        <w:tab/>
        <w:t>4250</w:t>
      </w:r>
    </w:p>
    <w:p w14:paraId="689C082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eastAsia="ko-KR"/>
        </w:rPr>
        <w:lastRenderedPageBreak/>
        <w:t>A.14.3.1.4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eastAsia="ko-KR"/>
        </w:rPr>
        <w:t>E-UTRAN HD-FDD Inter-frequency RRC Re-establishment for Cat-M1 UE in CEModeA for Satellite access</w:t>
      </w:r>
      <w:r>
        <w:rPr>
          <w:noProof/>
        </w:rPr>
        <w:tab/>
        <w:t>4251</w:t>
      </w:r>
    </w:p>
    <w:p w14:paraId="44F251A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eastAsia="ko-KR"/>
        </w:rPr>
        <w:t>A.14.3.1.4.1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eastAsia="ko-KR"/>
        </w:rPr>
        <w:t>Test Purpose and Environment</w:t>
      </w:r>
      <w:r>
        <w:rPr>
          <w:noProof/>
        </w:rPr>
        <w:tab/>
        <w:t>4251</w:t>
      </w:r>
    </w:p>
    <w:p w14:paraId="1F33736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eastAsia="ko-KR"/>
        </w:rPr>
        <w:t>A.14.3.1.4.2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eastAsia="ko-KR"/>
        </w:rPr>
        <w:t xml:space="preserve"> Test Requirements</w:t>
      </w:r>
      <w:r>
        <w:rPr>
          <w:noProof/>
        </w:rPr>
        <w:tab/>
        <w:t>4253</w:t>
      </w:r>
    </w:p>
    <w:p w14:paraId="13DFC47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Random access for satellite access</w:t>
      </w:r>
      <w:r>
        <w:rPr>
          <w:noProof/>
        </w:rPr>
        <w:tab/>
        <w:t>4254</w:t>
      </w:r>
    </w:p>
    <w:p w14:paraId="0A80AEA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FDD Contention Based Random Access Test for Cat-M1 UEs in Normal Coverage for satellite access</w:t>
      </w:r>
      <w:r>
        <w:rPr>
          <w:noProof/>
        </w:rPr>
        <w:tab/>
        <w:t>4254</w:t>
      </w:r>
    </w:p>
    <w:p w14:paraId="05B7D5B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4254</w:t>
      </w:r>
    </w:p>
    <w:p w14:paraId="788F948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4256</w:t>
      </w:r>
    </w:p>
    <w:p w14:paraId="37426D0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HD-FDD Contention Based Random Access Test for Cat-M1 UEs in Normal Coverage for satellite access</w:t>
      </w:r>
      <w:r>
        <w:rPr>
          <w:noProof/>
        </w:rPr>
        <w:tab/>
        <w:t>4257</w:t>
      </w:r>
    </w:p>
    <w:p w14:paraId="0A5D081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4257</w:t>
      </w:r>
    </w:p>
    <w:p w14:paraId="2E0C722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4259</w:t>
      </w:r>
    </w:p>
    <w:p w14:paraId="2E8468E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FDD Contention Based Random Access Test for Cat-M1 UEs in Enhanced Coverage for satellite access</w:t>
      </w:r>
      <w:r>
        <w:rPr>
          <w:noProof/>
        </w:rPr>
        <w:tab/>
        <w:t>4261</w:t>
      </w:r>
    </w:p>
    <w:p w14:paraId="28B885B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4261</w:t>
      </w:r>
    </w:p>
    <w:p w14:paraId="49EE684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4263</w:t>
      </w:r>
    </w:p>
    <w:p w14:paraId="5A22C7A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HD-FDD Contention Based Random Access Test for Cat-M1 UEs in Enhanced Coverage for satellite access</w:t>
      </w:r>
      <w:r>
        <w:rPr>
          <w:noProof/>
        </w:rPr>
        <w:tab/>
        <w:t>4264</w:t>
      </w:r>
    </w:p>
    <w:p w14:paraId="035322E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4264</w:t>
      </w:r>
    </w:p>
    <w:p w14:paraId="276F80D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4266</w:t>
      </w:r>
    </w:p>
    <w:p w14:paraId="7BAF82EA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4268</w:t>
      </w:r>
    </w:p>
    <w:p w14:paraId="173E39A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UE transmit timing for satellite access</w:t>
      </w:r>
      <w:r>
        <w:rPr>
          <w:noProof/>
        </w:rPr>
        <w:tab/>
        <w:t>4268</w:t>
      </w:r>
    </w:p>
    <w:p w14:paraId="493786A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4268</w:t>
      </w:r>
    </w:p>
    <w:p w14:paraId="72348DB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4268</w:t>
      </w:r>
    </w:p>
    <w:p w14:paraId="652DFE1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4270</w:t>
      </w:r>
    </w:p>
    <w:p w14:paraId="3079E3B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4271</w:t>
      </w:r>
    </w:p>
    <w:p w14:paraId="4F21CD2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4271</w:t>
      </w:r>
    </w:p>
    <w:p w14:paraId="5EC7492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4272</w:t>
      </w:r>
    </w:p>
    <w:p w14:paraId="1E4F033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4273</w:t>
      </w:r>
    </w:p>
    <w:p w14:paraId="583A18F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4273</w:t>
      </w:r>
    </w:p>
    <w:p w14:paraId="47DD5F8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4274</w:t>
      </w:r>
    </w:p>
    <w:p w14:paraId="12A5972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4275</w:t>
      </w:r>
    </w:p>
    <w:p w14:paraId="75A585D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4275</w:t>
      </w:r>
    </w:p>
    <w:p w14:paraId="6A0C89E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4276</w:t>
      </w:r>
    </w:p>
    <w:p w14:paraId="7E136C6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CEModeB with segment transmission in NGSO for Satellite Access</w:t>
      </w:r>
      <w:r>
        <w:rPr>
          <w:noProof/>
        </w:rPr>
        <w:tab/>
        <w:t>4277</w:t>
      </w:r>
    </w:p>
    <w:p w14:paraId="4A32DDE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4277</w:t>
      </w:r>
    </w:p>
    <w:p w14:paraId="1C778DC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4278</w:t>
      </w:r>
    </w:p>
    <w:p w14:paraId="3187FC1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4279</w:t>
      </w:r>
    </w:p>
    <w:p w14:paraId="48DED98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4279</w:t>
      </w:r>
    </w:p>
    <w:p w14:paraId="284C858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4279</w:t>
      </w:r>
    </w:p>
    <w:p w14:paraId="1AAAA82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4281</w:t>
      </w:r>
    </w:p>
    <w:p w14:paraId="2002283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4281</w:t>
      </w:r>
    </w:p>
    <w:p w14:paraId="0DCE122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4281</w:t>
      </w:r>
    </w:p>
    <w:p w14:paraId="359B879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4284</w:t>
      </w:r>
    </w:p>
    <w:p w14:paraId="2AAE47E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4284</w:t>
      </w:r>
    </w:p>
    <w:p w14:paraId="7B09801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4284</w:t>
      </w:r>
    </w:p>
    <w:p w14:paraId="3685143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4285</w:t>
      </w:r>
    </w:p>
    <w:p w14:paraId="2A65F5B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4285</w:t>
      </w:r>
    </w:p>
    <w:p w14:paraId="24908F5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4285</w:t>
      </w:r>
    </w:p>
    <w:p w14:paraId="58D74A2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4287</w:t>
      </w:r>
    </w:p>
    <w:p w14:paraId="5645972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4288</w:t>
      </w:r>
    </w:p>
    <w:p w14:paraId="46C5C30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A.14.4.3.1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 xml:space="preserve">E-UTRAN </w:t>
      </w:r>
      <w:r>
        <w:rPr>
          <w:noProof/>
        </w:rPr>
        <w:t>FD-</w:t>
      </w:r>
      <w:r w:rsidRPr="00C627F8">
        <w:rPr>
          <w:noProof/>
        </w:rPr>
        <w:t>FDD Radio Link Monitoring Test for Out-of-sync</w:t>
      </w:r>
      <w:r>
        <w:rPr>
          <w:noProof/>
        </w:rPr>
        <w:t xml:space="preserve"> for Cat-M1 UE in CEMode A for Satellite access</w:t>
      </w:r>
      <w:r>
        <w:rPr>
          <w:noProof/>
        </w:rPr>
        <w:tab/>
        <w:t>4288</w:t>
      </w:r>
    </w:p>
    <w:p w14:paraId="2BD9004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4288</w:t>
      </w:r>
    </w:p>
    <w:p w14:paraId="3EEB5D0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4291</w:t>
      </w:r>
    </w:p>
    <w:p w14:paraId="665BF3A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for Cat-M1 UE in CEMode A for Satellite access</w:t>
      </w:r>
      <w:r>
        <w:rPr>
          <w:noProof/>
        </w:rPr>
        <w:tab/>
        <w:t>4291</w:t>
      </w:r>
    </w:p>
    <w:p w14:paraId="70A0783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4291</w:t>
      </w:r>
    </w:p>
    <w:p w14:paraId="573172B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4294</w:t>
      </w:r>
    </w:p>
    <w:p w14:paraId="1F0A6C9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A.14.4.3.3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for Cat-M1 UE in CEMode A for Satellite access</w:t>
      </w:r>
      <w:r>
        <w:rPr>
          <w:noProof/>
        </w:rPr>
        <w:tab/>
        <w:t>4294</w:t>
      </w:r>
    </w:p>
    <w:p w14:paraId="6DF4805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4294</w:t>
      </w:r>
    </w:p>
    <w:p w14:paraId="57ED9A1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4297</w:t>
      </w:r>
    </w:p>
    <w:p w14:paraId="513D85F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for Cat-M1 UE in CEMode A for Satellite access</w:t>
      </w:r>
      <w:r>
        <w:rPr>
          <w:noProof/>
        </w:rPr>
        <w:tab/>
        <w:t>4297</w:t>
      </w:r>
    </w:p>
    <w:p w14:paraId="404999F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4297</w:t>
      </w:r>
    </w:p>
    <w:p w14:paraId="62A38F6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4300</w:t>
      </w:r>
    </w:p>
    <w:p w14:paraId="37C0A4D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4300</w:t>
      </w:r>
    </w:p>
    <w:p w14:paraId="7480270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4300</w:t>
      </w:r>
    </w:p>
    <w:p w14:paraId="7365A1A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4303</w:t>
      </w:r>
    </w:p>
    <w:p w14:paraId="1CF7CF1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4303</w:t>
      </w:r>
    </w:p>
    <w:p w14:paraId="69D0D1E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4303</w:t>
      </w:r>
    </w:p>
    <w:p w14:paraId="0B11E41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4306</w:t>
      </w:r>
    </w:p>
    <w:p w14:paraId="4866FC6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4306</w:t>
      </w:r>
    </w:p>
    <w:p w14:paraId="31EEA76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4306</w:t>
      </w:r>
    </w:p>
    <w:p w14:paraId="2B9A0BE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4309</w:t>
      </w:r>
    </w:p>
    <w:p w14:paraId="4FC6F70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A.14.4.3.8.1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4309</w:t>
      </w:r>
    </w:p>
    <w:p w14:paraId="1EFEBEA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4312</w:t>
      </w:r>
    </w:p>
    <w:p w14:paraId="2DE4C59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procedures in RRC_CONNECTED state for satellite access</w:t>
      </w:r>
      <w:r>
        <w:rPr>
          <w:noProof/>
        </w:rPr>
        <w:tab/>
        <w:t>4312</w:t>
      </w:r>
    </w:p>
    <w:p w14:paraId="3C7DF3A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 Intra-frequency measurements for satellite access</w:t>
      </w:r>
      <w:r>
        <w:rPr>
          <w:noProof/>
        </w:rPr>
        <w:tab/>
        <w:t>4312</w:t>
      </w:r>
    </w:p>
    <w:p w14:paraId="46F9ECF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C627F8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4312</w:t>
      </w:r>
    </w:p>
    <w:p w14:paraId="7D03C31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4312</w:t>
      </w:r>
    </w:p>
    <w:p w14:paraId="146179D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4314</w:t>
      </w:r>
    </w:p>
    <w:p w14:paraId="7A8C176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C627F8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4315</w:t>
      </w:r>
    </w:p>
    <w:p w14:paraId="6B6BA72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4315</w:t>
      </w:r>
    </w:p>
    <w:p w14:paraId="1BF7AAF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4317</w:t>
      </w:r>
    </w:p>
    <w:p w14:paraId="07671AC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HD-FDD intra-frequency event triggered reporting under </w:t>
      </w:r>
      <w:r w:rsidRPr="00C627F8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4317</w:t>
      </w:r>
    </w:p>
    <w:p w14:paraId="197A211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4317</w:t>
      </w:r>
    </w:p>
    <w:p w14:paraId="7D54A4C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4319</w:t>
      </w:r>
    </w:p>
    <w:p w14:paraId="334176C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HD-FDD intra-frequency event triggered reporting under </w:t>
      </w:r>
      <w:r w:rsidRPr="00C627F8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4320</w:t>
      </w:r>
    </w:p>
    <w:p w14:paraId="7177658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4320</w:t>
      </w:r>
    </w:p>
    <w:p w14:paraId="0C7E915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4322</w:t>
      </w:r>
    </w:p>
    <w:p w14:paraId="6E9B3B9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A.14.5.1.5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>E-UTRAN FD-FDD Intra-frequency event triggered reporting in asynchronous cells for UE category M1 in CEModeA with location-based triggering</w:t>
      </w:r>
      <w:r>
        <w:rPr>
          <w:noProof/>
        </w:rPr>
        <w:tab/>
        <w:t>4322</w:t>
      </w:r>
    </w:p>
    <w:p w14:paraId="54498FB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4322</w:t>
      </w:r>
    </w:p>
    <w:p w14:paraId="251ADEC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4324</w:t>
      </w:r>
    </w:p>
    <w:p w14:paraId="12E26CB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 xml:space="preserve">A.14.5.1.6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>E-UTRAN HD-FDD Intra-frequency event triggered reporting in asynchronous cells for UE category M1 in CEModeA with location-based triggering</w:t>
      </w:r>
      <w:r>
        <w:rPr>
          <w:noProof/>
        </w:rPr>
        <w:tab/>
        <w:t>4325</w:t>
      </w:r>
    </w:p>
    <w:p w14:paraId="13706C5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4325</w:t>
      </w:r>
    </w:p>
    <w:p w14:paraId="5AF8F54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4326</w:t>
      </w:r>
    </w:p>
    <w:p w14:paraId="1BE5D2E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A.14.5.1.7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>E-UTRAN HD-FDD Intra-frequency event triggered reporting in asynchronous cells for UE category M1 in CEModeA when DRX is used with time-based triggering</w:t>
      </w:r>
      <w:r>
        <w:rPr>
          <w:noProof/>
        </w:rPr>
        <w:tab/>
        <w:t>4327</w:t>
      </w:r>
    </w:p>
    <w:p w14:paraId="5AD886F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4327</w:t>
      </w:r>
    </w:p>
    <w:p w14:paraId="3FBD86A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4328</w:t>
      </w:r>
    </w:p>
    <w:p w14:paraId="64E4340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 Inter-frequency measurements for satellite access</w:t>
      </w:r>
      <w:r>
        <w:rPr>
          <w:noProof/>
        </w:rPr>
        <w:tab/>
        <w:t>4329</w:t>
      </w:r>
    </w:p>
    <w:p w14:paraId="21ACA53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Inter-frequency event triggered reporting in asynchronous cells for UE category M1 in CEModeA when DRX is used with time-based triggering</w:t>
      </w:r>
      <w:r>
        <w:rPr>
          <w:noProof/>
        </w:rPr>
        <w:tab/>
        <w:t>4329</w:t>
      </w:r>
    </w:p>
    <w:p w14:paraId="774B236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4329</w:t>
      </w:r>
    </w:p>
    <w:p w14:paraId="189AA40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4330</w:t>
      </w:r>
    </w:p>
    <w:p w14:paraId="7F945B0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CEModeA when DRX is used with time-based triggering</w:t>
      </w:r>
      <w:r>
        <w:rPr>
          <w:noProof/>
        </w:rPr>
        <w:tab/>
        <w:t>4331</w:t>
      </w:r>
    </w:p>
    <w:p w14:paraId="79748F8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4331</w:t>
      </w:r>
    </w:p>
    <w:p w14:paraId="07B4120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4332</w:t>
      </w:r>
    </w:p>
    <w:p w14:paraId="22246F7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A.14.5.2.3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CEModeB when DRX is used with time-based triggering</w:t>
      </w:r>
      <w:r>
        <w:rPr>
          <w:noProof/>
        </w:rPr>
        <w:tab/>
        <w:t>4333</w:t>
      </w:r>
    </w:p>
    <w:p w14:paraId="6AD5B2D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4333</w:t>
      </w:r>
    </w:p>
    <w:p w14:paraId="233A2D2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4334</w:t>
      </w:r>
    </w:p>
    <w:p w14:paraId="09E23B2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CEModeA</w:t>
      </w:r>
      <w:r>
        <w:rPr>
          <w:noProof/>
        </w:rPr>
        <w:tab/>
        <w:t>4335</w:t>
      </w:r>
    </w:p>
    <w:p w14:paraId="4704442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4335</w:t>
      </w:r>
    </w:p>
    <w:p w14:paraId="09B73EC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4336</w:t>
      </w:r>
    </w:p>
    <w:p w14:paraId="55EEF02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in CEModeA when DRX is used</w:t>
      </w:r>
      <w:r>
        <w:rPr>
          <w:noProof/>
        </w:rPr>
        <w:tab/>
        <w:t>4337</w:t>
      </w:r>
    </w:p>
    <w:p w14:paraId="4A805FB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4337</w:t>
      </w:r>
    </w:p>
    <w:p w14:paraId="39E59F6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4339</w:t>
      </w:r>
    </w:p>
    <w:p w14:paraId="39208EF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CEModeA</w:t>
      </w:r>
      <w:r>
        <w:rPr>
          <w:noProof/>
        </w:rPr>
        <w:tab/>
        <w:t>4339</w:t>
      </w:r>
    </w:p>
    <w:p w14:paraId="3119E9E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4339</w:t>
      </w:r>
    </w:p>
    <w:p w14:paraId="4A2E4D8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4341</w:t>
      </w:r>
    </w:p>
    <w:p w14:paraId="6D6035D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in CEModeA in DRX</w:t>
      </w:r>
      <w:r>
        <w:rPr>
          <w:noProof/>
        </w:rPr>
        <w:tab/>
        <w:t>4341</w:t>
      </w:r>
    </w:p>
    <w:p w14:paraId="1EFF3D9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4341</w:t>
      </w:r>
    </w:p>
    <w:p w14:paraId="40EBCA9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4343</w:t>
      </w:r>
    </w:p>
    <w:p w14:paraId="30C8B84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CEModeB</w:t>
      </w:r>
      <w:r>
        <w:rPr>
          <w:noProof/>
        </w:rPr>
        <w:tab/>
        <w:t>4343</w:t>
      </w:r>
    </w:p>
    <w:p w14:paraId="1F538F4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4343</w:t>
      </w:r>
    </w:p>
    <w:p w14:paraId="63AC9C2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4345</w:t>
      </w:r>
    </w:p>
    <w:p w14:paraId="6FEFDD6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CEModeB</w:t>
      </w:r>
      <w:r>
        <w:rPr>
          <w:noProof/>
        </w:rPr>
        <w:tab/>
        <w:t>4346</w:t>
      </w:r>
    </w:p>
    <w:p w14:paraId="600CE88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4346</w:t>
      </w:r>
    </w:p>
    <w:p w14:paraId="6A4204B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4347</w:t>
      </w:r>
    </w:p>
    <w:p w14:paraId="01BBFA1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4348</w:t>
      </w:r>
    </w:p>
    <w:p w14:paraId="2375DF6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for satellite access</w:t>
      </w:r>
      <w:r>
        <w:rPr>
          <w:noProof/>
        </w:rPr>
        <w:tab/>
        <w:t>4348</w:t>
      </w:r>
    </w:p>
    <w:p w14:paraId="7C08623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4348</w:t>
      </w:r>
    </w:p>
    <w:p w14:paraId="68ACA2C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4348</w:t>
      </w:r>
    </w:p>
    <w:p w14:paraId="41ECD11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parameters</w:t>
      </w:r>
      <w:r>
        <w:rPr>
          <w:noProof/>
        </w:rPr>
        <w:tab/>
        <w:t>4348</w:t>
      </w:r>
    </w:p>
    <w:p w14:paraId="351ED07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A.14.6.1.1.3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4350</w:t>
      </w:r>
    </w:p>
    <w:p w14:paraId="7A309FB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4350</w:t>
      </w:r>
    </w:p>
    <w:p w14:paraId="366C806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4350</w:t>
      </w:r>
    </w:p>
    <w:p w14:paraId="7B85F2F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A.14.6.1.2.2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parameters</w:t>
      </w:r>
      <w:r>
        <w:rPr>
          <w:noProof/>
        </w:rPr>
        <w:tab/>
        <w:t>4350</w:t>
      </w:r>
    </w:p>
    <w:p w14:paraId="5CC6AC8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A.14.6.1.2.3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4352</w:t>
      </w:r>
    </w:p>
    <w:p w14:paraId="4CD54C8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4352</w:t>
      </w:r>
    </w:p>
    <w:p w14:paraId="2DE675B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A.14.6.1.3.1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4352</w:t>
      </w:r>
    </w:p>
    <w:p w14:paraId="7D3EEC0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A.14.6.1.3.2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parameters</w:t>
      </w:r>
      <w:r>
        <w:rPr>
          <w:noProof/>
        </w:rPr>
        <w:tab/>
        <w:t>4352</w:t>
      </w:r>
    </w:p>
    <w:p w14:paraId="71F1E71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A.14.6.1.3.3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4353</w:t>
      </w:r>
    </w:p>
    <w:p w14:paraId="683B44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4354</w:t>
      </w:r>
    </w:p>
    <w:p w14:paraId="44C6B3A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A.14.6.1.4.1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4354</w:t>
      </w:r>
    </w:p>
    <w:p w14:paraId="15E6215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A.14.6.1.4.2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parameters</w:t>
      </w:r>
      <w:r>
        <w:rPr>
          <w:noProof/>
        </w:rPr>
        <w:tab/>
        <w:t>4354</w:t>
      </w:r>
    </w:p>
    <w:p w14:paraId="38992DF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A.14.6.1.4.3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4355</w:t>
      </w:r>
    </w:p>
    <w:p w14:paraId="67853B2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4355</w:t>
      </w:r>
    </w:p>
    <w:p w14:paraId="7D3AA8D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A.14.6.1.5.1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4355</w:t>
      </w:r>
    </w:p>
    <w:p w14:paraId="4E6B6AD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A.14.6.1.5.2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parameters</w:t>
      </w:r>
      <w:r>
        <w:rPr>
          <w:noProof/>
        </w:rPr>
        <w:tab/>
        <w:t>4355</w:t>
      </w:r>
    </w:p>
    <w:p w14:paraId="09EE78F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A.14.6.1.5.3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4356</w:t>
      </w:r>
    </w:p>
    <w:p w14:paraId="1CA3AB2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4356</w:t>
      </w:r>
    </w:p>
    <w:p w14:paraId="4DE9773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A.14.6.1.6.1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4356</w:t>
      </w:r>
    </w:p>
    <w:p w14:paraId="1090665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A.14.6.1.6.2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parameters</w:t>
      </w:r>
      <w:r>
        <w:rPr>
          <w:noProof/>
        </w:rPr>
        <w:tab/>
        <w:t>4357</w:t>
      </w:r>
    </w:p>
    <w:p w14:paraId="0EB2986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A.14.6.1.6.3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4358</w:t>
      </w:r>
    </w:p>
    <w:p w14:paraId="748E8DB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Channel quality reporting accuracy for satellite access</w:t>
      </w:r>
      <w:r>
        <w:rPr>
          <w:noProof/>
        </w:rPr>
        <w:tab/>
        <w:t>4358</w:t>
      </w:r>
    </w:p>
    <w:p w14:paraId="1BDFE34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Downlink channel quality reporting accuracy for UE Category M1 in CE Mode A for Satellite access</w:t>
      </w:r>
      <w:r>
        <w:rPr>
          <w:noProof/>
        </w:rPr>
        <w:tab/>
        <w:t>4358</w:t>
      </w:r>
    </w:p>
    <w:p w14:paraId="771ED20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4358</w:t>
      </w:r>
    </w:p>
    <w:p w14:paraId="746BB84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4358</w:t>
      </w:r>
    </w:p>
    <w:p w14:paraId="6389209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4359</w:t>
      </w:r>
    </w:p>
    <w:p w14:paraId="1EB3D52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M1 in CE Mode A for Satellite access</w:t>
      </w:r>
      <w:r>
        <w:rPr>
          <w:noProof/>
        </w:rPr>
        <w:tab/>
        <w:t>4360</w:t>
      </w:r>
    </w:p>
    <w:p w14:paraId="7405685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A.14.6.2.2.1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4360</w:t>
      </w:r>
    </w:p>
    <w:p w14:paraId="0E81121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4360</w:t>
      </w:r>
    </w:p>
    <w:p w14:paraId="08A014F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4361</w:t>
      </w:r>
    </w:p>
    <w:p w14:paraId="0051E17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4361</w:t>
      </w:r>
    </w:p>
    <w:p w14:paraId="6043448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4362</w:t>
      </w:r>
    </w:p>
    <w:p w14:paraId="0FA8048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M1 in CE Mode B for Satellite access</w:t>
      </w:r>
      <w:r>
        <w:rPr>
          <w:noProof/>
        </w:rPr>
        <w:tab/>
        <w:t>4363</w:t>
      </w:r>
    </w:p>
    <w:p w14:paraId="3BC1592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4363</w:t>
      </w:r>
    </w:p>
    <w:p w14:paraId="0384E41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4363</w:t>
      </w:r>
    </w:p>
    <w:p w14:paraId="1C2DFF9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4364</w:t>
      </w:r>
    </w:p>
    <w:p w14:paraId="2BB26200" w14:textId="5F9558AB" w:rsidR="00B1355E" w:rsidRDefault="00B1355E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B (normative):</w:t>
      </w:r>
      <w:r>
        <w:rPr>
          <w:noProof/>
        </w:rPr>
        <w:tab/>
        <w:t>Conditions for RRM requirements applicability for operating bands</w:t>
      </w:r>
      <w:r>
        <w:rPr>
          <w:noProof/>
        </w:rPr>
        <w:tab/>
        <w:t>4365</w:t>
      </w:r>
    </w:p>
    <w:p w14:paraId="75666B4B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4365</w:t>
      </w:r>
    </w:p>
    <w:p w14:paraId="752F1F8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4365</w:t>
      </w:r>
    </w:p>
    <w:p w14:paraId="2BD9142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4365</w:t>
      </w:r>
    </w:p>
    <w:p w14:paraId="41E6BFC2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4365</w:t>
      </w:r>
    </w:p>
    <w:p w14:paraId="4C575A08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4367</w:t>
      </w:r>
    </w:p>
    <w:p w14:paraId="4E25B59A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4368</w:t>
      </w:r>
    </w:p>
    <w:p w14:paraId="17B4C6D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4368</w:t>
      </w:r>
    </w:p>
    <w:p w14:paraId="0D3CDD2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E-UTRAN cells for cell re-selection for UE Category M2</w:t>
      </w:r>
      <w:r>
        <w:rPr>
          <w:noProof/>
        </w:rPr>
        <w:tab/>
        <w:t>4368</w:t>
      </w:r>
    </w:p>
    <w:p w14:paraId="72FDF49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intra-frequence E-UTRAN cells for cell selection</w:t>
      </w:r>
      <w:r>
        <w:rPr>
          <w:noProof/>
        </w:rPr>
        <w:tab/>
        <w:t>4368</w:t>
      </w:r>
    </w:p>
    <w:p w14:paraId="139D3E9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 for measurements of inter-frequence E-UTRAN cells for cell selection</w:t>
      </w:r>
      <w:r>
        <w:rPr>
          <w:noProof/>
        </w:rPr>
        <w:tab/>
        <w:t>4370</w:t>
      </w:r>
    </w:p>
    <w:p w14:paraId="1277ED52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4371</w:t>
      </w:r>
    </w:p>
    <w:p w14:paraId="1DD825E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 for satellite access</w:t>
      </w:r>
      <w:r>
        <w:rPr>
          <w:noProof/>
        </w:rPr>
        <w:tab/>
        <w:t>4371</w:t>
      </w:r>
    </w:p>
    <w:p w14:paraId="0833C559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 and NB2 for satellite access</w:t>
      </w:r>
      <w:r>
        <w:rPr>
          <w:noProof/>
        </w:rPr>
        <w:tab/>
        <w:t>4372</w:t>
      </w:r>
    </w:p>
    <w:p w14:paraId="4526AF6A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B.1.11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>Conditions for measurements of inter-frequency NB-IoT cells for cell re-selection for UE Category NB1 for satellite access</w:t>
      </w:r>
      <w:r>
        <w:rPr>
          <w:noProof/>
        </w:rPr>
        <w:tab/>
        <w:t>4373</w:t>
      </w:r>
    </w:p>
    <w:p w14:paraId="7824454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B.1.12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>Conditions for measurements of inter-frequency E-UTRAN cells for cell re-selection for UE Category M1 for satellite access</w:t>
      </w:r>
      <w:r>
        <w:rPr>
          <w:noProof/>
        </w:rPr>
        <w:tab/>
        <w:t>4373</w:t>
      </w:r>
    </w:p>
    <w:p w14:paraId="2283AC56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4373</w:t>
      </w:r>
    </w:p>
    <w:p w14:paraId="30772168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4373</w:t>
      </w:r>
    </w:p>
    <w:p w14:paraId="6549552A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4374</w:t>
      </w:r>
    </w:p>
    <w:p w14:paraId="495529EA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4374</w:t>
      </w:r>
    </w:p>
    <w:p w14:paraId="6335C0E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measurements with autonomous gaps</w:t>
      </w:r>
      <w:r>
        <w:rPr>
          <w:noProof/>
        </w:rPr>
        <w:tab/>
        <w:t>4375</w:t>
      </w:r>
    </w:p>
    <w:p w14:paraId="2037833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4375</w:t>
      </w:r>
    </w:p>
    <w:p w14:paraId="0CB2A30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4375</w:t>
      </w:r>
    </w:p>
    <w:p w14:paraId="3C247A7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4376</w:t>
      </w:r>
    </w:p>
    <w:p w14:paraId="5E7BE36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4376</w:t>
      </w:r>
    </w:p>
    <w:p w14:paraId="51D0BA8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4377</w:t>
      </w:r>
    </w:p>
    <w:p w14:paraId="4F9045B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4377</w:t>
      </w:r>
    </w:p>
    <w:p w14:paraId="6CCEC58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CRS-based measurements</w:t>
      </w:r>
      <w:r>
        <w:rPr>
          <w:noProof/>
        </w:rPr>
        <w:tab/>
        <w:t>4377</w:t>
      </w:r>
    </w:p>
    <w:p w14:paraId="537BF22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CSI-RS based measurements</w:t>
      </w:r>
      <w:r>
        <w:rPr>
          <w:noProof/>
        </w:rPr>
        <w:tab/>
        <w:t>4377</w:t>
      </w:r>
    </w:p>
    <w:p w14:paraId="5504B70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4378</w:t>
      </w:r>
    </w:p>
    <w:p w14:paraId="30EE559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4378</w:t>
      </w:r>
    </w:p>
    <w:p w14:paraId="4257729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4378</w:t>
      </w:r>
    </w:p>
    <w:p w14:paraId="2FD36BF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4379</w:t>
      </w:r>
    </w:p>
    <w:p w14:paraId="5CE282A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4379</w:t>
      </w:r>
    </w:p>
    <w:p w14:paraId="78BC28C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4379</w:t>
      </w:r>
    </w:p>
    <w:p w14:paraId="65750C6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4380</w:t>
      </w:r>
    </w:p>
    <w:p w14:paraId="566A52A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4380</w:t>
      </w:r>
    </w:p>
    <w:p w14:paraId="47F13B6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B.2.15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4381</w:t>
      </w:r>
    </w:p>
    <w:p w14:paraId="0C802EB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RSTD measurements by UE Category NB1</w:t>
      </w:r>
      <w:r>
        <w:rPr>
          <w:noProof/>
        </w:rPr>
        <w:tab/>
        <w:t>4382</w:t>
      </w:r>
    </w:p>
    <w:p w14:paraId="2C8BFB18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inter-frequency RSTD measurements by UE Category NB1</w:t>
      </w:r>
      <w:r>
        <w:rPr>
          <w:noProof/>
        </w:rPr>
        <w:tab/>
        <w:t>4383</w:t>
      </w:r>
    </w:p>
    <w:p w14:paraId="112C837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measurements by UE Category M1</w:t>
      </w:r>
      <w:r>
        <w:rPr>
          <w:noProof/>
        </w:rPr>
        <w:tab/>
        <w:t>4384</w:t>
      </w:r>
    </w:p>
    <w:p w14:paraId="73BB309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measurements by UE Category M2</w:t>
      </w:r>
      <w:r>
        <w:rPr>
          <w:noProof/>
        </w:rPr>
        <w:tab/>
        <w:t>4385</w:t>
      </w:r>
    </w:p>
    <w:p w14:paraId="6F44B11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4385</w:t>
      </w:r>
    </w:p>
    <w:p w14:paraId="394B29F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4385</w:t>
      </w:r>
    </w:p>
    <w:p w14:paraId="13956B0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RSTD measurements by UE Category M1</w:t>
      </w:r>
      <w:r>
        <w:rPr>
          <w:noProof/>
        </w:rPr>
        <w:tab/>
        <w:t>4385</w:t>
      </w:r>
    </w:p>
    <w:p w14:paraId="6638C3C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RSTD measurements by UE Category M2</w:t>
      </w:r>
      <w:r>
        <w:rPr>
          <w:noProof/>
        </w:rPr>
        <w:tab/>
        <w:t>4386</w:t>
      </w:r>
    </w:p>
    <w:p w14:paraId="2ABAFB3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RSTD measurements by UE Category M1</w:t>
      </w:r>
      <w:r>
        <w:rPr>
          <w:noProof/>
        </w:rPr>
        <w:tab/>
        <w:t>4386</w:t>
      </w:r>
    </w:p>
    <w:p w14:paraId="62442B9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RSTD measurements by UE Category M2</w:t>
      </w:r>
      <w:r>
        <w:rPr>
          <w:noProof/>
        </w:rPr>
        <w:tab/>
        <w:t>4388</w:t>
      </w:r>
    </w:p>
    <w:p w14:paraId="6C4A46E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B.2.24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>Conditions for intra-frequency neighbour cell measurements of NB-IoT cells for UE Category NB1</w:t>
      </w:r>
      <w:r>
        <w:rPr>
          <w:noProof/>
        </w:rPr>
        <w:tab/>
        <w:t>4388</w:t>
      </w:r>
    </w:p>
    <w:p w14:paraId="788F0B7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B.2.25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>Conditions for inter-frequency neighbour cell measurements of NB-IoT cells for UE Category NB1</w:t>
      </w:r>
      <w:r>
        <w:rPr>
          <w:noProof/>
        </w:rPr>
        <w:tab/>
        <w:t>4388</w:t>
      </w:r>
    </w:p>
    <w:p w14:paraId="22B6F44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by UE Category M1 for satellite access</w:t>
      </w:r>
      <w:r>
        <w:rPr>
          <w:noProof/>
        </w:rPr>
        <w:tab/>
        <w:t>4388</w:t>
      </w:r>
    </w:p>
    <w:p w14:paraId="5FC4FB0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measurements by UE Category NB1 and NB2 for satellite access</w:t>
      </w:r>
      <w:r>
        <w:rPr>
          <w:noProof/>
        </w:rPr>
        <w:tab/>
        <w:t>4389</w:t>
      </w:r>
    </w:p>
    <w:p w14:paraId="22DE9209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B.2.28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>Conditions for E-UTRAN inter-frequency measurements by UE Category M1 for satellite access</w:t>
      </w:r>
      <w:r>
        <w:rPr>
          <w:noProof/>
        </w:rPr>
        <w:tab/>
        <w:t>4390</w:t>
      </w:r>
    </w:p>
    <w:p w14:paraId="4F9524F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B.2.29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>Conditions for intra-frequency neighbour cell measurements of NB-IoT cells for UE Category NB1 for satellite access</w:t>
      </w:r>
      <w:r>
        <w:rPr>
          <w:noProof/>
        </w:rPr>
        <w:tab/>
        <w:t>4390</w:t>
      </w:r>
    </w:p>
    <w:p w14:paraId="27B8967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B.2.30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>Conditions for inter-frequency neighbour cell measurements of NB-IoT cells for UE Category NB1 for satellite access</w:t>
      </w:r>
      <w:r>
        <w:rPr>
          <w:noProof/>
        </w:rPr>
        <w:tab/>
        <w:t>4391</w:t>
      </w:r>
    </w:p>
    <w:p w14:paraId="6F720310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4391</w:t>
      </w:r>
    </w:p>
    <w:p w14:paraId="03EC6BD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4391</w:t>
      </w:r>
    </w:p>
    <w:p w14:paraId="1FF291E5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4391</w:t>
      </w:r>
    </w:p>
    <w:p w14:paraId="37D3AFC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4392</w:t>
      </w:r>
    </w:p>
    <w:p w14:paraId="4F0BE20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4392</w:t>
      </w:r>
    </w:p>
    <w:p w14:paraId="15EAF3D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UE Rx – Tx time difference</w:t>
      </w:r>
      <w:r>
        <w:rPr>
          <w:noProof/>
        </w:rPr>
        <w:tab/>
        <w:t>4392</w:t>
      </w:r>
    </w:p>
    <w:p w14:paraId="719A76D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4392</w:t>
      </w:r>
    </w:p>
    <w:p w14:paraId="4DCF201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4392</w:t>
      </w:r>
    </w:p>
    <w:p w14:paraId="1E0E7BC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4392</w:t>
      </w:r>
    </w:p>
    <w:p w14:paraId="2CB04DD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4393</w:t>
      </w:r>
    </w:p>
    <w:p w14:paraId="02A6762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4393</w:t>
      </w:r>
    </w:p>
    <w:p w14:paraId="470EF86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4393</w:t>
      </w:r>
    </w:p>
    <w:p w14:paraId="245D540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4393</w:t>
      </w:r>
    </w:p>
    <w:p w14:paraId="2B6D66A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UE Rx–Tx Time Difference Measurement under Time Domain Measurement Resource Restriction with CRS Assistance Information</w:t>
      </w:r>
      <w:r>
        <w:rPr>
          <w:noProof/>
        </w:rPr>
        <w:tab/>
        <w:t>4393</w:t>
      </w:r>
    </w:p>
    <w:p w14:paraId="1F0749B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4393</w:t>
      </w:r>
    </w:p>
    <w:p w14:paraId="75A4BF4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4393</w:t>
      </w:r>
    </w:p>
    <w:p w14:paraId="4C4B356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4394</w:t>
      </w:r>
    </w:p>
    <w:p w14:paraId="7C4B866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4394</w:t>
      </w:r>
    </w:p>
    <w:p w14:paraId="7870182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4394</w:t>
      </w:r>
    </w:p>
    <w:p w14:paraId="7F5B580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4394</w:t>
      </w:r>
    </w:p>
    <w:p w14:paraId="6E4CBF82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Absolute Discovery Signal Measurement Accuracy Requirements</w:t>
      </w:r>
      <w:r>
        <w:rPr>
          <w:noProof/>
        </w:rPr>
        <w:tab/>
        <w:t>4395</w:t>
      </w:r>
    </w:p>
    <w:p w14:paraId="115BDCA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4395</w:t>
      </w:r>
    </w:p>
    <w:p w14:paraId="0C2BF6D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4395</w:t>
      </w:r>
    </w:p>
    <w:p w14:paraId="0DA859B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Discovery Signal Measurement Accuracy Requirements</w:t>
      </w:r>
      <w:r>
        <w:rPr>
          <w:noProof/>
        </w:rPr>
        <w:tab/>
        <w:t>4395</w:t>
      </w:r>
    </w:p>
    <w:p w14:paraId="0E8768C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4395</w:t>
      </w:r>
    </w:p>
    <w:p w14:paraId="7BCB47D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4395</w:t>
      </w:r>
    </w:p>
    <w:p w14:paraId="40903A75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4396</w:t>
      </w:r>
    </w:p>
    <w:p w14:paraId="781F6042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4396</w:t>
      </w:r>
    </w:p>
    <w:p w14:paraId="66BCC84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4396</w:t>
      </w:r>
    </w:p>
    <w:p w14:paraId="735D036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4396</w:t>
      </w:r>
    </w:p>
    <w:p w14:paraId="52590AB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4396</w:t>
      </w:r>
    </w:p>
    <w:p w14:paraId="3CFD0F9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4396</w:t>
      </w:r>
    </w:p>
    <w:p w14:paraId="534B9FB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4396</w:t>
      </w:r>
    </w:p>
    <w:p w14:paraId="173A3DF8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B.3.22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4397</w:t>
      </w:r>
    </w:p>
    <w:p w14:paraId="3067FF7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4397</w:t>
      </w:r>
    </w:p>
    <w:p w14:paraId="20BFCD0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4397</w:t>
      </w:r>
    </w:p>
    <w:p w14:paraId="792833E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4397</w:t>
      </w:r>
    </w:p>
    <w:p w14:paraId="165BA93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4397</w:t>
      </w:r>
    </w:p>
    <w:p w14:paraId="55767DE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4397</w:t>
      </w:r>
    </w:p>
    <w:p w14:paraId="3DC94DE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4398</w:t>
      </w:r>
    </w:p>
    <w:p w14:paraId="6EBF67B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4398</w:t>
      </w:r>
    </w:p>
    <w:p w14:paraId="3FFAE9E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4398</w:t>
      </w:r>
    </w:p>
    <w:p w14:paraId="17EBA6F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4398</w:t>
      </w:r>
    </w:p>
    <w:p w14:paraId="46715B7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4398</w:t>
      </w:r>
    </w:p>
    <w:p w14:paraId="05CE1F1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4398</w:t>
      </w:r>
    </w:p>
    <w:p w14:paraId="4F8ADCA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4398</w:t>
      </w:r>
    </w:p>
    <w:p w14:paraId="1D3F570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4399</w:t>
      </w:r>
    </w:p>
    <w:p w14:paraId="21FA33A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4399</w:t>
      </w:r>
    </w:p>
    <w:p w14:paraId="169D846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4399</w:t>
      </w:r>
    </w:p>
    <w:p w14:paraId="33EC8C3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 for NB1</w:t>
      </w:r>
      <w:r>
        <w:rPr>
          <w:noProof/>
        </w:rPr>
        <w:tab/>
        <w:t>4400</w:t>
      </w:r>
    </w:p>
    <w:p w14:paraId="14CB704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Reference Signal Time Difference (RSTD) measurements for NB1</w:t>
      </w:r>
      <w:r>
        <w:rPr>
          <w:noProof/>
        </w:rPr>
        <w:tab/>
        <w:t>4400</w:t>
      </w:r>
    </w:p>
    <w:p w14:paraId="5B9DF40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M1</w:t>
      </w:r>
      <w:r>
        <w:rPr>
          <w:noProof/>
        </w:rPr>
        <w:tab/>
        <w:t>4400</w:t>
      </w:r>
    </w:p>
    <w:p w14:paraId="55A8AEC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M2</w:t>
      </w:r>
      <w:r>
        <w:rPr>
          <w:noProof/>
        </w:rPr>
        <w:tab/>
        <w:t>4400</w:t>
      </w:r>
    </w:p>
    <w:p w14:paraId="4344EAA5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M1</w:t>
      </w:r>
      <w:r>
        <w:rPr>
          <w:noProof/>
        </w:rPr>
        <w:tab/>
        <w:t>4400</w:t>
      </w:r>
    </w:p>
    <w:p w14:paraId="45EA8F3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M2</w:t>
      </w:r>
      <w:r>
        <w:rPr>
          <w:noProof/>
        </w:rPr>
        <w:tab/>
        <w:t>4400</w:t>
      </w:r>
    </w:p>
    <w:p w14:paraId="5283F6B5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RRM Requirements Exceptions</w:t>
      </w:r>
      <w:r>
        <w:rPr>
          <w:noProof/>
        </w:rPr>
        <w:tab/>
        <w:t>4401</w:t>
      </w:r>
    </w:p>
    <w:p w14:paraId="2B9C688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4401</w:t>
      </w:r>
    </w:p>
    <w:p w14:paraId="2A62D6AA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4401</w:t>
      </w:r>
    </w:p>
    <w:p w14:paraId="2CD20682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4401</w:t>
      </w:r>
    </w:p>
    <w:p w14:paraId="10507F6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B.4.3.1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>Inter-band carrier aggregation</w:t>
      </w:r>
      <w:r>
        <w:rPr>
          <w:noProof/>
        </w:rPr>
        <w:tab/>
        <w:t>4401</w:t>
      </w:r>
    </w:p>
    <w:p w14:paraId="7B341B2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4401</w:t>
      </w:r>
    </w:p>
    <w:p w14:paraId="1903BD9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4401</w:t>
      </w:r>
    </w:p>
    <w:p w14:paraId="3F8CB8FF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4402</w:t>
      </w:r>
    </w:p>
    <w:p w14:paraId="14A1ED8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4402</w:t>
      </w:r>
    </w:p>
    <w:p w14:paraId="2320F95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4402</w:t>
      </w:r>
    </w:p>
    <w:p w14:paraId="4309DD5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4402</w:t>
      </w:r>
    </w:p>
    <w:p w14:paraId="6C7D139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4403</w:t>
      </w:r>
    </w:p>
    <w:p w14:paraId="15648E0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4403</w:t>
      </w:r>
    </w:p>
    <w:p w14:paraId="4DA948D5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V2X</w:t>
      </w:r>
      <w:r>
        <w:rPr>
          <w:noProof/>
        </w:rPr>
        <w:tab/>
        <w:t>4404</w:t>
      </w:r>
    </w:p>
    <w:p w14:paraId="725BE63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4404</w:t>
      </w:r>
    </w:p>
    <w:p w14:paraId="4A9CFB0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4404</w:t>
      </w:r>
    </w:p>
    <w:p w14:paraId="0357AE1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4404</w:t>
      </w:r>
    </w:p>
    <w:p w14:paraId="55BE5AB5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4404</w:t>
      </w:r>
    </w:p>
    <w:p w14:paraId="02AAADF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4405</w:t>
      </w:r>
    </w:p>
    <w:p w14:paraId="68E1B3C0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4405</w:t>
      </w:r>
    </w:p>
    <w:p w14:paraId="35B9BBB9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4405</w:t>
      </w:r>
    </w:p>
    <w:p w14:paraId="31637310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4407</w:t>
      </w:r>
    </w:p>
    <w:p w14:paraId="4F41F1E5" w14:textId="289D2B07" w:rsidR="00B1355E" w:rsidRDefault="00B1355E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C (informative):</w:t>
      </w:r>
      <w:r>
        <w:rPr>
          <w:noProof/>
        </w:rPr>
        <w:tab/>
        <w:t>Change history:</w:t>
      </w:r>
      <w:r>
        <w:rPr>
          <w:noProof/>
        </w:rPr>
        <w:tab/>
        <w:t>4407</w:t>
      </w:r>
    </w:p>
    <w:p w14:paraId="6B7D5F00" w14:textId="2FE9CA2A" w:rsidR="00080512" w:rsidRPr="0034118A" w:rsidRDefault="0067614F">
      <w:pPr>
        <w:rPr>
          <w:lang w:val="fr-FR"/>
        </w:rPr>
      </w:pPr>
      <w:r>
        <w:rPr>
          <w:sz w:val="22"/>
        </w:rPr>
        <w:fldChar w:fldCharType="end"/>
      </w:r>
    </w:p>
    <w:p w14:paraId="43B27F4E" w14:textId="758CD9E5" w:rsidR="00174903" w:rsidRPr="0034118A" w:rsidRDefault="00174903" w:rsidP="00174903">
      <w:pPr>
        <w:rPr>
          <w:rFonts w:cs="v4.2.0"/>
          <w:noProof/>
          <w:sz w:val="22"/>
          <w:lang w:val="fr-FR"/>
        </w:rPr>
      </w:pPr>
      <w:r w:rsidRPr="001D185D">
        <w:rPr>
          <w:noProof/>
        </w:rPr>
        <w:fldChar w:fldCharType="begin"/>
      </w:r>
      <w:r w:rsidRPr="0034118A">
        <w:rPr>
          <w:noProof/>
          <w:lang w:val="fr-FR"/>
        </w:rPr>
        <w:instrText xml:space="preserve"> RD "36133-</w:instrText>
      </w:r>
      <w:r w:rsidR="007A4AAF" w:rsidRPr="0034118A">
        <w:rPr>
          <w:noProof/>
          <w:lang w:val="fr-FR"/>
        </w:rPr>
        <w:instrText>i</w:instrText>
      </w:r>
      <w:r w:rsidR="0034118A" w:rsidRPr="0034118A">
        <w:rPr>
          <w:rFonts w:hint="eastAsia"/>
          <w:noProof/>
          <w:lang w:val="fr-FR" w:eastAsia="zh-CN"/>
        </w:rPr>
        <w:instrText>b</w:instrText>
      </w:r>
      <w:r w:rsidR="00B479FE" w:rsidRPr="0034118A">
        <w:rPr>
          <w:noProof/>
          <w:lang w:val="fr-FR"/>
        </w:rPr>
        <w:instrText>0</w:instrText>
      </w:r>
      <w:r w:rsidRPr="0034118A">
        <w:rPr>
          <w:noProof/>
          <w:lang w:val="fr-FR"/>
        </w:rPr>
        <w:instrText>_s00-11.doc</w:instrText>
      </w:r>
      <w:r w:rsidR="00963850" w:rsidRPr="0034118A">
        <w:rPr>
          <w:noProof/>
          <w:lang w:val="fr-FR"/>
        </w:rPr>
        <w:instrText>x</w:instrText>
      </w:r>
      <w:r w:rsidRPr="0034118A">
        <w:rPr>
          <w:noProof/>
          <w:lang w:val="fr-FR"/>
        </w:rPr>
        <w:instrText xml:space="preserve">" </w:instrText>
      </w:r>
      <w:r w:rsidR="00C5602A" w:rsidRPr="0034118A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34118A">
        <w:rPr>
          <w:noProof/>
          <w:lang w:val="fr-FR"/>
        </w:rPr>
        <w:instrText xml:space="preserve"> RD "36133-</w:instrText>
      </w:r>
      <w:r w:rsidR="007A4AAF" w:rsidRPr="0034118A">
        <w:rPr>
          <w:noProof/>
          <w:lang w:val="fr-FR"/>
        </w:rPr>
        <w:instrText>i</w:instrText>
      </w:r>
      <w:r w:rsidR="0034118A">
        <w:rPr>
          <w:rFonts w:hint="eastAsia"/>
          <w:noProof/>
          <w:lang w:val="fr-FR" w:eastAsia="zh-CN"/>
        </w:rPr>
        <w:instrText>b</w:instrText>
      </w:r>
      <w:r w:rsidR="00B479FE" w:rsidRPr="0034118A">
        <w:rPr>
          <w:noProof/>
          <w:lang w:val="fr-FR"/>
        </w:rPr>
        <w:instrText>0</w:instrText>
      </w:r>
      <w:r w:rsidRPr="0034118A">
        <w:rPr>
          <w:noProof/>
          <w:lang w:val="fr-FR"/>
        </w:rPr>
        <w:instrText>_sA.1-A.6.doc</w:instrText>
      </w:r>
      <w:r w:rsidR="00963850" w:rsidRPr="0034118A">
        <w:rPr>
          <w:noProof/>
          <w:lang w:val="fr-FR"/>
        </w:rPr>
        <w:instrText>x</w:instrText>
      </w:r>
      <w:r w:rsidRPr="0034118A">
        <w:rPr>
          <w:noProof/>
          <w:lang w:val="fr-FR"/>
        </w:rPr>
        <w:instrText xml:space="preserve">" </w:instrText>
      </w:r>
      <w:r w:rsidR="00C5602A" w:rsidRPr="0034118A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34118A">
        <w:rPr>
          <w:noProof/>
          <w:lang w:val="fr-FR"/>
        </w:rPr>
        <w:instrText xml:space="preserve"> RD "36133-</w:instrText>
      </w:r>
      <w:r w:rsidR="007A4AAF" w:rsidRPr="0034118A">
        <w:rPr>
          <w:noProof/>
          <w:lang w:val="fr-FR"/>
        </w:rPr>
        <w:instrText>i</w:instrText>
      </w:r>
      <w:r w:rsidR="0034118A">
        <w:rPr>
          <w:rFonts w:hint="eastAsia"/>
          <w:noProof/>
          <w:lang w:val="fr-FR" w:eastAsia="zh-CN"/>
        </w:rPr>
        <w:instrText>b</w:instrText>
      </w:r>
      <w:r w:rsidR="00B479FE" w:rsidRPr="0034118A">
        <w:rPr>
          <w:noProof/>
          <w:lang w:val="fr-FR"/>
        </w:rPr>
        <w:instrText>0</w:instrText>
      </w:r>
      <w:r w:rsidRPr="0034118A">
        <w:rPr>
          <w:noProof/>
          <w:lang w:val="fr-FR"/>
        </w:rPr>
        <w:instrText>_sA.7-A.</w:instrText>
      </w:r>
      <w:r w:rsidR="00997EB6" w:rsidRPr="0034118A">
        <w:rPr>
          <w:noProof/>
          <w:lang w:val="fr-FR"/>
        </w:rPr>
        <w:instrText>7</w:instrText>
      </w:r>
      <w:r w:rsidRPr="0034118A">
        <w:rPr>
          <w:noProof/>
          <w:lang w:val="fr-FR"/>
        </w:rPr>
        <w:instrText>.doc</w:instrText>
      </w:r>
      <w:r w:rsidR="00963850" w:rsidRPr="0034118A">
        <w:rPr>
          <w:noProof/>
          <w:lang w:val="fr-FR"/>
        </w:rPr>
        <w:instrText>x</w:instrText>
      </w:r>
      <w:r w:rsidRPr="0034118A">
        <w:rPr>
          <w:noProof/>
          <w:lang w:val="fr-FR"/>
        </w:rPr>
        <w:instrText xml:space="preserve">" </w:instrText>
      </w:r>
      <w:r w:rsidR="00C5602A" w:rsidRPr="0034118A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  <w:r w:rsidR="00997EB6" w:rsidRPr="001D185D">
        <w:rPr>
          <w:noProof/>
        </w:rPr>
        <w:fldChar w:fldCharType="begin"/>
      </w:r>
      <w:r w:rsidR="00997EB6" w:rsidRPr="0034118A">
        <w:rPr>
          <w:noProof/>
          <w:lang w:val="fr-FR"/>
        </w:rPr>
        <w:instrText xml:space="preserve"> RD "36133-i</w:instrText>
      </w:r>
      <w:r w:rsidR="0034118A">
        <w:rPr>
          <w:rFonts w:hint="eastAsia"/>
          <w:noProof/>
          <w:lang w:val="fr-FR" w:eastAsia="zh-CN"/>
        </w:rPr>
        <w:instrText>b</w:instrText>
      </w:r>
      <w:r w:rsidR="00B479FE" w:rsidRPr="0034118A">
        <w:rPr>
          <w:noProof/>
          <w:lang w:val="fr-FR"/>
        </w:rPr>
        <w:instrText>0</w:instrText>
      </w:r>
      <w:r w:rsidR="00997EB6" w:rsidRPr="0034118A">
        <w:rPr>
          <w:noProof/>
          <w:lang w:val="fr-FR"/>
        </w:rPr>
        <w:instrText xml:space="preserve">_sA.8-A.8.docx" </w:instrText>
      </w:r>
      <w:r w:rsidR="00C5602A" w:rsidRPr="0034118A">
        <w:rPr>
          <w:noProof/>
          <w:lang w:val="fr-FR"/>
        </w:rPr>
        <w:instrText xml:space="preserve">\f  </w:instrText>
      </w:r>
      <w:r w:rsidR="00997EB6"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34118A">
        <w:rPr>
          <w:noProof/>
          <w:lang w:val="fr-FR"/>
        </w:rPr>
        <w:instrText xml:space="preserve"> RD "36133-</w:instrText>
      </w:r>
      <w:r w:rsidR="007A4AAF" w:rsidRPr="0034118A">
        <w:rPr>
          <w:noProof/>
          <w:lang w:val="fr-FR"/>
        </w:rPr>
        <w:instrText>i</w:instrText>
      </w:r>
      <w:r w:rsidR="0034118A">
        <w:rPr>
          <w:rFonts w:hint="eastAsia"/>
          <w:noProof/>
          <w:lang w:val="fr-FR" w:eastAsia="zh-CN"/>
        </w:rPr>
        <w:instrText>b</w:instrText>
      </w:r>
      <w:r w:rsidR="00B479FE" w:rsidRPr="0034118A">
        <w:rPr>
          <w:noProof/>
          <w:lang w:val="fr-FR"/>
        </w:rPr>
        <w:instrText>0</w:instrText>
      </w:r>
      <w:r w:rsidRPr="0034118A">
        <w:rPr>
          <w:noProof/>
          <w:lang w:val="fr-FR"/>
        </w:rPr>
        <w:instrText>_sA.9-XX.doc</w:instrText>
      </w:r>
      <w:r w:rsidR="00963850" w:rsidRPr="0034118A">
        <w:rPr>
          <w:noProof/>
          <w:lang w:val="fr-FR"/>
        </w:rPr>
        <w:instrText>x</w:instrText>
      </w:r>
      <w:r w:rsidRPr="0034118A">
        <w:rPr>
          <w:noProof/>
          <w:lang w:val="fr-FR"/>
        </w:rPr>
        <w:instrText xml:space="preserve">" </w:instrText>
      </w:r>
      <w:r w:rsidR="00C5602A" w:rsidRPr="0034118A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</w:p>
    <w:sectPr w:rsidR="00174903" w:rsidRPr="0034118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2F526" w14:textId="77777777" w:rsidR="008D3307" w:rsidRDefault="008D3307">
      <w:r>
        <w:separator/>
      </w:r>
    </w:p>
  </w:endnote>
  <w:endnote w:type="continuationSeparator" w:id="0">
    <w:p w14:paraId="17625A2B" w14:textId="77777777" w:rsidR="008D3307" w:rsidRDefault="008D3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ED9B5" w14:textId="77777777" w:rsidR="00B1355E" w:rsidRDefault="00B135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66ED6" w14:textId="77777777" w:rsidR="00B1355E" w:rsidRDefault="00B135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249D6" w14:textId="77777777" w:rsidR="00B1355E" w:rsidRDefault="00B1355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31CAE" w14:textId="77777777" w:rsidR="008D3307" w:rsidRDefault="008D3307">
      <w:r>
        <w:separator/>
      </w:r>
    </w:p>
  </w:footnote>
  <w:footnote w:type="continuationSeparator" w:id="0">
    <w:p w14:paraId="4E00623F" w14:textId="77777777" w:rsidR="008D3307" w:rsidRDefault="008D3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6D68C" w14:textId="77777777" w:rsidR="00B1355E" w:rsidRDefault="00B135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DD62F" w14:textId="77777777" w:rsidR="00B1355E" w:rsidRDefault="00B135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8A27B" w14:textId="77777777" w:rsidR="00B1355E" w:rsidRDefault="00B1355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74EF0" w14:textId="77777777" w:rsidR="00B1355E" w:rsidRPr="003F6DCB" w:rsidRDefault="00B1355E" w:rsidP="00B1355E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9E6B6AE" w14:textId="13A1507D" w:rsidR="00B1355E" w:rsidRDefault="00B1355E" w:rsidP="00B1355E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63278785" w14:textId="50A007E8" w:rsidR="00B1355E" w:rsidRDefault="00B1355E" w:rsidP="00B1355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36.133 V18.11.0 (2025-09)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9FAA32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5B02D9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10C1F3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B882E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22CB9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7E7CE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A2937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5609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2413C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C482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6299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59517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490704">
    <w:abstractNumId w:val="11"/>
  </w:num>
  <w:num w:numId="4" w16cid:durableId="870456074">
    <w:abstractNumId w:val="12"/>
  </w:num>
  <w:num w:numId="5" w16cid:durableId="2048597399">
    <w:abstractNumId w:val="9"/>
  </w:num>
  <w:num w:numId="6" w16cid:durableId="1347169238">
    <w:abstractNumId w:val="7"/>
  </w:num>
  <w:num w:numId="7" w16cid:durableId="1820340497">
    <w:abstractNumId w:val="6"/>
  </w:num>
  <w:num w:numId="8" w16cid:durableId="2101176417">
    <w:abstractNumId w:val="5"/>
  </w:num>
  <w:num w:numId="9" w16cid:durableId="184713066">
    <w:abstractNumId w:val="4"/>
  </w:num>
  <w:num w:numId="10" w16cid:durableId="1108040523">
    <w:abstractNumId w:val="8"/>
  </w:num>
  <w:num w:numId="11" w16cid:durableId="638995948">
    <w:abstractNumId w:val="3"/>
  </w:num>
  <w:num w:numId="12" w16cid:durableId="160508980">
    <w:abstractNumId w:val="2"/>
  </w:num>
  <w:num w:numId="13" w16cid:durableId="1485510316">
    <w:abstractNumId w:val="1"/>
  </w:num>
  <w:num w:numId="14" w16cid:durableId="893741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10FF9"/>
    <w:rsid w:val="00020BE8"/>
    <w:rsid w:val="00033397"/>
    <w:rsid w:val="00040095"/>
    <w:rsid w:val="00051834"/>
    <w:rsid w:val="00054A22"/>
    <w:rsid w:val="00062023"/>
    <w:rsid w:val="000655A6"/>
    <w:rsid w:val="000763C0"/>
    <w:rsid w:val="00080512"/>
    <w:rsid w:val="0009657F"/>
    <w:rsid w:val="000A5B92"/>
    <w:rsid w:val="000B3B05"/>
    <w:rsid w:val="000C47C3"/>
    <w:rsid w:val="000C63C2"/>
    <w:rsid w:val="000D58AB"/>
    <w:rsid w:val="000D6668"/>
    <w:rsid w:val="000E61B4"/>
    <w:rsid w:val="000E6C83"/>
    <w:rsid w:val="000F76D4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09A7"/>
    <w:rsid w:val="001C21C3"/>
    <w:rsid w:val="001C75E2"/>
    <w:rsid w:val="001D02C2"/>
    <w:rsid w:val="001D4D78"/>
    <w:rsid w:val="001D74D1"/>
    <w:rsid w:val="001E038D"/>
    <w:rsid w:val="001F0C1D"/>
    <w:rsid w:val="001F1132"/>
    <w:rsid w:val="001F168B"/>
    <w:rsid w:val="001F41A3"/>
    <w:rsid w:val="001F4D49"/>
    <w:rsid w:val="002120ED"/>
    <w:rsid w:val="0022178F"/>
    <w:rsid w:val="002347A2"/>
    <w:rsid w:val="002675F0"/>
    <w:rsid w:val="00273D1F"/>
    <w:rsid w:val="00296D07"/>
    <w:rsid w:val="002B6339"/>
    <w:rsid w:val="002D7455"/>
    <w:rsid w:val="002E00EE"/>
    <w:rsid w:val="002F50EB"/>
    <w:rsid w:val="002F5F0C"/>
    <w:rsid w:val="00307F4C"/>
    <w:rsid w:val="00311EA9"/>
    <w:rsid w:val="003132DE"/>
    <w:rsid w:val="003138BC"/>
    <w:rsid w:val="003172DC"/>
    <w:rsid w:val="003247B7"/>
    <w:rsid w:val="0034118A"/>
    <w:rsid w:val="0035462D"/>
    <w:rsid w:val="003765B8"/>
    <w:rsid w:val="003A1875"/>
    <w:rsid w:val="003C21A5"/>
    <w:rsid w:val="003C3971"/>
    <w:rsid w:val="003E18C9"/>
    <w:rsid w:val="003E2DEE"/>
    <w:rsid w:val="00402795"/>
    <w:rsid w:val="00423334"/>
    <w:rsid w:val="00423D4D"/>
    <w:rsid w:val="004345EC"/>
    <w:rsid w:val="00440D1A"/>
    <w:rsid w:val="00442A0E"/>
    <w:rsid w:val="00465515"/>
    <w:rsid w:val="004C0AB8"/>
    <w:rsid w:val="004C77FF"/>
    <w:rsid w:val="004D3578"/>
    <w:rsid w:val="004E213A"/>
    <w:rsid w:val="004F0988"/>
    <w:rsid w:val="004F3340"/>
    <w:rsid w:val="00514A7D"/>
    <w:rsid w:val="0053388B"/>
    <w:rsid w:val="00535773"/>
    <w:rsid w:val="00543E6C"/>
    <w:rsid w:val="00546844"/>
    <w:rsid w:val="00551612"/>
    <w:rsid w:val="00553F78"/>
    <w:rsid w:val="00565087"/>
    <w:rsid w:val="00597B11"/>
    <w:rsid w:val="005C172A"/>
    <w:rsid w:val="005C20C7"/>
    <w:rsid w:val="005C6409"/>
    <w:rsid w:val="005D2E01"/>
    <w:rsid w:val="005D7526"/>
    <w:rsid w:val="005E4BB2"/>
    <w:rsid w:val="00602AEA"/>
    <w:rsid w:val="0061218F"/>
    <w:rsid w:val="00614FDF"/>
    <w:rsid w:val="00617467"/>
    <w:rsid w:val="006277D7"/>
    <w:rsid w:val="0063543D"/>
    <w:rsid w:val="00637D6B"/>
    <w:rsid w:val="00647114"/>
    <w:rsid w:val="00676098"/>
    <w:rsid w:val="0067614F"/>
    <w:rsid w:val="00685E3F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376E3"/>
    <w:rsid w:val="0074026F"/>
    <w:rsid w:val="007429F6"/>
    <w:rsid w:val="00744E76"/>
    <w:rsid w:val="007455DC"/>
    <w:rsid w:val="00770151"/>
    <w:rsid w:val="00774DA4"/>
    <w:rsid w:val="00781F0F"/>
    <w:rsid w:val="00792A2F"/>
    <w:rsid w:val="007A4AAF"/>
    <w:rsid w:val="007B600E"/>
    <w:rsid w:val="007E6549"/>
    <w:rsid w:val="007F0F4A"/>
    <w:rsid w:val="008028A4"/>
    <w:rsid w:val="00806ADF"/>
    <w:rsid w:val="00820C79"/>
    <w:rsid w:val="00830747"/>
    <w:rsid w:val="0085144B"/>
    <w:rsid w:val="0086236F"/>
    <w:rsid w:val="008768CA"/>
    <w:rsid w:val="008834E8"/>
    <w:rsid w:val="00896EA1"/>
    <w:rsid w:val="008B34DA"/>
    <w:rsid w:val="008C384C"/>
    <w:rsid w:val="008D3307"/>
    <w:rsid w:val="008F6FD1"/>
    <w:rsid w:val="0090271F"/>
    <w:rsid w:val="00902E23"/>
    <w:rsid w:val="009114D7"/>
    <w:rsid w:val="00911717"/>
    <w:rsid w:val="0091348E"/>
    <w:rsid w:val="00916932"/>
    <w:rsid w:val="00917CCB"/>
    <w:rsid w:val="00925E63"/>
    <w:rsid w:val="00937C81"/>
    <w:rsid w:val="00942EC2"/>
    <w:rsid w:val="00950578"/>
    <w:rsid w:val="00963850"/>
    <w:rsid w:val="0097441F"/>
    <w:rsid w:val="00980B03"/>
    <w:rsid w:val="009837E8"/>
    <w:rsid w:val="009931FD"/>
    <w:rsid w:val="00997DA3"/>
    <w:rsid w:val="00997EB6"/>
    <w:rsid w:val="009F37B7"/>
    <w:rsid w:val="00A10F02"/>
    <w:rsid w:val="00A164B4"/>
    <w:rsid w:val="00A26956"/>
    <w:rsid w:val="00A27486"/>
    <w:rsid w:val="00A517F8"/>
    <w:rsid w:val="00A53724"/>
    <w:rsid w:val="00A56066"/>
    <w:rsid w:val="00A72C69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AF2FE8"/>
    <w:rsid w:val="00B1355E"/>
    <w:rsid w:val="00B15449"/>
    <w:rsid w:val="00B1558D"/>
    <w:rsid w:val="00B16CF7"/>
    <w:rsid w:val="00B477A8"/>
    <w:rsid w:val="00B479FE"/>
    <w:rsid w:val="00B73A02"/>
    <w:rsid w:val="00B74237"/>
    <w:rsid w:val="00B93086"/>
    <w:rsid w:val="00BA19ED"/>
    <w:rsid w:val="00BA4B8D"/>
    <w:rsid w:val="00BB7024"/>
    <w:rsid w:val="00BC0F7D"/>
    <w:rsid w:val="00BC3769"/>
    <w:rsid w:val="00BC7280"/>
    <w:rsid w:val="00BD61D6"/>
    <w:rsid w:val="00BD7B2D"/>
    <w:rsid w:val="00BD7D31"/>
    <w:rsid w:val="00BE0297"/>
    <w:rsid w:val="00BE3255"/>
    <w:rsid w:val="00BF0E52"/>
    <w:rsid w:val="00BF128E"/>
    <w:rsid w:val="00C074DD"/>
    <w:rsid w:val="00C1496A"/>
    <w:rsid w:val="00C32467"/>
    <w:rsid w:val="00C32D03"/>
    <w:rsid w:val="00C33079"/>
    <w:rsid w:val="00C33C24"/>
    <w:rsid w:val="00C34E2B"/>
    <w:rsid w:val="00C45231"/>
    <w:rsid w:val="00C5602A"/>
    <w:rsid w:val="00C72833"/>
    <w:rsid w:val="00C80F1D"/>
    <w:rsid w:val="00C86F77"/>
    <w:rsid w:val="00C93F40"/>
    <w:rsid w:val="00CA3D0C"/>
    <w:rsid w:val="00CA7287"/>
    <w:rsid w:val="00CC038D"/>
    <w:rsid w:val="00CC2879"/>
    <w:rsid w:val="00CD1AB2"/>
    <w:rsid w:val="00CE7561"/>
    <w:rsid w:val="00CE7A7A"/>
    <w:rsid w:val="00D57972"/>
    <w:rsid w:val="00D675A9"/>
    <w:rsid w:val="00D738D6"/>
    <w:rsid w:val="00D755EB"/>
    <w:rsid w:val="00D76048"/>
    <w:rsid w:val="00D87E00"/>
    <w:rsid w:val="00D9134D"/>
    <w:rsid w:val="00DA061B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6509"/>
    <w:rsid w:val="00E44582"/>
    <w:rsid w:val="00E74E95"/>
    <w:rsid w:val="00E77645"/>
    <w:rsid w:val="00E82A59"/>
    <w:rsid w:val="00E96A1C"/>
    <w:rsid w:val="00E97BD5"/>
    <w:rsid w:val="00EA15B0"/>
    <w:rsid w:val="00EA54FC"/>
    <w:rsid w:val="00EA5EA7"/>
    <w:rsid w:val="00EB6870"/>
    <w:rsid w:val="00EC0B0D"/>
    <w:rsid w:val="00EC4A25"/>
    <w:rsid w:val="00EC4C3B"/>
    <w:rsid w:val="00EF3B5C"/>
    <w:rsid w:val="00F02355"/>
    <w:rsid w:val="00F025A2"/>
    <w:rsid w:val="00F02F14"/>
    <w:rsid w:val="00F04712"/>
    <w:rsid w:val="00F13360"/>
    <w:rsid w:val="00F13488"/>
    <w:rsid w:val="00F165C5"/>
    <w:rsid w:val="00F22EC7"/>
    <w:rsid w:val="00F325C8"/>
    <w:rsid w:val="00F61D8F"/>
    <w:rsid w:val="00F653B8"/>
    <w:rsid w:val="00F9008D"/>
    <w:rsid w:val="00FA1266"/>
    <w:rsid w:val="00FB1F92"/>
    <w:rsid w:val="00FC1192"/>
    <w:rsid w:val="00FC382E"/>
    <w:rsid w:val="00FC5D82"/>
    <w:rsid w:val="00FF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1D8F"/>
  </w:style>
  <w:style w:type="paragraph" w:styleId="BlockText">
    <w:name w:val="Block Text"/>
    <w:basedOn w:val="Normal"/>
    <w:rsid w:val="00F61D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61D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61D8F"/>
    <w:rPr>
      <w:lang w:eastAsia="en-US"/>
    </w:rPr>
  </w:style>
  <w:style w:type="paragraph" w:styleId="BodyText2">
    <w:name w:val="Body Text 2"/>
    <w:basedOn w:val="Normal"/>
    <w:link w:val="BodyText2Char"/>
    <w:rsid w:val="00F61D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1D8F"/>
    <w:rPr>
      <w:lang w:eastAsia="en-US"/>
    </w:rPr>
  </w:style>
  <w:style w:type="paragraph" w:styleId="BodyText3">
    <w:name w:val="Body Text 3"/>
    <w:basedOn w:val="Normal"/>
    <w:link w:val="BodyText3Char"/>
    <w:rsid w:val="00F61D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1D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61D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61D8F"/>
    <w:rPr>
      <w:lang w:eastAsia="en-US"/>
    </w:rPr>
  </w:style>
  <w:style w:type="paragraph" w:styleId="BodyTextIndent">
    <w:name w:val="Body Text Indent"/>
    <w:basedOn w:val="Normal"/>
    <w:link w:val="BodyTextIndentChar"/>
    <w:rsid w:val="00F61D8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61D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61D8F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1D8F"/>
    <w:rPr>
      <w:lang w:eastAsia="en-US"/>
    </w:rPr>
  </w:style>
  <w:style w:type="paragraph" w:styleId="BodyTextIndent2">
    <w:name w:val="Body Text Indent 2"/>
    <w:basedOn w:val="Normal"/>
    <w:link w:val="BodyTextIndent2Char"/>
    <w:rsid w:val="00F61D8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61D8F"/>
    <w:rPr>
      <w:lang w:eastAsia="en-US"/>
    </w:rPr>
  </w:style>
  <w:style w:type="paragraph" w:styleId="BodyTextIndent3">
    <w:name w:val="Body Text Indent 3"/>
    <w:basedOn w:val="Normal"/>
    <w:link w:val="BodyTextIndent3Char"/>
    <w:rsid w:val="00F61D8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1D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61D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61D8F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F61D8F"/>
    <w:rPr>
      <w:lang w:eastAsia="en-US"/>
    </w:rPr>
  </w:style>
  <w:style w:type="paragraph" w:styleId="CommentText">
    <w:name w:val="annotation text"/>
    <w:basedOn w:val="Normal"/>
    <w:link w:val="CommentTextChar"/>
    <w:rsid w:val="00F61D8F"/>
  </w:style>
  <w:style w:type="character" w:customStyle="1" w:styleId="CommentTextChar">
    <w:name w:val="Comment Text Char"/>
    <w:basedOn w:val="DefaultParagraphFont"/>
    <w:link w:val="CommentText"/>
    <w:rsid w:val="00F61D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1D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1D8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61D8F"/>
  </w:style>
  <w:style w:type="character" w:customStyle="1" w:styleId="DateChar">
    <w:name w:val="Date Char"/>
    <w:basedOn w:val="DefaultParagraphFont"/>
    <w:link w:val="Date"/>
    <w:rsid w:val="00F61D8F"/>
    <w:rPr>
      <w:lang w:eastAsia="en-US"/>
    </w:rPr>
  </w:style>
  <w:style w:type="paragraph" w:styleId="DocumentMap">
    <w:name w:val="Document Map"/>
    <w:basedOn w:val="Normal"/>
    <w:link w:val="DocumentMapChar"/>
    <w:rsid w:val="00F61D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61D8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61D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1D8F"/>
    <w:rPr>
      <w:lang w:eastAsia="en-US"/>
    </w:rPr>
  </w:style>
  <w:style w:type="paragraph" w:styleId="EndnoteText">
    <w:name w:val="endnote text"/>
    <w:basedOn w:val="Normal"/>
    <w:link w:val="EndnoteTextChar"/>
    <w:rsid w:val="00F61D8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1D8F"/>
    <w:rPr>
      <w:lang w:eastAsia="en-US"/>
    </w:rPr>
  </w:style>
  <w:style w:type="paragraph" w:styleId="EnvelopeAddress">
    <w:name w:val="envelope address"/>
    <w:basedOn w:val="Normal"/>
    <w:rsid w:val="00F61D8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1D8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61D8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61D8F"/>
    <w:rPr>
      <w:lang w:eastAsia="en-US"/>
    </w:rPr>
  </w:style>
  <w:style w:type="paragraph" w:styleId="HTMLAddress">
    <w:name w:val="HTML Address"/>
    <w:basedOn w:val="Normal"/>
    <w:link w:val="HTMLAddressChar"/>
    <w:rsid w:val="00F61D8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1D8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61D8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1D8F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61D8F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61D8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61D8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1D8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1D8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1D8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1D8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1D8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1D8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1D8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1D8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1D8F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61D8F"/>
    <w:pPr>
      <w:ind w:left="360" w:hanging="360"/>
      <w:contextualSpacing/>
    </w:pPr>
  </w:style>
  <w:style w:type="paragraph" w:styleId="List2">
    <w:name w:val="List 2"/>
    <w:basedOn w:val="Normal"/>
    <w:rsid w:val="00F61D8F"/>
    <w:pPr>
      <w:ind w:left="720" w:hanging="360"/>
      <w:contextualSpacing/>
    </w:pPr>
  </w:style>
  <w:style w:type="paragraph" w:styleId="List3">
    <w:name w:val="List 3"/>
    <w:basedOn w:val="Normal"/>
    <w:rsid w:val="00F61D8F"/>
    <w:pPr>
      <w:ind w:left="1080" w:hanging="360"/>
      <w:contextualSpacing/>
    </w:pPr>
  </w:style>
  <w:style w:type="paragraph" w:styleId="List4">
    <w:name w:val="List 4"/>
    <w:basedOn w:val="Normal"/>
    <w:rsid w:val="00F61D8F"/>
    <w:pPr>
      <w:ind w:left="1440" w:hanging="360"/>
      <w:contextualSpacing/>
    </w:pPr>
  </w:style>
  <w:style w:type="paragraph" w:styleId="List5">
    <w:name w:val="List 5"/>
    <w:basedOn w:val="Normal"/>
    <w:rsid w:val="00F61D8F"/>
    <w:pPr>
      <w:ind w:left="1800" w:hanging="360"/>
      <w:contextualSpacing/>
    </w:pPr>
  </w:style>
  <w:style w:type="paragraph" w:styleId="ListBullet">
    <w:name w:val="List Bullet"/>
    <w:basedOn w:val="Normal"/>
    <w:rsid w:val="00F61D8F"/>
    <w:pPr>
      <w:numPr>
        <w:numId w:val="5"/>
      </w:numPr>
      <w:contextualSpacing/>
    </w:pPr>
  </w:style>
  <w:style w:type="paragraph" w:styleId="ListBullet2">
    <w:name w:val="List Bullet 2"/>
    <w:basedOn w:val="Normal"/>
    <w:rsid w:val="00F61D8F"/>
    <w:pPr>
      <w:numPr>
        <w:numId w:val="6"/>
      </w:numPr>
      <w:contextualSpacing/>
    </w:pPr>
  </w:style>
  <w:style w:type="paragraph" w:styleId="ListBullet3">
    <w:name w:val="List Bullet 3"/>
    <w:basedOn w:val="Normal"/>
    <w:rsid w:val="00F61D8F"/>
    <w:pPr>
      <w:numPr>
        <w:numId w:val="7"/>
      </w:numPr>
      <w:contextualSpacing/>
    </w:pPr>
  </w:style>
  <w:style w:type="paragraph" w:styleId="ListBullet4">
    <w:name w:val="List Bullet 4"/>
    <w:basedOn w:val="Normal"/>
    <w:rsid w:val="00F61D8F"/>
    <w:pPr>
      <w:numPr>
        <w:numId w:val="8"/>
      </w:numPr>
      <w:contextualSpacing/>
    </w:pPr>
  </w:style>
  <w:style w:type="paragraph" w:styleId="ListBullet5">
    <w:name w:val="List Bullet 5"/>
    <w:basedOn w:val="Normal"/>
    <w:rsid w:val="00F61D8F"/>
    <w:pPr>
      <w:numPr>
        <w:numId w:val="9"/>
      </w:numPr>
      <w:contextualSpacing/>
    </w:pPr>
  </w:style>
  <w:style w:type="paragraph" w:styleId="ListContinue">
    <w:name w:val="List Continue"/>
    <w:basedOn w:val="Normal"/>
    <w:rsid w:val="00F61D8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F61D8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F61D8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F61D8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F61D8F"/>
    <w:pPr>
      <w:spacing w:after="120"/>
      <w:ind w:left="1800"/>
      <w:contextualSpacing/>
    </w:pPr>
  </w:style>
  <w:style w:type="paragraph" w:styleId="ListNumber">
    <w:name w:val="List Number"/>
    <w:basedOn w:val="Normal"/>
    <w:rsid w:val="00F61D8F"/>
    <w:pPr>
      <w:numPr>
        <w:numId w:val="10"/>
      </w:numPr>
      <w:contextualSpacing/>
    </w:pPr>
  </w:style>
  <w:style w:type="paragraph" w:styleId="ListNumber2">
    <w:name w:val="List Number 2"/>
    <w:basedOn w:val="Normal"/>
    <w:rsid w:val="00F61D8F"/>
    <w:pPr>
      <w:numPr>
        <w:numId w:val="11"/>
      </w:numPr>
      <w:contextualSpacing/>
    </w:pPr>
  </w:style>
  <w:style w:type="paragraph" w:styleId="ListNumber3">
    <w:name w:val="List Number 3"/>
    <w:basedOn w:val="Normal"/>
    <w:rsid w:val="00F61D8F"/>
    <w:pPr>
      <w:numPr>
        <w:numId w:val="12"/>
      </w:numPr>
      <w:contextualSpacing/>
    </w:pPr>
  </w:style>
  <w:style w:type="paragraph" w:styleId="ListNumber4">
    <w:name w:val="List Number 4"/>
    <w:basedOn w:val="Normal"/>
    <w:rsid w:val="00F61D8F"/>
    <w:pPr>
      <w:numPr>
        <w:numId w:val="13"/>
      </w:numPr>
      <w:contextualSpacing/>
    </w:pPr>
  </w:style>
  <w:style w:type="paragraph" w:styleId="ListNumber5">
    <w:name w:val="List Number 5"/>
    <w:basedOn w:val="Normal"/>
    <w:rsid w:val="00F61D8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61D8F"/>
    <w:pPr>
      <w:ind w:left="720"/>
      <w:contextualSpacing/>
    </w:pPr>
  </w:style>
  <w:style w:type="paragraph" w:styleId="MacroText">
    <w:name w:val="macro"/>
    <w:link w:val="MacroTextChar"/>
    <w:rsid w:val="00F61D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61D8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61D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1D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61D8F"/>
    <w:rPr>
      <w:lang w:eastAsia="en-US"/>
    </w:rPr>
  </w:style>
  <w:style w:type="paragraph" w:styleId="NormalWeb">
    <w:name w:val="Normal (Web)"/>
    <w:basedOn w:val="Normal"/>
    <w:rsid w:val="00F61D8F"/>
    <w:rPr>
      <w:sz w:val="24"/>
      <w:szCs w:val="24"/>
    </w:rPr>
  </w:style>
  <w:style w:type="paragraph" w:styleId="NormalIndent">
    <w:name w:val="Normal Indent"/>
    <w:basedOn w:val="Normal"/>
    <w:rsid w:val="00F61D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1D8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1D8F"/>
    <w:rPr>
      <w:lang w:eastAsia="en-US"/>
    </w:rPr>
  </w:style>
  <w:style w:type="paragraph" w:styleId="PlainText">
    <w:name w:val="Plain Text"/>
    <w:basedOn w:val="Normal"/>
    <w:link w:val="PlainTextChar"/>
    <w:rsid w:val="00F61D8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1D8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1D8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1D8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61D8F"/>
  </w:style>
  <w:style w:type="character" w:customStyle="1" w:styleId="SalutationChar">
    <w:name w:val="Salutation Char"/>
    <w:basedOn w:val="DefaultParagraphFont"/>
    <w:link w:val="Salutation"/>
    <w:rsid w:val="00F61D8F"/>
    <w:rPr>
      <w:lang w:eastAsia="en-US"/>
    </w:rPr>
  </w:style>
  <w:style w:type="paragraph" w:styleId="Signature">
    <w:name w:val="Signature"/>
    <w:basedOn w:val="Normal"/>
    <w:link w:val="SignatureChar"/>
    <w:rsid w:val="00F61D8F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F61D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61D8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1D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61D8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1D8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1D8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1D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61D8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1D8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1355E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104</Pages>
  <Words>49879</Words>
  <Characters>284311</Characters>
  <Application>Microsoft Office Word</Application>
  <DocSecurity>0</DocSecurity>
  <Lines>2369</Lines>
  <Paragraphs>667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333523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62</cp:revision>
  <cp:lastPrinted>2019-02-25T14:05:00Z</cp:lastPrinted>
  <dcterms:created xsi:type="dcterms:W3CDTF">2021-09-30T15:24:00Z</dcterms:created>
  <dcterms:modified xsi:type="dcterms:W3CDTF">2025-10-03T16:06:00Z</dcterms:modified>
</cp:coreProperties>
</file>