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C3FA829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637D6B">
              <w:t>10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47B7" w:rsidRPr="00174903">
              <w:rPr>
                <w:sz w:val="32"/>
              </w:rPr>
              <w:t>202</w:t>
            </w:r>
            <w:r w:rsidR="003247B7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637D6B">
              <w:rPr>
                <w:sz w:val="32"/>
              </w:rPr>
              <w:t>06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1.95pt" o:ole="">
                  <v:imagedata r:id="rId9" o:title=""/>
                </v:shape>
                <o:OLEObject Type="Embed" ProgID="Word.Picture.8" ShapeID="_x0000_i1025" DrawAspect="Content" ObjectID="_181218064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8233DCC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47B7" w:rsidRPr="00174903">
              <w:rPr>
                <w:noProof/>
                <w:sz w:val="18"/>
              </w:rPr>
              <w:t>202</w:t>
            </w:r>
            <w:r w:rsidR="003247B7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A48AB7E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60E7EF4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3CD3E70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285244F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772CA0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061B25B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5A82C69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6609FC1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281867F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4B58C9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283995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443934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1ACAE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38B951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8765D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FF778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43DE3E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401914E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1D449A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6BDA534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31BADDA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68D7504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272F75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62AD5B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129</w:t>
      </w:r>
    </w:p>
    <w:p w14:paraId="2FA818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5ECD1D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DF004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7BE195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133</w:t>
      </w:r>
    </w:p>
    <w:p w14:paraId="18340A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1F88C7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5D65492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137</w:t>
      </w:r>
    </w:p>
    <w:p w14:paraId="11B537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701B9ED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6EA9AD4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7E69F49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1D8C5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342FFD8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301E31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116F5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789837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28F7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55DF33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6ED07B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4F0E9F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7F0BFC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09F5D0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65A0B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37815B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8B26B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6FD2D3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060DC8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59C9A2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275932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2400559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3BDF98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0BE4BE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616C9C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1EC355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46B28E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5A44ED">
        <w:rPr>
          <w:i/>
          <w:noProof/>
        </w:rPr>
        <w:t>timeSinceFailure</w:t>
      </w:r>
      <w:r>
        <w:rPr>
          <w:noProof/>
        </w:rPr>
        <w:tab/>
        <w:t>155</w:t>
      </w:r>
    </w:p>
    <w:p w14:paraId="4B0037B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6265C9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7601A6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385C74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4DEB7F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E7B75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41644F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05C53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30F0CC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0E715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5C1F88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40C010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234CF7C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5ACB08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39FEDF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01CBB3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7EBE72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6B3F6C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7B399E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6C899E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768FA9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006159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31A178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1A9F46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6B5FEF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5A7E21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33D9CE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5DB96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1437CD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3BDEA3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6745E0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7EB2177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113AEC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1C9199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18B0A5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4BDB77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3D959E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2FE35D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40962A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5BD82B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0F034A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0C4721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1FEE52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14D72F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1E578C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1FB1AF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7EAB31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089E1F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3525A7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009C56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8A101E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23D229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508AFB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7EDC13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5BE0F1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5FAAB18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32695B8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0EE897C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0C1318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192</w:t>
      </w:r>
    </w:p>
    <w:p w14:paraId="53A413C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5897A3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193</w:t>
      </w:r>
    </w:p>
    <w:p w14:paraId="4C7554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193</w:t>
      </w:r>
    </w:p>
    <w:p w14:paraId="4C2B6A3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194</w:t>
      </w:r>
    </w:p>
    <w:p w14:paraId="389588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195</w:t>
      </w:r>
    </w:p>
    <w:p w14:paraId="5BA1B6B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198</w:t>
      </w:r>
    </w:p>
    <w:p w14:paraId="65EC6B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199</w:t>
      </w:r>
    </w:p>
    <w:p w14:paraId="39E9690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200</w:t>
      </w:r>
    </w:p>
    <w:p w14:paraId="4A6E5F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200</w:t>
      </w:r>
    </w:p>
    <w:p w14:paraId="074129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200</w:t>
      </w:r>
    </w:p>
    <w:p w14:paraId="69EA7A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201</w:t>
      </w:r>
    </w:p>
    <w:p w14:paraId="636272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52C213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201</w:t>
      </w:r>
    </w:p>
    <w:p w14:paraId="7A6059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5D66619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202</w:t>
      </w:r>
    </w:p>
    <w:p w14:paraId="3BB9BF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5FEFE5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115467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203</w:t>
      </w:r>
    </w:p>
    <w:p w14:paraId="6E25A21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203</w:t>
      </w:r>
    </w:p>
    <w:p w14:paraId="34C8E02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205</w:t>
      </w:r>
    </w:p>
    <w:p w14:paraId="194C9C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2B2CF8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209</w:t>
      </w:r>
    </w:p>
    <w:p w14:paraId="774B0BB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211</w:t>
      </w:r>
    </w:p>
    <w:p w14:paraId="150DFD9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54C58E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212</w:t>
      </w:r>
    </w:p>
    <w:p w14:paraId="39FC65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212</w:t>
      </w:r>
    </w:p>
    <w:p w14:paraId="22C0DC9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5BDB3D6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04CFB39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2F29AEE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6D26AD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7FD537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31C6BE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30811A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63E637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11E259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33965F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2AE7A4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222</w:t>
      </w:r>
    </w:p>
    <w:p w14:paraId="13AB3E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222</w:t>
      </w:r>
    </w:p>
    <w:p w14:paraId="2B7CD9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6FB89F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224</w:t>
      </w:r>
    </w:p>
    <w:p w14:paraId="18C4A0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4A4DF9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226</w:t>
      </w:r>
    </w:p>
    <w:p w14:paraId="2C6134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2827B0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228</w:t>
      </w:r>
    </w:p>
    <w:p w14:paraId="15B83D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582DEA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230</w:t>
      </w:r>
    </w:p>
    <w:p w14:paraId="749D10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488747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231</w:t>
      </w:r>
    </w:p>
    <w:p w14:paraId="08D821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6699B1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233</w:t>
      </w:r>
    </w:p>
    <w:p w14:paraId="314D7E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04FA63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234</w:t>
      </w:r>
    </w:p>
    <w:p w14:paraId="14D609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722603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236</w:t>
      </w:r>
    </w:p>
    <w:p w14:paraId="37630B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6DB04D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236</w:t>
      </w:r>
    </w:p>
    <w:p w14:paraId="1F985D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236</w:t>
      </w:r>
    </w:p>
    <w:p w14:paraId="3342AD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237</w:t>
      </w:r>
    </w:p>
    <w:p w14:paraId="1FFF27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237</w:t>
      </w:r>
    </w:p>
    <w:p w14:paraId="1AA50D94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238</w:t>
      </w:r>
    </w:p>
    <w:p w14:paraId="4906A0E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1E57E2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2CA03D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</w:t>
      </w:r>
      <w:r>
        <w:rPr>
          <w:noProof/>
        </w:rPr>
        <w:tab/>
        <w:t>239</w:t>
      </w:r>
    </w:p>
    <w:p w14:paraId="1A7090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measurement capability</w:t>
      </w:r>
      <w:r>
        <w:rPr>
          <w:noProof/>
        </w:rPr>
        <w:tab/>
        <w:t>239</w:t>
      </w:r>
    </w:p>
    <w:p w14:paraId="6B720D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 and evaluation of serving cell</w:t>
      </w:r>
      <w:r>
        <w:rPr>
          <w:noProof/>
        </w:rPr>
        <w:tab/>
        <w:t>239</w:t>
      </w:r>
    </w:p>
    <w:p w14:paraId="116F8B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Measurements of intra-frequency E-UTRAN cells</w:t>
      </w:r>
      <w:r>
        <w:rPr>
          <w:noProof/>
        </w:rPr>
        <w:tab/>
        <w:t>239</w:t>
      </w:r>
    </w:p>
    <w:p w14:paraId="7F3746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Measurements of inter-frequency E-UTRAN cells</w:t>
      </w:r>
      <w:r>
        <w:rPr>
          <w:noProof/>
        </w:rPr>
        <w:tab/>
        <w:t>239</w:t>
      </w:r>
    </w:p>
    <w:p w14:paraId="0689F4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239</w:t>
      </w:r>
    </w:p>
    <w:p w14:paraId="757663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59D29B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239</w:t>
      </w:r>
    </w:p>
    <w:p w14:paraId="7F9905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measurement capability for RedCap</w:t>
      </w:r>
      <w:r>
        <w:rPr>
          <w:noProof/>
        </w:rPr>
        <w:tab/>
        <w:t>239</w:t>
      </w:r>
    </w:p>
    <w:p w14:paraId="2C6600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239</w:t>
      </w:r>
    </w:p>
    <w:p w14:paraId="6031F0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240</w:t>
      </w:r>
    </w:p>
    <w:p w14:paraId="76E385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117388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Cell Selection</w:t>
      </w:r>
      <w:r>
        <w:rPr>
          <w:noProof/>
        </w:rPr>
        <w:tab/>
        <w:t>240</w:t>
      </w:r>
    </w:p>
    <w:p w14:paraId="18522F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Cell Reselection</w:t>
      </w:r>
      <w:r>
        <w:rPr>
          <w:noProof/>
        </w:rPr>
        <w:tab/>
        <w:t>240</w:t>
      </w:r>
    </w:p>
    <w:p w14:paraId="240477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240</w:t>
      </w:r>
    </w:p>
    <w:p w14:paraId="5A7A86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240</w:t>
      </w:r>
    </w:p>
    <w:p w14:paraId="298AE6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241</w:t>
      </w:r>
    </w:p>
    <w:p w14:paraId="50BEDE7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241</w:t>
      </w:r>
    </w:p>
    <w:p w14:paraId="456A7B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241</w:t>
      </w:r>
    </w:p>
    <w:p w14:paraId="210F49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241</w:t>
      </w:r>
    </w:p>
    <w:p w14:paraId="6273CE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243</w:t>
      </w:r>
    </w:p>
    <w:p w14:paraId="0FC2E1A0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243</w:t>
      </w:r>
    </w:p>
    <w:p w14:paraId="425669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244</w:t>
      </w:r>
    </w:p>
    <w:p w14:paraId="080DCA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40E15D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244</w:t>
      </w:r>
    </w:p>
    <w:p w14:paraId="7B69AC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244</w:t>
      </w:r>
    </w:p>
    <w:p w14:paraId="201550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244</w:t>
      </w:r>
    </w:p>
    <w:p w14:paraId="6CBAC6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244</w:t>
      </w:r>
    </w:p>
    <w:p w14:paraId="54584E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245</w:t>
      </w:r>
    </w:p>
    <w:p w14:paraId="5AC29CA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70070D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66F678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FDD</w:t>
      </w:r>
      <w:r>
        <w:rPr>
          <w:noProof/>
        </w:rPr>
        <w:tab/>
        <w:t>246</w:t>
      </w:r>
    </w:p>
    <w:p w14:paraId="187E375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3D1ECF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61FF4D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TDD</w:t>
      </w:r>
      <w:r>
        <w:rPr>
          <w:noProof/>
        </w:rPr>
        <w:tab/>
        <w:t>246</w:t>
      </w:r>
    </w:p>
    <w:p w14:paraId="1A4F61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246</w:t>
      </w:r>
    </w:p>
    <w:p w14:paraId="724C3F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246</w:t>
      </w:r>
    </w:p>
    <w:p w14:paraId="7225D4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248</w:t>
      </w:r>
    </w:p>
    <w:p w14:paraId="305056F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152411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3C8CC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249</w:t>
      </w:r>
    </w:p>
    <w:p w14:paraId="695C686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249</w:t>
      </w:r>
    </w:p>
    <w:p w14:paraId="191F46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250</w:t>
      </w:r>
    </w:p>
    <w:p w14:paraId="5FCEAD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250</w:t>
      </w:r>
    </w:p>
    <w:p w14:paraId="16EA6B1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250</w:t>
      </w:r>
    </w:p>
    <w:p w14:paraId="3A1C35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250</w:t>
      </w:r>
    </w:p>
    <w:p w14:paraId="673CE3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251</w:t>
      </w:r>
    </w:p>
    <w:p w14:paraId="25E570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251</w:t>
      </w:r>
    </w:p>
    <w:p w14:paraId="6E1B94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33119D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251</w:t>
      </w:r>
    </w:p>
    <w:p w14:paraId="45E483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251</w:t>
      </w:r>
    </w:p>
    <w:p w14:paraId="6AA364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1964391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34EFAC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69BBA5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- UTRAN TDD Handover</w:t>
      </w:r>
      <w:r>
        <w:rPr>
          <w:noProof/>
        </w:rPr>
        <w:tab/>
        <w:t>252</w:t>
      </w:r>
    </w:p>
    <w:p w14:paraId="5EB86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Introduction</w:t>
      </w:r>
      <w:r>
        <w:rPr>
          <w:noProof/>
        </w:rPr>
        <w:tab/>
        <w:t>252</w:t>
      </w:r>
    </w:p>
    <w:p w14:paraId="62BDD1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27136B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2F0C7F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0D7D676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253</w:t>
      </w:r>
    </w:p>
    <w:p w14:paraId="1EF387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7FA7A0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5CC54D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183563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5335AA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253</w:t>
      </w:r>
    </w:p>
    <w:p w14:paraId="4CC92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5C9127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479A24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7F7EB7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- NR FR1 Handover to target cell using CCA</w:t>
      </w:r>
      <w:r>
        <w:rPr>
          <w:noProof/>
        </w:rPr>
        <w:tab/>
        <w:t>254</w:t>
      </w:r>
    </w:p>
    <w:p w14:paraId="3B63C5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7DA4A8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30D807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6AAB63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- NR FR1 Handover</w:t>
      </w:r>
      <w:r w:rsidRPr="005A44ED">
        <w:rPr>
          <w:noProof/>
          <w:lang w:val="sv-SE" w:eastAsia="ko-KR"/>
        </w:rPr>
        <w:t xml:space="preserve"> for </w:t>
      </w:r>
      <w:r w:rsidRPr="005A44E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256</w:t>
      </w:r>
    </w:p>
    <w:p w14:paraId="4C0480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63C696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</w:t>
      </w:r>
      <w:r>
        <w:rPr>
          <w:noProof/>
        </w:rPr>
        <w:tab/>
        <w:t>256</w:t>
      </w:r>
    </w:p>
    <w:p w14:paraId="549003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- NR FR2 Handover</w:t>
      </w:r>
      <w:r>
        <w:rPr>
          <w:noProof/>
        </w:rPr>
        <w:tab/>
        <w:t>256</w:t>
      </w:r>
    </w:p>
    <w:p w14:paraId="33D2FC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Introduction</w:t>
      </w:r>
      <w:r>
        <w:rPr>
          <w:noProof/>
        </w:rPr>
        <w:tab/>
        <w:t>256</w:t>
      </w:r>
    </w:p>
    <w:p w14:paraId="404077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042B26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0667E70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257</w:t>
      </w:r>
    </w:p>
    <w:p w14:paraId="5B15E5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257</w:t>
      </w:r>
    </w:p>
    <w:p w14:paraId="720705E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127A857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015E63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1D1AD2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– cdma2000 1X Handover</w:t>
      </w:r>
      <w:r>
        <w:rPr>
          <w:noProof/>
        </w:rPr>
        <w:tab/>
        <w:t>258</w:t>
      </w:r>
    </w:p>
    <w:p w14:paraId="290A658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Introduction</w:t>
      </w:r>
      <w:r>
        <w:rPr>
          <w:noProof/>
        </w:rPr>
        <w:tab/>
        <w:t>258</w:t>
      </w:r>
    </w:p>
    <w:p w14:paraId="0EE58FA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17C58E5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10F2816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258</w:t>
      </w:r>
    </w:p>
    <w:p w14:paraId="425BFE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5E381E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259</w:t>
      </w:r>
    </w:p>
    <w:p w14:paraId="2A0008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259</w:t>
      </w:r>
    </w:p>
    <w:p w14:paraId="5E4E7B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03E9BC2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38E34C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259</w:t>
      </w:r>
    </w:p>
    <w:p w14:paraId="030356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260</w:t>
      </w:r>
    </w:p>
    <w:p w14:paraId="3215CD2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096B81E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7C6318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260</w:t>
      </w:r>
    </w:p>
    <w:p w14:paraId="00A7B0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260</w:t>
      </w:r>
    </w:p>
    <w:p w14:paraId="3C2B858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260</w:t>
      </w:r>
    </w:p>
    <w:p w14:paraId="6CAD7F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260</w:t>
      </w:r>
    </w:p>
    <w:p w14:paraId="570619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261</w:t>
      </w:r>
    </w:p>
    <w:p w14:paraId="201317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261</w:t>
      </w:r>
    </w:p>
    <w:p w14:paraId="178012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261</w:t>
      </w:r>
    </w:p>
    <w:p w14:paraId="2762E8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186E73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261</w:t>
      </w:r>
    </w:p>
    <w:p w14:paraId="6055AC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261</w:t>
      </w:r>
    </w:p>
    <w:p w14:paraId="51B7E3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16A6E8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1C2D74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262</w:t>
      </w:r>
    </w:p>
    <w:p w14:paraId="16C82E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262</w:t>
      </w:r>
    </w:p>
    <w:p w14:paraId="18BF9DF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262</w:t>
      </w:r>
    </w:p>
    <w:p w14:paraId="0A1AED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4627AD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7B43EE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78194B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7D78E7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225E36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135A5F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0D17D0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65ADF9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5E5815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744E72E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009BC6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732136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5C296F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3CB72F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269</w:t>
      </w:r>
    </w:p>
    <w:p w14:paraId="5A9918D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3E5B3EA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269</w:t>
      </w:r>
    </w:p>
    <w:p w14:paraId="4D8091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584B37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270</w:t>
      </w:r>
    </w:p>
    <w:p w14:paraId="589E59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270</w:t>
      </w:r>
    </w:p>
    <w:p w14:paraId="4DD244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168DD2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59C8D1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271</w:t>
      </w:r>
    </w:p>
    <w:p w14:paraId="081AD2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271</w:t>
      </w:r>
    </w:p>
    <w:p w14:paraId="08087E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271</w:t>
      </w:r>
    </w:p>
    <w:p w14:paraId="48EF0C8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271</w:t>
      </w:r>
    </w:p>
    <w:p w14:paraId="15C084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15AE3D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271</w:t>
      </w:r>
    </w:p>
    <w:p w14:paraId="587F3B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5A44ED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272</w:t>
      </w:r>
    </w:p>
    <w:p w14:paraId="2418B5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273</w:t>
      </w:r>
    </w:p>
    <w:p w14:paraId="62F97E9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187B6D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273</w:t>
      </w:r>
    </w:p>
    <w:p w14:paraId="5225D7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273</w:t>
      </w:r>
    </w:p>
    <w:p w14:paraId="10B981A6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274</w:t>
      </w:r>
    </w:p>
    <w:p w14:paraId="37AF6D2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274</w:t>
      </w:r>
    </w:p>
    <w:p w14:paraId="5FFC80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4DBE7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333FA5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275</w:t>
      </w:r>
    </w:p>
    <w:p w14:paraId="2BC7784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275</w:t>
      </w:r>
    </w:p>
    <w:p w14:paraId="1E5DB2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B9B84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6831B9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275</w:t>
      </w:r>
    </w:p>
    <w:p w14:paraId="56A65B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275</w:t>
      </w:r>
    </w:p>
    <w:p w14:paraId="4720CF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276</w:t>
      </w:r>
    </w:p>
    <w:p w14:paraId="50C5B4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276</w:t>
      </w:r>
    </w:p>
    <w:p w14:paraId="4BAD390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276</w:t>
      </w:r>
    </w:p>
    <w:p w14:paraId="4F71A24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276</w:t>
      </w:r>
    </w:p>
    <w:p w14:paraId="556B44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276</w:t>
      </w:r>
    </w:p>
    <w:p w14:paraId="0F2AF4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276</w:t>
      </w:r>
    </w:p>
    <w:p w14:paraId="7DFCA7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276</w:t>
      </w:r>
    </w:p>
    <w:p w14:paraId="60A5FDA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276</w:t>
      </w:r>
    </w:p>
    <w:p w14:paraId="5B00D2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276</w:t>
      </w:r>
    </w:p>
    <w:p w14:paraId="498CC2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277</w:t>
      </w:r>
    </w:p>
    <w:p w14:paraId="381DB94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277</w:t>
      </w:r>
    </w:p>
    <w:p w14:paraId="675912A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F2DB6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77C44B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277</w:t>
      </w:r>
    </w:p>
    <w:p w14:paraId="409167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277</w:t>
      </w:r>
    </w:p>
    <w:p w14:paraId="254A2E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278</w:t>
      </w:r>
    </w:p>
    <w:p w14:paraId="29DC2F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278</w:t>
      </w:r>
    </w:p>
    <w:p w14:paraId="7F1AFA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5A44ED">
        <w:rPr>
          <w:noProof/>
          <w:lang w:val="en-US"/>
        </w:rPr>
        <w:t>carrier subject to CCA</w:t>
      </w:r>
      <w:r>
        <w:rPr>
          <w:noProof/>
        </w:rPr>
        <w:tab/>
        <w:t>279</w:t>
      </w:r>
    </w:p>
    <w:p w14:paraId="48FCFC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280</w:t>
      </w:r>
    </w:p>
    <w:p w14:paraId="2C5F297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281</w:t>
      </w:r>
    </w:p>
    <w:p w14:paraId="59C675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2D939D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12FEEBB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282</w:t>
      </w:r>
    </w:p>
    <w:p w14:paraId="58A60D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54E59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59CB5C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69B91E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7DE37B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283</w:t>
      </w:r>
    </w:p>
    <w:p w14:paraId="1AFA5A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167F3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5BED9F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284</w:t>
      </w:r>
    </w:p>
    <w:p w14:paraId="461DF1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284</w:t>
      </w:r>
    </w:p>
    <w:p w14:paraId="05D940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285</w:t>
      </w:r>
    </w:p>
    <w:p w14:paraId="7A7AA4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4DFC76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6947F2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285</w:t>
      </w:r>
    </w:p>
    <w:p w14:paraId="08269F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4CD142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12ED28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2F491A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2278E6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131F24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286</w:t>
      </w:r>
    </w:p>
    <w:p w14:paraId="2CD07B1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550DF4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137AC3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67A9F7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287</w:t>
      </w:r>
    </w:p>
    <w:p w14:paraId="7E94AD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287</w:t>
      </w:r>
    </w:p>
    <w:p w14:paraId="28E00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287</w:t>
      </w:r>
    </w:p>
    <w:p w14:paraId="34947D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287</w:t>
      </w:r>
    </w:p>
    <w:p w14:paraId="3FABF3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287</w:t>
      </w:r>
    </w:p>
    <w:p w14:paraId="42A571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60017AA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288</w:t>
      </w:r>
    </w:p>
    <w:p w14:paraId="33CBF38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324A29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230B5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1A7D2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1E41FF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Re-establishment delay requirement for CEModeB</w:t>
      </w:r>
      <w:r>
        <w:rPr>
          <w:noProof/>
        </w:rPr>
        <w:tab/>
        <w:t>289</w:t>
      </w:r>
    </w:p>
    <w:p w14:paraId="64EE6E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290</w:t>
      </w:r>
    </w:p>
    <w:p w14:paraId="2A0C30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0A6B6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06A77D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290</w:t>
      </w:r>
    </w:p>
    <w:p w14:paraId="628802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Re-establishment delay requirement for CEModeB</w:t>
      </w:r>
      <w:r>
        <w:rPr>
          <w:noProof/>
        </w:rPr>
        <w:tab/>
        <w:t>291</w:t>
      </w:r>
    </w:p>
    <w:p w14:paraId="16E3533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29FC71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49158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670D4A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03E35E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44A045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39639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526F2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293</w:t>
      </w:r>
    </w:p>
    <w:p w14:paraId="0239BBE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7BE994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AF03D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7D67791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294</w:t>
      </w:r>
    </w:p>
    <w:p w14:paraId="059DDC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1421C0B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295</w:t>
      </w:r>
    </w:p>
    <w:p w14:paraId="6DEC1E7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295</w:t>
      </w:r>
    </w:p>
    <w:p w14:paraId="165A05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Introduction</w:t>
      </w:r>
      <w:r>
        <w:rPr>
          <w:noProof/>
        </w:rPr>
        <w:tab/>
        <w:t>295</w:t>
      </w:r>
    </w:p>
    <w:p w14:paraId="16A1A2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Requirements</w:t>
      </w:r>
      <w:r>
        <w:rPr>
          <w:noProof/>
        </w:rPr>
        <w:tab/>
        <w:t>296</w:t>
      </w:r>
    </w:p>
    <w:p w14:paraId="51E4B13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297</w:t>
      </w:r>
    </w:p>
    <w:p w14:paraId="4D6F70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47308A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2C369F2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297</w:t>
      </w:r>
    </w:p>
    <w:p w14:paraId="4683E2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4C95FC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30FA3D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0B0A98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298</w:t>
      </w:r>
    </w:p>
    <w:p w14:paraId="307EECF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Cell phase synchronization accuracy (TDD)</w:t>
      </w:r>
      <w:r>
        <w:rPr>
          <w:noProof/>
        </w:rPr>
        <w:tab/>
        <w:t>298</w:t>
      </w:r>
    </w:p>
    <w:p w14:paraId="1054CD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Definition</w:t>
      </w:r>
      <w:r>
        <w:rPr>
          <w:noProof/>
        </w:rPr>
        <w:tab/>
        <w:t>298</w:t>
      </w:r>
    </w:p>
    <w:p w14:paraId="2066A7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1D33D3E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299</w:t>
      </w:r>
    </w:p>
    <w:p w14:paraId="685523E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255021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299</w:t>
      </w:r>
    </w:p>
    <w:p w14:paraId="0E1777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299</w:t>
      </w:r>
    </w:p>
    <w:p w14:paraId="355603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299</w:t>
      </w:r>
    </w:p>
    <w:p w14:paraId="3FCC858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299</w:t>
      </w:r>
    </w:p>
    <w:p w14:paraId="242BEF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448273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5BA32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301</w:t>
      </w:r>
    </w:p>
    <w:p w14:paraId="1E02BC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6A05A6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303</w:t>
      </w:r>
    </w:p>
    <w:p w14:paraId="75C60B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303</w:t>
      </w:r>
    </w:p>
    <w:p w14:paraId="49C0B6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011DC22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DADE5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4338F4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304</w:t>
      </w:r>
    </w:p>
    <w:p w14:paraId="7B16E9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390C83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302074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683339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104088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16BC3B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310</w:t>
      </w:r>
    </w:p>
    <w:p w14:paraId="4E5267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310</w:t>
      </w:r>
    </w:p>
    <w:p w14:paraId="4A494E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79561F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780373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378134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72C0B6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661709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315</w:t>
      </w:r>
    </w:p>
    <w:p w14:paraId="1CE25E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334C0CE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0796D2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401487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6E959DA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7CCE16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93245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6891B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39B477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5B56DA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2E101A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322</w:t>
      </w:r>
    </w:p>
    <w:p w14:paraId="3ADA6F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68E21F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45E082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510A40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115AD4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649957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69BAE2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417D4D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7F1415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5A44E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409BDA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326</w:t>
      </w:r>
    </w:p>
    <w:p w14:paraId="3625F9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69E7A6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76F141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2077A1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327</w:t>
      </w:r>
    </w:p>
    <w:p w14:paraId="287CC2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554788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344AA2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2E36E9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0B9DDA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329</w:t>
      </w:r>
    </w:p>
    <w:p w14:paraId="41DF62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1C84C0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329</w:t>
      </w:r>
    </w:p>
    <w:p w14:paraId="6C194CC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21A477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3D92861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330</w:t>
      </w:r>
    </w:p>
    <w:p w14:paraId="392E36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3CEA13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7B0513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0CD68C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1DE268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11CC42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64252D6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014C69A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6B7D97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4C2A5B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100EAD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1E35A9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0BB6CD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7EEF1A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35E8DE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419A63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5AECA3A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434E1B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67A1B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3572AF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0BD5B6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0CC09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4EA079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7D596C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6A928D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135AC1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1BCB36A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5DFCDE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48E7AD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7AFC7B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430FA7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4A910E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39E84D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1FF31C1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4C8A90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ACAE4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54AE978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8F86A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D192F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4A3474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596406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6D664B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0874FE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0B4362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331E66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304A8B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36DA70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750D86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22FBF8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37837C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4A5799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1D9ADD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59365F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15F035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3B34B1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F8C3C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71FAB3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39C13E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457EE4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301AE4C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12C896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3433CA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41E1D7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10259C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0DF2C3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35402B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79CCE8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450436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3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4DBB4F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25F520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47F7D7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0A0D55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3C9EF6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396061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417640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5</w:t>
      </w:r>
      <w:r w:rsidRPr="005A44E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708400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</w:t>
      </w:r>
      <w:r>
        <w:rPr>
          <w:noProof/>
        </w:rPr>
        <w:t>5</w:t>
      </w:r>
      <w:r w:rsidRPr="005A44E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1319B6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5C7CF56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40DF0A0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479126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267E18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4E7AC1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564F81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7.19A.2.</w:t>
      </w:r>
      <w:r w:rsidRPr="005A44E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432231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11C9A4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</w:t>
      </w:r>
      <w:r w:rsidRPr="005A44ED">
        <w:rPr>
          <w:rFonts w:eastAsia="SimSun"/>
          <w:noProof/>
        </w:rPr>
        <w:t>3</w:t>
      </w:r>
      <w:r w:rsidRPr="005A44ED">
        <w:rPr>
          <w:rFonts w:eastAsia="?? ??"/>
          <w:noProof/>
        </w:rPr>
        <w:t>.</w:t>
      </w:r>
      <w:r w:rsidRPr="005A44E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7FB1BF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</w:t>
      </w:r>
      <w:r w:rsidRPr="005A44ED">
        <w:rPr>
          <w:rFonts w:eastAsia="SimSun"/>
          <w:noProof/>
        </w:rPr>
        <w:t>3</w:t>
      </w:r>
      <w:r w:rsidRPr="005A44ED">
        <w:rPr>
          <w:rFonts w:eastAsia="?? ??"/>
          <w:noProof/>
        </w:rPr>
        <w:t>.</w:t>
      </w:r>
      <w:r w:rsidRPr="005A44E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6114DF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7.19A.3.</w:t>
      </w:r>
      <w:r w:rsidRPr="005A44E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78C343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76062F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6654AF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59EDC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7.19A.4.</w:t>
      </w:r>
      <w:r w:rsidRPr="005A44E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12983A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74F770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3A08A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0DE90A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05608A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63A841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48F28FD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1C8561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43F0EA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0C57B22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1B5B5E2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1B372C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2EC13DC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466BE2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3D074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5F12F7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75AF78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67B05FA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7452B7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244DF3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5D7C19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7CF2FF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114D685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61A9BDD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7E46C7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21230E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5902E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600BEE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44B778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4DA71C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1EEA08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1347F6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4AD2B0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0FC207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2196A8A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2BD15B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9A28F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0C55F1A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5824AC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11F599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60A8C3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2DB1C9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1882DA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6F0214D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3DE71B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61801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4200739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265E200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03FF4F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4926E5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309F64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DD326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87DDA3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6F2A11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3BEB76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532B79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45E618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274B13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64863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22127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6D070A9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422E37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2093C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3767CBC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24022C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027B91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997125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13A76B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18D99A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6EFD30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0232E66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75BD84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0286DFF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0B4A11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339E376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57BFF2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79B5BB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BE8AB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380245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4A3FAC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07D0E7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74604E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2DA953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540328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183250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5D3DE7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2AE4B0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224EE9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4863AE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331825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40645D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6563A6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3AF692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20558B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0CDE16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3F0B00A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2425281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407ED1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5C33D2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4B205F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340754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1836D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0BC968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48B8CB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5A44ED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7468E71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5A44E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7776EE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89BCF1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7C64C61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410FB87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1325A1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5B927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4B291F9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03ADAB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8A426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0C5C0B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423C1F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1795B9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6606D4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2F05C9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0C183A6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1884B7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3687BEF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10B5F66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2FB9A9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009ED7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68AD60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E5600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245E80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586714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0589B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0FE5518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6B7555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0F6778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0F97BF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4BA5AD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2DFC2B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3E278B8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0E2113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5FDFA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1B722C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062D28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0D8833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3D34B3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29DBA0D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69B56BC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6FF3D8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78CB5D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2CBE9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279A40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63A382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12CD9A3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74A29ED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1DB4EDB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411105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45077F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4BC18B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5B2369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789468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707394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1D184DA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4868EA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7BFACAA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5F3C978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328DAE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005CB4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7F7E93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35E668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63567C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07F7708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3AA578B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7914AD6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294CB5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7EEB8A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2D35EE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0911DB9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0D21A53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5ECC10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55ABE44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3E605C2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11BCAD3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0E4D2D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41CE0B8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189C15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36E34E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4946A71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3683FD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00A519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58D4BB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74238C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12C4F5D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2918C1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35B9B2C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300C349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5F4961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1D3FF8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3A2F1F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3CD569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622F94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565CCC5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41191EA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7BB97A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1598BE4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1FC922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02311D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3153C1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753B4A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7EB233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157848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4280862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489</w:t>
      </w:r>
    </w:p>
    <w:p w14:paraId="57A72A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4324FA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C9B23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6BF8B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5D6605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2DF8E2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400544D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493</w:t>
      </w:r>
    </w:p>
    <w:p w14:paraId="252E11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735A3E6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8185B7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097AD0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47A1B0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20F7A2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571DE8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317C31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047FBC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337D6DE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6DEF49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0FD578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0B8F61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169A1C9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3147C65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298FD5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0E0866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7350C2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7C4809B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72AA4A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09F490C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06621F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7D5B33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2EC10B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3EE9C2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28EA47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3EBCCF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530</w:t>
      </w:r>
    </w:p>
    <w:p w14:paraId="6C8450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B1A3A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530</w:t>
      </w:r>
    </w:p>
    <w:p w14:paraId="2833D0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66CE30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0F30CD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531</w:t>
      </w:r>
    </w:p>
    <w:p w14:paraId="5E4897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531</w:t>
      </w:r>
    </w:p>
    <w:p w14:paraId="21EC71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06D92E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534</w:t>
      </w:r>
    </w:p>
    <w:p w14:paraId="54E1C6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534</w:t>
      </w:r>
    </w:p>
    <w:p w14:paraId="7489C45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534</w:t>
      </w:r>
    </w:p>
    <w:p w14:paraId="643D35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1B4447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535</w:t>
      </w:r>
    </w:p>
    <w:p w14:paraId="257F20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536</w:t>
      </w:r>
    </w:p>
    <w:p w14:paraId="191187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536</w:t>
      </w:r>
    </w:p>
    <w:p w14:paraId="509AAD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537</w:t>
      </w:r>
    </w:p>
    <w:p w14:paraId="590106B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538</w:t>
      </w:r>
    </w:p>
    <w:p w14:paraId="176B64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DEA7B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539</w:t>
      </w:r>
    </w:p>
    <w:p w14:paraId="7791A8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539</w:t>
      </w:r>
    </w:p>
    <w:p w14:paraId="2A0C95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539</w:t>
      </w:r>
    </w:p>
    <w:p w14:paraId="3FC4B4A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785306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241D8C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548</w:t>
      </w:r>
    </w:p>
    <w:p w14:paraId="1CA8C2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548</w:t>
      </w:r>
    </w:p>
    <w:p w14:paraId="112B091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549</w:t>
      </w:r>
    </w:p>
    <w:p w14:paraId="3B092A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550</w:t>
      </w:r>
    </w:p>
    <w:p w14:paraId="69AA74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B43EF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550</w:t>
      </w:r>
    </w:p>
    <w:p w14:paraId="084D80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550</w:t>
      </w:r>
    </w:p>
    <w:p w14:paraId="20358C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550</w:t>
      </w:r>
    </w:p>
    <w:p w14:paraId="41654D0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553</w:t>
      </w:r>
    </w:p>
    <w:p w14:paraId="664A11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555</w:t>
      </w:r>
    </w:p>
    <w:p w14:paraId="429B33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556</w:t>
      </w:r>
    </w:p>
    <w:p w14:paraId="570D0F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558</w:t>
      </w:r>
    </w:p>
    <w:p w14:paraId="2B1D85D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561</w:t>
      </w:r>
    </w:p>
    <w:p w14:paraId="26A3F6E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561</w:t>
      </w:r>
    </w:p>
    <w:p w14:paraId="7B43AA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561</w:t>
      </w:r>
    </w:p>
    <w:p w14:paraId="6DE070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561</w:t>
      </w:r>
    </w:p>
    <w:p w14:paraId="564A760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562</w:t>
      </w:r>
    </w:p>
    <w:p w14:paraId="019E322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564</w:t>
      </w:r>
    </w:p>
    <w:p w14:paraId="2CF5B1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566</w:t>
      </w:r>
    </w:p>
    <w:p w14:paraId="68AFAD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567</w:t>
      </w:r>
    </w:p>
    <w:p w14:paraId="3696213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569</w:t>
      </w:r>
    </w:p>
    <w:p w14:paraId="38851C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572</w:t>
      </w:r>
    </w:p>
    <w:p w14:paraId="65A4A0A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572</w:t>
      </w:r>
    </w:p>
    <w:p w14:paraId="77B38A7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572</w:t>
      </w:r>
    </w:p>
    <w:p w14:paraId="3DD4F8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2E5173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573</w:t>
      </w:r>
    </w:p>
    <w:p w14:paraId="05BE3E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573</w:t>
      </w:r>
    </w:p>
    <w:p w14:paraId="6E766A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573</w:t>
      </w:r>
    </w:p>
    <w:p w14:paraId="4FE293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573</w:t>
      </w:r>
    </w:p>
    <w:p w14:paraId="425159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573</w:t>
      </w:r>
    </w:p>
    <w:p w14:paraId="45D1B7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573</w:t>
      </w:r>
    </w:p>
    <w:p w14:paraId="1969BAC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574</w:t>
      </w:r>
    </w:p>
    <w:p w14:paraId="082E70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576</w:t>
      </w:r>
    </w:p>
    <w:p w14:paraId="789733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5B972D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51C965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364473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7B12564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098471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3909E7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579</w:t>
      </w:r>
    </w:p>
    <w:p w14:paraId="4BF636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3FA83D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579</w:t>
      </w:r>
    </w:p>
    <w:p w14:paraId="345152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580</w:t>
      </w:r>
    </w:p>
    <w:p w14:paraId="2EE0AD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580</w:t>
      </w:r>
    </w:p>
    <w:p w14:paraId="7C6622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580</w:t>
      </w:r>
    </w:p>
    <w:p w14:paraId="754ADC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580</w:t>
      </w:r>
    </w:p>
    <w:p w14:paraId="53FD7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581</w:t>
      </w:r>
    </w:p>
    <w:p w14:paraId="3E61A9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581</w:t>
      </w:r>
    </w:p>
    <w:p w14:paraId="43B026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57D44D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06B639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582</w:t>
      </w:r>
    </w:p>
    <w:p w14:paraId="17D627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0DC59C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582</w:t>
      </w:r>
    </w:p>
    <w:p w14:paraId="7107A9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583</w:t>
      </w:r>
    </w:p>
    <w:p w14:paraId="4DFA94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583</w:t>
      </w:r>
    </w:p>
    <w:p w14:paraId="2127B7E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583</w:t>
      </w:r>
    </w:p>
    <w:p w14:paraId="0BC6CB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48231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583</w:t>
      </w:r>
    </w:p>
    <w:p w14:paraId="71B2E0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584</w:t>
      </w:r>
    </w:p>
    <w:p w14:paraId="764E4F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584</w:t>
      </w:r>
    </w:p>
    <w:p w14:paraId="35563DE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584</w:t>
      </w:r>
    </w:p>
    <w:p w14:paraId="4891E0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1F5696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57D7C2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584</w:t>
      </w:r>
    </w:p>
    <w:p w14:paraId="0B4C9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585</w:t>
      </w:r>
    </w:p>
    <w:p w14:paraId="14F003F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56D5E1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662FDE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586</w:t>
      </w:r>
    </w:p>
    <w:p w14:paraId="556B0A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586</w:t>
      </w:r>
    </w:p>
    <w:p w14:paraId="066FC2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586</w:t>
      </w:r>
    </w:p>
    <w:p w14:paraId="0898568E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586</w:t>
      </w:r>
    </w:p>
    <w:p w14:paraId="573D359D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588</w:t>
      </w:r>
    </w:p>
    <w:p w14:paraId="623EB26E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589</w:t>
      </w:r>
    </w:p>
    <w:p w14:paraId="1A502378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0F6D6F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591</w:t>
      </w:r>
    </w:p>
    <w:p w14:paraId="745EA1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591</w:t>
      </w:r>
    </w:p>
    <w:p w14:paraId="6D7183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595</w:t>
      </w:r>
    </w:p>
    <w:p w14:paraId="36C013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595</w:t>
      </w:r>
    </w:p>
    <w:p w14:paraId="01C0B9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595</w:t>
      </w:r>
    </w:p>
    <w:p w14:paraId="5992BCA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D5C5D8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596</w:t>
      </w:r>
    </w:p>
    <w:p w14:paraId="0B7C4B53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597</w:t>
      </w:r>
    </w:p>
    <w:p w14:paraId="3A6275CF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598</w:t>
      </w:r>
    </w:p>
    <w:p w14:paraId="6E4E6B0D" w14:textId="77777777" w:rsidR="0067614F" w:rsidRDefault="0067614F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516DBE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600</w:t>
      </w:r>
    </w:p>
    <w:p w14:paraId="7A2A24B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600</w:t>
      </w:r>
    </w:p>
    <w:p w14:paraId="3DCFD9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604</w:t>
      </w:r>
    </w:p>
    <w:p w14:paraId="69D6D1F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604</w:t>
      </w:r>
    </w:p>
    <w:p w14:paraId="7142F1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303FB7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1767B2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604</w:t>
      </w:r>
    </w:p>
    <w:p w14:paraId="00472F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604</w:t>
      </w:r>
    </w:p>
    <w:p w14:paraId="45E3AA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605</w:t>
      </w:r>
    </w:p>
    <w:p w14:paraId="4A077ED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605</w:t>
      </w:r>
    </w:p>
    <w:p w14:paraId="1C99F6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5998BB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605</w:t>
      </w:r>
    </w:p>
    <w:p w14:paraId="53605B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291F6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605</w:t>
      </w:r>
    </w:p>
    <w:p w14:paraId="24A8E6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605</w:t>
      </w:r>
    </w:p>
    <w:p w14:paraId="7EA1BF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605</w:t>
      </w:r>
    </w:p>
    <w:p w14:paraId="1E437E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606</w:t>
      </w:r>
    </w:p>
    <w:p w14:paraId="1E4D84C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608</w:t>
      </w:r>
    </w:p>
    <w:p w14:paraId="1EECAC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611</w:t>
      </w:r>
    </w:p>
    <w:p w14:paraId="78A65A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20F06F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611</w:t>
      </w:r>
    </w:p>
    <w:p w14:paraId="42FE72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611</w:t>
      </w:r>
    </w:p>
    <w:p w14:paraId="36860B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611</w:t>
      </w:r>
    </w:p>
    <w:p w14:paraId="4F769A4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611</w:t>
      </w:r>
    </w:p>
    <w:p w14:paraId="1408B4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613</w:t>
      </w:r>
    </w:p>
    <w:p w14:paraId="2D140D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615</w:t>
      </w:r>
    </w:p>
    <w:p w14:paraId="755D6F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1C8890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615</w:t>
      </w:r>
    </w:p>
    <w:p w14:paraId="3E22FB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616</w:t>
      </w:r>
    </w:p>
    <w:p w14:paraId="5F251DE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616</w:t>
      </w:r>
    </w:p>
    <w:p w14:paraId="2DF938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620</w:t>
      </w:r>
    </w:p>
    <w:p w14:paraId="4CEE04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623</w:t>
      </w:r>
    </w:p>
    <w:p w14:paraId="622D76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627</w:t>
      </w:r>
    </w:p>
    <w:p w14:paraId="051FA5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627</w:t>
      </w:r>
    </w:p>
    <w:p w14:paraId="2A1A88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627</w:t>
      </w:r>
    </w:p>
    <w:p w14:paraId="56E587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630</w:t>
      </w:r>
    </w:p>
    <w:p w14:paraId="3E872D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632</w:t>
      </w:r>
    </w:p>
    <w:p w14:paraId="62E8F6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633</w:t>
      </w:r>
    </w:p>
    <w:p w14:paraId="1E4230D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633</w:t>
      </w:r>
    </w:p>
    <w:p w14:paraId="6C57F3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635</w:t>
      </w:r>
    </w:p>
    <w:p w14:paraId="051A08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637</w:t>
      </w:r>
    </w:p>
    <w:p w14:paraId="52D644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638</w:t>
      </w:r>
    </w:p>
    <w:p w14:paraId="0104E2E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638</w:t>
      </w:r>
    </w:p>
    <w:p w14:paraId="3382873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638</w:t>
      </w:r>
    </w:p>
    <w:p w14:paraId="318A69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639</w:t>
      </w:r>
    </w:p>
    <w:p w14:paraId="25FD55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639</w:t>
      </w:r>
    </w:p>
    <w:p w14:paraId="02C638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639</w:t>
      </w:r>
    </w:p>
    <w:p w14:paraId="097DE72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640</w:t>
      </w:r>
    </w:p>
    <w:p w14:paraId="3E18A63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640</w:t>
      </w:r>
    </w:p>
    <w:p w14:paraId="52AE18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641</w:t>
      </w:r>
    </w:p>
    <w:p w14:paraId="7BE81A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642</w:t>
      </w:r>
    </w:p>
    <w:p w14:paraId="125B94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642</w:t>
      </w:r>
    </w:p>
    <w:p w14:paraId="5E49F72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643</w:t>
      </w:r>
    </w:p>
    <w:p w14:paraId="569B78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647</w:t>
      </w:r>
    </w:p>
    <w:p w14:paraId="256F435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3877BA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653</w:t>
      </w:r>
    </w:p>
    <w:p w14:paraId="643A7C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653</w:t>
      </w:r>
    </w:p>
    <w:p w14:paraId="32B681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654</w:t>
      </w:r>
    </w:p>
    <w:p w14:paraId="1E93DA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654</w:t>
      </w:r>
    </w:p>
    <w:p w14:paraId="292CA5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655</w:t>
      </w:r>
    </w:p>
    <w:p w14:paraId="30D16FA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659</w:t>
      </w:r>
    </w:p>
    <w:p w14:paraId="6DB5255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662</w:t>
      </w:r>
    </w:p>
    <w:p w14:paraId="59668C5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667</w:t>
      </w:r>
    </w:p>
    <w:p w14:paraId="4E22CAA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668</w:t>
      </w:r>
    </w:p>
    <w:p w14:paraId="27C676B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668</w:t>
      </w:r>
    </w:p>
    <w:p w14:paraId="03C412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141907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669</w:t>
      </w:r>
    </w:p>
    <w:p w14:paraId="1F37AA1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669</w:t>
      </w:r>
    </w:p>
    <w:p w14:paraId="35861D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672</w:t>
      </w:r>
    </w:p>
    <w:p w14:paraId="7526F1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674</w:t>
      </w:r>
    </w:p>
    <w:p w14:paraId="720D62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675</w:t>
      </w:r>
    </w:p>
    <w:p w14:paraId="067E00F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675</w:t>
      </w:r>
    </w:p>
    <w:p w14:paraId="2AF70E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675</w:t>
      </w:r>
    </w:p>
    <w:p w14:paraId="62F2E1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676</w:t>
      </w:r>
    </w:p>
    <w:p w14:paraId="1AB504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676</w:t>
      </w:r>
    </w:p>
    <w:p w14:paraId="2D82AF0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676</w:t>
      </w:r>
    </w:p>
    <w:p w14:paraId="0980A0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677</w:t>
      </w:r>
    </w:p>
    <w:p w14:paraId="26ACE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677</w:t>
      </w:r>
    </w:p>
    <w:p w14:paraId="52DDA09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677</w:t>
      </w:r>
    </w:p>
    <w:p w14:paraId="1B6660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682</w:t>
      </w:r>
    </w:p>
    <w:p w14:paraId="41A1340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684</w:t>
      </w:r>
    </w:p>
    <w:p w14:paraId="605682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689</w:t>
      </w:r>
    </w:p>
    <w:p w14:paraId="71E9C4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689</w:t>
      </w:r>
    </w:p>
    <w:p w14:paraId="302D968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689</w:t>
      </w:r>
    </w:p>
    <w:p w14:paraId="5FF462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691</w:t>
      </w:r>
    </w:p>
    <w:p w14:paraId="3D840C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694</w:t>
      </w:r>
    </w:p>
    <w:p w14:paraId="0DE200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694</w:t>
      </w:r>
    </w:p>
    <w:p w14:paraId="3232283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695</w:t>
      </w:r>
    </w:p>
    <w:p w14:paraId="493EBB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069AA4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695</w:t>
      </w:r>
    </w:p>
    <w:p w14:paraId="75969D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696</w:t>
      </w:r>
    </w:p>
    <w:p w14:paraId="2E23A9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696</w:t>
      </w:r>
    </w:p>
    <w:p w14:paraId="291D55F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696</w:t>
      </w:r>
    </w:p>
    <w:p w14:paraId="65770CC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698</w:t>
      </w:r>
    </w:p>
    <w:p w14:paraId="23318B9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700</w:t>
      </w:r>
    </w:p>
    <w:p w14:paraId="3EC568F7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3658934A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7F1743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702</w:t>
      </w:r>
    </w:p>
    <w:p w14:paraId="3A7C69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702</w:t>
      </w:r>
    </w:p>
    <w:p w14:paraId="51DC160D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702</w:t>
      </w:r>
    </w:p>
    <w:p w14:paraId="0346D2BC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704</w:t>
      </w:r>
    </w:p>
    <w:p w14:paraId="4F0F19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706</w:t>
      </w:r>
    </w:p>
    <w:p w14:paraId="1160FE06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706</w:t>
      </w:r>
    </w:p>
    <w:p w14:paraId="50FDED84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388DC9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708</w:t>
      </w:r>
    </w:p>
    <w:p w14:paraId="3282B5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709</w:t>
      </w:r>
    </w:p>
    <w:p w14:paraId="5B7BCF6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709</w:t>
      </w:r>
    </w:p>
    <w:p w14:paraId="37D022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710</w:t>
      </w:r>
    </w:p>
    <w:p w14:paraId="46B9BD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710</w:t>
      </w:r>
    </w:p>
    <w:p w14:paraId="5E9D3C3A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710</w:t>
      </w:r>
    </w:p>
    <w:p w14:paraId="511C54F6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712</w:t>
      </w:r>
    </w:p>
    <w:p w14:paraId="46F43D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714</w:t>
      </w:r>
    </w:p>
    <w:p w14:paraId="22EF0DA9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47EBD0E1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3CB92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717</w:t>
      </w:r>
    </w:p>
    <w:p w14:paraId="2566BB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717</w:t>
      </w:r>
    </w:p>
    <w:p w14:paraId="712650FB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717</w:t>
      </w:r>
    </w:p>
    <w:p w14:paraId="65FDA584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719</w:t>
      </w:r>
    </w:p>
    <w:p w14:paraId="4EC3AE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721</w:t>
      </w:r>
    </w:p>
    <w:p w14:paraId="440517D3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721</w:t>
      </w:r>
    </w:p>
    <w:p w14:paraId="126FE507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69B1FC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723</w:t>
      </w:r>
    </w:p>
    <w:p w14:paraId="6C246B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724</w:t>
      </w:r>
    </w:p>
    <w:p w14:paraId="4C321C8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724</w:t>
      </w:r>
    </w:p>
    <w:p w14:paraId="397C87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795630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724</w:t>
      </w:r>
    </w:p>
    <w:p w14:paraId="7A8F87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724</w:t>
      </w:r>
    </w:p>
    <w:p w14:paraId="6F4D19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724</w:t>
      </w:r>
    </w:p>
    <w:p w14:paraId="7BCDB2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725</w:t>
      </w:r>
    </w:p>
    <w:p w14:paraId="1D3420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725</w:t>
      </w:r>
    </w:p>
    <w:p w14:paraId="73C019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725</w:t>
      </w:r>
    </w:p>
    <w:p w14:paraId="2B977D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725</w:t>
      </w:r>
    </w:p>
    <w:p w14:paraId="6DC8EC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725</w:t>
      </w:r>
    </w:p>
    <w:p w14:paraId="501E82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726</w:t>
      </w:r>
    </w:p>
    <w:p w14:paraId="3D86B5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3F96C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726</w:t>
      </w:r>
    </w:p>
    <w:p w14:paraId="42CC6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726</w:t>
      </w:r>
    </w:p>
    <w:p w14:paraId="37073F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727</w:t>
      </w:r>
    </w:p>
    <w:p w14:paraId="2C2370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728</w:t>
      </w:r>
    </w:p>
    <w:p w14:paraId="66AA1EF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728</w:t>
      </w:r>
    </w:p>
    <w:p w14:paraId="2773BF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E8876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7441F2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210CB7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7FE2F4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40DA09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07A772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3DF2FA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2D89687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0B7A891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732</w:t>
      </w:r>
    </w:p>
    <w:p w14:paraId="76E9C6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0167FE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733</w:t>
      </w:r>
    </w:p>
    <w:p w14:paraId="0D8E54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733</w:t>
      </w:r>
    </w:p>
    <w:p w14:paraId="285116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733</w:t>
      </w:r>
    </w:p>
    <w:p w14:paraId="49DB0C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734</w:t>
      </w:r>
    </w:p>
    <w:p w14:paraId="73871A6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734</w:t>
      </w:r>
    </w:p>
    <w:p w14:paraId="210CE8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735</w:t>
      </w:r>
    </w:p>
    <w:p w14:paraId="0743B6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735</w:t>
      </w:r>
    </w:p>
    <w:p w14:paraId="4BB98D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735</w:t>
      </w:r>
    </w:p>
    <w:p w14:paraId="2877FE9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736</w:t>
      </w:r>
    </w:p>
    <w:p w14:paraId="1E6DB7D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738</w:t>
      </w:r>
    </w:p>
    <w:p w14:paraId="7231E78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741</w:t>
      </w:r>
    </w:p>
    <w:p w14:paraId="7F8B0F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741</w:t>
      </w:r>
    </w:p>
    <w:p w14:paraId="14D0927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741</w:t>
      </w:r>
    </w:p>
    <w:p w14:paraId="208F0C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743</w:t>
      </w:r>
    </w:p>
    <w:p w14:paraId="2ADCE32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746</w:t>
      </w:r>
    </w:p>
    <w:p w14:paraId="770421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Requirements for UE category M2 with CE mode B</w:t>
      </w:r>
      <w:r>
        <w:rPr>
          <w:noProof/>
        </w:rPr>
        <w:tab/>
        <w:t>746</w:t>
      </w:r>
    </w:p>
    <w:p w14:paraId="749615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746</w:t>
      </w:r>
    </w:p>
    <w:p w14:paraId="3CCE52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747</w:t>
      </w:r>
    </w:p>
    <w:p w14:paraId="52355A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749</w:t>
      </w:r>
    </w:p>
    <w:p w14:paraId="63D6370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752</w:t>
      </w:r>
    </w:p>
    <w:p w14:paraId="2C0904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752</w:t>
      </w:r>
    </w:p>
    <w:p w14:paraId="710F7AB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752</w:t>
      </w:r>
    </w:p>
    <w:p w14:paraId="79E4F27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754</w:t>
      </w:r>
    </w:p>
    <w:p w14:paraId="5F377E0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757</w:t>
      </w:r>
    </w:p>
    <w:p w14:paraId="6EEB8E1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757</w:t>
      </w:r>
    </w:p>
    <w:p w14:paraId="5DB5F7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28EE1E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757</w:t>
      </w:r>
    </w:p>
    <w:p w14:paraId="521A8B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Intrafrequency Measurements</w:t>
      </w:r>
      <w:r>
        <w:rPr>
          <w:noProof/>
        </w:rPr>
        <w:tab/>
        <w:t>758</w:t>
      </w:r>
    </w:p>
    <w:p w14:paraId="5F793F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758</w:t>
      </w:r>
    </w:p>
    <w:p w14:paraId="499556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011DFD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758</w:t>
      </w:r>
    </w:p>
    <w:p w14:paraId="769DA1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5A44ED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5A44E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759</w:t>
      </w:r>
    </w:p>
    <w:p w14:paraId="184F15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760</w:t>
      </w:r>
    </w:p>
    <w:p w14:paraId="2CF5DDE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761</w:t>
      </w:r>
    </w:p>
    <w:p w14:paraId="6F4F9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ACA59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761</w:t>
      </w:r>
    </w:p>
    <w:p w14:paraId="1FCA32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8.17.3</w:t>
      </w:r>
      <w:r w:rsidRPr="005A44ED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761</w:t>
      </w:r>
    </w:p>
    <w:p w14:paraId="2AFAD8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763</w:t>
      </w:r>
    </w:p>
    <w:p w14:paraId="744DA1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765</w:t>
      </w:r>
    </w:p>
    <w:p w14:paraId="6142CF3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765</w:t>
      </w:r>
    </w:p>
    <w:p w14:paraId="5B1344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766</w:t>
      </w:r>
    </w:p>
    <w:p w14:paraId="0D2EF1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768</w:t>
      </w:r>
    </w:p>
    <w:p w14:paraId="5CE4F4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768</w:t>
      </w:r>
    </w:p>
    <w:p w14:paraId="5692FB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769</w:t>
      </w:r>
    </w:p>
    <w:p w14:paraId="5FBC052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770</w:t>
      </w:r>
    </w:p>
    <w:p w14:paraId="4B1FA94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771</w:t>
      </w:r>
    </w:p>
    <w:p w14:paraId="18ACD9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772</w:t>
      </w:r>
    </w:p>
    <w:p w14:paraId="3A223C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772</w:t>
      </w:r>
    </w:p>
    <w:p w14:paraId="4E67A6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772</w:t>
      </w:r>
    </w:p>
    <w:p w14:paraId="797ACB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773</w:t>
      </w:r>
    </w:p>
    <w:p w14:paraId="76D90B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774</w:t>
      </w:r>
    </w:p>
    <w:p w14:paraId="7F99121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775</w:t>
      </w:r>
    </w:p>
    <w:p w14:paraId="2E5707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775</w:t>
      </w:r>
    </w:p>
    <w:p w14:paraId="5BC932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776</w:t>
      </w:r>
    </w:p>
    <w:p w14:paraId="50A6B5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268FD5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777</w:t>
      </w:r>
    </w:p>
    <w:p w14:paraId="76F458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16E200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777</w:t>
      </w:r>
    </w:p>
    <w:p w14:paraId="7741AC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777</w:t>
      </w:r>
    </w:p>
    <w:p w14:paraId="2D74D3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777</w:t>
      </w:r>
    </w:p>
    <w:p w14:paraId="75E70A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777</w:t>
      </w:r>
    </w:p>
    <w:p w14:paraId="3B81E9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778</w:t>
      </w:r>
    </w:p>
    <w:p w14:paraId="01F7586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778</w:t>
      </w:r>
    </w:p>
    <w:p w14:paraId="090729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72C49C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779</w:t>
      </w:r>
    </w:p>
    <w:p w14:paraId="7BA7D3C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0749D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44BE11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4AAB78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781</w:t>
      </w:r>
    </w:p>
    <w:p w14:paraId="2F3A3D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781</w:t>
      </w:r>
    </w:p>
    <w:p w14:paraId="6850C6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7DCD42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781</w:t>
      </w:r>
    </w:p>
    <w:p w14:paraId="468179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781</w:t>
      </w:r>
    </w:p>
    <w:p w14:paraId="701CE05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781</w:t>
      </w:r>
    </w:p>
    <w:p w14:paraId="1ED7EA0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782</w:t>
      </w:r>
    </w:p>
    <w:p w14:paraId="5C393E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783</w:t>
      </w:r>
    </w:p>
    <w:p w14:paraId="1B28EE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783</w:t>
      </w:r>
    </w:p>
    <w:p w14:paraId="0C41E3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56BC0A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783</w:t>
      </w:r>
    </w:p>
    <w:p w14:paraId="06E9C9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783</w:t>
      </w:r>
    </w:p>
    <w:p w14:paraId="51DC5B8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783</w:t>
      </w:r>
    </w:p>
    <w:p w14:paraId="0DB0FC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784</w:t>
      </w:r>
    </w:p>
    <w:p w14:paraId="59C531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784</w:t>
      </w:r>
    </w:p>
    <w:p w14:paraId="7D0A53C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784</w:t>
      </w:r>
    </w:p>
    <w:p w14:paraId="103CA8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785</w:t>
      </w:r>
    </w:p>
    <w:p w14:paraId="020D7B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785</w:t>
      </w:r>
    </w:p>
    <w:p w14:paraId="5A3F28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44133A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0C6046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786</w:t>
      </w:r>
    </w:p>
    <w:p w14:paraId="37A4C9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787</w:t>
      </w:r>
    </w:p>
    <w:p w14:paraId="47C4B0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787</w:t>
      </w:r>
    </w:p>
    <w:p w14:paraId="5FAC9E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7C5582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787</w:t>
      </w:r>
    </w:p>
    <w:p w14:paraId="7786F7B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787</w:t>
      </w:r>
    </w:p>
    <w:p w14:paraId="0FDAF9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787</w:t>
      </w:r>
    </w:p>
    <w:p w14:paraId="5EAD4B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788</w:t>
      </w:r>
    </w:p>
    <w:p w14:paraId="393D9D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788</w:t>
      </w:r>
    </w:p>
    <w:p w14:paraId="0BD29C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789</w:t>
      </w:r>
    </w:p>
    <w:p w14:paraId="29C964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2E1EE3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789</w:t>
      </w:r>
    </w:p>
    <w:p w14:paraId="71F90C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789</w:t>
      </w:r>
    </w:p>
    <w:p w14:paraId="7A5B3C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789</w:t>
      </w:r>
    </w:p>
    <w:p w14:paraId="19250F9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791</w:t>
      </w:r>
    </w:p>
    <w:p w14:paraId="3DD407E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791</w:t>
      </w:r>
    </w:p>
    <w:p w14:paraId="0A40AA1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791</w:t>
      </w:r>
    </w:p>
    <w:p w14:paraId="6DC95D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792</w:t>
      </w:r>
    </w:p>
    <w:p w14:paraId="610F97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792</w:t>
      </w:r>
    </w:p>
    <w:p w14:paraId="2E226E5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792</w:t>
      </w:r>
    </w:p>
    <w:p w14:paraId="79EEF3C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792</w:t>
      </w:r>
    </w:p>
    <w:p w14:paraId="5F0B68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53B3A6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794</w:t>
      </w:r>
    </w:p>
    <w:p w14:paraId="2E0A2D3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577592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794</w:t>
      </w:r>
    </w:p>
    <w:p w14:paraId="54893F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794</w:t>
      </w:r>
    </w:p>
    <w:p w14:paraId="305622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794</w:t>
      </w:r>
    </w:p>
    <w:p w14:paraId="73701B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2ED62A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795</w:t>
      </w:r>
    </w:p>
    <w:p w14:paraId="6939C13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67B5D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795</w:t>
      </w:r>
    </w:p>
    <w:p w14:paraId="4556F7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796</w:t>
      </w:r>
    </w:p>
    <w:p w14:paraId="346BF5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796</w:t>
      </w:r>
    </w:p>
    <w:p w14:paraId="2CAEF9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796</w:t>
      </w:r>
    </w:p>
    <w:p w14:paraId="4FA550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797</w:t>
      </w:r>
    </w:p>
    <w:p w14:paraId="1413EB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5B3545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797</w:t>
      </w:r>
    </w:p>
    <w:p w14:paraId="25C968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8.17.16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797</w:t>
      </w:r>
    </w:p>
    <w:p w14:paraId="3ABE8F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797</w:t>
      </w:r>
    </w:p>
    <w:p w14:paraId="3BA513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46D6C9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797</w:t>
      </w:r>
    </w:p>
    <w:p w14:paraId="390C9A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797</w:t>
      </w:r>
    </w:p>
    <w:p w14:paraId="3381BD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797</w:t>
      </w:r>
    </w:p>
    <w:p w14:paraId="134DE0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8.17.17</w:t>
      </w:r>
      <w:r w:rsidRPr="005A44E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797</w:t>
      </w:r>
    </w:p>
    <w:p w14:paraId="2DA40A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797</w:t>
      </w:r>
    </w:p>
    <w:p w14:paraId="0941FF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797</w:t>
      </w:r>
    </w:p>
    <w:p w14:paraId="43FC5F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797</w:t>
      </w:r>
    </w:p>
    <w:p w14:paraId="43F913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797</w:t>
      </w:r>
    </w:p>
    <w:p w14:paraId="457711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798</w:t>
      </w:r>
    </w:p>
    <w:p w14:paraId="03DACB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798</w:t>
      </w:r>
    </w:p>
    <w:p w14:paraId="7BB189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798</w:t>
      </w:r>
    </w:p>
    <w:p w14:paraId="64FEE6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798</w:t>
      </w:r>
    </w:p>
    <w:p w14:paraId="21E9A5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799</w:t>
      </w:r>
    </w:p>
    <w:p w14:paraId="1B8BC84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800</w:t>
      </w:r>
    </w:p>
    <w:p w14:paraId="5C8F14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81FA6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Intra-frequency Measurements</w:t>
      </w:r>
      <w:r>
        <w:rPr>
          <w:noProof/>
        </w:rPr>
        <w:tab/>
        <w:t>800</w:t>
      </w:r>
    </w:p>
    <w:p w14:paraId="71430B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800</w:t>
      </w:r>
    </w:p>
    <w:p w14:paraId="341F5A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800</w:t>
      </w:r>
    </w:p>
    <w:p w14:paraId="31DCA3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Intra-frequency E-CID Measurements</w:t>
      </w:r>
      <w:r>
        <w:rPr>
          <w:noProof/>
        </w:rPr>
        <w:tab/>
        <w:t>800</w:t>
      </w:r>
    </w:p>
    <w:p w14:paraId="786F82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801</w:t>
      </w:r>
    </w:p>
    <w:p w14:paraId="68F5EC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3D811A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801</w:t>
      </w:r>
    </w:p>
    <w:p w14:paraId="1CE506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8.19.6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801</w:t>
      </w:r>
    </w:p>
    <w:p w14:paraId="194067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801</w:t>
      </w:r>
    </w:p>
    <w:p w14:paraId="56C55C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6C6E6C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801</w:t>
      </w:r>
    </w:p>
    <w:p w14:paraId="635042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801</w:t>
      </w:r>
    </w:p>
    <w:p w14:paraId="1916B6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lastRenderedPageBreak/>
        <w:t>8.19.7</w:t>
      </w:r>
      <w:r w:rsidRPr="005A44E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801</w:t>
      </w:r>
    </w:p>
    <w:p w14:paraId="1753EB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eastAsia="sv-SE"/>
        </w:rPr>
        <w:t>8.19.7</w:t>
      </w:r>
      <w:r w:rsidRPr="005A44E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801</w:t>
      </w:r>
    </w:p>
    <w:p w14:paraId="09784CC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801</w:t>
      </w:r>
    </w:p>
    <w:p w14:paraId="67268F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4D51F7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801</w:t>
      </w:r>
    </w:p>
    <w:p w14:paraId="5C88D3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801</w:t>
      </w:r>
    </w:p>
    <w:p w14:paraId="083284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151941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04F7BA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805</w:t>
      </w:r>
    </w:p>
    <w:p w14:paraId="2EC206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805</w:t>
      </w:r>
    </w:p>
    <w:p w14:paraId="64729E3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806</w:t>
      </w:r>
    </w:p>
    <w:p w14:paraId="1C2CAFF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806</w:t>
      </w:r>
    </w:p>
    <w:p w14:paraId="7966BC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755819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806</w:t>
      </w:r>
    </w:p>
    <w:p w14:paraId="4FDB58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806</w:t>
      </w:r>
    </w:p>
    <w:p w14:paraId="2CDF16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807</w:t>
      </w:r>
    </w:p>
    <w:p w14:paraId="057B34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808</w:t>
      </w:r>
    </w:p>
    <w:p w14:paraId="629923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808</w:t>
      </w:r>
    </w:p>
    <w:p w14:paraId="27EF32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809</w:t>
      </w:r>
    </w:p>
    <w:p w14:paraId="1E62F9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810</w:t>
      </w:r>
    </w:p>
    <w:p w14:paraId="560791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811</w:t>
      </w:r>
    </w:p>
    <w:p w14:paraId="7B64EF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812</w:t>
      </w:r>
    </w:p>
    <w:p w14:paraId="6A34B2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813</w:t>
      </w:r>
    </w:p>
    <w:p w14:paraId="02AFAE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813</w:t>
      </w:r>
    </w:p>
    <w:p w14:paraId="28C5C5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813</w:t>
      </w:r>
    </w:p>
    <w:p w14:paraId="464151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814</w:t>
      </w:r>
    </w:p>
    <w:p w14:paraId="52DB47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4143CD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814</w:t>
      </w:r>
    </w:p>
    <w:p w14:paraId="61299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815</w:t>
      </w:r>
    </w:p>
    <w:p w14:paraId="129739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815</w:t>
      </w:r>
    </w:p>
    <w:p w14:paraId="4E7F5C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816</w:t>
      </w:r>
    </w:p>
    <w:p w14:paraId="070C86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817</w:t>
      </w:r>
    </w:p>
    <w:p w14:paraId="06927F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817</w:t>
      </w:r>
    </w:p>
    <w:p w14:paraId="3D3FA3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818</w:t>
      </w:r>
    </w:p>
    <w:p w14:paraId="4D749A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818</w:t>
      </w:r>
    </w:p>
    <w:p w14:paraId="0D5AB9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819</w:t>
      </w:r>
    </w:p>
    <w:p w14:paraId="6C870FC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820</w:t>
      </w:r>
    </w:p>
    <w:p w14:paraId="14767A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03DB5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820</w:t>
      </w:r>
    </w:p>
    <w:p w14:paraId="7A7678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820</w:t>
      </w:r>
    </w:p>
    <w:p w14:paraId="2DE6E2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821</w:t>
      </w:r>
    </w:p>
    <w:p w14:paraId="0D9314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821</w:t>
      </w:r>
    </w:p>
    <w:p w14:paraId="5E7678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821</w:t>
      </w:r>
    </w:p>
    <w:p w14:paraId="0208A8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822</w:t>
      </w:r>
    </w:p>
    <w:p w14:paraId="21240A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823</w:t>
      </w:r>
    </w:p>
    <w:p w14:paraId="7EA5AD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824</w:t>
      </w:r>
    </w:p>
    <w:p w14:paraId="34FE98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825</w:t>
      </w:r>
    </w:p>
    <w:p w14:paraId="26375B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826</w:t>
      </w:r>
    </w:p>
    <w:p w14:paraId="34C829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826</w:t>
      </w:r>
    </w:p>
    <w:p w14:paraId="7DE8F4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826</w:t>
      </w:r>
    </w:p>
    <w:p w14:paraId="6CFB0F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768418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826</w:t>
      </w:r>
    </w:p>
    <w:p w14:paraId="44BB76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827</w:t>
      </w:r>
    </w:p>
    <w:p w14:paraId="66CAB6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827</w:t>
      </w:r>
    </w:p>
    <w:p w14:paraId="09C44B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828</w:t>
      </w:r>
    </w:p>
    <w:p w14:paraId="4AA0EF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829</w:t>
      </w:r>
    </w:p>
    <w:p w14:paraId="1B1E5F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829</w:t>
      </w:r>
    </w:p>
    <w:p w14:paraId="774675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830</w:t>
      </w:r>
    </w:p>
    <w:p w14:paraId="652517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831</w:t>
      </w:r>
    </w:p>
    <w:p w14:paraId="5B12A0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831</w:t>
      </w:r>
    </w:p>
    <w:p w14:paraId="74A085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831</w:t>
      </w:r>
    </w:p>
    <w:p w14:paraId="4D1D4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832</w:t>
      </w:r>
    </w:p>
    <w:p w14:paraId="77C661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833</w:t>
      </w:r>
    </w:p>
    <w:p w14:paraId="108BF4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644253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833</w:t>
      </w:r>
    </w:p>
    <w:p w14:paraId="5F8525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833</w:t>
      </w:r>
    </w:p>
    <w:p w14:paraId="120040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834</w:t>
      </w:r>
    </w:p>
    <w:p w14:paraId="2EB20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834</w:t>
      </w:r>
    </w:p>
    <w:p w14:paraId="7F646E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835</w:t>
      </w:r>
    </w:p>
    <w:p w14:paraId="4ADFEB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835</w:t>
      </w:r>
    </w:p>
    <w:p w14:paraId="0B4F00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835</w:t>
      </w:r>
    </w:p>
    <w:p w14:paraId="70C4F4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4EF0AE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5A44E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5A44ED">
        <w:rPr>
          <w:rFonts w:eastAsiaTheme="minorEastAsia"/>
          <w:noProof/>
        </w:rPr>
        <w:t>for satellite access</w:t>
      </w:r>
      <w:r>
        <w:rPr>
          <w:noProof/>
        </w:rPr>
        <w:tab/>
        <w:t>835</w:t>
      </w:r>
    </w:p>
    <w:p w14:paraId="02745C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836</w:t>
      </w:r>
    </w:p>
    <w:p w14:paraId="451115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836</w:t>
      </w:r>
    </w:p>
    <w:p w14:paraId="3B739B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5D21B5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836</w:t>
      </w:r>
    </w:p>
    <w:p w14:paraId="713514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836</w:t>
      </w:r>
    </w:p>
    <w:p w14:paraId="1C510E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836</w:t>
      </w:r>
    </w:p>
    <w:p w14:paraId="6C95C6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837</w:t>
      </w:r>
    </w:p>
    <w:p w14:paraId="48F276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838</w:t>
      </w:r>
    </w:p>
    <w:p w14:paraId="18B1DB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839</w:t>
      </w:r>
    </w:p>
    <w:p w14:paraId="7A3591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840</w:t>
      </w:r>
    </w:p>
    <w:p w14:paraId="7416E9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840</w:t>
      </w:r>
    </w:p>
    <w:p w14:paraId="2DFFA4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841</w:t>
      </w:r>
    </w:p>
    <w:p w14:paraId="43438D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843</w:t>
      </w:r>
    </w:p>
    <w:p w14:paraId="118B2C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843</w:t>
      </w:r>
    </w:p>
    <w:p w14:paraId="233F6B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844</w:t>
      </w:r>
    </w:p>
    <w:p w14:paraId="531E4D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845</w:t>
      </w:r>
    </w:p>
    <w:p w14:paraId="4C9224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846</w:t>
      </w:r>
    </w:p>
    <w:p w14:paraId="1D8DC7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847</w:t>
      </w:r>
    </w:p>
    <w:p w14:paraId="633C32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847</w:t>
      </w:r>
    </w:p>
    <w:p w14:paraId="1775E2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847</w:t>
      </w:r>
    </w:p>
    <w:p w14:paraId="208E78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847</w:t>
      </w:r>
    </w:p>
    <w:p w14:paraId="14A37D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847</w:t>
      </w:r>
    </w:p>
    <w:p w14:paraId="5F0DC1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848</w:t>
      </w:r>
    </w:p>
    <w:p w14:paraId="2DC87F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848</w:t>
      </w:r>
    </w:p>
    <w:p w14:paraId="7FBEA3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848</w:t>
      </w:r>
    </w:p>
    <w:p w14:paraId="4FA1FB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849</w:t>
      </w:r>
    </w:p>
    <w:p w14:paraId="143E2F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850</w:t>
      </w:r>
    </w:p>
    <w:p w14:paraId="30ABFC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850</w:t>
      </w:r>
    </w:p>
    <w:p w14:paraId="510720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850</w:t>
      </w:r>
    </w:p>
    <w:p w14:paraId="197985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850</w:t>
      </w:r>
    </w:p>
    <w:p w14:paraId="660F51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850</w:t>
      </w:r>
    </w:p>
    <w:p w14:paraId="74AF07E2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850</w:t>
      </w:r>
    </w:p>
    <w:p w14:paraId="79CE4E2D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851</w:t>
      </w:r>
    </w:p>
    <w:p w14:paraId="7A9A15E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852</w:t>
      </w:r>
    </w:p>
    <w:p w14:paraId="0446F4A5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31241A8F" w14:textId="77777777" w:rsidR="0067614F" w:rsidRDefault="0067614F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852</w:t>
      </w:r>
    </w:p>
    <w:p w14:paraId="511BB7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853</w:t>
      </w:r>
    </w:p>
    <w:p w14:paraId="2F65AF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853</w:t>
      </w:r>
    </w:p>
    <w:p w14:paraId="6B0C63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853</w:t>
      </w:r>
    </w:p>
    <w:p w14:paraId="554F37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854</w:t>
      </w:r>
    </w:p>
    <w:p w14:paraId="5B008BB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854</w:t>
      </w:r>
    </w:p>
    <w:p w14:paraId="3EFD1E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854</w:t>
      </w:r>
    </w:p>
    <w:p w14:paraId="0F8472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854</w:t>
      </w:r>
    </w:p>
    <w:p w14:paraId="6730D44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854</w:t>
      </w:r>
    </w:p>
    <w:p w14:paraId="574BA7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854</w:t>
      </w:r>
    </w:p>
    <w:p w14:paraId="0C5DAE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854</w:t>
      </w:r>
    </w:p>
    <w:p w14:paraId="00F799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854</w:t>
      </w:r>
    </w:p>
    <w:p w14:paraId="35CF64E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854</w:t>
      </w:r>
    </w:p>
    <w:p w14:paraId="705ED0B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854</w:t>
      </w:r>
    </w:p>
    <w:p w14:paraId="007966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855</w:t>
      </w:r>
    </w:p>
    <w:p w14:paraId="4C4DDB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855</w:t>
      </w:r>
    </w:p>
    <w:p w14:paraId="61E19C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855</w:t>
      </w:r>
    </w:p>
    <w:p w14:paraId="274DA0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856</w:t>
      </w:r>
    </w:p>
    <w:p w14:paraId="681F234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856</w:t>
      </w:r>
    </w:p>
    <w:p w14:paraId="0D9A35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856</w:t>
      </w:r>
    </w:p>
    <w:p w14:paraId="700B60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856</w:t>
      </w:r>
    </w:p>
    <w:p w14:paraId="7F8DA8E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857</w:t>
      </w:r>
    </w:p>
    <w:p w14:paraId="7896BA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858</w:t>
      </w:r>
    </w:p>
    <w:p w14:paraId="497BE8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858</w:t>
      </w:r>
    </w:p>
    <w:p w14:paraId="31823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858</w:t>
      </w:r>
    </w:p>
    <w:p w14:paraId="6C1B67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858</w:t>
      </w:r>
    </w:p>
    <w:p w14:paraId="7268C9F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858</w:t>
      </w:r>
    </w:p>
    <w:p w14:paraId="39188A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859</w:t>
      </w:r>
    </w:p>
    <w:p w14:paraId="7D7EA5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859</w:t>
      </w:r>
    </w:p>
    <w:p w14:paraId="7E91D82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860</w:t>
      </w:r>
    </w:p>
    <w:p w14:paraId="3C1F13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860</w:t>
      </w:r>
    </w:p>
    <w:p w14:paraId="0F3B4D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860</w:t>
      </w:r>
    </w:p>
    <w:p w14:paraId="7118C5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860</w:t>
      </w:r>
    </w:p>
    <w:p w14:paraId="5E623F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861</w:t>
      </w:r>
    </w:p>
    <w:p w14:paraId="7A252A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861</w:t>
      </w:r>
    </w:p>
    <w:p w14:paraId="7ED868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862</w:t>
      </w:r>
    </w:p>
    <w:p w14:paraId="4F30508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862</w:t>
      </w:r>
    </w:p>
    <w:p w14:paraId="0B8E1A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862</w:t>
      </w:r>
    </w:p>
    <w:p w14:paraId="659755E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862</w:t>
      </w:r>
    </w:p>
    <w:p w14:paraId="79C673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863</w:t>
      </w:r>
    </w:p>
    <w:p w14:paraId="4D4EA7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863</w:t>
      </w:r>
    </w:p>
    <w:p w14:paraId="5D8191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864</w:t>
      </w:r>
    </w:p>
    <w:p w14:paraId="4EB97B5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864</w:t>
      </w:r>
    </w:p>
    <w:p w14:paraId="3CBD2C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864</w:t>
      </w:r>
    </w:p>
    <w:p w14:paraId="406860B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865</w:t>
      </w:r>
    </w:p>
    <w:p w14:paraId="7F52FA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865</w:t>
      </w:r>
    </w:p>
    <w:p w14:paraId="2D6EB4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865</w:t>
      </w:r>
    </w:p>
    <w:p w14:paraId="0B0E44D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865</w:t>
      </w:r>
    </w:p>
    <w:p w14:paraId="3D73155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866</w:t>
      </w:r>
    </w:p>
    <w:p w14:paraId="030677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2A1FB1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866</w:t>
      </w:r>
    </w:p>
    <w:p w14:paraId="1CECBB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866</w:t>
      </w:r>
    </w:p>
    <w:p w14:paraId="40DE75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866</w:t>
      </w:r>
    </w:p>
    <w:p w14:paraId="315063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867</w:t>
      </w:r>
    </w:p>
    <w:p w14:paraId="7413CD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867</w:t>
      </w:r>
    </w:p>
    <w:p w14:paraId="36B62A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867</w:t>
      </w:r>
    </w:p>
    <w:p w14:paraId="0592F6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868</w:t>
      </w:r>
    </w:p>
    <w:p w14:paraId="720A0B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868</w:t>
      </w:r>
    </w:p>
    <w:p w14:paraId="0660F8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870</w:t>
      </w:r>
    </w:p>
    <w:p w14:paraId="513654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871</w:t>
      </w:r>
    </w:p>
    <w:p w14:paraId="2C50AB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873</w:t>
      </w:r>
    </w:p>
    <w:p w14:paraId="2DC34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874</w:t>
      </w:r>
    </w:p>
    <w:p w14:paraId="37E73B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874</w:t>
      </w:r>
    </w:p>
    <w:p w14:paraId="3CE041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875</w:t>
      </w:r>
    </w:p>
    <w:p w14:paraId="0242A6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876</w:t>
      </w:r>
    </w:p>
    <w:p w14:paraId="520188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876</w:t>
      </w:r>
    </w:p>
    <w:p w14:paraId="1FE52D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877</w:t>
      </w:r>
    </w:p>
    <w:p w14:paraId="360C20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878</w:t>
      </w:r>
    </w:p>
    <w:p w14:paraId="0A5395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879</w:t>
      </w:r>
    </w:p>
    <w:p w14:paraId="43904E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880</w:t>
      </w:r>
    </w:p>
    <w:p w14:paraId="120E1D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881</w:t>
      </w:r>
    </w:p>
    <w:p w14:paraId="428942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882</w:t>
      </w:r>
    </w:p>
    <w:p w14:paraId="26D511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883</w:t>
      </w:r>
    </w:p>
    <w:p w14:paraId="56FD45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884</w:t>
      </w:r>
    </w:p>
    <w:p w14:paraId="4D62B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885</w:t>
      </w:r>
    </w:p>
    <w:p w14:paraId="601DA0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886</w:t>
      </w:r>
    </w:p>
    <w:p w14:paraId="6BA1CD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887</w:t>
      </w:r>
    </w:p>
    <w:p w14:paraId="3963B9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890</w:t>
      </w:r>
    </w:p>
    <w:p w14:paraId="41C7CD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893</w:t>
      </w:r>
    </w:p>
    <w:p w14:paraId="293313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893</w:t>
      </w:r>
    </w:p>
    <w:p w14:paraId="277DF8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896</w:t>
      </w:r>
    </w:p>
    <w:p w14:paraId="26AA52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5A44ED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5A44ED">
        <w:rPr>
          <w:rFonts w:eastAsiaTheme="minorEastAsia"/>
          <w:noProof/>
        </w:rPr>
        <w:t>for satellite access</w:t>
      </w:r>
      <w:r>
        <w:rPr>
          <w:noProof/>
        </w:rPr>
        <w:tab/>
        <w:t>897</w:t>
      </w:r>
    </w:p>
    <w:p w14:paraId="6F2E8D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898</w:t>
      </w:r>
    </w:p>
    <w:p w14:paraId="67EE6E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899</w:t>
      </w:r>
    </w:p>
    <w:p w14:paraId="41225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900</w:t>
      </w:r>
    </w:p>
    <w:p w14:paraId="5CC172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902</w:t>
      </w:r>
    </w:p>
    <w:p w14:paraId="04505E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903</w:t>
      </w:r>
    </w:p>
    <w:p w14:paraId="1A461B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903</w:t>
      </w:r>
    </w:p>
    <w:p w14:paraId="0E8F92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904</w:t>
      </w:r>
    </w:p>
    <w:p w14:paraId="34EAB0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905</w:t>
      </w:r>
    </w:p>
    <w:p w14:paraId="2A7137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905</w:t>
      </w:r>
    </w:p>
    <w:p w14:paraId="546E9D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906</w:t>
      </w:r>
    </w:p>
    <w:p w14:paraId="32A21A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907</w:t>
      </w:r>
    </w:p>
    <w:p w14:paraId="0FDBD7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908</w:t>
      </w:r>
    </w:p>
    <w:p w14:paraId="7FE194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909</w:t>
      </w:r>
    </w:p>
    <w:p w14:paraId="0BFD6A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910</w:t>
      </w:r>
    </w:p>
    <w:p w14:paraId="13F2EF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911</w:t>
      </w:r>
    </w:p>
    <w:p w14:paraId="69EB3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912</w:t>
      </w:r>
    </w:p>
    <w:p w14:paraId="7FF4CB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913</w:t>
      </w:r>
    </w:p>
    <w:p w14:paraId="6D1D6B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913</w:t>
      </w:r>
    </w:p>
    <w:p w14:paraId="1CB635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915</w:t>
      </w:r>
    </w:p>
    <w:p w14:paraId="1541D7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916</w:t>
      </w:r>
    </w:p>
    <w:p w14:paraId="19E95A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916</w:t>
      </w:r>
    </w:p>
    <w:p w14:paraId="28308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692ED8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917</w:t>
      </w:r>
    </w:p>
    <w:p w14:paraId="4523EF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918</w:t>
      </w:r>
    </w:p>
    <w:p w14:paraId="0E9873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918</w:t>
      </w:r>
    </w:p>
    <w:p w14:paraId="099921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52971F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919</w:t>
      </w:r>
    </w:p>
    <w:p w14:paraId="0AAFFC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1C6705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920</w:t>
      </w:r>
    </w:p>
    <w:p w14:paraId="374619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920</w:t>
      </w:r>
    </w:p>
    <w:p w14:paraId="175AA2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921</w:t>
      </w:r>
    </w:p>
    <w:p w14:paraId="0B0D6E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922</w:t>
      </w:r>
    </w:p>
    <w:p w14:paraId="1D6239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923</w:t>
      </w:r>
    </w:p>
    <w:p w14:paraId="5C326B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924</w:t>
      </w:r>
    </w:p>
    <w:p w14:paraId="156162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925</w:t>
      </w:r>
    </w:p>
    <w:p w14:paraId="5403A8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925</w:t>
      </w:r>
    </w:p>
    <w:p w14:paraId="2B5633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926</w:t>
      </w:r>
    </w:p>
    <w:p w14:paraId="251437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5A44ED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926</w:t>
      </w:r>
    </w:p>
    <w:p w14:paraId="13AC14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926</w:t>
      </w:r>
    </w:p>
    <w:p w14:paraId="4B89F2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927</w:t>
      </w:r>
    </w:p>
    <w:p w14:paraId="0637E9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928</w:t>
      </w:r>
    </w:p>
    <w:p w14:paraId="29FA11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929</w:t>
      </w:r>
    </w:p>
    <w:p w14:paraId="7973FE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930</w:t>
      </w:r>
    </w:p>
    <w:p w14:paraId="71E89E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930</w:t>
      </w:r>
    </w:p>
    <w:p w14:paraId="04078B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930</w:t>
      </w:r>
    </w:p>
    <w:p w14:paraId="307D49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930</w:t>
      </w:r>
    </w:p>
    <w:p w14:paraId="5169C5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931</w:t>
      </w:r>
    </w:p>
    <w:p w14:paraId="61C7F1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931</w:t>
      </w:r>
    </w:p>
    <w:p w14:paraId="4E7AC6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931</w:t>
      </w:r>
    </w:p>
    <w:p w14:paraId="571631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931</w:t>
      </w:r>
    </w:p>
    <w:p w14:paraId="097F21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933</w:t>
      </w:r>
    </w:p>
    <w:p w14:paraId="6D384F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933</w:t>
      </w:r>
    </w:p>
    <w:p w14:paraId="24613D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933</w:t>
      </w:r>
    </w:p>
    <w:p w14:paraId="418FB7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934</w:t>
      </w:r>
    </w:p>
    <w:p w14:paraId="418296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49D8C3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1BCEF8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5A44E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935</w:t>
      </w:r>
    </w:p>
    <w:p w14:paraId="6E1B86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310DEB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7E1A7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935</w:t>
      </w:r>
    </w:p>
    <w:p w14:paraId="58E0E2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4658E7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935</w:t>
      </w:r>
    </w:p>
    <w:p w14:paraId="5BB6BC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935</w:t>
      </w:r>
    </w:p>
    <w:p w14:paraId="0C59E7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936</w:t>
      </w:r>
    </w:p>
    <w:p w14:paraId="701EF8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937</w:t>
      </w:r>
    </w:p>
    <w:p w14:paraId="6F2743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938</w:t>
      </w:r>
    </w:p>
    <w:p w14:paraId="5055C7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940</w:t>
      </w:r>
    </w:p>
    <w:p w14:paraId="05CD2A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941</w:t>
      </w:r>
    </w:p>
    <w:p w14:paraId="2AF1A3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942</w:t>
      </w:r>
    </w:p>
    <w:p w14:paraId="131253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944</w:t>
      </w:r>
    </w:p>
    <w:p w14:paraId="411F2A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944</w:t>
      </w:r>
    </w:p>
    <w:p w14:paraId="639EB6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946</w:t>
      </w:r>
    </w:p>
    <w:p w14:paraId="5ABB2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947</w:t>
      </w:r>
    </w:p>
    <w:p w14:paraId="57EF29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947</w:t>
      </w:r>
    </w:p>
    <w:p w14:paraId="0D29BE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947</w:t>
      </w:r>
    </w:p>
    <w:p w14:paraId="157C13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948</w:t>
      </w:r>
    </w:p>
    <w:p w14:paraId="54115B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948</w:t>
      </w:r>
    </w:p>
    <w:p w14:paraId="38F0DD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949</w:t>
      </w:r>
    </w:p>
    <w:p w14:paraId="0B66A0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950</w:t>
      </w:r>
    </w:p>
    <w:p w14:paraId="7B2BEE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5A44E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951</w:t>
      </w:r>
    </w:p>
    <w:p w14:paraId="5F6260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952</w:t>
      </w:r>
    </w:p>
    <w:p w14:paraId="5C0A0A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952</w:t>
      </w:r>
    </w:p>
    <w:p w14:paraId="084BB3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952</w:t>
      </w:r>
    </w:p>
    <w:p w14:paraId="5B22EB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953</w:t>
      </w:r>
    </w:p>
    <w:p w14:paraId="65B52FC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954</w:t>
      </w:r>
    </w:p>
    <w:p w14:paraId="72F71E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954</w:t>
      </w:r>
    </w:p>
    <w:p w14:paraId="0D6328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956</w:t>
      </w:r>
    </w:p>
    <w:p w14:paraId="300285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956</w:t>
      </w:r>
    </w:p>
    <w:p w14:paraId="6BBD09B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957</w:t>
      </w:r>
    </w:p>
    <w:p w14:paraId="4E2B56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957</w:t>
      </w:r>
    </w:p>
    <w:p w14:paraId="6F91FC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4E93A6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958</w:t>
      </w:r>
    </w:p>
    <w:p w14:paraId="115E32C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958</w:t>
      </w:r>
    </w:p>
    <w:p w14:paraId="65CEDF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959</w:t>
      </w:r>
    </w:p>
    <w:p w14:paraId="4C5B38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6284A8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163283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959</w:t>
      </w:r>
    </w:p>
    <w:p w14:paraId="2AE048D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959</w:t>
      </w:r>
    </w:p>
    <w:p w14:paraId="79574FF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959</w:t>
      </w:r>
    </w:p>
    <w:p w14:paraId="25A3E4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959</w:t>
      </w:r>
    </w:p>
    <w:p w14:paraId="1B8451B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5A44ED">
        <w:rPr>
          <w:rFonts w:cs="v4.2.0"/>
          <w:noProof/>
          <w:vertAlign w:val="subscript"/>
        </w:rPr>
        <w:t>CMAX,c</w:t>
      </w:r>
      <w:r>
        <w:rPr>
          <w:noProof/>
        </w:rPr>
        <w:tab/>
        <w:t>960</w:t>
      </w:r>
    </w:p>
    <w:p w14:paraId="3E4088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960</w:t>
      </w:r>
    </w:p>
    <w:p w14:paraId="4CD251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960</w:t>
      </w:r>
    </w:p>
    <w:p w14:paraId="3B97288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960</w:t>
      </w:r>
    </w:p>
    <w:p w14:paraId="30FAFE4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960</w:t>
      </w:r>
    </w:p>
    <w:p w14:paraId="27FA33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960</w:t>
      </w:r>
    </w:p>
    <w:p w14:paraId="449C4E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960</w:t>
      </w:r>
    </w:p>
    <w:p w14:paraId="3B70239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961</w:t>
      </w:r>
    </w:p>
    <w:p w14:paraId="5812FC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961</w:t>
      </w:r>
    </w:p>
    <w:p w14:paraId="6B7CEC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961</w:t>
      </w:r>
    </w:p>
    <w:p w14:paraId="328DC3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961</w:t>
      </w:r>
    </w:p>
    <w:p w14:paraId="0382EA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962</w:t>
      </w:r>
    </w:p>
    <w:p w14:paraId="5059EF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962</w:t>
      </w:r>
    </w:p>
    <w:p w14:paraId="2549E2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963</w:t>
      </w:r>
    </w:p>
    <w:p w14:paraId="1E9475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5A44E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963</w:t>
      </w:r>
    </w:p>
    <w:p w14:paraId="4074ED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5A44E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963</w:t>
      </w:r>
    </w:p>
    <w:p w14:paraId="60D4E3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964</w:t>
      </w:r>
    </w:p>
    <w:p w14:paraId="623B3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964</w:t>
      </w:r>
    </w:p>
    <w:p w14:paraId="13FC38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964</w:t>
      </w:r>
    </w:p>
    <w:p w14:paraId="4E0D72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965</w:t>
      </w:r>
    </w:p>
    <w:p w14:paraId="74E709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965</w:t>
      </w:r>
    </w:p>
    <w:p w14:paraId="5E70EE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5A44ED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965</w:t>
      </w:r>
    </w:p>
    <w:p w14:paraId="2D8007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5A44ED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966</w:t>
      </w:r>
    </w:p>
    <w:p w14:paraId="23B392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966</w:t>
      </w:r>
    </w:p>
    <w:p w14:paraId="3B194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966</w:t>
      </w:r>
    </w:p>
    <w:p w14:paraId="54D0E6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967</w:t>
      </w:r>
    </w:p>
    <w:p w14:paraId="6D3434A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968</w:t>
      </w:r>
    </w:p>
    <w:p w14:paraId="06D491C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968</w:t>
      </w:r>
    </w:p>
    <w:p w14:paraId="23E978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968</w:t>
      </w:r>
    </w:p>
    <w:p w14:paraId="4EC488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968</w:t>
      </w:r>
    </w:p>
    <w:p w14:paraId="64BD5C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969</w:t>
      </w:r>
    </w:p>
    <w:p w14:paraId="4F981E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970</w:t>
      </w:r>
    </w:p>
    <w:p w14:paraId="19D418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970</w:t>
      </w:r>
    </w:p>
    <w:p w14:paraId="78BA36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970</w:t>
      </w:r>
    </w:p>
    <w:p w14:paraId="1ABD9D7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971</w:t>
      </w:r>
    </w:p>
    <w:p w14:paraId="774DAE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7A3E65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46D2EB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24AE76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540A3B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972</w:t>
      </w:r>
    </w:p>
    <w:p w14:paraId="27A354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972</w:t>
      </w:r>
    </w:p>
    <w:p w14:paraId="3FF04F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973</w:t>
      </w:r>
    </w:p>
    <w:p w14:paraId="012FD2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973</w:t>
      </w:r>
    </w:p>
    <w:p w14:paraId="22A419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973</w:t>
      </w:r>
    </w:p>
    <w:p w14:paraId="0C83BB9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974</w:t>
      </w:r>
    </w:p>
    <w:p w14:paraId="34C180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974</w:t>
      </w:r>
    </w:p>
    <w:p w14:paraId="7E7B71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974</w:t>
      </w:r>
    </w:p>
    <w:p w14:paraId="60BA5D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975</w:t>
      </w:r>
    </w:p>
    <w:p w14:paraId="6895D7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975</w:t>
      </w:r>
    </w:p>
    <w:p w14:paraId="5781B38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975</w:t>
      </w:r>
    </w:p>
    <w:p w14:paraId="25D0AA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976</w:t>
      </w:r>
    </w:p>
    <w:p w14:paraId="512D42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976</w:t>
      </w:r>
    </w:p>
    <w:p w14:paraId="5055E0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976</w:t>
      </w:r>
    </w:p>
    <w:p w14:paraId="0997A4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976</w:t>
      </w:r>
    </w:p>
    <w:p w14:paraId="198BFA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977</w:t>
      </w:r>
    </w:p>
    <w:p w14:paraId="2A0D92B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977</w:t>
      </w:r>
    </w:p>
    <w:p w14:paraId="65C177C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977</w:t>
      </w:r>
    </w:p>
    <w:p w14:paraId="4A1CE1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977</w:t>
      </w:r>
    </w:p>
    <w:p w14:paraId="50F8BF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977</w:t>
      </w:r>
    </w:p>
    <w:p w14:paraId="71CD73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978</w:t>
      </w:r>
    </w:p>
    <w:p w14:paraId="71C98F3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978</w:t>
      </w:r>
    </w:p>
    <w:p w14:paraId="5C8939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978</w:t>
      </w:r>
    </w:p>
    <w:p w14:paraId="176B21D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5A44E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978</w:t>
      </w:r>
    </w:p>
    <w:p w14:paraId="03FD38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978</w:t>
      </w:r>
    </w:p>
    <w:p w14:paraId="245EFE5D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979</w:t>
      </w:r>
    </w:p>
    <w:p w14:paraId="6B510E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1FA060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979</w:t>
      </w:r>
    </w:p>
    <w:p w14:paraId="66B5E9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6BC916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979</w:t>
      </w:r>
    </w:p>
    <w:p w14:paraId="1C638CF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980</w:t>
      </w:r>
    </w:p>
    <w:p w14:paraId="3222CB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7BD283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560B06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980</w:t>
      </w:r>
    </w:p>
    <w:p w14:paraId="000A65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29F4C5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2E583C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980</w:t>
      </w:r>
    </w:p>
    <w:p w14:paraId="0A2739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981</w:t>
      </w:r>
    </w:p>
    <w:p w14:paraId="1DD7B90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981</w:t>
      </w:r>
    </w:p>
    <w:p w14:paraId="77E317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5E1B3C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981</w:t>
      </w:r>
    </w:p>
    <w:p w14:paraId="55E5C4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AA94F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981</w:t>
      </w:r>
    </w:p>
    <w:p w14:paraId="7C6B7A7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42469C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982</w:t>
      </w:r>
    </w:p>
    <w:p w14:paraId="29F075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08C5B8E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982</w:t>
      </w:r>
    </w:p>
    <w:p w14:paraId="2452397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982</w:t>
      </w:r>
    </w:p>
    <w:p w14:paraId="0173B77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4F52284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983</w:t>
      </w:r>
    </w:p>
    <w:p w14:paraId="1DDFC9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983</w:t>
      </w:r>
    </w:p>
    <w:p w14:paraId="2D3AFD1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983</w:t>
      </w:r>
    </w:p>
    <w:p w14:paraId="4B0C654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983</w:t>
      </w:r>
    </w:p>
    <w:p w14:paraId="3596FDC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983</w:t>
      </w:r>
    </w:p>
    <w:p w14:paraId="7C93C8E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4C9077C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984</w:t>
      </w:r>
    </w:p>
    <w:p w14:paraId="5D4EF5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392F75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984</w:t>
      </w:r>
    </w:p>
    <w:p w14:paraId="6CCD91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984</w:t>
      </w:r>
    </w:p>
    <w:p w14:paraId="254341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984</w:t>
      </w:r>
    </w:p>
    <w:p w14:paraId="203661D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61534D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3C248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984</w:t>
      </w:r>
    </w:p>
    <w:p w14:paraId="5F67E1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985</w:t>
      </w:r>
    </w:p>
    <w:p w14:paraId="2F33CC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985</w:t>
      </w:r>
    </w:p>
    <w:p w14:paraId="713D438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986</w:t>
      </w:r>
    </w:p>
    <w:p w14:paraId="565571F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987</w:t>
      </w:r>
    </w:p>
    <w:p w14:paraId="27028A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786E0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987</w:t>
      </w:r>
    </w:p>
    <w:p w14:paraId="7C6836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987</w:t>
      </w:r>
    </w:p>
    <w:p w14:paraId="44F3712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987</w:t>
      </w:r>
    </w:p>
    <w:p w14:paraId="4A48DB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6818D0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987</w:t>
      </w:r>
    </w:p>
    <w:p w14:paraId="1AFA2D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987</w:t>
      </w:r>
    </w:p>
    <w:p w14:paraId="0ABF93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5A44ED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5A44ED">
        <w:rPr>
          <w:rFonts w:eastAsia="Malgun Gothic"/>
          <w:noProof/>
        </w:rPr>
        <w:t>Carrier Aggregation</w:t>
      </w:r>
      <w:r>
        <w:rPr>
          <w:noProof/>
        </w:rPr>
        <w:tab/>
        <w:t>988</w:t>
      </w:r>
    </w:p>
    <w:p w14:paraId="7291BD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5A44ED">
        <w:rPr>
          <w:rFonts w:eastAsiaTheme="minorEastAsia"/>
          <w:noProof/>
        </w:rPr>
        <w:t>3</w:t>
      </w:r>
      <w:r>
        <w:rPr>
          <w:noProof/>
        </w:rPr>
        <w:t>.7.</w:t>
      </w:r>
      <w:r w:rsidRPr="005A44ED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5A44ED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988</w:t>
      </w:r>
    </w:p>
    <w:p w14:paraId="5C21924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988</w:t>
      </w:r>
    </w:p>
    <w:p w14:paraId="0EF68A4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989</w:t>
      </w:r>
    </w:p>
    <w:p w14:paraId="2323E51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989</w:t>
      </w:r>
    </w:p>
    <w:p w14:paraId="331883A4" w14:textId="77777777" w:rsidR="0067614F" w:rsidRDefault="0067614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4E7EEDB7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767255B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1B4FAF0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5AF9FC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4354CD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276F43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727198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0AEC9239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30B25CD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45A161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999</w:t>
      </w:r>
    </w:p>
    <w:p w14:paraId="5B1516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999</w:t>
      </w:r>
    </w:p>
    <w:p w14:paraId="5310D4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1004</w:t>
      </w:r>
    </w:p>
    <w:p w14:paraId="47B457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6C9D6E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6EAC6F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683D09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89372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1B8E38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3A1E32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3393A2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41C580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50D5AD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306B25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9964F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367B01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2806B5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24650A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535B78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771817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725338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7DA973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68C50D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5A44ED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6AAF3B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5F7C29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395766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5A44ED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68FC88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5A44E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5A44ED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3B0843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470AFA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0B3041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555523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3E42BD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216914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573305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5A44E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5B6009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0E54D2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67160F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547092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7DC0D6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69EC0F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200DA6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6C5E9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318F85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6A03EF2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33FB99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564D91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78D041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686752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5EC417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23B88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78FBE0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71D948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7B9CF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6E5893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572CA5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66CB81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282C62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49B8A3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4B763D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122BC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34DD98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34427D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75C6E0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69B1EB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69A0AF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548330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47F0BF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79F969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70445B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097654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1BA106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0B732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5CDAC3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4F96B4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6384D2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7997B1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4B8824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40E63B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5B97A5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63BB14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1B1F45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19BA4B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1AF0D9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24D9CF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530A9A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58C8A8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250669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021819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718CAD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3CD688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0D4699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6882AE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787DD0E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0DC506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5A9A97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77ABA4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0ECC74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548AE8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6FF758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5A44ED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7F02A1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22F64E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5E1DF32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3E0657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4688F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0A579C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5E2B99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49AE4FD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3F3A16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3276FD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19DA0E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5D5D60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624D18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42C4D5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143D0B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04F395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0FC4A9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6969B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5ACA5C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205596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0E8A21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6425142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7D83D6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45C878F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36D46F0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EB3F8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295F45A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46FED0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38A32B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66D93D0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370606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D2BFD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1BB589A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1E6EAB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16AAB4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2DCAE9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5C71D6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1640AB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4A0E83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29CDDD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59BE35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710CC3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11C109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358DFF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239A28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6C237E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28C63E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584DE00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3E9960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1D1D28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029853F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28D9575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34F851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3563B14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4C9585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1F40B7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10C156B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6428FBA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134C21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6AABE7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5FCCF4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54C17E7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1E1D02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5A044A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71A360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23BF1F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763902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041041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7EA42BC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7B2FA6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6E1F64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456A4A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19ABEA5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73494D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5E2BBE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4F37994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2300FB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77B4F0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738D1E9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5A44ED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07DAEE8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74FCA3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1B1961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37B0241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7B65CF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0BDA8F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5AC111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3BCDE9F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65955D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2E21AD6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5D050A2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256433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100801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1E2A60F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5AD61B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62E133D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748E3F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102068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464C97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036855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54A730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A.3.28.5.1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2D0551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A.3.28.5.2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400E8DE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09660D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2B0F0E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7BB4C4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60D3B4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34BA75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7049E1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D6C43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D69EE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03F3F9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41B445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3BD852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74DBDB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317EB0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644CDE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73F70B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677A53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5ADBB8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A3557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2B5ABE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34881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1F90F8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179E61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320683C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3EFA89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2C6DE8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0F6E1C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0E4208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165A65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4F371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2A4306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686FC0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2230F9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4BEB1C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15BC2E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6F51AC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2B6345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1A6E3E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125530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69382F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2B7ED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3BE6E9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248FE4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3F3E7D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5B6A70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1D72C0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565656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493053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5E01CA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05B009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4D6715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06C047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98A0B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5FDC26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1BC766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4BAD38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4F4CF4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563AF3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2EAAED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E59F3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0BED9D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35AD3E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523A06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170505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36A8D92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06A05F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5178B3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1E9A9B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2C5338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0FA0F6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2D3033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2D3A958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3B86A8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37FAC4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2A5D2D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53ACAA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2211B8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1CEFA2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30448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01CB5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785A7B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422F9E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37F0D8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2D9BFD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544D6F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39A885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111B4C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5F53A5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26F254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3990577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7179102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4C6E9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48A1A6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7C6CD5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765334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711D64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0FB00B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6FA597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3EA705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2889F3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4F593C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2D740C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580485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40700D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25B445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0FD018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3D482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151F77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733BCB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57FAB9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48B2FD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15C2E2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70897D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659840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1CF9AB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312596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0A0304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30CF78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224588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6085AD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036531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5C28B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214BCD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740F84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125FA1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79C1A2F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14952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39E77D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0B6D4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0111FA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29B5B2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A9C66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1D225C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4A4CFF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06F966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28CE5C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0FCB9D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15EC2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7B5105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6E5381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49953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59187C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1B6759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66E023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FAF02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380647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63FB13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32372A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095924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3BEACDF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39EBB7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22DA24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25A5AE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5A44E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601BFC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2CBCA1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5B84E65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148613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76AD3C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6EE74E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3AC1C9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376DEC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0F153BA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3C9DD5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0E0413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4D6212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46706D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6231DC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2DF3FB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03F9EF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266814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01EFB38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63C736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6C7C3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737565B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79CC66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3196D5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029677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616B381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695374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41AACD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508AC7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77263C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0DA99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D2FBD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1B7B4A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63F5BB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652B503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49B275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5E4EB5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0C8A5B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32F7D96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695CB5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24BB95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723B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785D7D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359C53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49396A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3AC3B5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010A9D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0F38A2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0ACFC48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5FB25C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589CDF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5310D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15F050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3F5DA2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0639E6B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7653AB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02DCC0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69C7BAD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2E581D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0561727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067141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41E613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328C0F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22F56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2D04A0E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259DFE5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3932EE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71E532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00CFA7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396BFA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7E6E96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738C82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708A567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0623E7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2A7027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2B996A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378B87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7ED778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2B38A12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368B063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E7B77C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31ADE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781A48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2355D4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2EC9C4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0D90CB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06D39A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7ED302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0021CD6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2BD1984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22CC78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192738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10A80C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19F4C0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5D9B0F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20ABD1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7A7F63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04290E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3629C5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7B9D23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566890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47815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0DDEEE0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3C5D6FE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679B05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412C00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502AD9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16EA10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2C7A9F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7732C6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71F02E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62694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310CD4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5435CD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2F1A40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1D1A2F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108A72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2A635E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412ED1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3C1BFE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18F962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325768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5E5AED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6152B6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3D321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46BBC3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2C4F2B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743186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2B0969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232EAE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50EA65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4B3884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523B6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4B2939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0783A9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6112FC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30696E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57C227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4E839F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2A8E6F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356790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61268A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1E9767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317AF4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54F8E6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6BA096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0AABBD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9912E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51A10A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2A2A54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350786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7CCAFD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1259C2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1895A9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40A2A7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3AF086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386A8D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AB345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7A788F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7E13A0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51F8F8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577144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2F4D99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4F10E0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55862D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179007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0B788C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AA396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60C599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17B13D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0595FE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66473F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56508D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B6277D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3B9D82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24A8FB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01B52E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1ED8A2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77D986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6F032C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67C9E2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470AAA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7F4334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505310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1DA4C1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54AA89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2D593D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539CEA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45CBDB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38BFE4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4BFAC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84888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51A9A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73B675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9CCCF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014CCB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7A2BD4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7E9247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4CCDF2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13E8CC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64E851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3F7D53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5F380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9A51C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3E47DF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656D0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2B85C6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460F8B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5D6C61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21E826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620DB4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42D1E9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0A0978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28591E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7DF130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28DDEC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64CD64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36921F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1EDCFD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1EEBB7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53DCEF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DD59B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66C48D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1D6350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0623CE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26C0F4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53727E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6A6D72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03D2BB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467EDE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0C3A7C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3ACB89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2D63CD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68DA01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0E68B9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6296D9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5015D3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7068A4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798D97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47F93E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3FD9AF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1D2053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7C3C2F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2BFEB7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65CEA8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44131A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2BE3D7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5EDAD4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C1CC3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4691D9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644998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7670A9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5B2C5D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501D06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48495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6D66F1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14B1A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5945B0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618716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1672A1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46BC5D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436CBE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3DE410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715D299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1E10D9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0774C8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264E47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24180E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A014F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2F462F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3293AB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663A2B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0AC73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52D637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7F0DCE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4FC516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570A6F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466C234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3D935C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5942FE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7A28DA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0C6072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6B147C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0BF06D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21B82D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  <w:lang w:val="sv-SE"/>
        </w:rPr>
        <w:t xml:space="preserve">A.5.2.3 </w:t>
      </w:r>
      <w:r w:rsidRPr="005A44ED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31B2552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2179B4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55170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701596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0731A5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16B5B5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5401E1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67349C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686D72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9C988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538440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13A771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19C2E3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64952A0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497A1A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6C4CC1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57B06E7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268B5F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4BCFB3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7A37EA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4E28BC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0BD910F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216D32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752E46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0B5A2A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1D2B86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29D5A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051CB8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39DDED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11DBBF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3642D9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3D9352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57E0CF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6688EC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2DDF6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6F2124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657799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384C0B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5861F8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418A1F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6AF10E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3CCEA0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5DEA92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0AF407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4EDDFB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34FAD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1745C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6B967B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070924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04C8C1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24B11E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39DAE6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1DC636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58254C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9EC04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5E7E31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2A41DF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C2AE3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545AB2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366BBD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5E41BD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1B21D027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7B3B21B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2689302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780893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7C14EE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49FFD2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7634F4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688922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700C61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25F493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32D15C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24E173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780C24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04F02A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0CA3EA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076CD9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75EBCF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728FFF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193F5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EB046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3B83A2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44084F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0DD0B6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B075B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045A75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1D57FD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53A945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1FCED0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5C15DE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4E0AF0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14ADBE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86B62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AA5F5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4BC3CE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31DAAD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2D2FF4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23D5BA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5955AD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46FEC7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3745AC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0700D7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4665B6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4714C4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2BA86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48BD10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182B20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4985F5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3322DF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 xml:space="preserve">HD-FDD Inter-frequency RRC Re-establishment for UE category NB1 in In-Band mode under </w:t>
      </w:r>
      <w:r w:rsidRPr="005A44ED">
        <w:rPr>
          <w:rFonts w:cs="Intel Clear Light"/>
          <w:noProof/>
        </w:rPr>
        <w:t>normal</w:t>
      </w:r>
      <w:r w:rsidRPr="005A44ED">
        <w:rPr>
          <w:rFonts w:cs="Arial"/>
          <w:noProof/>
        </w:rPr>
        <w:t xml:space="preserve"> </w:t>
      </w:r>
      <w:r w:rsidRPr="005A44ED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5BE909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162195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217FE9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432DAA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49F838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2ACFD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51774F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691E8A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53B1E9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6B67A0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0178ED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1734DF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626BDF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5F587F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612BB2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6472F4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29117E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1F2F4F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74F913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125E6A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4B2277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 xml:space="preserve">E-UTRAN TDD Inter-frequency RRC Re-establishment for UE category NB1 in In-Band mode under </w:t>
      </w:r>
      <w:r w:rsidRPr="005A44ED">
        <w:rPr>
          <w:rFonts w:cs="Intel Clear Light"/>
          <w:noProof/>
        </w:rPr>
        <w:t>normal</w:t>
      </w:r>
      <w:r w:rsidRPr="005A44ED">
        <w:rPr>
          <w:rFonts w:cs="Arial"/>
          <w:noProof/>
        </w:rPr>
        <w:t xml:space="preserve"> </w:t>
      </w:r>
      <w:r w:rsidRPr="005A44ED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0457F8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3DE64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46CCB8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36C744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15A75C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509CB61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27017E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7F71C7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4B0A71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AAAF2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B1C13F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3F376DC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4C7A82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12F4AA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4F428C4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470D27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5EA14A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6CC3B7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2B5A97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D7C77E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3B1049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7AD464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411B51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008DBB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7EE0EE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161DAB6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B4683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2B34D4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24CA81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07CAB3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065EB8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7ACA62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41289ED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4E62C41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3E08CD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72B4A4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1722F1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329158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0CF040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7F9FB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4C3DFC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00FE66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3AA418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445A71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5CBAC52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0429A1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4C326B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4555E8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BCA36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799369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7BD14A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2714A73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5E5F55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0A5181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3D9FD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0CEB70D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3F5535E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302EA6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61E6CC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6E450F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A6552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4C19CD4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14E567D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3FCDD3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5628CCD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7647FF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4314058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722428C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703CA7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61E6E1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716349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08F6368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689621D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629C542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22550D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3406C1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02388C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4E7F8D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0E5EF5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6BF4F3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2F3A94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7556813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12A801A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525377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672F4AC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1C557A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163C28A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1CF033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45E770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5AE612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476BC5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0C8EF01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629E17F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660A6E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394FECD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4A3D0E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2353D9A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62D201C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2D9B4A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397C1E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69B045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2A6939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21CE851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0AD57F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3B7CD2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3EAF695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6A6A41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0951136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066272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09C0D3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4590C0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5D391F1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736BBF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07AED4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592926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1AB8201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24B440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20C7A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23D72F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114CCB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4A2E7E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74C30E8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7A1066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622A857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144EBD6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2BC437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218AC25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634D77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2DEDDC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1943A2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52CEA0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BF18F5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5D1417A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66DD2E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4E47F8C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3A1ED79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4C41564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0198CC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DF390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63ED2C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1CD274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50C4F42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2ED78D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1E51DD1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459B67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75EC5F1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08085B4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43A2AAE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528340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1045AD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5C2D1C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49B22E0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539CB5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3DDFA27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476899A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12DA8CA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6551DF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110535C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0FEC60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7A4FD4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63AAED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2F5842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67EA49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21E4B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7F3C0F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3E3DFAC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6ACB9C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205140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683615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DD74A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47463A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6C48C8D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3F4CD7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01F1B1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3034CA6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7445D85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368A5DC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753D383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48A39A4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4761BA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0B29A5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57AC26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023E8E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34E459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374AC0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49D22F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1F7B6E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5D46BF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7E3914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6ED959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23521E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207B7A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3C2A4D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3DDD78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74720DD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56892E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67BE06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00011B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458844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17A6B4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168B3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58CE41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7BBCAC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102437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58801D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45F41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40CA5B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2E1EAD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69F627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366F0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3F331D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6FEF7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E6FF1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479187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35057A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2E367D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7B895D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5FD26C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26AA89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7766408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28C694D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654A05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63BE2A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117D6B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13814E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62AE8B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5D3239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6AC67E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5BED1A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322AFA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35EB18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172AAF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5BA52C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6AAF86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6AD113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71D570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244AE6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6888E9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6764A6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B5649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58603A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7EC1B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7B4EB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22B57D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27907B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6CE62C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5A44ED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554C36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67DEFD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709F17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5A44ED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22499E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7D5162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363E5F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11E214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294AA6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2FE6A3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E2BEB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606D6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F67E8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104A5F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104632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FFA85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78E307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3890B0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21E1DA7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708695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7620E3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66CC32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42B674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6C98BA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3A4490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735B6E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15B69C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19A333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25087B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51821F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080E65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2B5569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06BB47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59BB9A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0D209B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3705A4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6E77F5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0B08FD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3017C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1B1CD3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3BF572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522ED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6A9CFF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23F2BF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2ADD4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51CF9C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24B606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76307D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3D4028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616662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2FCF2C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39DFCB2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5980EE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4246EC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35F7CA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7E0DEF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779F03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2A4981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610A64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66B693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054456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29C8D2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83560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52BD09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39241E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39C3F0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2CF3D5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215C82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74FF32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7D477F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3AE6858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389DCE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1912AB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7C527C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037564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49AC36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6EBF24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35DE73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3203F3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5C9C1C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6BF9E7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6D32AB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4BE3BE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7B1816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61395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184B8A9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250FB6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66CB58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22063D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64615B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05F337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5EA98E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29D35A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C3E81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4FF70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0689D4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70B3B6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395AC9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6AF93A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764777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2EBD92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39B956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163C0B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1897672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035DDF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4357B7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172903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1B77FB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64ED9C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0A9E03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6B07CE9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5A44E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258C65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62CE3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5328DD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5A44E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61B96D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21AA87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262824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6D0868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769C85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6DAD26F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26BCF7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3A6BCE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54ED85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37301C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4BC3D0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32235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10EE48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2068A4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6983F3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062401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2E68E6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095C23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2ECC0C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651B5E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6600EE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4CC307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70F8C3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127ECA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253BD79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03CB82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316D25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434E7B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34DF6A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79FB7C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3FE8F7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676B6F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1FAF82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5A44E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5A44E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5A44E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5A44E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5A44E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2B285C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  <w:snapToGrid w:val="0"/>
        </w:rPr>
        <w:t>A.7.3.</w:t>
      </w:r>
      <w:r w:rsidRPr="005A44ED">
        <w:rPr>
          <w:noProof/>
          <w:snapToGrid w:val="0"/>
        </w:rPr>
        <w:t>10</w:t>
      </w:r>
      <w:r w:rsidRPr="005A44ED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468402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515D98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0EB68A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0BF69F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0F5890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3A10B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643D94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2978AD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15ABB8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77D169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37D4C7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79048D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3EA7F4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4C5C8D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159ED3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091D00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389C71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64BEDD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094C74E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552C5C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21D69A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0FF80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24F655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193699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5EBCB0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07D4CB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098738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238A0B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01F72E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02B81F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6C9208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396D40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2F4915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21D26F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211274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5C1F22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31897C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02759E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548F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0A8588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3FD5CE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084D3C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1604CA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50E541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05FFCE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4195699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1C01A1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058A45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248EC6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145542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25E046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27F001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3D76D3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128ACE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7231E9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7FC8D7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56F2AF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375449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379A5F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3857A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15CF60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4FB0A7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4717B4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37146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5BACC6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0E369B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600B2C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27C094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220F8D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49BB4F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31EDCA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0A7E01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1F0452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03E15B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777F0B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5FD6A56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4893E0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6C23A2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2E0D23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490DDC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33DECD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058CB7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027070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E97A4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0A7B90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41591E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12F0D9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CE022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7D90D0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37A8C5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60A935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567304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1573A5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1096D0C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04D538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02F08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5FB5A4E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568363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099FFB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98859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5ED68C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67E581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6A986A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743570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412F0A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44C263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06F79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FA404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525193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1EA717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0B2EBB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1AD47E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64FCFC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58650A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375B0F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B658C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1CCF5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EEB782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5A6CEF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203AFB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1E187F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142A59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37C077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6DB288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7527E8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171443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7F63E0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35B07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E7A53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45EA69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4CE3DA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5C4DA7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2A2414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452A53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3D493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D2B8D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5AE759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7870B8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77242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156AEE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4242A5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11D500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33750A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2C2495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28D19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4A1C1A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332482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1AA92F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679310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0FF7EE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3595AF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4A89CE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23B32E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2C1B2D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29B73D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75B1B4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3D5AB06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5B2DB8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03FBC9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6D7220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4E49CC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00303B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5564DC6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196835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4DD5C4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1CEAD2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779FE1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4B932D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683BC7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586E69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1EE1CB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573DBF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76FA4F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7BC519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5360EF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48DE96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1E4736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2D0F1D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37ECE5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6251D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28EA8F1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498172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0608E0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DA729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30DF66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056C9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27634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7BD7C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20E3E9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627D42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7A6DD4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626D4B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15EE62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753B06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747D64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0982DA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7C169A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0A2D6F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0C2DA3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4DEC5C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F94D1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B3875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100FEA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4DAA94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240E53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5A44E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54AFC1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759649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219696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290CD6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6C8635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73BFF8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26A272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410FA9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10F725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745F79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0DB3E5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4981E4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172E5F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6920A9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25053CE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54FDD1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2868FF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5F2740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7FDDEA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7F6DED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3731E5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104D3B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7DEB28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418F5ED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3435AF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0A97BC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7A1C7F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324491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0B9D87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355508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1A2A59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65AE58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6C904E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772891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6A60FA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257198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12049F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5665F9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211EFE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3D1373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2E311F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2D9235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5D1400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35C53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67F590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52BC7B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23D0C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1AB166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22AF9D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462CA5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39D8F2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52D78E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328AD8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13A62D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6937CE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1CFE3F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60CDF2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57DF56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2E0664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465174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3DFE87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8B075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549575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04BCD0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5A9D95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5A44E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6A755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338CF5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41A9D1B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2ADE89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363AE8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0CF330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68A32F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575AF4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5772A1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3AD8C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13E752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2C64E0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35068F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57ACE6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1F13F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5B39BAF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50C71C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1979B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3034C8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73F7ED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094D2F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711C61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68DC3F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6484C1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53EDB4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6131C0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4CB0FF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3D57F7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72ABA0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3D2BDA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56609A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530A4A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4CD0C5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00426B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0F146F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1E16FE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732821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59F21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24D85A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1B0DEC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0024CC7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1EC5D2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62CDC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220F17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381303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4C708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150A818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4F18E3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08CC3C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1E38CF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047801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0AE6CF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53A027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420778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33A722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2DE01A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5A44E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096FBE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1EE735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26F4AF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13F5FF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5F496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1EE2D00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7E5454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042DE0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F0936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4F7633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04A06A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193080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74CF8386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57F5B40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080920A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613771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27064D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37C943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3F2C8A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2AB842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79CEA5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7B265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61ED81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6F9B36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307B30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010430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18D7C7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28FB3A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5A44E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48EFCA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3242E4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4B3C98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6EAB2B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37B34D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4C2D2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712476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1EF2F4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69AA32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41618B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563E50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2FB494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D9FC6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358593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606B8D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1912AA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7C34CB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1081E2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61EB85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236A6C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44D45C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21F277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6DEA38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4D7549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278BDA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3B4F69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0A219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15C2CA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CEC90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4A61AB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200EC6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71F21B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700E7B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76AFE95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5597C3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3A3928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3DE67D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4E77DF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5A44E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67D57F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04884E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C2538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3AEDEE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54D695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472E69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5A44E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5A9558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2E7CFB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0BD00D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47920A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48A071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E4047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12FC2E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6F9133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307B36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01EB64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3E8BB8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114169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158601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50E6D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41D75D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7E266C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267D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16A2E4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021CF6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2C36C8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4CB14F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95649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E5CA2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12E1C5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A53E3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7F5A93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50D657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49F304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0B026E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77462C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5A192F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134DD4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2BD57A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37DB2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6C8F1E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99D71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382072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4FC98D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0239ED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34DFF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258EE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08C914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51F55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3E13A9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135265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5AFCB1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2B2D3B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0158A9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417630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6E2AC1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793EA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72EA92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2BF3F3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FDD-FDD intra-frequency event triggered reporting with DRX for UE configured with </w:t>
      </w:r>
      <w:r w:rsidRPr="005A44E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48D2FE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6173A6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CC34E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5B9ECE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766928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3B379A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5F2AF0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0D52A5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36B62B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A.8.1.4</w:t>
      </w:r>
      <w:r w:rsidRPr="005A44ED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FDD-FDD intra-frequency event triggered reporting with DRX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059DA9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0C6DF4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714CEEA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2F6CD7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7D89EC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2F4DF2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5C6F22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2E86E0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07715B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22E2E7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75CC9E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45DAB1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71E2E0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7D908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4C383E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4B4E7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4B1AA1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57B984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031179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065C5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6B66CC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61C4D1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6965D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6197C5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168939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297A4C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53D6AA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6D5B2A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D7F89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00CAEF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0441DA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D5823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69693D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055795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0C208C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7A7DE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5E0DC4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513F3E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024A8EB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01513E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24CCD8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619464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14F1CC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1B31DE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339F7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1DB04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A37AE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53BE7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6316CF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212F28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294053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23CD30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1CE39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F8738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717D35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6B7616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2C553F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D622A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1A186A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5AA5B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637BAC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1A8AD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5B87BB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1323B7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7F20A6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22AC5E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49A661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5A44E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0EE72F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56278E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46A08B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TDD-TDD intra-frequency event triggered reporting with DRX for UE configured with </w:t>
      </w:r>
      <w:r w:rsidRPr="005A44E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180ED8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C8476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50B16A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415816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6B575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119B23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7B3B7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4A1F0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23822C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53FA18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3C93BD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ACF97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</w:rPr>
        <w:t>A.8.2.1</w:t>
      </w:r>
      <w:r w:rsidRPr="005A44ED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</w:rPr>
        <w:t xml:space="preserve">E-UTRAN TDD-TDD intra-frequency event triggered reporting with DRX for UE configured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5904B6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24E087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54C885D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2BC38C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7F307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117F78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62331A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5D9A5E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061754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4802E7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27BDD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54F060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24AFA0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00B48C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297F01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0865FD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4BAB99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112374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182AA4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36E54C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15B22E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6FBCCD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392DDC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F7971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6111D7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04905C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313AF3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3D8ECA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29FD63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8E215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14556A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2BF3CE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4347E9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38E399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E8B6C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15C484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F09E3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2978C2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18D7E5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2D9CD9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7547DE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61324AD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616E4F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5FECFE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21EE364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4AA4E7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3342E2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27EBE3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1F8BB7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4E104E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62984C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07BE2E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2615EC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322295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73BC19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122BAC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097CC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4A87C1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551A5B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6F22021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6B706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36757D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546C34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5613D4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51CACB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6BF640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611B86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7F1DDC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14D746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21B9C4D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5A44E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6EC077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68C72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3BA70C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5A44E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12984B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77A07F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635348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0D0EEB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1078B5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01CFE3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1F50C2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78397F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50E6B9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3E653C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4CCA39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051231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6099A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596BF3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1D6C690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630714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21A3B6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20AF74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0609D1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41B6D0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1D689B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131E6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0276DA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24AAB22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38264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C5978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0F7A48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6142D0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5B36DC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62B121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406592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13AABD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18418C1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25A918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631A79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09A923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38C77EA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585266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6C33C9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19C004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6727F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2180F7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6BA6CB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78D1F6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29FCC3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60D337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2216D6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61374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21B60A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FB3B1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BA8D3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66CD23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66D80A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091D1C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3CD3B7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212BCC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284103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132A58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6F04C2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24B894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81CA5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DF403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75432F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D854BF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6DC0C8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17E835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425022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73C2C8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7A8628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07C75D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065684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25B4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0184039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408967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724B0E7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4475E49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79CF18B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18F531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1176EF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ACF02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12AC46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760AFB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1E6197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20F0BD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4E9984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26E1F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05A94F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4B5104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7E3847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501FD0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F9E5F1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29B4185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7D172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7CCE3E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0F4CA2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0A02185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0D6C5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0F9054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2F17FC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4643FD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970C7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36AD32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2D707E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4FBF76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F261F7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  <w:lang w:val="sv-SE"/>
        </w:rPr>
        <w:t>A.8</w:t>
      </w:r>
      <w:r w:rsidRPr="005A44ED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74915C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lastRenderedPageBreak/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5A44E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07A82F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5A38A4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4A0CDC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6A68BF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4F7B57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49D5B2E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263D64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1C574D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C3750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51097A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73A48E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0AEB1C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78B83ED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</w:t>
      </w:r>
      <w:r>
        <w:rPr>
          <w:noProof/>
        </w:rPr>
        <w:t>8.</w:t>
      </w:r>
      <w:r w:rsidRPr="005A44ED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F4E98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15324A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455286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0A09D3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35F30B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480507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3EE35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648868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600B31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2875EE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4F594A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2F7BF1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0ECAE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52F2B0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43716E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71A2B2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09ABBF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1CCE2E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2CC841C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1990E9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675F9A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59A414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06AE4B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6796B9D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1C647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549F97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09808C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239A35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6E0D1C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080F4A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4DBAB0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E2268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91CB3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3D1C6D0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0690BA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793F85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14E22F9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44491C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43CC01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45CF3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7CFCF1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0ED2BA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556F2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33B204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4F5AE8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6D9BB5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097D3C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247AEB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1AA9AD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7A73AD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2C47E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073EC6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0E4FB6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30E3B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7413C0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34DB1C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54D6C8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4EDA3B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2534CD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75A9C6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0D1DED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501A14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139939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838E94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A598D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189454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D67CB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6200B5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502EC3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2D06A2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728B96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701B20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5BC604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56B707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469B53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4FEB46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0FF010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7B9BF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7BE657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4EB266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2D1B9C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74623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78C562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4758B3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30F8C5E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52CC23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7C6B78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41FBDC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763FB9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5CBF9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D207C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6255A9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B553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60360C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148030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14DC8A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6BC5B7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1B0AAE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03C513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3A9948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2573D1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6728AC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1E5F58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ACD7F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88E7B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1D2EFA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2E547F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AAADB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07AB5E4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544DA7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4224CE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91CF1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06701D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162356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64B54F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1AB13B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1C3282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8D333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3976047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7F95A1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2A651A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03BD9D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1C405C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6C2244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79ACA6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6F85B8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7810E6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3B6D40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694A92A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6CE85E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297161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DA7E9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DC174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7194C0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72AD53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7E7485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57255D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4F8D18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72FA96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1277FA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1FC984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10F9AF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55D65B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1B7EC9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6A0DCF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2EEF35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29E65C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5804B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25CDDD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65C1805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B6494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6CA743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67C329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450E8D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5A4E4A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0881D1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775504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139207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643140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5074B3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280CC8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D730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118042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007930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4450A1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645269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48AA13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3FCA98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5A52E6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395054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59C92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436E0B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185670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471AE0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6D2CA3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6494D3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3C9401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150849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79E690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1D4F9F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12AB08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466A49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7697DF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3B78A4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1E4620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03647D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413B50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1B83AB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2546FE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2FA5EA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0B12AF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6E1B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D41C23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5EC479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328040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D3C0D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03E267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FA56C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833D6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67A7E3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2EDDED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12F9B5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10B8E2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1FC72E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74084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413348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676E27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07F068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2CD293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25783F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111E2C5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4D9826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6108EF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ED847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3A44A9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771622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27394C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5C460C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66BCA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704847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1FE1F2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A1E6F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C9B1B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257768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70F9A2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33E591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0902BE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95C14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6C94FD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2ACE7C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E95D7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57D0B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0936F3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1C2DF9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2AC6A7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221229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DC2E4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28C279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47CB44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C1EE4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28421D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0B6D3F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792A96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71E712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48B8F5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7AA25C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1B201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64F5BC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25DD3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249405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5DA663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53382E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2D61E2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1F4AA0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0D0B37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024AC6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099EED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31044C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0CFC3FB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44249F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4C0FF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1C8EE4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30CE4D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758ECE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2964C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5AF3C9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559898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5A168A1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2DBCC4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3DD170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26D951F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7A29FC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7CB3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0AB04B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28497D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265690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61F874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13A467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25136F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75A326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0F169F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72046D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EE0F1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069976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487518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4F2C5B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73C978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1332A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9DF57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2820B0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91052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523AB5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3149FD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7E90D4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154845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109E4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237617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045E40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2EDC9F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60EC46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634B50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5B4C05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0E7351D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791808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2A1CAD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2933CD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435EDB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2923F5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639F9C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D4BAA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AD481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257D42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516804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1E7953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2F793D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592B6CB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71F66B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15911C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AFAE8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06AC6A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1F6CE1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2F12784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729D4B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17581D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A6479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6B82E8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181FD3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17FE8F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1BCA93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457EA6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26CD4B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CC937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E6671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7B1FE6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11D89F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3E715D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1E0C7D7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603616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6127E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5E8D4A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6D8220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41E0E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0028C16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36915F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1F9F6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6D654D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626D23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0FF5C3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6247AB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728FE8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5E790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6FA83E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2470F7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1CCA50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186E01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F4DB1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29D71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1D135F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0B471D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24230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004B89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6CDE16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1F00BF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ABE69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75E577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7F1927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030B52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646CA0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364714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5FECA0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13CC52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208F5C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36E14D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C7660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645B10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1493B9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023542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505297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0B7DE4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77AC37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24E318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372A85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754B62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680822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1B0E6DF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139C72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73E6F1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7DC588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1E1DCD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78506E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40BC2F9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0E7ACE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1859C7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473740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2DBB00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79FED7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4096B59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70C104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37E3CC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39160D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1E1CE1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54FFAA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6F4441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2898BA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063013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7D5CCB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6BF942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47258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1AF56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7E8703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CA400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5AA878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0C35B7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03BF62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603494D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5C3EB8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6D4728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5DF3B4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6958EA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1331CB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786AC0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325DA1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4CFC29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00D53A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0F3A27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450328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2523F64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6FAB5C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1C1322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251E50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16F98E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7ED6EA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15E1199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779F2D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30919B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D0871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27FD8E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4562EF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7F7F64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553894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76967C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062365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16FDD0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224180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45E3EC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53FAA4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5197CA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73826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502D41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732573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7ECDD9C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3A28C2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48B956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09319B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4F17EB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63C453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7DC137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78720E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4A9608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78CED7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3224AA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3A58C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40FAF7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76FA05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0B398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34F18C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31A16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18845C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28DCCB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396A63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417023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05FE0F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7EA3AB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67F86A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402637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153E55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135673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769F41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56A787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740BEA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08342D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54C079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6FE62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18139D3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4381F1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6B2C34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19EE71B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6B8C9C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C50FE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1A4195A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6115FC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23800C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</w:t>
      </w:r>
      <w:r>
        <w:rPr>
          <w:noProof/>
        </w:rPr>
        <w:t>8.16.105</w:t>
      </w:r>
      <w:r w:rsidRPr="005A44E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027030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251400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0B63F6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150318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5A44ED">
        <w:rPr>
          <w:rFonts w:cs="Arial"/>
          <w:noProof/>
        </w:rPr>
        <w:t xml:space="preserve">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32CC6B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67565A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76DA47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5A44ED">
        <w:rPr>
          <w:i/>
          <w:noProof/>
        </w:rPr>
        <w:t>highSpeedEnhMeasFlag</w:t>
      </w:r>
      <w:r w:rsidRPr="005A44ED">
        <w:rPr>
          <w:i/>
          <w:noProof/>
          <w:lang w:eastAsia="ja-JP"/>
        </w:rPr>
        <w:t>2</w:t>
      </w:r>
      <w:r w:rsidRPr="005A44ED">
        <w:rPr>
          <w:i/>
          <w:noProof/>
        </w:rPr>
        <w:t>-</w:t>
      </w:r>
      <w:r w:rsidRPr="005A44ED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2F08F2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0550E1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AD5C1E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457BA3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334188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74177F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447186E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52508D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775CDB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05A91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6D9D2D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41DDEF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7A3EC5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55216F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EB21BC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11E0C8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7768B4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06DBE2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3C7AC7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4D41E3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73C3D6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3B18B3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3DA7AC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6488A6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69753C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519C15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6C007B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6996AB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54333C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4CA55E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7F1911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7FBF2D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64327E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001FCA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5EA3EE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51FC3A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546405B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1C3C3BE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4DD237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14A240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2FA0A32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409FE2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50C94E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55CC3A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16F2079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5E1AAC5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40522F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2BFD5C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31D12B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406C97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210332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12BD8E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0D02D7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124E7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FDB2D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567CD4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0DF12D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78725DB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5682898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68E2DB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621281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7B0566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194191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03864F1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5293E8F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0F5DF30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224101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32D406B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0B1213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F8086A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0BB96A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078E7B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00127B8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6019EE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DEE7C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212CAE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4A239B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531F56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74374E6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08C8BF2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185947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342661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3F76FCC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52CD69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2D53D3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03D34A0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5BCB8E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2B280D1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3A8BE83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2458D8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7F88DB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4066AB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5A44E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3DDFC2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4C3E22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06C051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5A44E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1B135DE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5106C7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0C0E3C6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5A44ED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192FDB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5BFB7A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59A0D0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0964B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78180F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4E29D1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3557C4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030C77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104B0B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2A01AD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1D7AA5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051EC8A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090354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5FCCA8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496B406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329384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605188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32FD60F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3D7E41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2FB597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47613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20CF95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56B05D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470F7C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8357C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76F35B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710A52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33F8F12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7048B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3149AA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722722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253D6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456AE9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3197FAB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2E7952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F5969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24235C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7B920D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D1F5AA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26E49C2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2B4700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5DDC86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701E8D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5F2513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2C6CBB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6250DAF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52ECBE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5F607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11E0AA6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72F4DE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3716DB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02E0DA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071BE6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5474C1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1E237C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52678A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692AD5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2B43DA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6513203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29C6BE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487CD3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77D41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1ECE4F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6BC48D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6E65A8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4D0EC3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4A6159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13A236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5104DF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42FBF6D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573A8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7BF9FF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40D4A6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3907B9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7871FF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4874A4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3DCF2F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504B12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6B1E24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7E5FF3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4203AA9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A.8.23.21</w:t>
      </w:r>
      <w:r w:rsidRPr="005A44E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21B4B36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lastRenderedPageBreak/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2C527D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73A4D1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A.8.23.22</w:t>
      </w:r>
      <w:r w:rsidRPr="005A44E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1503BC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4B5A12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984D9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589C8A4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08720C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1A4B00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4A50D8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1A93DF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5F4D5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0CB469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003CDE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3A3F09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1F538A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62EFE2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27BF3B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6E54BB7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43A9B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61955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3A2124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2472F7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697E6B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31EA0DE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7B2524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5B074E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42621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863A41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319A54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08A9A0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6E8E79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6AE8B2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7C194D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71C711C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7D014D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35FA30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5A2A56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254F18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666276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6A5FE3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7BB3D65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3D31B1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3682A1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4C81D4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2BC8AE5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4CD604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97746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7FD444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0D5096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7BA0F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67ECF8E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091632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3A7BD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526B8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97853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82C5D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8F9381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0BE9E2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269619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674B35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4B4E6C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1A93D8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34D581A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7DDBF6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7A9333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7C20EC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162169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1AE484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4BB0E1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5BD871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197DA5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045165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41AA2B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386205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238239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55E15B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41849A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7284C7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000A1F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1F68AE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0DF575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1CAACA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5F3235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243A1C21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6455E82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4EB88C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18FB33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77E738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7C6A1A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0D8D74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06CD5B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0F3B74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76F1EF4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3A7646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685DF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38E340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013D88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30B7F01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1B831E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103B4E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4E50F9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3766E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4175D0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5FCFF7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485D01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33034C6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2096ED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5924F8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7A5631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57B80C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4AC069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52A08D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464C6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5928A47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073B1D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01F561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3DAD50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3CFF6B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DB9F2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51A6E3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0A7CF4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76BAD1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78078A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4604D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0D7A4C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27D154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24A080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3C73B9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E8EAD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02B3D3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47BE78F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713321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18ABC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526CF42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38E03F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0DE1EA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EDD60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DC42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81D91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515B1E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2FBEEE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4AD819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5F48C12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05260D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1FDC9F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DE2B9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E054A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1C0F3B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0F77BB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7F65505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6CC755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361F1F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2F8AC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78F590A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7FBB62B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52C6A6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29E79F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35E3EF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04719A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153398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776466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61C4DB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5829CF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5715E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7F413A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046FD43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512C32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279FAB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3380330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5831DF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0C5F6E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442B99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57AF7F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02AB2A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7B9AF8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0341F2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140A25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45E238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0A8603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524EAE2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2F7C77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5506CE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012C20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14F4E8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128244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2A9246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489474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024D37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67523F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9528C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4ED544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66B266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652460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A281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58443E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4D31AD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5EA4F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08F93C7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5C908B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304290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04B9A9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61AECA8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099B98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31304D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25283F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1407A3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0423AD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67BBC4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295EF9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3B997E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0A9035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594E55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D21F7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0B18BF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4F8027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027266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79E3C4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31F08F4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74B4AA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51F8DEB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53851B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3478063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7B9466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0730A8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70BE8F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598F16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61521D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63ED19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52FB20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0726A3A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706215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DCEF2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0730B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73602F1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4BFC6A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2D81A6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61D1BD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46583D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424844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697EB0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3C4CE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6C44A7D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20E77E6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6BE82D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45292E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57DD632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633234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182431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3F9CFB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0462033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3F21C5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0D98D6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3B5D89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0E7CC8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6411A7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44946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5A18A1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7DEA11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17C09D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36177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5D32B3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7D0C11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530662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36F0A2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489BA4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611DE0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468072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48A3B0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4AC5EA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25C9C6F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48E3E2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697BEF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52B1F73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106648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F0208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C092D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172988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2F7418F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13EDB8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21BEB1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2BBA7B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C2470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CF429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0DE958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BFA3B1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59B9749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3ABB78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4510CC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3073D4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66AEC2E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5978C8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09ADDE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E42A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0E58195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64D0045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B42E4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04228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351C71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1F3019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1357F1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FC947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57D9A5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53B659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159595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268C2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6A3008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4FB0426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7F0C8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2B564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27CA98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2252B5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5A06C8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146AF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1FBF8D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129471B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63DB42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D917F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01D770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41116E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4CC08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27398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17C060C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4A4E51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39A790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6C6843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76E04F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16518B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15A3E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E1D78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1BB57C5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C70A1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27FDE6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527395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729EB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5E40C2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756CA1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63873A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55CE51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672597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28318B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0FB12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ABD03F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604E95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1C7E1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2C1170C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341FB5C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3F8DF5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4401B8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110816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E458D4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4D4A04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B8F50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341C68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40E772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0A1CF2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13872F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4444E3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1E1C6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6D85BA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3E602D6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ABB6B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531E34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8BE86C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504617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2C10B4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17E728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A0E1F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2AE98C2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5CB160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BCFBCC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0B8B0E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70B4E1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6643B7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4EE335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7D84F8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148B8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0DE9F1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2E279E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256BEB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83AA5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CE074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09D252A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64BA72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5FD295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2CB30C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6BFA8E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062B92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092E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2DB2AB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3A75D78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55DA19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2B1BC8E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3F7F9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3B2E4F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7AA126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134927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7889E7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5D8F748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63752D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215555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1C68E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1963D3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25BE9B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C5308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8770E9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4A77C4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6FBED4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06F338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3BD93B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17D5D07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00AB93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514F95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7516C4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057B97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71717D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29EE0E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2C9F58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7816FA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24909E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5B0F1CB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6DCCC82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64278B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5C127BA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C1DEA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32BD7C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2A5FCA9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37EC0AD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75691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5C310B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608A98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3FF835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301D66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72E0E4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38BD26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4B67F6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6E746C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037208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48BAB0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3D156D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7A041C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0ABF8F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71E717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49781C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1FE88E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379E18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4711A0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A4382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5AF28F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266750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64956E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53B24E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A8AF2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3F88E3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0195D1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6B81E88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71C2E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5D93F3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100456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117A368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88B56F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34947E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3FC7B6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6BBF66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28BBB1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438DE5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35A6D2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5BE44F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60C81E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7833ED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7B2CDDE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034938F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2B1C0E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6E677D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133A60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1A31AF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294E21F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3578D4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777BE9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7AA0D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1E6AB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9448D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5E2B9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5ECCB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684448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E8D3F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BCAF88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4AE499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4D4AC0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47C174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3AC2E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5F81C3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10319E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5AA255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20AD6DB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3857BE4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192C9D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5FA668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0E1203A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642248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124EB5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709542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293508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28BCD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785116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59DA6B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2B6A20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2162804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5AE0C4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7BEA69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6AE8BC7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D927A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777D90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2724B3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45F921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18CD8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135FBE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5B148F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EC0CD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059701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0D0F6F9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438CB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1F5DA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3FC4F42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01D71B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344381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1CCD17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31C92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A1CEA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424CA8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11E75A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73975E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1108CE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19E685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3BA11A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2E7E9B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4A259B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1FC0BFD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408C3E5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5F3FB7D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2A7D7E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2B6E30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3D47DA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088D6A4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3431E3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78E9065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1EA41E0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191FD86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75BE42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F0493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0DA7B5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75E63F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1D1096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2060F7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42F7890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D51ED2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3B02B4F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71E49D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6A746B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0F4122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50CE96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0794F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68F89E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24EB6BA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768E7A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53080C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76DC90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06AB53B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75B7BE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252127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03FEF5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671B0A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1370B1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65655C8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7C9BAC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B23E54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2B1FD97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7FE784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6FD7B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4289D2C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3C6856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09B9A2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319B5B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30169DC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EB0C6C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0EC652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6960776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34D2398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7FF510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7792B4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52183B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06AAE8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659CF4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5162B2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525BB20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22C8E2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0F9C7DD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0193F9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24E786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611777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5C4340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1B1496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7FF080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487C021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5868BED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456EF8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4D518C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4C7D29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78AF94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02D69A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7DECB03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7C31CE7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1DCA35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1679F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2F51426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5B6E56B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3300B1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3C9C9BC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5F10C5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216C56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542C6D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476571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19BF21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546781C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21E97F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15CD997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0B85FC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2E27DA7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9F496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473962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7F7729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196D56C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12A789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055D8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86BB2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16BB0D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10B63A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4CFBD7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7482CE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592F4C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0698E5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32AC8AF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205B75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FC5036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7420BD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271174D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63BC4A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4987B2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75E6BB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2FBBD1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5358E91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4F3C0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6622178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44ECB70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4836A1D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72EACF0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351616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2B7520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477E9EE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5FA3422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152DFFD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20BD29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13F4F01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36ABBA8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751FF0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65501F2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4DC8615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1B4BA4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3FEE83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C3199D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55E7A2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32612A9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54AAF4C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3D7DA36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17F18A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28551E1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64706D8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482713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1E2079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5EE3672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54F9B3C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0A72233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57BD09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0A20B4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23BD75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5A44ED">
        <w:rPr>
          <w:bCs/>
          <w:noProof/>
        </w:rPr>
        <w:t>E-UTRAN TDD</w:t>
      </w:r>
      <w:r>
        <w:rPr>
          <w:noProof/>
        </w:rPr>
        <w:tab/>
        <w:t>3845</w:t>
      </w:r>
    </w:p>
    <w:p w14:paraId="365B1F9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60D8B4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74863D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5CFFC3E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5B0BBB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6C1B7EE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75DF8ED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C78FB1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6844B7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2F3A10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61A6F2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5CC2C1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3687E1F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15F48C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61CC9C6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0198018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3F7EFB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057D49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2747D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3A0930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0D9495B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1840D44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0A1C0A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70C8A3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5C2CD70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3F41E1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5D6D95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011F3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5BBBBB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4C1DCBC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2E1F58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039D88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4D926D5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057A219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E-UTRAN TDD</w:t>
      </w:r>
      <w:r>
        <w:rPr>
          <w:noProof/>
        </w:rPr>
        <w:tab/>
        <w:t>3863</w:t>
      </w:r>
    </w:p>
    <w:p w14:paraId="396756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4C5D136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29BE38B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0192F70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7E1BE8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FAD23C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00435E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339C2E7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5A44E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09B04D3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4B8E72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32DC8A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1B8442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251A847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558F1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03C138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5BC6C7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73D91F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6BA030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7B704D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1E5AF71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5A44E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22C690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36956E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DBA3D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0CCD22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34A72B0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C2B17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6C2876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755F9F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6862614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213B9D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070843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63151B8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3BCE85B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7CED0F6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2D75C7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A65F5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5477551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108D5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4AE1872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490A7E3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3298FF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284994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23F93BF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2B7F5B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4FD81B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0AC18B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553C16A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7D3D71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3931CF5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46EB905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560C8C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3A79EE1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2AFF0D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62B899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5EDCA21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514324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17E680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00D498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76E016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0DD49F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30F81D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994CC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C6D9B2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3E52A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9AD0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ED40FD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286FBD5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61BF622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06268C0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0FD6B2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3A79577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5C1D59A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6D054B4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7F27084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1774E83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7AFCE21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527A65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3CA6BE3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63DC76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1BB959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30BD55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6A82809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2B8B62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1D54F6B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5F8A887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60A285A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55EEA05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3E897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3B322A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E8B1F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0A324A9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4663CCF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7DBBA2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225164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2783363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6FC4E42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6F71A1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753F5DA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1AF8DAD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57EF1C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B33A9E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808AA7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5F7FE0D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47E12A2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241B5E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49046AA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497B63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1D94BFC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6E8DC9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507EB4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27EF180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1A788B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1D7FE2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4E18F9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2F252A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3FE600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75A99A5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0694288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7CE25EE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35F00A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3EA81C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259FF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61A0BAF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6E319BB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002F19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29F392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03BE0C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142A1F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2F079E7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255F93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4746D72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03B8A5A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5DB87B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095ED4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1618523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E15CE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65A401F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5FEC9C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1336FB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3F6C1E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31E7491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10EABE7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189877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C1CEA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6C4C8A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4F5838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678F66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9909F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6C4CC77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588DD83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54AD36C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141A9CD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5BFF17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64281E7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22599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27759D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663A0C0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BEC800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1AF930D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64D371D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1EC2EE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37404F6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393279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6074E2E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7F32C92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5A5BF7A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53949F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51D66ED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2A66916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3BE52D2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620314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2B43D2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3F13F8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391E920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64D5FA8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7FF8E5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A98DF7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5C14DD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03D31B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54C9354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460E96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38B649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443556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4D51BD5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53D98B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5BD3E44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AE8435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B6D380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580A438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1CCD385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07F6E7C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2625868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08A75B8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176E82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58AFD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402FC7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3F409D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442AB8A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35FAAAF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6C7CDC4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0D1C86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1A69B17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63C8F9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3006EF4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1516D0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275C2AF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5EA04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4DC60A1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417E700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2A9D45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6E8850A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E8AE1F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310BD6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2E1FFE1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1C64009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43767B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3366891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7FA5A1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1027FE0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6949FE7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6B492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686A953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5BEC221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0CE3EF5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F62D9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2E3AAEEA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1C551BD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08195F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5064D59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47626A4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2593112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1605372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6122431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7A74945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56C607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09BCB2C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272373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1610157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021402D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54BCF9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70BE3FB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4D9FF1E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0C10064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5DCCD58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629C90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C112771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1923127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71880EB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0BAA224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18F1F1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14D8464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480C3AC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838A8B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50ADFB1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3D87073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002D6D2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69C046C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10683E8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0A346B9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180F199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1655FBD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7BAA56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50CDA9D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7CFA2EA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24DD367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557FD6F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4658F4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73570D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083642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4906F5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40C6A8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7B5F4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11D4F06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311718C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5E1D513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5C1B88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13D0A4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464C485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777F0F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086B8C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2B6A78F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2EAE6B3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74535F7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D822D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460CD6C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759803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63D8BC8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0CC65EE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313319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1060B1A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688CBF64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</w:t>
      </w:r>
      <w:r w:rsidRPr="005A44ED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7A974A1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19029B1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4103</w:t>
      </w:r>
    </w:p>
    <w:p w14:paraId="1403A9E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B9ABF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2AA8693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19D886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22B610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3D9935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39A42EF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6AAB21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423064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5596A1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0EBB8D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C2FEBC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6574CBF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CC1B60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3E71B2B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2AE2E85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5DF7DF6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0941E95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40A1FC5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215B270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4118</w:t>
      </w:r>
    </w:p>
    <w:p w14:paraId="40F4BD3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080C9F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6750099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048D4ED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3C152A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130584C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55C46D5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6BA447C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186354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359E07A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0A9800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044A05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26B732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5D1DF29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60EFD20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6B5A6F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07718A9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29DF264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70CBBCE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531A6DE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37F68F6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08E953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7A2FFFE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1E79616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319AFC5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21CF97D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3400946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15492A7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32EE56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7C6A9CA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2108B81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668C1DB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285C75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7E084A0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1F0D43C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5AEE74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08F53D7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43448740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37058DD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6B1F916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3518FE0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1AD5E04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1A0900A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666B7EE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44F05B8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53F339C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34FD7A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7B5C60E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21FDC5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1F915B7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266EAD8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7F0346C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BBFA92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2C9C52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519CCCD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076B615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3D8255D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C250A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441F1C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78924E6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1FD67F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02F40ED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67EA018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1748A2E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589F78F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78F0D39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49F2B1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7E8CC3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792FA5C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33F842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562A55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310CDC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57747A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5C0581E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A5459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7109992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1844794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15EC8C9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2EDACF8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1B594BB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4BBB3A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68B7542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5C23B2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60787FE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9CED8C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5F5EC4F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51B7624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0341B46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0AB39EC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27DE0D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0CC58C4C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cs="v4.2.0"/>
          <w:noProof/>
        </w:rPr>
        <w:t>A.</w:t>
      </w:r>
      <w:r w:rsidRPr="005A44ED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5A44ED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11A407B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4183</w:t>
      </w:r>
    </w:p>
    <w:p w14:paraId="5CC9510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4183</w:t>
      </w:r>
    </w:p>
    <w:p w14:paraId="32369C0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40C7AE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1DD4D3C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08CC5E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234377E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E5C56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675FF43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6728DA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256603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559421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2ECD4B0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14C51CA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68E8C7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453A400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66B663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E197F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3338FF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2CC14CA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0EA7526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441207A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02BD36C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2FEBAD0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7F5A215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FBCF23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4EA642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5B46FDF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4D89B9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3793F7B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42939EF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344668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0C1E6A3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05DD7CD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4209</w:t>
      </w:r>
    </w:p>
    <w:p w14:paraId="1D0A710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349E491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37660E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613CCD5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749E6FA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7D2D31F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49E3308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2BCA0D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0176B7E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427934E4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3EEED5D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6B8F45B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727273C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2BD105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0CC8B4A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0AC7570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1C6200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76CB7BE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775E84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0003570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1B2F473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FCB08D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2B1F89F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73FDC1F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69081C9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773EB03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3AFC020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70E5C54A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39CE9B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462D5B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55229C5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2BD5958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3BD6D5B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3BD13C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651AFE1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5793198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4146B04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4FE546A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29D4F4C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9BF23E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64D2065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6849861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67A984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6D520CB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4242</w:t>
      </w:r>
    </w:p>
    <w:p w14:paraId="7FBFE9AD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0074A0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153BB5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2EB41CF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4EC7DA2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409D98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68EA3A9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7CD7E3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01368B1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248192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lastRenderedPageBreak/>
        <w:t>A.14.3.1.4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19ED29D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3A6C04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lang w:eastAsia="ko-KR"/>
        </w:rPr>
        <w:t>A.14.3.1.4.2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5CEFB29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72A354B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7EF61F6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4320EA9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60D5B4F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018D6F4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29F3E6E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0CEE883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35EC3F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434CAB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6F6ED79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0A5164B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6F90B3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1D55DB0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01BFBD5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33D03FE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57302D5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E48BB8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74ED7B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26B7B31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705E918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77020B3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2475EE5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5B44541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675AFF2C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28FC2EC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6D9A479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52B8CBB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166BE1F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43C8298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70ED07D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5053867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2F5B8E7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6675BE1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4E09E4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6C8A17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08B19C6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20CA9D66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1805147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15EE0A5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680F9CE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3A02EF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1DAEF5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5BFFF6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059871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5A44ED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443E054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1A5CA0B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6E8EBAB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749CD7D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40112E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6E240F9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7876FF0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0821999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0C0EE43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3255029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02505B8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FD5191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0D319F7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43C07E7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4AC05E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51080B5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3CA8BC4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304B292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4E75F2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1DE675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2D2DA9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BCA119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2210C6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78978E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6937D46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1DDC808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2F3AD6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7F37DCE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1D22989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53445FF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0122B71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BD79D5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09BBE9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08EF14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5A44ED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56E4CF3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2EEEF5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43602010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59BAE8A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727BCBD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124714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 xml:space="preserve">A.14.5.1.6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4BF8AA4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1DA8EB3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74536D4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A.14.5.1.7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3F93F24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29C2F56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  <w:snapToGrid w:val="0"/>
        </w:rPr>
        <w:t>A.14.5.1.7.2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374D0ED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223F1E3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6A76916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61B4CE1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705358F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4888EB4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47B7AE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6CA5DAAB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31C2BC25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16B8B22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4698674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5FBEDD1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3834B47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58FB1AE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344417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3347DA2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66880B6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0C29C84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39F53A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0FD38572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40B31A9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20EF05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0226EDE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2A81AEE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4C1EC02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52BECE3E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7CFB093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459CB9D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2892AF3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1E59CF9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767CB2A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28DFC89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2C1EA9E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2F6928CF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704F6CE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3210F238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4F29193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76B87E9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1EDE12A5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487E140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27D3A424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7D4CD11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06FF5627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0C98B92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5A042D10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6D41B07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0C1C2738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2F193C3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76284F5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0378A76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46BA07EF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69CF318A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CAC738B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0ED9715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noProof/>
          <w:snapToGrid w:val="0"/>
        </w:rPr>
        <w:t>A.14.6.1.6.3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46DEDCC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6EC83F31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132D1B89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44861D6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6823C373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3F0DFF59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1709DAB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70196397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190E9D61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60B86016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1C4B21A2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0955FE13" w14:textId="77777777" w:rsidR="0067614F" w:rsidRDefault="0067614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4300D78C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1259FBFD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2124E27E" w14:textId="77777777" w:rsidR="0067614F" w:rsidRDefault="0067614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1F11BD7D" w14:textId="77777777" w:rsidR="0067614F" w:rsidRDefault="0067614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069F235B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221BFD5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26D32E6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0EA6FA0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36D3DB7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7897C2D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711AA5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263A896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2EB6691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26E9AEE8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6DE7CC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7090C8A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7D6E23C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056062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5DBAA7D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5CC5AF6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26E618F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6459B2A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602847A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0450A8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255C4AF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60B53FE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2462182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62464F3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3E59B4C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127991F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5CE239E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6DD4261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7EC60BA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0EBA1B0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14AAA9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722D510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4F895407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6269611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7FBE934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4D26236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4B28067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598C24D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706D6B3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30B748D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02733A8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19980FC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79A1FF8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56D43A9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26D9031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6E580E0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431DF9E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70080B8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7FAEE4E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739047D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0121A9F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03819FD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1EDD459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29C43C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Theme="minorEastAsia"/>
          <w:noProof/>
        </w:rPr>
        <w:t>B.2.30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Theme="minorEastAsia"/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68512E2F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0D65AE1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10D343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13D80F9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62DB52E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1309089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5C9C69E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7798320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24C38E8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7D3FD18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1456AF0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5C86020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1C098A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350EAD6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0F1E9C5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246156C1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454A0214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433E9C8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5408742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635E1A4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2C23ACA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6FA4453B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0C00E73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19B2E95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7FAEAF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6BA02AE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7A9BD4D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4740F0A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215C371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69B954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05E01E3E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01F4F1B7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2CE9AE02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1BC542DF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79A31BB5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016ADF86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7C0DD963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3A59B6A2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1EC03A0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4F7FA5F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6F0FCD9F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4C50507C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402C8B79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07EF866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0B0441BD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3D5AB019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5B22910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5822097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2CD0F65D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67881E1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6BF7E738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206E416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40CF382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68A8F03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3413C6C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75BE33A8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1CD0B30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0D71359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4B229D9A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0A0507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A44ED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A44ED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7DFA71FA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BF3896C" w14:textId="77777777" w:rsidR="0067614F" w:rsidRDefault="0067614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18EBA29E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22CA4B9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5C27835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508A645E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68393F3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773A1AD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0B253E85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2EDC2AA4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4F5CA381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2FF9621B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0D358246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58D37073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428DCE62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553360F0" w14:textId="77777777" w:rsidR="0067614F" w:rsidRDefault="0067614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2F1AC123" w14:textId="77777777" w:rsidR="0067614F" w:rsidRDefault="006761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30702F69" w14:textId="77777777" w:rsidR="0067614F" w:rsidRDefault="0067614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AD7A4DC" w:rsidR="00080512" w:rsidRPr="004D3578" w:rsidRDefault="0067614F">
      <w:r>
        <w:rPr>
          <w:sz w:val="22"/>
        </w:rPr>
        <w:fldChar w:fldCharType="end"/>
      </w:r>
    </w:p>
    <w:p w14:paraId="43B27F4E" w14:textId="751295D4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637D6B">
        <w:rPr>
          <w:noProof/>
        </w:rPr>
        <w:instrText>a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544B9" w14:textId="77777777" w:rsidR="00BD7B2D" w:rsidRDefault="00BD7B2D">
      <w:r>
        <w:separator/>
      </w:r>
    </w:p>
  </w:endnote>
  <w:endnote w:type="continuationSeparator" w:id="0">
    <w:p w14:paraId="3B510261" w14:textId="77777777" w:rsidR="00BD7B2D" w:rsidRDefault="00BD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36AE7" w14:textId="77777777" w:rsidR="00BD7B2D" w:rsidRDefault="00BD7B2D">
      <w:r>
        <w:separator/>
      </w:r>
    </w:p>
  </w:footnote>
  <w:footnote w:type="continuationSeparator" w:id="0">
    <w:p w14:paraId="242B49A2" w14:textId="77777777" w:rsidR="00BD7B2D" w:rsidRDefault="00BD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2683E941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7F8">
      <w:rPr>
        <w:rFonts w:ascii="Arial" w:hAnsi="Arial" w:cs="Arial"/>
        <w:b/>
        <w:noProof/>
        <w:sz w:val="18"/>
        <w:szCs w:val="18"/>
      </w:rPr>
      <w:t>3GPP TS 36.133 V18.10.0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3EF03DE4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7F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E6549"/>
    <w:rsid w:val="007F0F4A"/>
    <w:rsid w:val="008028A4"/>
    <w:rsid w:val="00806ADF"/>
    <w:rsid w:val="00820C79"/>
    <w:rsid w:val="00830747"/>
    <w:rsid w:val="0085144B"/>
    <w:rsid w:val="0086236F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3F40"/>
    <w:rsid w:val="00CA3D0C"/>
    <w:rsid w:val="00CA7287"/>
    <w:rsid w:val="00CC038D"/>
    <w:rsid w:val="00CC2879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104</Pages>
  <Words>49879</Words>
  <Characters>284312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51</cp:revision>
  <cp:lastPrinted>2019-02-25T14:05:00Z</cp:lastPrinted>
  <dcterms:created xsi:type="dcterms:W3CDTF">2021-09-30T15:24:00Z</dcterms:created>
  <dcterms:modified xsi:type="dcterms:W3CDTF">2025-06-23T08:44:00Z</dcterms:modified>
</cp:coreProperties>
</file>