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7E11A44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r w:rsidR="003247B7">
              <w:t>9</w:t>
            </w:r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47B7" w:rsidRPr="00174903">
              <w:rPr>
                <w:sz w:val="32"/>
              </w:rPr>
              <w:t>202</w:t>
            </w:r>
            <w:r w:rsidR="003247B7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4"/>
            <w:r w:rsidR="003247B7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 xml:space="preserve">3rd Generation Partnership </w:t>
            </w:r>
            <w:proofErr w:type="gramStart"/>
            <w:r w:rsidRPr="00B74237">
              <w:t>Project;</w:t>
            </w:r>
            <w:proofErr w:type="gramEnd"/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 xml:space="preserve">Technical Specification Group Radio Access </w:t>
            </w:r>
            <w:proofErr w:type="gramStart"/>
            <w:r w:rsidRPr="00B74237">
              <w:t>Network;</w:t>
            </w:r>
            <w:proofErr w:type="gramEnd"/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</w:t>
            </w:r>
            <w:proofErr w:type="gramStart"/>
            <w:r w:rsidRPr="00B74237">
              <w:t>);</w:t>
            </w:r>
            <w:proofErr w:type="gramEnd"/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35pt;height:61.9pt" o:ole="">
                  <v:imagedata r:id="rId9" o:title=""/>
                </v:shape>
                <o:OLEObject Type="Embed" ProgID="Word.Picture.8" ShapeID="_x0000_i1025" DrawAspect="Content" ObjectID="_1804677456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68233DCC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47B7" w:rsidRPr="00174903">
              <w:rPr>
                <w:noProof/>
                <w:sz w:val="18"/>
              </w:rPr>
              <w:t>202</w:t>
            </w:r>
            <w:r w:rsidR="003247B7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4A48AB7E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103</w:t>
      </w:r>
    </w:p>
    <w:p w14:paraId="60E7EF4A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105</w:t>
      </w:r>
    </w:p>
    <w:p w14:paraId="3CD3E703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105</w:t>
      </w:r>
    </w:p>
    <w:p w14:paraId="285244F8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107</w:t>
      </w:r>
    </w:p>
    <w:p w14:paraId="772CA0A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107</w:t>
      </w:r>
    </w:p>
    <w:p w14:paraId="061B25B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109</w:t>
      </w:r>
    </w:p>
    <w:p w14:paraId="5A82C69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110</w:t>
      </w:r>
    </w:p>
    <w:p w14:paraId="6609FC1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tolerances</w:t>
      </w:r>
      <w:r>
        <w:rPr>
          <w:noProof/>
        </w:rPr>
        <w:tab/>
        <w:t>113</w:t>
      </w:r>
    </w:p>
    <w:p w14:paraId="281867F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113</w:t>
      </w:r>
    </w:p>
    <w:p w14:paraId="4B58C9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113</w:t>
      </w:r>
    </w:p>
    <w:p w14:paraId="283995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116</w:t>
      </w:r>
    </w:p>
    <w:p w14:paraId="443934D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61ACAEC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117</w:t>
      </w:r>
    </w:p>
    <w:p w14:paraId="38B951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123</w:t>
      </w:r>
    </w:p>
    <w:p w14:paraId="38765D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125</w:t>
      </w:r>
    </w:p>
    <w:p w14:paraId="2FF778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126</w:t>
      </w:r>
    </w:p>
    <w:p w14:paraId="43DE3E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127</w:t>
      </w:r>
    </w:p>
    <w:p w14:paraId="401914E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128</w:t>
      </w:r>
    </w:p>
    <w:p w14:paraId="1D449A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129</w:t>
      </w:r>
    </w:p>
    <w:p w14:paraId="6BDA534F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129</w:t>
      </w:r>
    </w:p>
    <w:p w14:paraId="31BADDA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129</w:t>
      </w:r>
    </w:p>
    <w:p w14:paraId="68D7504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129</w:t>
      </w:r>
    </w:p>
    <w:p w14:paraId="272F752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129</w:t>
      </w:r>
    </w:p>
    <w:p w14:paraId="62AD5B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129</w:t>
      </w:r>
    </w:p>
    <w:p w14:paraId="2FA818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131</w:t>
      </w:r>
    </w:p>
    <w:p w14:paraId="5ECD1D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132</w:t>
      </w:r>
    </w:p>
    <w:p w14:paraId="7DF004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132</w:t>
      </w:r>
    </w:p>
    <w:p w14:paraId="7BE195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133</w:t>
      </w:r>
    </w:p>
    <w:p w14:paraId="18340A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136</w:t>
      </w:r>
    </w:p>
    <w:p w14:paraId="1F88C7C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136</w:t>
      </w:r>
    </w:p>
    <w:p w14:paraId="5D65492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137</w:t>
      </w:r>
    </w:p>
    <w:p w14:paraId="11B5376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139</w:t>
      </w:r>
    </w:p>
    <w:p w14:paraId="701B9ED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140</w:t>
      </w:r>
    </w:p>
    <w:p w14:paraId="6EA9AD4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141</w:t>
      </w:r>
    </w:p>
    <w:p w14:paraId="7E69F49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142</w:t>
      </w:r>
    </w:p>
    <w:p w14:paraId="41D8C5F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145</w:t>
      </w:r>
    </w:p>
    <w:p w14:paraId="342FFD8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147</w:t>
      </w:r>
    </w:p>
    <w:p w14:paraId="301E31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149</w:t>
      </w:r>
    </w:p>
    <w:p w14:paraId="116F5E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789837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150</w:t>
      </w:r>
    </w:p>
    <w:p w14:paraId="028F7D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150</w:t>
      </w:r>
    </w:p>
    <w:p w14:paraId="55DF33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151</w:t>
      </w:r>
    </w:p>
    <w:p w14:paraId="6ED07B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151</w:t>
      </w:r>
    </w:p>
    <w:p w14:paraId="4F0E9F8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151</w:t>
      </w:r>
    </w:p>
    <w:p w14:paraId="7F0BFCF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152</w:t>
      </w:r>
    </w:p>
    <w:p w14:paraId="09F5D0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365A0B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37815B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78B26B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153</w:t>
      </w:r>
    </w:p>
    <w:p w14:paraId="6FD2D3A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154</w:t>
      </w:r>
    </w:p>
    <w:p w14:paraId="060DC8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59C9A20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154</w:t>
      </w:r>
    </w:p>
    <w:p w14:paraId="275932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Requirements</w:t>
      </w:r>
      <w:r>
        <w:rPr>
          <w:noProof/>
        </w:rPr>
        <w:tab/>
        <w:t>154</w:t>
      </w:r>
    </w:p>
    <w:p w14:paraId="2400559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154</w:t>
      </w:r>
    </w:p>
    <w:p w14:paraId="3BDF98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154</w:t>
      </w:r>
    </w:p>
    <w:p w14:paraId="0BE4BE7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155</w:t>
      </w:r>
    </w:p>
    <w:p w14:paraId="616C9C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155</w:t>
      </w:r>
    </w:p>
    <w:p w14:paraId="1EC3557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155</w:t>
      </w:r>
    </w:p>
    <w:p w14:paraId="46B28E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 w:rsidRPr="005A44ED">
        <w:rPr>
          <w:i/>
          <w:noProof/>
        </w:rPr>
        <w:t>timeSinceFailure</w:t>
      </w:r>
      <w:r>
        <w:rPr>
          <w:noProof/>
        </w:rPr>
        <w:tab/>
        <w:t>155</w:t>
      </w:r>
    </w:p>
    <w:p w14:paraId="4B0037B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155</w:t>
      </w:r>
    </w:p>
    <w:p w14:paraId="6265C9F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7601A67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155</w:t>
      </w:r>
    </w:p>
    <w:p w14:paraId="385C74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156</w:t>
      </w:r>
    </w:p>
    <w:p w14:paraId="4DEB7F3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156</w:t>
      </w:r>
    </w:p>
    <w:p w14:paraId="5E7B75D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156</w:t>
      </w:r>
    </w:p>
    <w:p w14:paraId="41644FF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405C53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156</w:t>
      </w:r>
    </w:p>
    <w:p w14:paraId="30F0CC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156</w:t>
      </w:r>
    </w:p>
    <w:p w14:paraId="20E715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156</w:t>
      </w:r>
    </w:p>
    <w:p w14:paraId="5C1F88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157</w:t>
      </w:r>
    </w:p>
    <w:p w14:paraId="40C010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157</w:t>
      </w:r>
    </w:p>
    <w:p w14:paraId="234CF7C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158</w:t>
      </w:r>
    </w:p>
    <w:p w14:paraId="5ACB080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158</w:t>
      </w:r>
    </w:p>
    <w:p w14:paraId="39FEDF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158</w:t>
      </w:r>
    </w:p>
    <w:p w14:paraId="01CBB3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158</w:t>
      </w:r>
    </w:p>
    <w:p w14:paraId="7EBE72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159</w:t>
      </w:r>
    </w:p>
    <w:p w14:paraId="6B3F6C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160</w:t>
      </w:r>
    </w:p>
    <w:p w14:paraId="7B399E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161</w:t>
      </w:r>
    </w:p>
    <w:p w14:paraId="6C899E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163</w:t>
      </w:r>
    </w:p>
    <w:p w14:paraId="768FA9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164</w:t>
      </w:r>
    </w:p>
    <w:p w14:paraId="006159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165</w:t>
      </w:r>
    </w:p>
    <w:p w14:paraId="31A178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166</w:t>
      </w:r>
    </w:p>
    <w:p w14:paraId="1A9F46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168</w:t>
      </w:r>
    </w:p>
    <w:p w14:paraId="6B5FEF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168</w:t>
      </w:r>
    </w:p>
    <w:p w14:paraId="5A7E21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168</w:t>
      </w:r>
    </w:p>
    <w:p w14:paraId="33D9CE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168</w:t>
      </w:r>
    </w:p>
    <w:p w14:paraId="45DB96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169</w:t>
      </w:r>
    </w:p>
    <w:p w14:paraId="1437CD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169</w:t>
      </w:r>
    </w:p>
    <w:p w14:paraId="3BDEA3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169</w:t>
      </w:r>
    </w:p>
    <w:p w14:paraId="6745E0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7EB2177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170</w:t>
      </w:r>
    </w:p>
    <w:p w14:paraId="113AEC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170</w:t>
      </w:r>
    </w:p>
    <w:p w14:paraId="1C9199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170</w:t>
      </w:r>
    </w:p>
    <w:p w14:paraId="18B0A5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171</w:t>
      </w:r>
    </w:p>
    <w:p w14:paraId="4BDB77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172</w:t>
      </w:r>
    </w:p>
    <w:p w14:paraId="3D959E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173</w:t>
      </w:r>
    </w:p>
    <w:p w14:paraId="2FE35D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175</w:t>
      </w:r>
    </w:p>
    <w:p w14:paraId="40962A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177</w:t>
      </w:r>
    </w:p>
    <w:p w14:paraId="5BD82B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178</w:t>
      </w:r>
    </w:p>
    <w:p w14:paraId="0F034A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180</w:t>
      </w:r>
    </w:p>
    <w:p w14:paraId="0C4721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182</w:t>
      </w:r>
    </w:p>
    <w:p w14:paraId="1FEE52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184</w:t>
      </w:r>
    </w:p>
    <w:p w14:paraId="14D72F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184</w:t>
      </w:r>
    </w:p>
    <w:p w14:paraId="1E578C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185</w:t>
      </w:r>
    </w:p>
    <w:p w14:paraId="1FB1AF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185</w:t>
      </w:r>
    </w:p>
    <w:p w14:paraId="7EAB31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186</w:t>
      </w:r>
    </w:p>
    <w:p w14:paraId="089E1F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186</w:t>
      </w:r>
    </w:p>
    <w:p w14:paraId="3525A7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186</w:t>
      </w:r>
    </w:p>
    <w:p w14:paraId="009C56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186</w:t>
      </w:r>
    </w:p>
    <w:p w14:paraId="08A101E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186</w:t>
      </w:r>
    </w:p>
    <w:p w14:paraId="23D229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186</w:t>
      </w:r>
    </w:p>
    <w:p w14:paraId="508AFB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7EDC13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5BE0F1D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lastRenderedPageBreak/>
        <w:t>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5FAAB18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187</w:t>
      </w:r>
    </w:p>
    <w:p w14:paraId="32695B8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0EE897C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190</w:t>
      </w:r>
    </w:p>
    <w:p w14:paraId="0C13189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192</w:t>
      </w:r>
    </w:p>
    <w:p w14:paraId="53A413C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192</w:t>
      </w:r>
    </w:p>
    <w:p w14:paraId="5897A3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193</w:t>
      </w:r>
    </w:p>
    <w:p w14:paraId="4C7554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193</w:t>
      </w:r>
    </w:p>
    <w:p w14:paraId="4C2B6A3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194</w:t>
      </w:r>
    </w:p>
    <w:p w14:paraId="3895887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195</w:t>
      </w:r>
    </w:p>
    <w:p w14:paraId="5BA1B6B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198</w:t>
      </w:r>
    </w:p>
    <w:p w14:paraId="65EC6B9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199</w:t>
      </w:r>
    </w:p>
    <w:p w14:paraId="39E9690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200</w:t>
      </w:r>
    </w:p>
    <w:p w14:paraId="4A6E5F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200</w:t>
      </w:r>
    </w:p>
    <w:p w14:paraId="074129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200</w:t>
      </w:r>
    </w:p>
    <w:p w14:paraId="69EA7A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201</w:t>
      </w:r>
    </w:p>
    <w:p w14:paraId="636272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201</w:t>
      </w:r>
    </w:p>
    <w:p w14:paraId="52C213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201</w:t>
      </w:r>
    </w:p>
    <w:p w14:paraId="7A6059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201</w:t>
      </w:r>
    </w:p>
    <w:p w14:paraId="5D66619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202</w:t>
      </w:r>
    </w:p>
    <w:p w14:paraId="3BB9BF6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202</w:t>
      </w:r>
    </w:p>
    <w:p w14:paraId="5FEFE5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202</w:t>
      </w:r>
    </w:p>
    <w:p w14:paraId="115467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203</w:t>
      </w:r>
    </w:p>
    <w:p w14:paraId="6E25A21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203</w:t>
      </w:r>
    </w:p>
    <w:p w14:paraId="34C8E02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205</w:t>
      </w:r>
    </w:p>
    <w:p w14:paraId="194C9CE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206</w:t>
      </w:r>
    </w:p>
    <w:p w14:paraId="2B2CF8A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209</w:t>
      </w:r>
    </w:p>
    <w:p w14:paraId="774B0BB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211</w:t>
      </w:r>
    </w:p>
    <w:p w14:paraId="150DFD9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211</w:t>
      </w:r>
    </w:p>
    <w:p w14:paraId="54C58E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212</w:t>
      </w:r>
    </w:p>
    <w:p w14:paraId="39FC652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212</w:t>
      </w:r>
    </w:p>
    <w:p w14:paraId="22C0DC9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213</w:t>
      </w:r>
    </w:p>
    <w:p w14:paraId="5BDB3D6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215</w:t>
      </w:r>
    </w:p>
    <w:p w14:paraId="04CFB39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217</w:t>
      </w:r>
    </w:p>
    <w:p w14:paraId="2F29AEE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220</w:t>
      </w:r>
    </w:p>
    <w:p w14:paraId="6D26AD5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220</w:t>
      </w:r>
    </w:p>
    <w:p w14:paraId="7FD537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221</w:t>
      </w:r>
    </w:p>
    <w:p w14:paraId="31C6BE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221</w:t>
      </w:r>
    </w:p>
    <w:p w14:paraId="30811A9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222</w:t>
      </w:r>
    </w:p>
    <w:p w14:paraId="63E637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11E259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222</w:t>
      </w:r>
    </w:p>
    <w:p w14:paraId="33965F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222</w:t>
      </w:r>
    </w:p>
    <w:p w14:paraId="2AE7A4D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222</w:t>
      </w:r>
    </w:p>
    <w:p w14:paraId="13AB3E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222</w:t>
      </w:r>
    </w:p>
    <w:p w14:paraId="2B7CD9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224</w:t>
      </w:r>
    </w:p>
    <w:p w14:paraId="6FB89F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224</w:t>
      </w:r>
    </w:p>
    <w:p w14:paraId="18C4A0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225</w:t>
      </w:r>
    </w:p>
    <w:p w14:paraId="4A4DF9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226</w:t>
      </w:r>
    </w:p>
    <w:p w14:paraId="2C6134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227</w:t>
      </w:r>
    </w:p>
    <w:p w14:paraId="2827B0D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228</w:t>
      </w:r>
    </w:p>
    <w:p w14:paraId="15B83D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229</w:t>
      </w:r>
    </w:p>
    <w:p w14:paraId="582DEA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230</w:t>
      </w:r>
    </w:p>
    <w:p w14:paraId="749D10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231</w:t>
      </w:r>
    </w:p>
    <w:p w14:paraId="488747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231</w:t>
      </w:r>
    </w:p>
    <w:p w14:paraId="08D821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232</w:t>
      </w:r>
    </w:p>
    <w:p w14:paraId="6699B1F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233</w:t>
      </w:r>
    </w:p>
    <w:p w14:paraId="314D7E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234</w:t>
      </w:r>
    </w:p>
    <w:p w14:paraId="04FA63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234</w:t>
      </w:r>
    </w:p>
    <w:p w14:paraId="14D609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7226038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236</w:t>
      </w:r>
    </w:p>
    <w:p w14:paraId="37630B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6DB04D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236</w:t>
      </w:r>
    </w:p>
    <w:p w14:paraId="1F985D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236</w:t>
      </w:r>
    </w:p>
    <w:p w14:paraId="3342AD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237</w:t>
      </w:r>
    </w:p>
    <w:p w14:paraId="1FFF27C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237</w:t>
      </w:r>
    </w:p>
    <w:p w14:paraId="1AA50D94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238</w:t>
      </w:r>
    </w:p>
    <w:p w14:paraId="4906A0E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238</w:t>
      </w:r>
    </w:p>
    <w:p w14:paraId="1E57E2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239</w:t>
      </w:r>
    </w:p>
    <w:p w14:paraId="2CA03DD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Requirements</w:t>
      </w:r>
      <w:r>
        <w:rPr>
          <w:noProof/>
        </w:rPr>
        <w:tab/>
        <w:t>239</w:t>
      </w:r>
    </w:p>
    <w:p w14:paraId="1A7090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measurement capability</w:t>
      </w:r>
      <w:r>
        <w:rPr>
          <w:noProof/>
        </w:rPr>
        <w:tab/>
        <w:t>239</w:t>
      </w:r>
    </w:p>
    <w:p w14:paraId="6B720D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Measurement and evaluation of serving cell</w:t>
      </w:r>
      <w:r>
        <w:rPr>
          <w:noProof/>
        </w:rPr>
        <w:tab/>
        <w:t>239</w:t>
      </w:r>
    </w:p>
    <w:p w14:paraId="116F8B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Measurements of intra-frequency E-UTRAN cells</w:t>
      </w:r>
      <w:r>
        <w:rPr>
          <w:noProof/>
        </w:rPr>
        <w:tab/>
        <w:t>239</w:t>
      </w:r>
    </w:p>
    <w:p w14:paraId="7F3746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Measurements of inter-frequency E-UTRAN cells</w:t>
      </w:r>
      <w:r>
        <w:rPr>
          <w:noProof/>
        </w:rPr>
        <w:tab/>
        <w:t>239</w:t>
      </w:r>
    </w:p>
    <w:p w14:paraId="0689F4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239</w:t>
      </w:r>
    </w:p>
    <w:p w14:paraId="757663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59D29B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239</w:t>
      </w:r>
    </w:p>
    <w:p w14:paraId="7F9905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measurement capability for RedCap</w:t>
      </w:r>
      <w:r>
        <w:rPr>
          <w:noProof/>
        </w:rPr>
        <w:tab/>
        <w:t>239</w:t>
      </w:r>
    </w:p>
    <w:p w14:paraId="2C6600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239</w:t>
      </w:r>
    </w:p>
    <w:p w14:paraId="6031F07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240</w:t>
      </w:r>
    </w:p>
    <w:p w14:paraId="76E385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117388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Cell Selection</w:t>
      </w:r>
      <w:r>
        <w:rPr>
          <w:noProof/>
        </w:rPr>
        <w:tab/>
        <w:t>240</w:t>
      </w:r>
    </w:p>
    <w:p w14:paraId="18522F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Cell Reselection</w:t>
      </w:r>
      <w:r>
        <w:rPr>
          <w:noProof/>
        </w:rPr>
        <w:tab/>
        <w:t>240</w:t>
      </w:r>
    </w:p>
    <w:p w14:paraId="240477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240</w:t>
      </w:r>
    </w:p>
    <w:p w14:paraId="5A7A869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240</w:t>
      </w:r>
    </w:p>
    <w:p w14:paraId="298AE6A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241</w:t>
      </w:r>
    </w:p>
    <w:p w14:paraId="50BEDE7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241</w:t>
      </w:r>
    </w:p>
    <w:p w14:paraId="456A7B7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241</w:t>
      </w:r>
    </w:p>
    <w:p w14:paraId="210F49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241</w:t>
      </w:r>
    </w:p>
    <w:p w14:paraId="6273CE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243</w:t>
      </w:r>
    </w:p>
    <w:p w14:paraId="0FC2E1A0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243</w:t>
      </w:r>
    </w:p>
    <w:p w14:paraId="4256692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244</w:t>
      </w:r>
    </w:p>
    <w:p w14:paraId="080DCA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140E15D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244</w:t>
      </w:r>
    </w:p>
    <w:p w14:paraId="7B69AC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244</w:t>
      </w:r>
    </w:p>
    <w:p w14:paraId="2015506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244</w:t>
      </w:r>
    </w:p>
    <w:p w14:paraId="6CBAC65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244</w:t>
      </w:r>
    </w:p>
    <w:p w14:paraId="54584E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245</w:t>
      </w:r>
    </w:p>
    <w:p w14:paraId="5AC29CA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770070D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66F678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FDD</w:t>
      </w:r>
      <w:r>
        <w:rPr>
          <w:noProof/>
        </w:rPr>
        <w:tab/>
        <w:t>246</w:t>
      </w:r>
    </w:p>
    <w:p w14:paraId="187E375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3D1ECF3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61FF4D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TDD</w:t>
      </w:r>
      <w:r>
        <w:rPr>
          <w:noProof/>
        </w:rPr>
        <w:tab/>
        <w:t>246</w:t>
      </w:r>
    </w:p>
    <w:p w14:paraId="1A4F61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246</w:t>
      </w:r>
    </w:p>
    <w:p w14:paraId="724C3F5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246</w:t>
      </w:r>
    </w:p>
    <w:p w14:paraId="7225D4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248</w:t>
      </w:r>
    </w:p>
    <w:p w14:paraId="305056F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248</w:t>
      </w:r>
    </w:p>
    <w:p w14:paraId="152411B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248</w:t>
      </w:r>
    </w:p>
    <w:p w14:paraId="23C8CC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249</w:t>
      </w:r>
    </w:p>
    <w:p w14:paraId="695C686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Handover delay</w:t>
      </w:r>
      <w:r>
        <w:rPr>
          <w:noProof/>
        </w:rPr>
        <w:tab/>
        <w:t>249</w:t>
      </w:r>
    </w:p>
    <w:p w14:paraId="191F460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Measurement time</w:t>
      </w:r>
      <w:r>
        <w:rPr>
          <w:noProof/>
        </w:rPr>
        <w:tab/>
        <w:t>250</w:t>
      </w:r>
    </w:p>
    <w:p w14:paraId="5FCEADB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Preparation time</w:t>
      </w:r>
      <w:r>
        <w:rPr>
          <w:noProof/>
        </w:rPr>
        <w:tab/>
        <w:t>250</w:t>
      </w:r>
    </w:p>
    <w:p w14:paraId="16EA6B1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Interruption time</w:t>
      </w:r>
      <w:r>
        <w:rPr>
          <w:noProof/>
        </w:rPr>
        <w:tab/>
        <w:t>250</w:t>
      </w:r>
    </w:p>
    <w:p w14:paraId="3A1C35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250</w:t>
      </w:r>
    </w:p>
    <w:p w14:paraId="673CE3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251</w:t>
      </w:r>
    </w:p>
    <w:p w14:paraId="25E570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251</w:t>
      </w:r>
    </w:p>
    <w:p w14:paraId="6E1B943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251</w:t>
      </w:r>
    </w:p>
    <w:p w14:paraId="33119DE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251</w:t>
      </w:r>
    </w:p>
    <w:p w14:paraId="45E483D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251</w:t>
      </w:r>
    </w:p>
    <w:p w14:paraId="6AA364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1964391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251</w:t>
      </w:r>
    </w:p>
    <w:p w14:paraId="34EFAC8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251</w:t>
      </w:r>
    </w:p>
    <w:p w14:paraId="69BBA5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- UTRAN TDD Handover</w:t>
      </w:r>
      <w:r>
        <w:rPr>
          <w:noProof/>
        </w:rPr>
        <w:tab/>
        <w:t>252</w:t>
      </w:r>
    </w:p>
    <w:p w14:paraId="5EB863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Introduction</w:t>
      </w:r>
      <w:r>
        <w:rPr>
          <w:noProof/>
        </w:rPr>
        <w:tab/>
        <w:t>252</w:t>
      </w:r>
    </w:p>
    <w:p w14:paraId="62BDD1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252</w:t>
      </w:r>
    </w:p>
    <w:p w14:paraId="27136B6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2F0C7F5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0D7D676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253</w:t>
      </w:r>
    </w:p>
    <w:p w14:paraId="1EF387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7FA7A0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5CC54D5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1835637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5335AA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253</w:t>
      </w:r>
    </w:p>
    <w:p w14:paraId="4CC92B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253</w:t>
      </w:r>
    </w:p>
    <w:p w14:paraId="5C9127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Handover delay</w:t>
      </w:r>
      <w:r>
        <w:rPr>
          <w:noProof/>
        </w:rPr>
        <w:tab/>
        <w:t>254</w:t>
      </w:r>
    </w:p>
    <w:p w14:paraId="479A24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Interruption time</w:t>
      </w:r>
      <w:r>
        <w:rPr>
          <w:noProof/>
        </w:rPr>
        <w:tab/>
        <w:t>254</w:t>
      </w:r>
    </w:p>
    <w:p w14:paraId="7F7EB7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- NR FR1 Handover to target cell using CCA</w:t>
      </w:r>
      <w:r>
        <w:rPr>
          <w:noProof/>
        </w:rPr>
        <w:tab/>
        <w:t>254</w:t>
      </w:r>
    </w:p>
    <w:p w14:paraId="3B63C5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254</w:t>
      </w:r>
    </w:p>
    <w:p w14:paraId="7DA4A8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Handover delay</w:t>
      </w:r>
      <w:r>
        <w:rPr>
          <w:noProof/>
        </w:rPr>
        <w:tab/>
        <w:t>255</w:t>
      </w:r>
    </w:p>
    <w:p w14:paraId="30D807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Interruption time</w:t>
      </w:r>
      <w:r>
        <w:rPr>
          <w:noProof/>
        </w:rPr>
        <w:tab/>
        <w:t>255</w:t>
      </w:r>
    </w:p>
    <w:p w14:paraId="6AAB63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- NR FR1 Handover</w:t>
      </w:r>
      <w:r w:rsidRPr="005A44ED">
        <w:rPr>
          <w:noProof/>
          <w:lang w:val="sv-SE" w:eastAsia="ko-KR"/>
        </w:rPr>
        <w:t xml:space="preserve"> for </w:t>
      </w:r>
      <w:r w:rsidRPr="005A44ED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256</w:t>
      </w:r>
    </w:p>
    <w:p w14:paraId="4C0480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256</w:t>
      </w:r>
    </w:p>
    <w:p w14:paraId="63C696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Requirements</w:t>
      </w:r>
      <w:r>
        <w:rPr>
          <w:noProof/>
        </w:rPr>
        <w:tab/>
        <w:t>256</w:t>
      </w:r>
    </w:p>
    <w:p w14:paraId="549003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- NR FR2 Handover</w:t>
      </w:r>
      <w:r>
        <w:rPr>
          <w:noProof/>
        </w:rPr>
        <w:tab/>
        <w:t>256</w:t>
      </w:r>
    </w:p>
    <w:p w14:paraId="33D2FC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Introduction</w:t>
      </w:r>
      <w:r>
        <w:rPr>
          <w:noProof/>
        </w:rPr>
        <w:tab/>
        <w:t>256</w:t>
      </w:r>
    </w:p>
    <w:p w14:paraId="404077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Handover delay</w:t>
      </w:r>
      <w:r>
        <w:rPr>
          <w:noProof/>
        </w:rPr>
        <w:tab/>
        <w:t>256</w:t>
      </w:r>
    </w:p>
    <w:p w14:paraId="042B26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Interruption time</w:t>
      </w:r>
      <w:r>
        <w:rPr>
          <w:noProof/>
        </w:rPr>
        <w:tab/>
        <w:t>256</w:t>
      </w:r>
    </w:p>
    <w:p w14:paraId="0667E70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257</w:t>
      </w:r>
    </w:p>
    <w:p w14:paraId="5B15E53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257</w:t>
      </w:r>
    </w:p>
    <w:p w14:paraId="720705E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127A857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015E637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1D1AD28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– cdma2000 1X Handover</w:t>
      </w:r>
      <w:r>
        <w:rPr>
          <w:noProof/>
        </w:rPr>
        <w:tab/>
        <w:t>258</w:t>
      </w:r>
    </w:p>
    <w:p w14:paraId="290A658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Introduction</w:t>
      </w:r>
      <w:r>
        <w:rPr>
          <w:noProof/>
        </w:rPr>
        <w:tab/>
        <w:t>258</w:t>
      </w:r>
    </w:p>
    <w:p w14:paraId="0EE58FA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17C58E5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10F2816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258</w:t>
      </w:r>
    </w:p>
    <w:p w14:paraId="425BFE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5E381EB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259</w:t>
      </w:r>
    </w:p>
    <w:p w14:paraId="2A0008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259</w:t>
      </w:r>
    </w:p>
    <w:p w14:paraId="5E4E7BA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03E9BC2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38E34C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259</w:t>
      </w:r>
    </w:p>
    <w:p w14:paraId="030356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260</w:t>
      </w:r>
    </w:p>
    <w:p w14:paraId="3215CD2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096B81E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7C6318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260</w:t>
      </w:r>
    </w:p>
    <w:p w14:paraId="00A7B0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260</w:t>
      </w:r>
    </w:p>
    <w:p w14:paraId="3C2B858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260</w:t>
      </w:r>
    </w:p>
    <w:p w14:paraId="6CAD7FA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260</w:t>
      </w:r>
    </w:p>
    <w:p w14:paraId="570619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261</w:t>
      </w:r>
    </w:p>
    <w:p w14:paraId="201317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261</w:t>
      </w:r>
    </w:p>
    <w:p w14:paraId="178012E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261</w:t>
      </w:r>
    </w:p>
    <w:p w14:paraId="2762E8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186E73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261</w:t>
      </w:r>
    </w:p>
    <w:p w14:paraId="6055AC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261</w:t>
      </w:r>
    </w:p>
    <w:p w14:paraId="51B7E3B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16A6E86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1C2D74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262</w:t>
      </w:r>
    </w:p>
    <w:p w14:paraId="16C82E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262</w:t>
      </w:r>
    </w:p>
    <w:p w14:paraId="18BF9DF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Handover delay</w:t>
      </w:r>
      <w:r>
        <w:rPr>
          <w:noProof/>
        </w:rPr>
        <w:tab/>
        <w:t>262</w:t>
      </w:r>
    </w:p>
    <w:p w14:paraId="0A1AEDF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Measurement time</w:t>
      </w:r>
      <w:r>
        <w:rPr>
          <w:noProof/>
        </w:rPr>
        <w:tab/>
        <w:t>263</w:t>
      </w:r>
    </w:p>
    <w:p w14:paraId="4627ADD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Preparation time</w:t>
      </w:r>
      <w:r>
        <w:rPr>
          <w:noProof/>
        </w:rPr>
        <w:tab/>
        <w:t>264</w:t>
      </w:r>
    </w:p>
    <w:p w14:paraId="7B43EE4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Interruption time</w:t>
      </w:r>
      <w:r>
        <w:rPr>
          <w:noProof/>
        </w:rPr>
        <w:tab/>
        <w:t>264</w:t>
      </w:r>
    </w:p>
    <w:p w14:paraId="78194B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265</w:t>
      </w:r>
    </w:p>
    <w:p w14:paraId="7D78E7B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265</w:t>
      </w:r>
    </w:p>
    <w:p w14:paraId="225E36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265</w:t>
      </w:r>
    </w:p>
    <w:p w14:paraId="135A5FB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265</w:t>
      </w:r>
    </w:p>
    <w:p w14:paraId="0D17D0B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265</w:t>
      </w:r>
    </w:p>
    <w:p w14:paraId="65ADF9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266</w:t>
      </w:r>
    </w:p>
    <w:p w14:paraId="5E5815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266</w:t>
      </w:r>
    </w:p>
    <w:p w14:paraId="744E72E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009BC6A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Measurement time</w:t>
      </w:r>
      <w:r>
        <w:rPr>
          <w:noProof/>
        </w:rPr>
        <w:tab/>
        <w:t>267</w:t>
      </w:r>
    </w:p>
    <w:p w14:paraId="7321363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Preparation time</w:t>
      </w:r>
      <w:r>
        <w:rPr>
          <w:noProof/>
        </w:rPr>
        <w:tab/>
        <w:t>268</w:t>
      </w:r>
    </w:p>
    <w:p w14:paraId="5C296FE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Interruption time</w:t>
      </w:r>
      <w:r>
        <w:rPr>
          <w:noProof/>
        </w:rPr>
        <w:tab/>
        <w:t>268</w:t>
      </w:r>
    </w:p>
    <w:p w14:paraId="3CB72F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269</w:t>
      </w:r>
    </w:p>
    <w:p w14:paraId="5A9918D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269</w:t>
      </w:r>
    </w:p>
    <w:p w14:paraId="3E5B3EA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269</w:t>
      </w:r>
    </w:p>
    <w:p w14:paraId="4D80911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584B37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270</w:t>
      </w:r>
    </w:p>
    <w:p w14:paraId="589E59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270</w:t>
      </w:r>
    </w:p>
    <w:p w14:paraId="4DD2442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168DD24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59C8D1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271</w:t>
      </w:r>
    </w:p>
    <w:p w14:paraId="081AD2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271</w:t>
      </w:r>
    </w:p>
    <w:p w14:paraId="08087E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271</w:t>
      </w:r>
    </w:p>
    <w:p w14:paraId="48EF0C8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271</w:t>
      </w:r>
    </w:p>
    <w:p w14:paraId="15C084A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15AE3D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271</w:t>
      </w:r>
    </w:p>
    <w:p w14:paraId="587F3B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</w:t>
      </w:r>
      <w:r w:rsidRPr="005A44ED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272</w:t>
      </w:r>
    </w:p>
    <w:p w14:paraId="2418B58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273</w:t>
      </w:r>
    </w:p>
    <w:p w14:paraId="62F97E9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187B6D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273</w:t>
      </w:r>
    </w:p>
    <w:p w14:paraId="5225D7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273</w:t>
      </w:r>
    </w:p>
    <w:p w14:paraId="10B981A6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274</w:t>
      </w:r>
    </w:p>
    <w:p w14:paraId="37AF6D2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274</w:t>
      </w:r>
    </w:p>
    <w:p w14:paraId="5FFC80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74DBE7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333FA5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275</w:t>
      </w:r>
    </w:p>
    <w:p w14:paraId="2BC7784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275</w:t>
      </w:r>
    </w:p>
    <w:p w14:paraId="1E5DB2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0B9B84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275</w:t>
      </w:r>
    </w:p>
    <w:p w14:paraId="6831B9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275</w:t>
      </w:r>
    </w:p>
    <w:p w14:paraId="56A65BE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275</w:t>
      </w:r>
    </w:p>
    <w:p w14:paraId="4720CF8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276</w:t>
      </w:r>
    </w:p>
    <w:p w14:paraId="50C5B49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276</w:t>
      </w:r>
    </w:p>
    <w:p w14:paraId="4BAD390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276</w:t>
      </w:r>
    </w:p>
    <w:p w14:paraId="4F71A24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276</w:t>
      </w:r>
    </w:p>
    <w:p w14:paraId="556B446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276</w:t>
      </w:r>
    </w:p>
    <w:p w14:paraId="0F2AF4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276</w:t>
      </w:r>
    </w:p>
    <w:p w14:paraId="7DFCA72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276</w:t>
      </w:r>
    </w:p>
    <w:p w14:paraId="60A5FDA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276</w:t>
      </w:r>
    </w:p>
    <w:p w14:paraId="5B00D2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276</w:t>
      </w:r>
    </w:p>
    <w:p w14:paraId="498CC2E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277</w:t>
      </w:r>
    </w:p>
    <w:p w14:paraId="381DB94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277</w:t>
      </w:r>
    </w:p>
    <w:p w14:paraId="675912A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F2DB6A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277</w:t>
      </w:r>
    </w:p>
    <w:p w14:paraId="77C44B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277</w:t>
      </w:r>
    </w:p>
    <w:p w14:paraId="409167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277</w:t>
      </w:r>
    </w:p>
    <w:p w14:paraId="254A2E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278</w:t>
      </w:r>
    </w:p>
    <w:p w14:paraId="29DC2F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278</w:t>
      </w:r>
    </w:p>
    <w:p w14:paraId="7F1AFA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5A44ED">
        <w:rPr>
          <w:noProof/>
          <w:lang w:val="en-US"/>
        </w:rPr>
        <w:t>carrier subject to CCA</w:t>
      </w:r>
      <w:r>
        <w:rPr>
          <w:noProof/>
        </w:rPr>
        <w:tab/>
        <w:t>279</w:t>
      </w:r>
    </w:p>
    <w:p w14:paraId="48FCFC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280</w:t>
      </w:r>
    </w:p>
    <w:p w14:paraId="2C5F297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281</w:t>
      </w:r>
    </w:p>
    <w:p w14:paraId="59C675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2D939D1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12FEEBB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282</w:t>
      </w:r>
    </w:p>
    <w:p w14:paraId="58A60D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54E597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59CB5C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282</w:t>
      </w:r>
    </w:p>
    <w:p w14:paraId="69B91E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283</w:t>
      </w:r>
    </w:p>
    <w:p w14:paraId="7DE37B3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283</w:t>
      </w:r>
    </w:p>
    <w:p w14:paraId="1AFA5A5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1167F3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5BED9F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284</w:t>
      </w:r>
    </w:p>
    <w:p w14:paraId="461DF1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284</w:t>
      </w:r>
    </w:p>
    <w:p w14:paraId="05D9400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285</w:t>
      </w:r>
    </w:p>
    <w:p w14:paraId="7A7AA44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4DFC76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6947F2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285</w:t>
      </w:r>
    </w:p>
    <w:p w14:paraId="08269F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285</w:t>
      </w:r>
    </w:p>
    <w:p w14:paraId="4CD142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285</w:t>
      </w:r>
    </w:p>
    <w:p w14:paraId="12ED28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285</w:t>
      </w:r>
    </w:p>
    <w:p w14:paraId="2F491A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285</w:t>
      </w:r>
    </w:p>
    <w:p w14:paraId="2278E6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286</w:t>
      </w:r>
    </w:p>
    <w:p w14:paraId="131F24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286</w:t>
      </w:r>
    </w:p>
    <w:p w14:paraId="2CD07B1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286</w:t>
      </w:r>
    </w:p>
    <w:p w14:paraId="550DF4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137AC3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67A9F7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287</w:t>
      </w:r>
    </w:p>
    <w:p w14:paraId="7E94AD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287</w:t>
      </w:r>
    </w:p>
    <w:p w14:paraId="28E001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287</w:t>
      </w:r>
    </w:p>
    <w:p w14:paraId="34947D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287</w:t>
      </w:r>
    </w:p>
    <w:p w14:paraId="3FABF3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287</w:t>
      </w:r>
    </w:p>
    <w:p w14:paraId="42A571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287</w:t>
      </w:r>
    </w:p>
    <w:p w14:paraId="60017AA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288</w:t>
      </w:r>
    </w:p>
    <w:p w14:paraId="33CBF38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288</w:t>
      </w:r>
    </w:p>
    <w:p w14:paraId="324A29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230B54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01A7D2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289</w:t>
      </w:r>
    </w:p>
    <w:p w14:paraId="1E41FF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Re-establishment delay requirement for CEModeB</w:t>
      </w:r>
      <w:r>
        <w:rPr>
          <w:noProof/>
        </w:rPr>
        <w:tab/>
        <w:t>289</w:t>
      </w:r>
    </w:p>
    <w:p w14:paraId="64EE6E5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290</w:t>
      </w:r>
    </w:p>
    <w:p w14:paraId="2A0C305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0A6B6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06A77D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290</w:t>
      </w:r>
    </w:p>
    <w:p w14:paraId="628802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Re-establishment delay requirement for CEModeB</w:t>
      </w:r>
      <w:r>
        <w:rPr>
          <w:noProof/>
        </w:rPr>
        <w:tab/>
        <w:t>291</w:t>
      </w:r>
    </w:p>
    <w:p w14:paraId="16E3533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291</w:t>
      </w:r>
    </w:p>
    <w:p w14:paraId="29FC71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549158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670D4A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292</w:t>
      </w:r>
    </w:p>
    <w:p w14:paraId="03E35E2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292</w:t>
      </w:r>
    </w:p>
    <w:p w14:paraId="44A0457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539639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4526F2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293</w:t>
      </w:r>
    </w:p>
    <w:p w14:paraId="0239BBE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293</w:t>
      </w:r>
    </w:p>
    <w:p w14:paraId="7BE994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4AF03D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7D67791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294</w:t>
      </w:r>
    </w:p>
    <w:p w14:paraId="059DDC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1421C0BF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295</w:t>
      </w:r>
    </w:p>
    <w:p w14:paraId="6DEC1E7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295</w:t>
      </w:r>
    </w:p>
    <w:p w14:paraId="165A05E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Introduction</w:t>
      </w:r>
      <w:r>
        <w:rPr>
          <w:noProof/>
        </w:rPr>
        <w:tab/>
        <w:t>295</w:t>
      </w:r>
    </w:p>
    <w:p w14:paraId="16A1A2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Requirements</w:t>
      </w:r>
      <w:r>
        <w:rPr>
          <w:noProof/>
        </w:rPr>
        <w:tab/>
        <w:t>296</w:t>
      </w:r>
    </w:p>
    <w:p w14:paraId="51E4B13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297</w:t>
      </w:r>
    </w:p>
    <w:p w14:paraId="4D6F703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47308A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Requirements</w:t>
      </w:r>
      <w:r>
        <w:rPr>
          <w:noProof/>
        </w:rPr>
        <w:tab/>
        <w:t>297</w:t>
      </w:r>
    </w:p>
    <w:p w14:paraId="2C369F2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297</w:t>
      </w:r>
    </w:p>
    <w:p w14:paraId="4683E2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4C95FC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30FA3D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Timing Advance adjustment delay</w:t>
      </w:r>
      <w:r>
        <w:rPr>
          <w:noProof/>
        </w:rPr>
        <w:tab/>
        <w:t>297</w:t>
      </w:r>
    </w:p>
    <w:p w14:paraId="0B0A98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298</w:t>
      </w:r>
    </w:p>
    <w:p w14:paraId="307EECF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Cell phase synchronization accuracy (TDD)</w:t>
      </w:r>
      <w:r>
        <w:rPr>
          <w:noProof/>
        </w:rPr>
        <w:tab/>
        <w:t>298</w:t>
      </w:r>
    </w:p>
    <w:p w14:paraId="1054CDC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Definition</w:t>
      </w:r>
      <w:r>
        <w:rPr>
          <w:noProof/>
        </w:rPr>
        <w:tab/>
        <w:t>298</w:t>
      </w:r>
    </w:p>
    <w:p w14:paraId="2066A7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Minimum requirements</w:t>
      </w:r>
      <w:r>
        <w:rPr>
          <w:noProof/>
        </w:rPr>
        <w:tab/>
        <w:t>298</w:t>
      </w:r>
    </w:p>
    <w:p w14:paraId="1D33D3E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299</w:t>
      </w:r>
    </w:p>
    <w:p w14:paraId="685523E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255021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299</w:t>
      </w:r>
    </w:p>
    <w:p w14:paraId="0E1777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299</w:t>
      </w:r>
    </w:p>
    <w:p w14:paraId="355603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299</w:t>
      </w:r>
    </w:p>
    <w:p w14:paraId="3FCC858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299</w:t>
      </w:r>
    </w:p>
    <w:p w14:paraId="242BEF2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299</w:t>
      </w:r>
    </w:p>
    <w:p w14:paraId="448273D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5BA32D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301</w:t>
      </w:r>
    </w:p>
    <w:p w14:paraId="1E02BC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301</w:t>
      </w:r>
    </w:p>
    <w:p w14:paraId="6A05A6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303</w:t>
      </w:r>
    </w:p>
    <w:p w14:paraId="75C60B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303</w:t>
      </w:r>
    </w:p>
    <w:p w14:paraId="49C0B6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303</w:t>
      </w:r>
    </w:p>
    <w:p w14:paraId="011DC22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303</w:t>
      </w:r>
    </w:p>
    <w:p w14:paraId="6DADE50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4338F4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304</w:t>
      </w:r>
    </w:p>
    <w:p w14:paraId="7B16E99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305</w:t>
      </w:r>
    </w:p>
    <w:p w14:paraId="390C839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306</w:t>
      </w:r>
    </w:p>
    <w:p w14:paraId="302074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307</w:t>
      </w:r>
    </w:p>
    <w:p w14:paraId="683339E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308</w:t>
      </w:r>
    </w:p>
    <w:p w14:paraId="104088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309</w:t>
      </w:r>
    </w:p>
    <w:p w14:paraId="16BC3B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310</w:t>
      </w:r>
    </w:p>
    <w:p w14:paraId="4E5267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310</w:t>
      </w:r>
    </w:p>
    <w:p w14:paraId="4A494E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310</w:t>
      </w:r>
    </w:p>
    <w:p w14:paraId="79561F8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311</w:t>
      </w:r>
    </w:p>
    <w:p w14:paraId="780373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312</w:t>
      </w:r>
    </w:p>
    <w:p w14:paraId="378134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313</w:t>
      </w:r>
    </w:p>
    <w:p w14:paraId="72C0B6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313</w:t>
      </w:r>
    </w:p>
    <w:p w14:paraId="661709D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315</w:t>
      </w:r>
    </w:p>
    <w:p w14:paraId="1CE25E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315</w:t>
      </w:r>
    </w:p>
    <w:p w14:paraId="334C0CE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317</w:t>
      </w:r>
    </w:p>
    <w:p w14:paraId="0796D27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317</w:t>
      </w:r>
    </w:p>
    <w:p w14:paraId="4014874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319</w:t>
      </w:r>
    </w:p>
    <w:p w14:paraId="6E959DA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321</w:t>
      </w:r>
    </w:p>
    <w:p w14:paraId="7CCE161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093245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6891BA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321</w:t>
      </w:r>
    </w:p>
    <w:p w14:paraId="39B477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321</w:t>
      </w:r>
    </w:p>
    <w:p w14:paraId="5B56DA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321</w:t>
      </w:r>
    </w:p>
    <w:p w14:paraId="2E101A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322</w:t>
      </w:r>
    </w:p>
    <w:p w14:paraId="3ADA6F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322</w:t>
      </w:r>
    </w:p>
    <w:p w14:paraId="68E21F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322</w:t>
      </w:r>
    </w:p>
    <w:p w14:paraId="45E082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322</w:t>
      </w:r>
    </w:p>
    <w:p w14:paraId="510A40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322</w:t>
      </w:r>
    </w:p>
    <w:p w14:paraId="115AD4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323</w:t>
      </w:r>
    </w:p>
    <w:p w14:paraId="649957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324</w:t>
      </w:r>
    </w:p>
    <w:p w14:paraId="69BAE2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324</w:t>
      </w:r>
    </w:p>
    <w:p w14:paraId="417D4D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324</w:t>
      </w:r>
    </w:p>
    <w:p w14:paraId="7F1415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at </w:t>
      </w:r>
      <w:r w:rsidRPr="005A44ED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325</w:t>
      </w:r>
    </w:p>
    <w:p w14:paraId="409BDA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326</w:t>
      </w:r>
    </w:p>
    <w:p w14:paraId="3625F9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326</w:t>
      </w:r>
    </w:p>
    <w:p w14:paraId="69E7A6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326</w:t>
      </w:r>
    </w:p>
    <w:p w14:paraId="76F141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326</w:t>
      </w:r>
    </w:p>
    <w:p w14:paraId="2077A1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327</w:t>
      </w:r>
    </w:p>
    <w:p w14:paraId="287CC2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327</w:t>
      </w:r>
    </w:p>
    <w:p w14:paraId="554788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327</w:t>
      </w:r>
    </w:p>
    <w:p w14:paraId="344AA2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327</w:t>
      </w:r>
    </w:p>
    <w:p w14:paraId="2E36E9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328</w:t>
      </w:r>
    </w:p>
    <w:p w14:paraId="0B9DDAC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329</w:t>
      </w:r>
    </w:p>
    <w:p w14:paraId="41DF62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31C84C0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329</w:t>
      </w:r>
    </w:p>
    <w:p w14:paraId="6C194CC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329</w:t>
      </w:r>
    </w:p>
    <w:p w14:paraId="21A477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329</w:t>
      </w:r>
    </w:p>
    <w:p w14:paraId="3D92861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330</w:t>
      </w:r>
    </w:p>
    <w:p w14:paraId="392E366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3CEA13C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330</w:t>
      </w:r>
    </w:p>
    <w:p w14:paraId="7B0513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330</w:t>
      </w:r>
    </w:p>
    <w:p w14:paraId="0CD68C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330</w:t>
      </w:r>
    </w:p>
    <w:p w14:paraId="1DE268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330</w:t>
      </w:r>
    </w:p>
    <w:p w14:paraId="11CC42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331</w:t>
      </w:r>
    </w:p>
    <w:p w14:paraId="64252D6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331</w:t>
      </w:r>
    </w:p>
    <w:p w14:paraId="014C69A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331</w:t>
      </w:r>
    </w:p>
    <w:p w14:paraId="6B7D97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332</w:t>
      </w:r>
    </w:p>
    <w:p w14:paraId="4C2A5B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332</w:t>
      </w:r>
    </w:p>
    <w:p w14:paraId="100EAD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333</w:t>
      </w:r>
    </w:p>
    <w:p w14:paraId="1E35A9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333</w:t>
      </w:r>
    </w:p>
    <w:p w14:paraId="0BB6CD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334</w:t>
      </w:r>
    </w:p>
    <w:p w14:paraId="7EEF1A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</w:t>
      </w:r>
      <w:r>
        <w:rPr>
          <w:noProof/>
        </w:rPr>
        <w:t>3</w:t>
      </w:r>
      <w:r w:rsidRPr="005A44E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334</w:t>
      </w:r>
    </w:p>
    <w:p w14:paraId="35E8DE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</w:t>
      </w:r>
      <w:r>
        <w:rPr>
          <w:noProof/>
        </w:rPr>
        <w:t>3</w:t>
      </w:r>
      <w:r w:rsidRPr="005A44E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334</w:t>
      </w:r>
    </w:p>
    <w:p w14:paraId="419A63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335</w:t>
      </w:r>
    </w:p>
    <w:p w14:paraId="5AECA3A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335</w:t>
      </w:r>
    </w:p>
    <w:p w14:paraId="434E1B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267A1B3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335</w:t>
      </w:r>
    </w:p>
    <w:p w14:paraId="3572AF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335</w:t>
      </w:r>
    </w:p>
    <w:p w14:paraId="0BD5B6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335</w:t>
      </w:r>
    </w:p>
    <w:p w14:paraId="20CC09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336</w:t>
      </w:r>
    </w:p>
    <w:p w14:paraId="4EA079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336</w:t>
      </w:r>
    </w:p>
    <w:p w14:paraId="7D596C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336</w:t>
      </w:r>
    </w:p>
    <w:p w14:paraId="6A928D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337</w:t>
      </w:r>
    </w:p>
    <w:p w14:paraId="135AC1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337</w:t>
      </w:r>
    </w:p>
    <w:p w14:paraId="1BCB36A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338</w:t>
      </w:r>
    </w:p>
    <w:p w14:paraId="5DFCDE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Definition</w:t>
      </w:r>
      <w:r>
        <w:rPr>
          <w:noProof/>
        </w:rPr>
        <w:tab/>
        <w:t>338</w:t>
      </w:r>
    </w:p>
    <w:p w14:paraId="48E7AD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Minimum requirements</w:t>
      </w:r>
      <w:r>
        <w:rPr>
          <w:noProof/>
        </w:rPr>
        <w:tab/>
        <w:t>338</w:t>
      </w:r>
    </w:p>
    <w:p w14:paraId="7AFC7B3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338</w:t>
      </w:r>
    </w:p>
    <w:p w14:paraId="430FA7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4A910E8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338</w:t>
      </w:r>
    </w:p>
    <w:p w14:paraId="39E84D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339</w:t>
      </w:r>
    </w:p>
    <w:p w14:paraId="1FF31C1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339</w:t>
      </w:r>
    </w:p>
    <w:p w14:paraId="4C8A90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7ACAE4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339</w:t>
      </w:r>
    </w:p>
    <w:p w14:paraId="54AE978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339</w:t>
      </w:r>
    </w:p>
    <w:p w14:paraId="48F86A7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7D192F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4A3474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339</w:t>
      </w:r>
    </w:p>
    <w:p w14:paraId="596406D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340</w:t>
      </w:r>
    </w:p>
    <w:p w14:paraId="6D664BC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340</w:t>
      </w:r>
    </w:p>
    <w:p w14:paraId="0874FE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340</w:t>
      </w:r>
    </w:p>
    <w:p w14:paraId="0B4362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340</w:t>
      </w:r>
    </w:p>
    <w:p w14:paraId="331E66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341</w:t>
      </w:r>
    </w:p>
    <w:p w14:paraId="304A8B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341</w:t>
      </w:r>
    </w:p>
    <w:p w14:paraId="36DA70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341</w:t>
      </w:r>
    </w:p>
    <w:p w14:paraId="750D86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342</w:t>
      </w:r>
    </w:p>
    <w:p w14:paraId="22FBF8C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342</w:t>
      </w:r>
    </w:p>
    <w:p w14:paraId="37837C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342</w:t>
      </w:r>
    </w:p>
    <w:p w14:paraId="4A5799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342</w:t>
      </w:r>
    </w:p>
    <w:p w14:paraId="1D9ADDA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343</w:t>
      </w:r>
    </w:p>
    <w:p w14:paraId="59365F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343</w:t>
      </w:r>
    </w:p>
    <w:p w14:paraId="15F0352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343</w:t>
      </w:r>
    </w:p>
    <w:p w14:paraId="3B34B1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6F8C3C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344</w:t>
      </w:r>
    </w:p>
    <w:p w14:paraId="71FAB3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39C13E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344</w:t>
      </w:r>
    </w:p>
    <w:p w14:paraId="457EE4C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344</w:t>
      </w:r>
    </w:p>
    <w:p w14:paraId="301AE4C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344</w:t>
      </w:r>
    </w:p>
    <w:p w14:paraId="12C8961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344</w:t>
      </w:r>
    </w:p>
    <w:p w14:paraId="3433CA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345</w:t>
      </w:r>
    </w:p>
    <w:p w14:paraId="41E1D7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346</w:t>
      </w:r>
    </w:p>
    <w:p w14:paraId="10259C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0DF2C3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35402B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348</w:t>
      </w:r>
    </w:p>
    <w:p w14:paraId="79CCE8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</w:t>
      </w:r>
      <w:r>
        <w:rPr>
          <w:noProof/>
        </w:rPr>
        <w:t>3</w:t>
      </w:r>
      <w:r w:rsidRPr="005A44E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349</w:t>
      </w:r>
    </w:p>
    <w:p w14:paraId="450436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</w:t>
      </w:r>
      <w:r>
        <w:rPr>
          <w:noProof/>
        </w:rPr>
        <w:t>3</w:t>
      </w:r>
      <w:r w:rsidRPr="005A44E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349</w:t>
      </w:r>
    </w:p>
    <w:p w14:paraId="4DBB4F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25F520C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350</w:t>
      </w:r>
    </w:p>
    <w:p w14:paraId="47F7D7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0A0D55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3C9EF6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396061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354</w:t>
      </w:r>
    </w:p>
    <w:p w14:paraId="417640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</w:t>
      </w:r>
      <w:r>
        <w:rPr>
          <w:noProof/>
        </w:rPr>
        <w:t>5</w:t>
      </w:r>
      <w:r w:rsidRPr="005A44E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354</w:t>
      </w:r>
    </w:p>
    <w:p w14:paraId="708400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</w:t>
      </w:r>
      <w:r>
        <w:rPr>
          <w:noProof/>
        </w:rPr>
        <w:t>5</w:t>
      </w:r>
      <w:r w:rsidRPr="005A44E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355</w:t>
      </w:r>
    </w:p>
    <w:p w14:paraId="1319B6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356</w:t>
      </w:r>
    </w:p>
    <w:p w14:paraId="5C7CF56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356</w:t>
      </w:r>
    </w:p>
    <w:p w14:paraId="40DF0A0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Introduction</w:t>
      </w:r>
      <w:r>
        <w:rPr>
          <w:noProof/>
        </w:rPr>
        <w:tab/>
        <w:t>356</w:t>
      </w:r>
    </w:p>
    <w:p w14:paraId="479126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Requirements for FD-FDD and CE mode A</w:t>
      </w:r>
      <w:r>
        <w:rPr>
          <w:noProof/>
        </w:rPr>
        <w:tab/>
        <w:t>356</w:t>
      </w:r>
    </w:p>
    <w:p w14:paraId="267E18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7.19A.2.</w:t>
      </w:r>
      <w:r w:rsidRPr="005A44E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no DRX is used</w:t>
      </w:r>
      <w:r>
        <w:rPr>
          <w:noProof/>
        </w:rPr>
        <w:tab/>
        <w:t>358</w:t>
      </w:r>
    </w:p>
    <w:p w14:paraId="4E7AC1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7.19A.2.</w:t>
      </w:r>
      <w:r w:rsidRPr="005A44E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DRX is used</w:t>
      </w:r>
      <w:r>
        <w:rPr>
          <w:noProof/>
        </w:rPr>
        <w:tab/>
        <w:t>359</w:t>
      </w:r>
    </w:p>
    <w:p w14:paraId="564F81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7.19A.2.</w:t>
      </w:r>
      <w:r w:rsidRPr="005A44E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at transitions</w:t>
      </w:r>
      <w:r>
        <w:rPr>
          <w:noProof/>
        </w:rPr>
        <w:tab/>
        <w:t>360</w:t>
      </w:r>
    </w:p>
    <w:p w14:paraId="432231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Requirements for HD-FDD with CE mode A</w:t>
      </w:r>
      <w:r>
        <w:rPr>
          <w:noProof/>
        </w:rPr>
        <w:tab/>
        <w:t>360</w:t>
      </w:r>
    </w:p>
    <w:p w14:paraId="11C9A4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</w:t>
      </w:r>
      <w:r w:rsidRPr="005A44ED">
        <w:rPr>
          <w:rFonts w:eastAsia="SimSun"/>
          <w:noProof/>
        </w:rPr>
        <w:t>3</w:t>
      </w:r>
      <w:r w:rsidRPr="005A44ED">
        <w:rPr>
          <w:rFonts w:eastAsia="?? ??"/>
          <w:noProof/>
        </w:rPr>
        <w:t>.</w:t>
      </w:r>
      <w:r w:rsidRPr="005A44E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no DRX is used</w:t>
      </w:r>
      <w:r>
        <w:rPr>
          <w:noProof/>
        </w:rPr>
        <w:tab/>
        <w:t>360</w:t>
      </w:r>
    </w:p>
    <w:p w14:paraId="7FB1BF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</w:t>
      </w:r>
      <w:r w:rsidRPr="005A44ED">
        <w:rPr>
          <w:rFonts w:eastAsia="SimSun"/>
          <w:noProof/>
        </w:rPr>
        <w:t>3</w:t>
      </w:r>
      <w:r w:rsidRPr="005A44ED">
        <w:rPr>
          <w:rFonts w:eastAsia="?? ??"/>
          <w:noProof/>
        </w:rPr>
        <w:t>.</w:t>
      </w:r>
      <w:r w:rsidRPr="005A44E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DRX is used</w:t>
      </w:r>
      <w:r>
        <w:rPr>
          <w:noProof/>
        </w:rPr>
        <w:tab/>
        <w:t>361</w:t>
      </w:r>
    </w:p>
    <w:p w14:paraId="6114DF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7.19A.3.</w:t>
      </w:r>
      <w:r w:rsidRPr="005A44E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at transitions</w:t>
      </w:r>
      <w:r>
        <w:rPr>
          <w:noProof/>
        </w:rPr>
        <w:tab/>
        <w:t>362</w:t>
      </w:r>
    </w:p>
    <w:p w14:paraId="78C343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Requirements for HD-FDD with CE mode B</w:t>
      </w:r>
      <w:r>
        <w:rPr>
          <w:noProof/>
        </w:rPr>
        <w:tab/>
        <w:t>362</w:t>
      </w:r>
    </w:p>
    <w:p w14:paraId="76062F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7.19A.4.</w:t>
      </w:r>
      <w:r w:rsidRPr="005A44E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6654AF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7.19A.4.</w:t>
      </w:r>
      <w:r w:rsidRPr="005A44E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59EDCB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7.19A.4.</w:t>
      </w:r>
      <w:r w:rsidRPr="005A44E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12983A0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364</w:t>
      </w:r>
    </w:p>
    <w:p w14:paraId="74F770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53A08A1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50DE90A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364</w:t>
      </w:r>
    </w:p>
    <w:p w14:paraId="05608A5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63A841D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48F28FD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365</w:t>
      </w:r>
    </w:p>
    <w:p w14:paraId="1C85614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43F0EA4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0C57B22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366</w:t>
      </w:r>
    </w:p>
    <w:p w14:paraId="1B5B5E2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1B372CE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2EC13DC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366</w:t>
      </w:r>
    </w:p>
    <w:p w14:paraId="466BE2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33D074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5F12F7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Timing Advance adjustment delay</w:t>
      </w:r>
      <w:r>
        <w:rPr>
          <w:noProof/>
        </w:rPr>
        <w:tab/>
        <w:t>366</w:t>
      </w:r>
    </w:p>
    <w:p w14:paraId="75AF78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366</w:t>
      </w:r>
    </w:p>
    <w:p w14:paraId="67B05FA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367</w:t>
      </w:r>
    </w:p>
    <w:p w14:paraId="7452B7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244DF3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5D7C19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Timing Advance adjustment delay</w:t>
      </w:r>
      <w:r>
        <w:rPr>
          <w:noProof/>
        </w:rPr>
        <w:tab/>
        <w:t>367</w:t>
      </w:r>
    </w:p>
    <w:p w14:paraId="7CF2FF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367</w:t>
      </w:r>
    </w:p>
    <w:p w14:paraId="114D685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367</w:t>
      </w:r>
    </w:p>
    <w:p w14:paraId="61A9BDD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7E46C7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367</w:t>
      </w:r>
    </w:p>
    <w:p w14:paraId="21230E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368</w:t>
      </w:r>
    </w:p>
    <w:p w14:paraId="5902EB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600BEE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44B778E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369</w:t>
      </w:r>
    </w:p>
    <w:p w14:paraId="4DA71C0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1EEA08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369</w:t>
      </w:r>
    </w:p>
    <w:p w14:paraId="1347F6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370</w:t>
      </w:r>
    </w:p>
    <w:p w14:paraId="4AD2B0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0FC207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2196A8A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371</w:t>
      </w:r>
    </w:p>
    <w:p w14:paraId="2BD15B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19A28F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0C55F1A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372</w:t>
      </w:r>
    </w:p>
    <w:p w14:paraId="5824AC5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11F599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160A8C3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373</w:t>
      </w:r>
    </w:p>
    <w:p w14:paraId="2DB1C9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373</w:t>
      </w:r>
    </w:p>
    <w:p w14:paraId="1882DA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Minimum requirements</w:t>
      </w:r>
      <w:r>
        <w:rPr>
          <w:noProof/>
        </w:rPr>
        <w:tab/>
        <w:t>373</w:t>
      </w:r>
    </w:p>
    <w:p w14:paraId="6F0214D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374</w:t>
      </w:r>
    </w:p>
    <w:p w14:paraId="3DE71B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661801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4200739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374</w:t>
      </w:r>
    </w:p>
    <w:p w14:paraId="265E200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374</w:t>
      </w:r>
    </w:p>
    <w:p w14:paraId="03FF4F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Requirements</w:t>
      </w:r>
      <w:r>
        <w:rPr>
          <w:noProof/>
        </w:rPr>
        <w:tab/>
        <w:t>374</w:t>
      </w:r>
    </w:p>
    <w:p w14:paraId="74926E5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374</w:t>
      </w:r>
    </w:p>
    <w:p w14:paraId="309F642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6DD326A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587DDA3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375</w:t>
      </w:r>
    </w:p>
    <w:p w14:paraId="6F2A11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375</w:t>
      </w:r>
    </w:p>
    <w:p w14:paraId="3BEB76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532B79A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375</w:t>
      </w:r>
    </w:p>
    <w:p w14:paraId="45E6189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274B13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648639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7.28A.2.1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Timing Advance adjustment delay</w:t>
      </w:r>
      <w:r>
        <w:rPr>
          <w:noProof/>
        </w:rPr>
        <w:tab/>
        <w:t>375</w:t>
      </w:r>
    </w:p>
    <w:p w14:paraId="222127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375</w:t>
      </w:r>
    </w:p>
    <w:p w14:paraId="6D070A9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375</w:t>
      </w:r>
    </w:p>
    <w:p w14:paraId="422E373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02093CA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3767CBC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376</w:t>
      </w:r>
    </w:p>
    <w:p w14:paraId="24022CC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027B91D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5997125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376</w:t>
      </w:r>
    </w:p>
    <w:p w14:paraId="13A76B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18D99A3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376</w:t>
      </w:r>
    </w:p>
    <w:p w14:paraId="6EFD30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377</w:t>
      </w:r>
    </w:p>
    <w:p w14:paraId="0232E66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377</w:t>
      </w:r>
    </w:p>
    <w:p w14:paraId="75BD843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0286DFF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377</w:t>
      </w:r>
    </w:p>
    <w:p w14:paraId="0B4A11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378</w:t>
      </w:r>
    </w:p>
    <w:p w14:paraId="339E376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379</w:t>
      </w:r>
    </w:p>
    <w:p w14:paraId="57BFF20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79B5BB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4BE8AB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379</w:t>
      </w:r>
    </w:p>
    <w:p w14:paraId="380245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4A3FAC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07D0E7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74604E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2DA953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381</w:t>
      </w:r>
    </w:p>
    <w:p w14:paraId="5403286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381</w:t>
      </w:r>
    </w:p>
    <w:p w14:paraId="1832504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381</w:t>
      </w:r>
    </w:p>
    <w:p w14:paraId="5D3DE77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381</w:t>
      </w:r>
    </w:p>
    <w:p w14:paraId="2AE4B05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381</w:t>
      </w:r>
    </w:p>
    <w:p w14:paraId="224EE9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381</w:t>
      </w:r>
    </w:p>
    <w:p w14:paraId="4863AE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382</w:t>
      </w:r>
    </w:p>
    <w:p w14:paraId="331825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382</w:t>
      </w:r>
    </w:p>
    <w:p w14:paraId="40645D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382</w:t>
      </w:r>
    </w:p>
    <w:p w14:paraId="6563A6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382</w:t>
      </w:r>
    </w:p>
    <w:p w14:paraId="3AF692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383</w:t>
      </w:r>
    </w:p>
    <w:p w14:paraId="20558B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383</w:t>
      </w:r>
    </w:p>
    <w:p w14:paraId="0CDE16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384</w:t>
      </w:r>
    </w:p>
    <w:p w14:paraId="3F0B00A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384</w:t>
      </w:r>
    </w:p>
    <w:p w14:paraId="2425281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384</w:t>
      </w:r>
    </w:p>
    <w:p w14:paraId="407ED1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384</w:t>
      </w:r>
    </w:p>
    <w:p w14:paraId="5C33D2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385</w:t>
      </w:r>
    </w:p>
    <w:p w14:paraId="4B205F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385</w:t>
      </w:r>
    </w:p>
    <w:p w14:paraId="340754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385</w:t>
      </w:r>
    </w:p>
    <w:p w14:paraId="1836DD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386</w:t>
      </w:r>
    </w:p>
    <w:p w14:paraId="0BC968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386</w:t>
      </w:r>
    </w:p>
    <w:p w14:paraId="48B8CB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5A44ED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387</w:t>
      </w:r>
    </w:p>
    <w:p w14:paraId="7468E71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5A44ED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387</w:t>
      </w:r>
    </w:p>
    <w:p w14:paraId="7776EE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89BCF1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7C64C61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387</w:t>
      </w:r>
    </w:p>
    <w:p w14:paraId="410FB87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387</w:t>
      </w:r>
    </w:p>
    <w:p w14:paraId="1325A1B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5B927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4B291F9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388</w:t>
      </w:r>
    </w:p>
    <w:p w14:paraId="03ADABC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38A426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0C5C0B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388</w:t>
      </w:r>
    </w:p>
    <w:p w14:paraId="423C1F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388</w:t>
      </w:r>
    </w:p>
    <w:p w14:paraId="1795B9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388</w:t>
      </w:r>
    </w:p>
    <w:p w14:paraId="6606D4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389</w:t>
      </w:r>
    </w:p>
    <w:p w14:paraId="2F05C9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389</w:t>
      </w:r>
    </w:p>
    <w:p w14:paraId="0C183A6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389</w:t>
      </w:r>
    </w:p>
    <w:p w14:paraId="1884B7B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389</w:t>
      </w:r>
    </w:p>
    <w:p w14:paraId="3687BEF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390</w:t>
      </w:r>
    </w:p>
    <w:p w14:paraId="10B5F66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390</w:t>
      </w:r>
    </w:p>
    <w:p w14:paraId="2FB9A9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390</w:t>
      </w:r>
    </w:p>
    <w:p w14:paraId="009ED7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391</w:t>
      </w:r>
    </w:p>
    <w:p w14:paraId="68AD60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391</w:t>
      </w:r>
    </w:p>
    <w:p w14:paraId="5E5600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391</w:t>
      </w:r>
    </w:p>
    <w:p w14:paraId="245E80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391</w:t>
      </w:r>
    </w:p>
    <w:p w14:paraId="586714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391</w:t>
      </w:r>
    </w:p>
    <w:p w14:paraId="0589BB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392</w:t>
      </w:r>
    </w:p>
    <w:p w14:paraId="0FE5518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392</w:t>
      </w:r>
    </w:p>
    <w:p w14:paraId="6B7555B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392</w:t>
      </w:r>
    </w:p>
    <w:p w14:paraId="0F6778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393</w:t>
      </w:r>
    </w:p>
    <w:p w14:paraId="0F97BF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393</w:t>
      </w:r>
    </w:p>
    <w:p w14:paraId="4BA5AD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393</w:t>
      </w:r>
    </w:p>
    <w:p w14:paraId="2DFC2BC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394</w:t>
      </w:r>
    </w:p>
    <w:p w14:paraId="3E278B8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395</w:t>
      </w:r>
    </w:p>
    <w:p w14:paraId="0E2113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25FDFA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1B722CC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395</w:t>
      </w:r>
    </w:p>
    <w:p w14:paraId="062D28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0D8833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395</w:t>
      </w:r>
    </w:p>
    <w:p w14:paraId="3D34B3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396</w:t>
      </w:r>
    </w:p>
    <w:p w14:paraId="29DBA0D2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396</w:t>
      </w:r>
    </w:p>
    <w:p w14:paraId="69B56BC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396</w:t>
      </w:r>
    </w:p>
    <w:p w14:paraId="6FF3D8A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78CB5D1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397</w:t>
      </w:r>
    </w:p>
    <w:p w14:paraId="2CBE9D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397</w:t>
      </w:r>
    </w:p>
    <w:p w14:paraId="279A405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405</w:t>
      </w:r>
    </w:p>
    <w:p w14:paraId="63A3826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406</w:t>
      </w:r>
    </w:p>
    <w:p w14:paraId="12CD9A3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407</w:t>
      </w:r>
    </w:p>
    <w:p w14:paraId="74A29ED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409</w:t>
      </w:r>
    </w:p>
    <w:p w14:paraId="1DB4EDB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410</w:t>
      </w:r>
    </w:p>
    <w:p w14:paraId="4111055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410</w:t>
      </w:r>
    </w:p>
    <w:p w14:paraId="45077F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412</w:t>
      </w:r>
    </w:p>
    <w:p w14:paraId="4BC18BF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412</w:t>
      </w:r>
    </w:p>
    <w:p w14:paraId="5B23698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417</w:t>
      </w:r>
    </w:p>
    <w:p w14:paraId="7894685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421</w:t>
      </w:r>
    </w:p>
    <w:p w14:paraId="7073949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422</w:t>
      </w:r>
    </w:p>
    <w:p w14:paraId="1D184DA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423</w:t>
      </w:r>
    </w:p>
    <w:p w14:paraId="4868EA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423</w:t>
      </w:r>
    </w:p>
    <w:p w14:paraId="7BFACAA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424</w:t>
      </w:r>
    </w:p>
    <w:p w14:paraId="5F3C978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429</w:t>
      </w:r>
    </w:p>
    <w:p w14:paraId="328DAE1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436</w:t>
      </w:r>
    </w:p>
    <w:p w14:paraId="005CB45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436</w:t>
      </w:r>
    </w:p>
    <w:p w14:paraId="7F7E935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436</w:t>
      </w:r>
    </w:p>
    <w:p w14:paraId="35E668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437</w:t>
      </w:r>
    </w:p>
    <w:p w14:paraId="63567C9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439</w:t>
      </w:r>
    </w:p>
    <w:p w14:paraId="07F7708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440</w:t>
      </w:r>
    </w:p>
    <w:p w14:paraId="3AA578B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441</w:t>
      </w:r>
    </w:p>
    <w:p w14:paraId="7914AD6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448</w:t>
      </w:r>
    </w:p>
    <w:p w14:paraId="294CB5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448</w:t>
      </w:r>
    </w:p>
    <w:p w14:paraId="7EEB8AB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448</w:t>
      </w:r>
    </w:p>
    <w:p w14:paraId="2D35EEA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453</w:t>
      </w:r>
    </w:p>
    <w:p w14:paraId="0911DB9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453</w:t>
      </w:r>
    </w:p>
    <w:p w14:paraId="0D21A53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457</w:t>
      </w:r>
    </w:p>
    <w:p w14:paraId="5ECC10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457</w:t>
      </w:r>
    </w:p>
    <w:p w14:paraId="55ABE44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462</w:t>
      </w:r>
    </w:p>
    <w:p w14:paraId="3E605C2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462</w:t>
      </w:r>
    </w:p>
    <w:p w14:paraId="11BCAD3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464</w:t>
      </w:r>
    </w:p>
    <w:p w14:paraId="0E4D2D4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464</w:t>
      </w:r>
    </w:p>
    <w:p w14:paraId="41CE0B8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464</w:t>
      </w:r>
    </w:p>
    <w:p w14:paraId="189C15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465</w:t>
      </w:r>
    </w:p>
    <w:p w14:paraId="36E34E7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465</w:t>
      </w:r>
    </w:p>
    <w:p w14:paraId="4946A71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465</w:t>
      </w:r>
    </w:p>
    <w:p w14:paraId="3683FD9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465</w:t>
      </w:r>
    </w:p>
    <w:p w14:paraId="00A519A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467</w:t>
      </w:r>
    </w:p>
    <w:p w14:paraId="58D4BB5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467</w:t>
      </w:r>
    </w:p>
    <w:p w14:paraId="74238C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467</w:t>
      </w:r>
    </w:p>
    <w:p w14:paraId="12C4F5D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467</w:t>
      </w:r>
    </w:p>
    <w:p w14:paraId="2918C13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468</w:t>
      </w:r>
    </w:p>
    <w:p w14:paraId="35B9B2C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468</w:t>
      </w:r>
    </w:p>
    <w:p w14:paraId="300C349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470</w:t>
      </w:r>
    </w:p>
    <w:p w14:paraId="5F4961F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470</w:t>
      </w:r>
    </w:p>
    <w:p w14:paraId="1D3FF88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474</w:t>
      </w:r>
    </w:p>
    <w:p w14:paraId="3A2F1F6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478</w:t>
      </w:r>
    </w:p>
    <w:p w14:paraId="3CD5692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478</w:t>
      </w:r>
    </w:p>
    <w:p w14:paraId="622F946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565CCC5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41191EA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– NR SFTD Measurements</w:t>
      </w:r>
      <w:r>
        <w:rPr>
          <w:noProof/>
        </w:rPr>
        <w:tab/>
        <w:t>478</w:t>
      </w:r>
    </w:p>
    <w:p w14:paraId="7BB97A6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– NR SFTD Measurements</w:t>
      </w:r>
      <w:r>
        <w:rPr>
          <w:noProof/>
        </w:rPr>
        <w:tab/>
        <w:t>480</w:t>
      </w:r>
    </w:p>
    <w:p w14:paraId="1598BE4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 FDD - NR measurements with autonomous gaps</w:t>
      </w:r>
      <w:r>
        <w:rPr>
          <w:noProof/>
        </w:rPr>
        <w:tab/>
        <w:t>480</w:t>
      </w:r>
    </w:p>
    <w:p w14:paraId="1FC922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 TDD - NR measurements with autonomous gaps</w:t>
      </w:r>
      <w:r>
        <w:rPr>
          <w:noProof/>
        </w:rPr>
        <w:tab/>
        <w:t>481</w:t>
      </w:r>
    </w:p>
    <w:p w14:paraId="02311DE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8.1.2.4.29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E-UTRAN FDD – NR measurements without measurement gap</w:t>
      </w:r>
      <w:r>
        <w:rPr>
          <w:noProof/>
        </w:rPr>
        <w:tab/>
        <w:t>481</w:t>
      </w:r>
    </w:p>
    <w:p w14:paraId="3153C1B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8.1.2.4.30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E-UTRAN TDD – NR measurements without measurement gap</w:t>
      </w:r>
      <w:r>
        <w:rPr>
          <w:noProof/>
        </w:rPr>
        <w:tab/>
        <w:t>486</w:t>
      </w:r>
    </w:p>
    <w:p w14:paraId="753B4A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486</w:t>
      </w:r>
    </w:p>
    <w:p w14:paraId="7EB233C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486</w:t>
      </w:r>
    </w:p>
    <w:p w14:paraId="1578487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488</w:t>
      </w:r>
    </w:p>
    <w:p w14:paraId="4280862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489</w:t>
      </w:r>
    </w:p>
    <w:p w14:paraId="57A72AE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491</w:t>
      </w:r>
    </w:p>
    <w:p w14:paraId="4324FA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7C9B23F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66BF8BE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5D6605C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2DF8E2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493</w:t>
      </w:r>
    </w:p>
    <w:p w14:paraId="400544D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493</w:t>
      </w:r>
    </w:p>
    <w:p w14:paraId="252E114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495</w:t>
      </w:r>
    </w:p>
    <w:p w14:paraId="735A3E6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497</w:t>
      </w:r>
    </w:p>
    <w:p w14:paraId="68185B7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499</w:t>
      </w:r>
    </w:p>
    <w:p w14:paraId="097AD09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500</w:t>
      </w:r>
    </w:p>
    <w:p w14:paraId="47A1B05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502</w:t>
      </w:r>
    </w:p>
    <w:p w14:paraId="20F7A26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504</w:t>
      </w:r>
    </w:p>
    <w:p w14:paraId="571DE8E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506</w:t>
      </w:r>
    </w:p>
    <w:p w14:paraId="317C31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507</w:t>
      </w:r>
    </w:p>
    <w:p w14:paraId="047FBCD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507</w:t>
      </w:r>
    </w:p>
    <w:p w14:paraId="337D6DE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509</w:t>
      </w:r>
    </w:p>
    <w:p w14:paraId="6DEF49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510</w:t>
      </w:r>
    </w:p>
    <w:p w14:paraId="0FD578F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511</w:t>
      </w:r>
    </w:p>
    <w:p w14:paraId="0B8F61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511</w:t>
      </w:r>
    </w:p>
    <w:p w14:paraId="169A1C9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511</w:t>
      </w:r>
    </w:p>
    <w:p w14:paraId="3147C65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514</w:t>
      </w:r>
    </w:p>
    <w:p w14:paraId="298FD5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517</w:t>
      </w:r>
    </w:p>
    <w:p w14:paraId="0E0866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521</w:t>
      </w:r>
    </w:p>
    <w:p w14:paraId="7350C2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524</w:t>
      </w:r>
    </w:p>
    <w:p w14:paraId="7C4809B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524</w:t>
      </w:r>
    </w:p>
    <w:p w14:paraId="72AA4A6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524</w:t>
      </w:r>
    </w:p>
    <w:p w14:paraId="09F490C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525</w:t>
      </w:r>
    </w:p>
    <w:p w14:paraId="06621F6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525</w:t>
      </w:r>
    </w:p>
    <w:p w14:paraId="7D5B33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526</w:t>
      </w:r>
    </w:p>
    <w:p w14:paraId="2EC10BA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526</w:t>
      </w:r>
    </w:p>
    <w:p w14:paraId="3EE9C2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28EA47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526</w:t>
      </w:r>
    </w:p>
    <w:p w14:paraId="3EBCCFF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530</w:t>
      </w:r>
    </w:p>
    <w:p w14:paraId="6C8450B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2B1A3A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530</w:t>
      </w:r>
    </w:p>
    <w:p w14:paraId="2833D0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530</w:t>
      </w:r>
    </w:p>
    <w:p w14:paraId="66CE30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530</w:t>
      </w:r>
    </w:p>
    <w:p w14:paraId="0F30CD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531</w:t>
      </w:r>
    </w:p>
    <w:p w14:paraId="5E48979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531</w:t>
      </w:r>
    </w:p>
    <w:p w14:paraId="21EC71D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532</w:t>
      </w:r>
    </w:p>
    <w:p w14:paraId="06D92E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534</w:t>
      </w:r>
    </w:p>
    <w:p w14:paraId="54E1C6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534</w:t>
      </w:r>
    </w:p>
    <w:p w14:paraId="7489C45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534</w:t>
      </w:r>
    </w:p>
    <w:p w14:paraId="643D35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1B4447B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535</w:t>
      </w:r>
    </w:p>
    <w:p w14:paraId="257F209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536</w:t>
      </w:r>
    </w:p>
    <w:p w14:paraId="191187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536</w:t>
      </w:r>
    </w:p>
    <w:p w14:paraId="509AAD8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537</w:t>
      </w:r>
    </w:p>
    <w:p w14:paraId="590106B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538</w:t>
      </w:r>
    </w:p>
    <w:p w14:paraId="176B64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0DEA7B8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539</w:t>
      </w:r>
    </w:p>
    <w:p w14:paraId="7791A8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539</w:t>
      </w:r>
    </w:p>
    <w:p w14:paraId="2A0C953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539</w:t>
      </w:r>
    </w:p>
    <w:p w14:paraId="3FC4B4A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542</w:t>
      </w:r>
    </w:p>
    <w:p w14:paraId="785306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544</w:t>
      </w:r>
    </w:p>
    <w:p w14:paraId="241D8CA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548</w:t>
      </w:r>
    </w:p>
    <w:p w14:paraId="1CA8C21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548</w:t>
      </w:r>
    </w:p>
    <w:p w14:paraId="112B091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549</w:t>
      </w:r>
    </w:p>
    <w:p w14:paraId="3B092A5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550</w:t>
      </w:r>
    </w:p>
    <w:p w14:paraId="69AA747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4B43EFA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550</w:t>
      </w:r>
    </w:p>
    <w:p w14:paraId="084D80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550</w:t>
      </w:r>
    </w:p>
    <w:p w14:paraId="20358CB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550</w:t>
      </w:r>
    </w:p>
    <w:p w14:paraId="41654D0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553</w:t>
      </w:r>
    </w:p>
    <w:p w14:paraId="664A11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555</w:t>
      </w:r>
    </w:p>
    <w:p w14:paraId="429B335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556</w:t>
      </w:r>
    </w:p>
    <w:p w14:paraId="570D0FA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558</w:t>
      </w:r>
    </w:p>
    <w:p w14:paraId="2B1D85D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561</w:t>
      </w:r>
    </w:p>
    <w:p w14:paraId="26A3F6E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561</w:t>
      </w:r>
    </w:p>
    <w:p w14:paraId="7B43AA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561</w:t>
      </w:r>
    </w:p>
    <w:p w14:paraId="6DE070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561</w:t>
      </w:r>
    </w:p>
    <w:p w14:paraId="564A760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562</w:t>
      </w:r>
    </w:p>
    <w:p w14:paraId="019E322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564</w:t>
      </w:r>
    </w:p>
    <w:p w14:paraId="2CF5B1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566</w:t>
      </w:r>
    </w:p>
    <w:p w14:paraId="68AFAD3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567</w:t>
      </w:r>
    </w:p>
    <w:p w14:paraId="3696213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569</w:t>
      </w:r>
    </w:p>
    <w:p w14:paraId="38851C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572</w:t>
      </w:r>
    </w:p>
    <w:p w14:paraId="65A4A0A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572</w:t>
      </w:r>
    </w:p>
    <w:p w14:paraId="77B38A7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572</w:t>
      </w:r>
    </w:p>
    <w:p w14:paraId="3DD4F89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572</w:t>
      </w:r>
    </w:p>
    <w:p w14:paraId="2E5173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573</w:t>
      </w:r>
    </w:p>
    <w:p w14:paraId="05BE3E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573</w:t>
      </w:r>
    </w:p>
    <w:p w14:paraId="6E766A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573</w:t>
      </w:r>
    </w:p>
    <w:p w14:paraId="4FE293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573</w:t>
      </w:r>
    </w:p>
    <w:p w14:paraId="425159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573</w:t>
      </w:r>
    </w:p>
    <w:p w14:paraId="45D1B7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573</w:t>
      </w:r>
    </w:p>
    <w:p w14:paraId="1969BAC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574</w:t>
      </w:r>
    </w:p>
    <w:p w14:paraId="082E704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576</w:t>
      </w:r>
    </w:p>
    <w:p w14:paraId="789733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576</w:t>
      </w:r>
    </w:p>
    <w:p w14:paraId="5B972DE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576</w:t>
      </w:r>
    </w:p>
    <w:p w14:paraId="51C965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576</w:t>
      </w:r>
    </w:p>
    <w:p w14:paraId="364473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576</w:t>
      </w:r>
    </w:p>
    <w:p w14:paraId="7B12564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576</w:t>
      </w:r>
    </w:p>
    <w:p w14:paraId="098471A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578</w:t>
      </w:r>
    </w:p>
    <w:p w14:paraId="3909E72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579</w:t>
      </w:r>
    </w:p>
    <w:p w14:paraId="4BF636F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3FA83DA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579</w:t>
      </w:r>
    </w:p>
    <w:p w14:paraId="345152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580</w:t>
      </w:r>
    </w:p>
    <w:p w14:paraId="2EE0AD5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580</w:t>
      </w:r>
    </w:p>
    <w:p w14:paraId="7C66229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580</w:t>
      </w:r>
    </w:p>
    <w:p w14:paraId="754ADC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580</w:t>
      </w:r>
    </w:p>
    <w:p w14:paraId="53FD7A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581</w:t>
      </w:r>
    </w:p>
    <w:p w14:paraId="3E61A97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581</w:t>
      </w:r>
    </w:p>
    <w:p w14:paraId="43B026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581</w:t>
      </w:r>
    </w:p>
    <w:p w14:paraId="57D44D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582</w:t>
      </w:r>
    </w:p>
    <w:p w14:paraId="06B639D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582</w:t>
      </w:r>
    </w:p>
    <w:p w14:paraId="17D627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0DC59C3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582</w:t>
      </w:r>
    </w:p>
    <w:p w14:paraId="7107A9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583</w:t>
      </w:r>
    </w:p>
    <w:p w14:paraId="4DFA94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583</w:t>
      </w:r>
    </w:p>
    <w:p w14:paraId="2127B7E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583</w:t>
      </w:r>
    </w:p>
    <w:p w14:paraId="0BC6CB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648231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583</w:t>
      </w:r>
    </w:p>
    <w:p w14:paraId="71B2E02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584</w:t>
      </w:r>
    </w:p>
    <w:p w14:paraId="764E4FB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584</w:t>
      </w:r>
    </w:p>
    <w:p w14:paraId="35563DE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584</w:t>
      </w:r>
    </w:p>
    <w:p w14:paraId="4891E0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1F5696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584</w:t>
      </w:r>
    </w:p>
    <w:p w14:paraId="57D7C2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584</w:t>
      </w:r>
    </w:p>
    <w:p w14:paraId="0B4C9B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585</w:t>
      </w:r>
    </w:p>
    <w:p w14:paraId="14F003F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586</w:t>
      </w:r>
    </w:p>
    <w:p w14:paraId="56D5E1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662FDE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586</w:t>
      </w:r>
    </w:p>
    <w:p w14:paraId="556B0A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586</w:t>
      </w:r>
    </w:p>
    <w:p w14:paraId="066FC2F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586</w:t>
      </w:r>
    </w:p>
    <w:p w14:paraId="0898568E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586</w:t>
      </w:r>
    </w:p>
    <w:p w14:paraId="573D359D" w14:textId="77777777" w:rsidR="0067614F" w:rsidRDefault="0067614F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588</w:t>
      </w:r>
    </w:p>
    <w:p w14:paraId="623EB26E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589</w:t>
      </w:r>
    </w:p>
    <w:p w14:paraId="1A502378" w14:textId="77777777" w:rsidR="0067614F" w:rsidRDefault="0067614F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591</w:t>
      </w:r>
    </w:p>
    <w:p w14:paraId="0F6D6F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591</w:t>
      </w:r>
    </w:p>
    <w:p w14:paraId="745EA1C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591</w:t>
      </w:r>
    </w:p>
    <w:p w14:paraId="6D7183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595</w:t>
      </w:r>
    </w:p>
    <w:p w14:paraId="36C013B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595</w:t>
      </w:r>
    </w:p>
    <w:p w14:paraId="01C0B9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595</w:t>
      </w:r>
    </w:p>
    <w:p w14:paraId="5992BCA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596</w:t>
      </w:r>
    </w:p>
    <w:p w14:paraId="6D5C5D83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596</w:t>
      </w:r>
    </w:p>
    <w:p w14:paraId="0B7C4B53" w14:textId="77777777" w:rsidR="0067614F" w:rsidRDefault="0067614F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597</w:t>
      </w:r>
    </w:p>
    <w:p w14:paraId="3A6275CF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598</w:t>
      </w:r>
    </w:p>
    <w:p w14:paraId="6E4E6B0D" w14:textId="77777777" w:rsidR="0067614F" w:rsidRDefault="0067614F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599</w:t>
      </w:r>
    </w:p>
    <w:p w14:paraId="516DBE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600</w:t>
      </w:r>
    </w:p>
    <w:p w14:paraId="7A2A24B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600</w:t>
      </w:r>
    </w:p>
    <w:p w14:paraId="3DCFD97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604</w:t>
      </w:r>
    </w:p>
    <w:p w14:paraId="69D6D1F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604</w:t>
      </w:r>
    </w:p>
    <w:p w14:paraId="7142F1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604</w:t>
      </w:r>
    </w:p>
    <w:p w14:paraId="303FB7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604</w:t>
      </w:r>
    </w:p>
    <w:p w14:paraId="1767B2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604</w:t>
      </w:r>
    </w:p>
    <w:p w14:paraId="00472F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604</w:t>
      </w:r>
    </w:p>
    <w:p w14:paraId="45E3AA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605</w:t>
      </w:r>
    </w:p>
    <w:p w14:paraId="4A077ED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605</w:t>
      </w:r>
    </w:p>
    <w:p w14:paraId="1C99F6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5998BB9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605</w:t>
      </w:r>
    </w:p>
    <w:p w14:paraId="53605B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3291F6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605</w:t>
      </w:r>
    </w:p>
    <w:p w14:paraId="24A8E6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605</w:t>
      </w:r>
    </w:p>
    <w:p w14:paraId="7EA1BF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605</w:t>
      </w:r>
    </w:p>
    <w:p w14:paraId="1E437E3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606</w:t>
      </w:r>
    </w:p>
    <w:p w14:paraId="1E4D84C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608</w:t>
      </w:r>
    </w:p>
    <w:p w14:paraId="1EECAC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611</w:t>
      </w:r>
    </w:p>
    <w:p w14:paraId="78A65A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611</w:t>
      </w:r>
    </w:p>
    <w:p w14:paraId="20F06F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611</w:t>
      </w:r>
    </w:p>
    <w:p w14:paraId="42FE72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611</w:t>
      </w:r>
    </w:p>
    <w:p w14:paraId="36860B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611</w:t>
      </w:r>
    </w:p>
    <w:p w14:paraId="4F769A4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611</w:t>
      </w:r>
    </w:p>
    <w:p w14:paraId="1408B4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613</w:t>
      </w:r>
    </w:p>
    <w:p w14:paraId="2D140DA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615</w:t>
      </w:r>
    </w:p>
    <w:p w14:paraId="755D6F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1C8890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615</w:t>
      </w:r>
    </w:p>
    <w:p w14:paraId="3E22FB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616</w:t>
      </w:r>
    </w:p>
    <w:p w14:paraId="5F251DE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616</w:t>
      </w:r>
    </w:p>
    <w:p w14:paraId="2DF9383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620</w:t>
      </w:r>
    </w:p>
    <w:p w14:paraId="4CEE047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623</w:t>
      </w:r>
    </w:p>
    <w:p w14:paraId="622D76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627</w:t>
      </w:r>
    </w:p>
    <w:p w14:paraId="051FA57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627</w:t>
      </w:r>
    </w:p>
    <w:p w14:paraId="2A1A882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627</w:t>
      </w:r>
    </w:p>
    <w:p w14:paraId="56E5875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630</w:t>
      </w:r>
    </w:p>
    <w:p w14:paraId="3E872D7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632</w:t>
      </w:r>
    </w:p>
    <w:p w14:paraId="62E8F6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633</w:t>
      </w:r>
    </w:p>
    <w:p w14:paraId="1E4230D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633</w:t>
      </w:r>
    </w:p>
    <w:p w14:paraId="6C57F33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635</w:t>
      </w:r>
    </w:p>
    <w:p w14:paraId="051A08F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637</w:t>
      </w:r>
    </w:p>
    <w:p w14:paraId="52D6443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638</w:t>
      </w:r>
    </w:p>
    <w:p w14:paraId="0104E2E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638</w:t>
      </w:r>
    </w:p>
    <w:p w14:paraId="3382873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638</w:t>
      </w:r>
    </w:p>
    <w:p w14:paraId="318A697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639</w:t>
      </w:r>
    </w:p>
    <w:p w14:paraId="25FD558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639</w:t>
      </w:r>
    </w:p>
    <w:p w14:paraId="02C638C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639</w:t>
      </w:r>
    </w:p>
    <w:p w14:paraId="097DE72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640</w:t>
      </w:r>
    </w:p>
    <w:p w14:paraId="3E18A63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640</w:t>
      </w:r>
    </w:p>
    <w:p w14:paraId="52AE185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641</w:t>
      </w:r>
    </w:p>
    <w:p w14:paraId="7BE81AD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642</w:t>
      </w:r>
    </w:p>
    <w:p w14:paraId="125B94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642</w:t>
      </w:r>
    </w:p>
    <w:p w14:paraId="5E49F72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643</w:t>
      </w:r>
    </w:p>
    <w:p w14:paraId="569B789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647</w:t>
      </w:r>
    </w:p>
    <w:p w14:paraId="256F435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649</w:t>
      </w:r>
    </w:p>
    <w:p w14:paraId="3877BA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653</w:t>
      </w:r>
    </w:p>
    <w:p w14:paraId="643A7C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653</w:t>
      </w:r>
    </w:p>
    <w:p w14:paraId="32B6818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654</w:t>
      </w:r>
    </w:p>
    <w:p w14:paraId="1E93DA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654</w:t>
      </w:r>
    </w:p>
    <w:p w14:paraId="292CA56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655</w:t>
      </w:r>
    </w:p>
    <w:p w14:paraId="30D16FA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659</w:t>
      </w:r>
    </w:p>
    <w:p w14:paraId="6DB5255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662</w:t>
      </w:r>
    </w:p>
    <w:p w14:paraId="59668C5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667</w:t>
      </w:r>
    </w:p>
    <w:p w14:paraId="4E22CAA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668</w:t>
      </w:r>
    </w:p>
    <w:p w14:paraId="27C676B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668</w:t>
      </w:r>
    </w:p>
    <w:p w14:paraId="03C412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669</w:t>
      </w:r>
    </w:p>
    <w:p w14:paraId="141907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669</w:t>
      </w:r>
    </w:p>
    <w:p w14:paraId="1F37AA1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669</w:t>
      </w:r>
    </w:p>
    <w:p w14:paraId="35861D8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672</w:t>
      </w:r>
    </w:p>
    <w:p w14:paraId="7526F18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674</w:t>
      </w:r>
    </w:p>
    <w:p w14:paraId="720D62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675</w:t>
      </w:r>
    </w:p>
    <w:p w14:paraId="067E00F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675</w:t>
      </w:r>
    </w:p>
    <w:p w14:paraId="2AF70E7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675</w:t>
      </w:r>
    </w:p>
    <w:p w14:paraId="62F2E12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676</w:t>
      </w:r>
    </w:p>
    <w:p w14:paraId="1AB504B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676</w:t>
      </w:r>
    </w:p>
    <w:p w14:paraId="2D82AF0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676</w:t>
      </w:r>
    </w:p>
    <w:p w14:paraId="0980A0F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677</w:t>
      </w:r>
    </w:p>
    <w:p w14:paraId="26ACEB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677</w:t>
      </w:r>
    </w:p>
    <w:p w14:paraId="52DDA09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677</w:t>
      </w:r>
    </w:p>
    <w:p w14:paraId="1B6660E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682</w:t>
      </w:r>
    </w:p>
    <w:p w14:paraId="41A1340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684</w:t>
      </w:r>
    </w:p>
    <w:p w14:paraId="605682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689</w:t>
      </w:r>
    </w:p>
    <w:p w14:paraId="71E9C4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689</w:t>
      </w:r>
    </w:p>
    <w:p w14:paraId="302D968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689</w:t>
      </w:r>
    </w:p>
    <w:p w14:paraId="5FF462E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691</w:t>
      </w:r>
    </w:p>
    <w:p w14:paraId="3D840C8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694</w:t>
      </w:r>
    </w:p>
    <w:p w14:paraId="0DE200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694</w:t>
      </w:r>
    </w:p>
    <w:p w14:paraId="3232283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695</w:t>
      </w:r>
    </w:p>
    <w:p w14:paraId="493EBB0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069AA41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695</w:t>
      </w:r>
    </w:p>
    <w:p w14:paraId="75969D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696</w:t>
      </w:r>
    </w:p>
    <w:p w14:paraId="2E23A9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696</w:t>
      </w:r>
    </w:p>
    <w:p w14:paraId="291D55F3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696</w:t>
      </w:r>
    </w:p>
    <w:p w14:paraId="65770CC3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698</w:t>
      </w:r>
    </w:p>
    <w:p w14:paraId="23318B9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700</w:t>
      </w:r>
    </w:p>
    <w:p w14:paraId="3EC568F7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700</w:t>
      </w:r>
    </w:p>
    <w:p w14:paraId="3658934A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700</w:t>
      </w:r>
    </w:p>
    <w:p w14:paraId="7F1743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702</w:t>
      </w:r>
    </w:p>
    <w:p w14:paraId="3A7C69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702</w:t>
      </w:r>
    </w:p>
    <w:p w14:paraId="51DC160D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702</w:t>
      </w:r>
    </w:p>
    <w:p w14:paraId="0346D2BC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704</w:t>
      </w:r>
    </w:p>
    <w:p w14:paraId="4F0F19E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706</w:t>
      </w:r>
    </w:p>
    <w:p w14:paraId="1160FE06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706</w:t>
      </w:r>
    </w:p>
    <w:p w14:paraId="50FDED84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706</w:t>
      </w:r>
    </w:p>
    <w:p w14:paraId="388DC9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708</w:t>
      </w:r>
    </w:p>
    <w:p w14:paraId="3282B5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709</w:t>
      </w:r>
    </w:p>
    <w:p w14:paraId="5B7BCF6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709</w:t>
      </w:r>
    </w:p>
    <w:p w14:paraId="37D022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710</w:t>
      </w:r>
    </w:p>
    <w:p w14:paraId="46B9BD3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710</w:t>
      </w:r>
    </w:p>
    <w:p w14:paraId="5E9D3C3A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710</w:t>
      </w:r>
    </w:p>
    <w:p w14:paraId="511C54F6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712</w:t>
      </w:r>
    </w:p>
    <w:p w14:paraId="46F43DA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714</w:t>
      </w:r>
    </w:p>
    <w:p w14:paraId="22EF0DA9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47EBD0E1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715</w:t>
      </w:r>
    </w:p>
    <w:p w14:paraId="3CB922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717</w:t>
      </w:r>
    </w:p>
    <w:p w14:paraId="2566BB2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717</w:t>
      </w:r>
    </w:p>
    <w:p w14:paraId="712650FB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717</w:t>
      </w:r>
    </w:p>
    <w:p w14:paraId="65FDA584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719</w:t>
      </w:r>
    </w:p>
    <w:p w14:paraId="4EC3AE5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721</w:t>
      </w:r>
    </w:p>
    <w:p w14:paraId="440517D3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721</w:t>
      </w:r>
    </w:p>
    <w:p w14:paraId="126FE507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721</w:t>
      </w:r>
    </w:p>
    <w:p w14:paraId="69B1FC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723</w:t>
      </w:r>
    </w:p>
    <w:p w14:paraId="6C246B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724</w:t>
      </w:r>
    </w:p>
    <w:p w14:paraId="4C321C8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724</w:t>
      </w:r>
    </w:p>
    <w:p w14:paraId="397C87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724</w:t>
      </w:r>
    </w:p>
    <w:p w14:paraId="7956308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724</w:t>
      </w:r>
    </w:p>
    <w:p w14:paraId="7A8F87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724</w:t>
      </w:r>
    </w:p>
    <w:p w14:paraId="6F4D19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724</w:t>
      </w:r>
    </w:p>
    <w:p w14:paraId="7BCDB2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725</w:t>
      </w:r>
    </w:p>
    <w:p w14:paraId="1D3420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725</w:t>
      </w:r>
    </w:p>
    <w:p w14:paraId="73C019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725</w:t>
      </w:r>
    </w:p>
    <w:p w14:paraId="2B977DF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725</w:t>
      </w:r>
    </w:p>
    <w:p w14:paraId="6DC8EC4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725</w:t>
      </w:r>
    </w:p>
    <w:p w14:paraId="501E82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726</w:t>
      </w:r>
    </w:p>
    <w:p w14:paraId="3D86B5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73F96C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726</w:t>
      </w:r>
    </w:p>
    <w:p w14:paraId="42CC69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726</w:t>
      </w:r>
    </w:p>
    <w:p w14:paraId="37073F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727</w:t>
      </w:r>
    </w:p>
    <w:p w14:paraId="2C2370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728</w:t>
      </w:r>
    </w:p>
    <w:p w14:paraId="66AA1EF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728</w:t>
      </w:r>
    </w:p>
    <w:p w14:paraId="2773BF8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1E8876C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729</w:t>
      </w:r>
    </w:p>
    <w:p w14:paraId="7441F2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210CB7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7FE2F4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729</w:t>
      </w:r>
    </w:p>
    <w:p w14:paraId="40DA09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07A772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3DF2FA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729</w:t>
      </w:r>
    </w:p>
    <w:p w14:paraId="2D89687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732</w:t>
      </w:r>
    </w:p>
    <w:p w14:paraId="0B7A891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732</w:t>
      </w:r>
    </w:p>
    <w:p w14:paraId="76E9C6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0167FE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733</w:t>
      </w:r>
    </w:p>
    <w:p w14:paraId="0D8E54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733</w:t>
      </w:r>
    </w:p>
    <w:p w14:paraId="2851168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733</w:t>
      </w:r>
    </w:p>
    <w:p w14:paraId="49DB0C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734</w:t>
      </w:r>
    </w:p>
    <w:p w14:paraId="73871A6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734</w:t>
      </w:r>
    </w:p>
    <w:p w14:paraId="210CE8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735</w:t>
      </w:r>
    </w:p>
    <w:p w14:paraId="0743B66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735</w:t>
      </w:r>
    </w:p>
    <w:p w14:paraId="4BB98D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735</w:t>
      </w:r>
    </w:p>
    <w:p w14:paraId="2877FE9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736</w:t>
      </w:r>
    </w:p>
    <w:p w14:paraId="1E6DB7D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738</w:t>
      </w:r>
    </w:p>
    <w:p w14:paraId="7231E78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741</w:t>
      </w:r>
    </w:p>
    <w:p w14:paraId="7F8B0F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741</w:t>
      </w:r>
    </w:p>
    <w:p w14:paraId="14D0927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741</w:t>
      </w:r>
    </w:p>
    <w:p w14:paraId="208F0C7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743</w:t>
      </w:r>
    </w:p>
    <w:p w14:paraId="2ADCE32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746</w:t>
      </w:r>
    </w:p>
    <w:p w14:paraId="770421E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Requirements for UE category M2 with CE mode B</w:t>
      </w:r>
      <w:r>
        <w:rPr>
          <w:noProof/>
        </w:rPr>
        <w:tab/>
        <w:t>746</w:t>
      </w:r>
    </w:p>
    <w:p w14:paraId="749615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746</w:t>
      </w:r>
    </w:p>
    <w:p w14:paraId="3CCE523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747</w:t>
      </w:r>
    </w:p>
    <w:p w14:paraId="52355A4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749</w:t>
      </w:r>
    </w:p>
    <w:p w14:paraId="63D6370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752</w:t>
      </w:r>
    </w:p>
    <w:p w14:paraId="2C0904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752</w:t>
      </w:r>
    </w:p>
    <w:p w14:paraId="710F7AB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752</w:t>
      </w:r>
    </w:p>
    <w:p w14:paraId="79E4F27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754</w:t>
      </w:r>
    </w:p>
    <w:p w14:paraId="5F377E0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757</w:t>
      </w:r>
    </w:p>
    <w:p w14:paraId="6EEB8E1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757</w:t>
      </w:r>
    </w:p>
    <w:p w14:paraId="5DB5F7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757</w:t>
      </w:r>
    </w:p>
    <w:p w14:paraId="28EE1E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757</w:t>
      </w:r>
    </w:p>
    <w:p w14:paraId="521A8B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Intrafrequency Measurements</w:t>
      </w:r>
      <w:r>
        <w:rPr>
          <w:noProof/>
        </w:rPr>
        <w:tab/>
        <w:t>758</w:t>
      </w:r>
    </w:p>
    <w:p w14:paraId="5F793F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758</w:t>
      </w:r>
    </w:p>
    <w:p w14:paraId="499556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011DFD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758</w:t>
      </w:r>
    </w:p>
    <w:p w14:paraId="769DA1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 w:rsidRPr="005A44ED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 w:rsidRPr="005A44ED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759</w:t>
      </w:r>
    </w:p>
    <w:p w14:paraId="184F15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760</w:t>
      </w:r>
    </w:p>
    <w:p w14:paraId="2CF5DDE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761</w:t>
      </w:r>
    </w:p>
    <w:p w14:paraId="6F4F93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8.17.3</w:t>
      </w:r>
      <w:r w:rsidRPr="005A44E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5ACA59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8.17.3</w:t>
      </w:r>
      <w:r w:rsidRPr="005A44E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761</w:t>
      </w:r>
    </w:p>
    <w:p w14:paraId="1FCA325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8.17.3</w:t>
      </w:r>
      <w:r w:rsidRPr="005A44ED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761</w:t>
      </w:r>
    </w:p>
    <w:p w14:paraId="2AFAD86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763</w:t>
      </w:r>
    </w:p>
    <w:p w14:paraId="744DA1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765</w:t>
      </w:r>
    </w:p>
    <w:p w14:paraId="6142CF3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765</w:t>
      </w:r>
    </w:p>
    <w:p w14:paraId="5B13444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766</w:t>
      </w:r>
    </w:p>
    <w:p w14:paraId="0D2EF11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768</w:t>
      </w:r>
    </w:p>
    <w:p w14:paraId="5CE4F4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768</w:t>
      </w:r>
    </w:p>
    <w:p w14:paraId="5692FB3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769</w:t>
      </w:r>
    </w:p>
    <w:p w14:paraId="5FBC052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770</w:t>
      </w:r>
    </w:p>
    <w:p w14:paraId="4B1FA94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771</w:t>
      </w:r>
    </w:p>
    <w:p w14:paraId="18ACD9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772</w:t>
      </w:r>
    </w:p>
    <w:p w14:paraId="3A223C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772</w:t>
      </w:r>
    </w:p>
    <w:p w14:paraId="4E67A6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772</w:t>
      </w:r>
    </w:p>
    <w:p w14:paraId="797ACB6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773</w:t>
      </w:r>
    </w:p>
    <w:p w14:paraId="76D90B7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774</w:t>
      </w:r>
    </w:p>
    <w:p w14:paraId="7F99121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775</w:t>
      </w:r>
    </w:p>
    <w:p w14:paraId="2E57078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775</w:t>
      </w:r>
    </w:p>
    <w:p w14:paraId="5BC9329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776</w:t>
      </w:r>
    </w:p>
    <w:p w14:paraId="50A6B5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776</w:t>
      </w:r>
    </w:p>
    <w:p w14:paraId="268FD5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777</w:t>
      </w:r>
    </w:p>
    <w:p w14:paraId="76F458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16E200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777</w:t>
      </w:r>
    </w:p>
    <w:p w14:paraId="7741AC1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777</w:t>
      </w:r>
    </w:p>
    <w:p w14:paraId="2D74D39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777</w:t>
      </w:r>
    </w:p>
    <w:p w14:paraId="75E70A4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777</w:t>
      </w:r>
    </w:p>
    <w:p w14:paraId="3B81E9E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778</w:t>
      </w:r>
    </w:p>
    <w:p w14:paraId="01F7586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778</w:t>
      </w:r>
    </w:p>
    <w:p w14:paraId="0907293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778</w:t>
      </w:r>
    </w:p>
    <w:p w14:paraId="72C49C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779</w:t>
      </w:r>
    </w:p>
    <w:p w14:paraId="7BA7D3C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70749D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780</w:t>
      </w:r>
    </w:p>
    <w:p w14:paraId="44BE115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4AAB78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781</w:t>
      </w:r>
    </w:p>
    <w:p w14:paraId="2F3A3D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781</w:t>
      </w:r>
    </w:p>
    <w:p w14:paraId="6850C6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781</w:t>
      </w:r>
    </w:p>
    <w:p w14:paraId="7DCD42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781</w:t>
      </w:r>
    </w:p>
    <w:p w14:paraId="4681797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781</w:t>
      </w:r>
    </w:p>
    <w:p w14:paraId="701CE05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781</w:t>
      </w:r>
    </w:p>
    <w:p w14:paraId="1ED7EA0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782</w:t>
      </w:r>
    </w:p>
    <w:p w14:paraId="5C393E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783</w:t>
      </w:r>
    </w:p>
    <w:p w14:paraId="1B28EE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783</w:t>
      </w:r>
    </w:p>
    <w:p w14:paraId="0C41E3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783</w:t>
      </w:r>
    </w:p>
    <w:p w14:paraId="56BC0A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783</w:t>
      </w:r>
    </w:p>
    <w:p w14:paraId="06E9C94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783</w:t>
      </w:r>
    </w:p>
    <w:p w14:paraId="51DC5B8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783</w:t>
      </w:r>
    </w:p>
    <w:p w14:paraId="0DB0FC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784</w:t>
      </w:r>
    </w:p>
    <w:p w14:paraId="59C531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784</w:t>
      </w:r>
    </w:p>
    <w:p w14:paraId="7D0A53C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784</w:t>
      </w:r>
    </w:p>
    <w:p w14:paraId="103CA83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785</w:t>
      </w:r>
    </w:p>
    <w:p w14:paraId="020D7B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785</w:t>
      </w:r>
    </w:p>
    <w:p w14:paraId="5A3F28F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786</w:t>
      </w:r>
    </w:p>
    <w:p w14:paraId="44133AD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786</w:t>
      </w:r>
    </w:p>
    <w:p w14:paraId="30C6046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786</w:t>
      </w:r>
    </w:p>
    <w:p w14:paraId="37A4C9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787</w:t>
      </w:r>
    </w:p>
    <w:p w14:paraId="47C4B04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787</w:t>
      </w:r>
    </w:p>
    <w:p w14:paraId="5FAC9E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7C5582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787</w:t>
      </w:r>
    </w:p>
    <w:p w14:paraId="7786F7B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787</w:t>
      </w:r>
    </w:p>
    <w:p w14:paraId="0FDAF9C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787</w:t>
      </w:r>
    </w:p>
    <w:p w14:paraId="5EAD4BB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788</w:t>
      </w:r>
    </w:p>
    <w:p w14:paraId="393D9D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788</w:t>
      </w:r>
    </w:p>
    <w:p w14:paraId="0BD29C7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789</w:t>
      </w:r>
    </w:p>
    <w:p w14:paraId="29C964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2E1EE3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789</w:t>
      </w:r>
    </w:p>
    <w:p w14:paraId="71F90C5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789</w:t>
      </w:r>
    </w:p>
    <w:p w14:paraId="7A5B3C4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789</w:t>
      </w:r>
    </w:p>
    <w:p w14:paraId="19250F9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791</w:t>
      </w:r>
    </w:p>
    <w:p w14:paraId="3DD407E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791</w:t>
      </w:r>
    </w:p>
    <w:p w14:paraId="0A40AA1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791</w:t>
      </w:r>
    </w:p>
    <w:p w14:paraId="6DC95D5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792</w:t>
      </w:r>
    </w:p>
    <w:p w14:paraId="610F97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792</w:t>
      </w:r>
    </w:p>
    <w:p w14:paraId="2E226E5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792</w:t>
      </w:r>
    </w:p>
    <w:p w14:paraId="79EEF3C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792</w:t>
      </w:r>
    </w:p>
    <w:p w14:paraId="5F0B687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794</w:t>
      </w:r>
    </w:p>
    <w:p w14:paraId="53B3A69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794</w:t>
      </w:r>
    </w:p>
    <w:p w14:paraId="2E0A2D3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794</w:t>
      </w:r>
    </w:p>
    <w:p w14:paraId="577592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794</w:t>
      </w:r>
    </w:p>
    <w:p w14:paraId="54893F8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794</w:t>
      </w:r>
    </w:p>
    <w:p w14:paraId="305622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794</w:t>
      </w:r>
    </w:p>
    <w:p w14:paraId="73701B5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2ED62A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795</w:t>
      </w:r>
    </w:p>
    <w:p w14:paraId="6939C13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67B5D2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795</w:t>
      </w:r>
    </w:p>
    <w:p w14:paraId="4556F7C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796</w:t>
      </w:r>
    </w:p>
    <w:p w14:paraId="346BF55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796</w:t>
      </w:r>
    </w:p>
    <w:p w14:paraId="2CAEF97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796</w:t>
      </w:r>
    </w:p>
    <w:p w14:paraId="4FA550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797</w:t>
      </w:r>
    </w:p>
    <w:p w14:paraId="1413EB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8.17.16</w:t>
      </w:r>
      <w:r w:rsidRPr="005A44E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797</w:t>
      </w:r>
    </w:p>
    <w:p w14:paraId="5B3545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8.17.16</w:t>
      </w:r>
      <w:r w:rsidRPr="005A44E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797</w:t>
      </w:r>
    </w:p>
    <w:p w14:paraId="25C968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8.17.16</w:t>
      </w:r>
      <w:r w:rsidRPr="005A44E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797</w:t>
      </w:r>
    </w:p>
    <w:p w14:paraId="3ABE8F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797</w:t>
      </w:r>
    </w:p>
    <w:p w14:paraId="3BA513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797</w:t>
      </w:r>
    </w:p>
    <w:p w14:paraId="46D6C9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797</w:t>
      </w:r>
    </w:p>
    <w:p w14:paraId="390C9A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797</w:t>
      </w:r>
    </w:p>
    <w:p w14:paraId="3381BD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797</w:t>
      </w:r>
    </w:p>
    <w:p w14:paraId="134DE0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797</w:t>
      </w:r>
    </w:p>
    <w:p w14:paraId="2DA40AE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797</w:t>
      </w:r>
    </w:p>
    <w:p w14:paraId="0941FFB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797</w:t>
      </w:r>
    </w:p>
    <w:p w14:paraId="43FC5FE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797</w:t>
      </w:r>
    </w:p>
    <w:p w14:paraId="43F913B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797</w:t>
      </w:r>
    </w:p>
    <w:p w14:paraId="4577112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798</w:t>
      </w:r>
    </w:p>
    <w:p w14:paraId="03DACB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798</w:t>
      </w:r>
    </w:p>
    <w:p w14:paraId="7BB189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798</w:t>
      </w:r>
    </w:p>
    <w:p w14:paraId="64FEE6D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798</w:t>
      </w:r>
    </w:p>
    <w:p w14:paraId="21E9A5D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799</w:t>
      </w:r>
    </w:p>
    <w:p w14:paraId="1B8BC84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800</w:t>
      </w:r>
    </w:p>
    <w:p w14:paraId="5C8F14D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81FA6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Intra-frequency Measurements</w:t>
      </w:r>
      <w:r>
        <w:rPr>
          <w:noProof/>
        </w:rPr>
        <w:tab/>
        <w:t>800</w:t>
      </w:r>
    </w:p>
    <w:p w14:paraId="71430B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800</w:t>
      </w:r>
    </w:p>
    <w:p w14:paraId="341F5A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800</w:t>
      </w:r>
    </w:p>
    <w:p w14:paraId="31DCA3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Intra-frequency E-CID Measurements</w:t>
      </w:r>
      <w:r>
        <w:rPr>
          <w:noProof/>
        </w:rPr>
        <w:tab/>
        <w:t>800</w:t>
      </w:r>
    </w:p>
    <w:p w14:paraId="786F82B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801</w:t>
      </w:r>
    </w:p>
    <w:p w14:paraId="68F5EC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8.19.6</w:t>
      </w:r>
      <w:r w:rsidRPr="005A44E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3D811A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8.19.6</w:t>
      </w:r>
      <w:r w:rsidRPr="005A44E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801</w:t>
      </w:r>
    </w:p>
    <w:p w14:paraId="1CE506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8.19.6</w:t>
      </w:r>
      <w:r w:rsidRPr="005A44E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801</w:t>
      </w:r>
    </w:p>
    <w:p w14:paraId="194067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801</w:t>
      </w:r>
    </w:p>
    <w:p w14:paraId="56C55C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8.19.7</w:t>
      </w:r>
      <w:r w:rsidRPr="005A44E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6C6E6C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8.19.7</w:t>
      </w:r>
      <w:r w:rsidRPr="005A44E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801</w:t>
      </w:r>
    </w:p>
    <w:p w14:paraId="635042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8.19.7</w:t>
      </w:r>
      <w:r w:rsidRPr="005A44E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801</w:t>
      </w:r>
    </w:p>
    <w:p w14:paraId="1916B6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lastRenderedPageBreak/>
        <w:t>8.19.7</w:t>
      </w:r>
      <w:r w:rsidRPr="005A44E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801</w:t>
      </w:r>
    </w:p>
    <w:p w14:paraId="1753EB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8.19.7</w:t>
      </w:r>
      <w:r w:rsidRPr="005A44E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801</w:t>
      </w:r>
    </w:p>
    <w:p w14:paraId="09784CC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801</w:t>
      </w:r>
    </w:p>
    <w:p w14:paraId="67268F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4D51F7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801</w:t>
      </w:r>
    </w:p>
    <w:p w14:paraId="5C88D3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801</w:t>
      </w:r>
    </w:p>
    <w:p w14:paraId="083284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805</w:t>
      </w:r>
    </w:p>
    <w:p w14:paraId="151941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805</w:t>
      </w:r>
    </w:p>
    <w:p w14:paraId="04F7BA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805</w:t>
      </w:r>
    </w:p>
    <w:p w14:paraId="2EC206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805</w:t>
      </w:r>
    </w:p>
    <w:p w14:paraId="64729E38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806</w:t>
      </w:r>
    </w:p>
    <w:p w14:paraId="1C2CAFF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806</w:t>
      </w:r>
    </w:p>
    <w:p w14:paraId="7966BC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806</w:t>
      </w:r>
    </w:p>
    <w:p w14:paraId="7558199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806</w:t>
      </w:r>
    </w:p>
    <w:p w14:paraId="4FDB58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806</w:t>
      </w:r>
    </w:p>
    <w:p w14:paraId="2CDF16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807</w:t>
      </w:r>
    </w:p>
    <w:p w14:paraId="057B34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808</w:t>
      </w:r>
    </w:p>
    <w:p w14:paraId="629923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808</w:t>
      </w:r>
    </w:p>
    <w:p w14:paraId="27EF32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809</w:t>
      </w:r>
    </w:p>
    <w:p w14:paraId="1E62F9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810</w:t>
      </w:r>
    </w:p>
    <w:p w14:paraId="5607917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811</w:t>
      </w:r>
    </w:p>
    <w:p w14:paraId="7B64EF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812</w:t>
      </w:r>
    </w:p>
    <w:p w14:paraId="6A34B27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813</w:t>
      </w:r>
    </w:p>
    <w:p w14:paraId="02AFAE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813</w:t>
      </w:r>
    </w:p>
    <w:p w14:paraId="28C5C5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813</w:t>
      </w:r>
    </w:p>
    <w:p w14:paraId="464151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814</w:t>
      </w:r>
    </w:p>
    <w:p w14:paraId="52DB47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4143CD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814</w:t>
      </w:r>
    </w:p>
    <w:p w14:paraId="6129907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815</w:t>
      </w:r>
    </w:p>
    <w:p w14:paraId="129739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815</w:t>
      </w:r>
    </w:p>
    <w:p w14:paraId="4E7F5C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816</w:t>
      </w:r>
    </w:p>
    <w:p w14:paraId="070C86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817</w:t>
      </w:r>
    </w:p>
    <w:p w14:paraId="06927F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817</w:t>
      </w:r>
    </w:p>
    <w:p w14:paraId="3D3FA39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818</w:t>
      </w:r>
    </w:p>
    <w:p w14:paraId="4D749A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818</w:t>
      </w:r>
    </w:p>
    <w:p w14:paraId="0D5AB9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819</w:t>
      </w:r>
    </w:p>
    <w:p w14:paraId="6C870FC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820</w:t>
      </w:r>
    </w:p>
    <w:p w14:paraId="14767A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203DB5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820</w:t>
      </w:r>
    </w:p>
    <w:p w14:paraId="7A7678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820</w:t>
      </w:r>
    </w:p>
    <w:p w14:paraId="2DE6E2A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821</w:t>
      </w:r>
    </w:p>
    <w:p w14:paraId="0D9314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821</w:t>
      </w:r>
    </w:p>
    <w:p w14:paraId="5E7678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821</w:t>
      </w:r>
    </w:p>
    <w:p w14:paraId="0208A8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822</w:t>
      </w:r>
    </w:p>
    <w:p w14:paraId="21240A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823</w:t>
      </w:r>
    </w:p>
    <w:p w14:paraId="7EA5AD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824</w:t>
      </w:r>
    </w:p>
    <w:p w14:paraId="34FE98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825</w:t>
      </w:r>
    </w:p>
    <w:p w14:paraId="26375BC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826</w:t>
      </w:r>
    </w:p>
    <w:p w14:paraId="34C829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826</w:t>
      </w:r>
    </w:p>
    <w:p w14:paraId="7DE8F4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826</w:t>
      </w:r>
    </w:p>
    <w:p w14:paraId="6CFB0F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826</w:t>
      </w:r>
    </w:p>
    <w:p w14:paraId="768418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826</w:t>
      </w:r>
    </w:p>
    <w:p w14:paraId="44BB76D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827</w:t>
      </w:r>
    </w:p>
    <w:p w14:paraId="66CAB6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827</w:t>
      </w:r>
    </w:p>
    <w:p w14:paraId="09C44B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828</w:t>
      </w:r>
    </w:p>
    <w:p w14:paraId="4AA0EF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829</w:t>
      </w:r>
    </w:p>
    <w:p w14:paraId="1B1E5F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829</w:t>
      </w:r>
    </w:p>
    <w:p w14:paraId="774675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830</w:t>
      </w:r>
    </w:p>
    <w:p w14:paraId="652517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831</w:t>
      </w:r>
    </w:p>
    <w:p w14:paraId="5B12A06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831</w:t>
      </w:r>
    </w:p>
    <w:p w14:paraId="74A085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831</w:t>
      </w:r>
    </w:p>
    <w:p w14:paraId="4D1D4A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832</w:t>
      </w:r>
    </w:p>
    <w:p w14:paraId="77C661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833</w:t>
      </w:r>
    </w:p>
    <w:p w14:paraId="108BF4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833</w:t>
      </w:r>
    </w:p>
    <w:p w14:paraId="644253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833</w:t>
      </w:r>
    </w:p>
    <w:p w14:paraId="5F8525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833</w:t>
      </w:r>
    </w:p>
    <w:p w14:paraId="120040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834</w:t>
      </w:r>
    </w:p>
    <w:p w14:paraId="2EB20B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834</w:t>
      </w:r>
    </w:p>
    <w:p w14:paraId="7F646E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835</w:t>
      </w:r>
    </w:p>
    <w:p w14:paraId="4ADFEB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835</w:t>
      </w:r>
    </w:p>
    <w:p w14:paraId="0B4F00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835</w:t>
      </w:r>
    </w:p>
    <w:p w14:paraId="70C4F4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835</w:t>
      </w:r>
    </w:p>
    <w:p w14:paraId="4EF0AE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5A44ED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5A44ED">
        <w:rPr>
          <w:rFonts w:eastAsiaTheme="minorEastAsia"/>
          <w:noProof/>
        </w:rPr>
        <w:t>for satellite access</w:t>
      </w:r>
      <w:r>
        <w:rPr>
          <w:noProof/>
        </w:rPr>
        <w:tab/>
        <w:t>835</w:t>
      </w:r>
    </w:p>
    <w:p w14:paraId="02745C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836</w:t>
      </w:r>
    </w:p>
    <w:p w14:paraId="451115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836</w:t>
      </w:r>
    </w:p>
    <w:p w14:paraId="3B739B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836</w:t>
      </w:r>
    </w:p>
    <w:p w14:paraId="5D21B5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836</w:t>
      </w:r>
    </w:p>
    <w:p w14:paraId="713514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836</w:t>
      </w:r>
    </w:p>
    <w:p w14:paraId="1C510E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836</w:t>
      </w:r>
    </w:p>
    <w:p w14:paraId="6C95C6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837</w:t>
      </w:r>
    </w:p>
    <w:p w14:paraId="48F2765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838</w:t>
      </w:r>
    </w:p>
    <w:p w14:paraId="18B1DB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839</w:t>
      </w:r>
    </w:p>
    <w:p w14:paraId="7A35915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840</w:t>
      </w:r>
    </w:p>
    <w:p w14:paraId="7416E9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840</w:t>
      </w:r>
    </w:p>
    <w:p w14:paraId="2DFFA4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841</w:t>
      </w:r>
    </w:p>
    <w:p w14:paraId="43438D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843</w:t>
      </w:r>
    </w:p>
    <w:p w14:paraId="118B2C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843</w:t>
      </w:r>
    </w:p>
    <w:p w14:paraId="233F6B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844</w:t>
      </w:r>
    </w:p>
    <w:p w14:paraId="531E4D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845</w:t>
      </w:r>
    </w:p>
    <w:p w14:paraId="4C92247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846</w:t>
      </w:r>
    </w:p>
    <w:p w14:paraId="1D8DC7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847</w:t>
      </w:r>
    </w:p>
    <w:p w14:paraId="633C32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847</w:t>
      </w:r>
    </w:p>
    <w:p w14:paraId="1775E2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847</w:t>
      </w:r>
    </w:p>
    <w:p w14:paraId="208E78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847</w:t>
      </w:r>
    </w:p>
    <w:p w14:paraId="14A37D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847</w:t>
      </w:r>
    </w:p>
    <w:p w14:paraId="5F0DC19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848</w:t>
      </w:r>
    </w:p>
    <w:p w14:paraId="2DC87F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848</w:t>
      </w:r>
    </w:p>
    <w:p w14:paraId="7FBEA3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848</w:t>
      </w:r>
    </w:p>
    <w:p w14:paraId="4FA1FB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849</w:t>
      </w:r>
    </w:p>
    <w:p w14:paraId="143E2F5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850</w:t>
      </w:r>
    </w:p>
    <w:p w14:paraId="30ABFC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850</w:t>
      </w:r>
    </w:p>
    <w:p w14:paraId="510720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850</w:t>
      </w:r>
    </w:p>
    <w:p w14:paraId="197985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850</w:t>
      </w:r>
    </w:p>
    <w:p w14:paraId="660F514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850</w:t>
      </w:r>
    </w:p>
    <w:p w14:paraId="74AF07E2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850</w:t>
      </w:r>
    </w:p>
    <w:p w14:paraId="79CE4E2D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851</w:t>
      </w:r>
    </w:p>
    <w:p w14:paraId="7A9A15E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852</w:t>
      </w:r>
    </w:p>
    <w:p w14:paraId="0446F4A5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852</w:t>
      </w:r>
    </w:p>
    <w:p w14:paraId="31241A8F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852</w:t>
      </w:r>
    </w:p>
    <w:p w14:paraId="511BB7C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853</w:t>
      </w:r>
    </w:p>
    <w:p w14:paraId="2F65AF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853</w:t>
      </w:r>
    </w:p>
    <w:p w14:paraId="6B0C63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853</w:t>
      </w:r>
    </w:p>
    <w:p w14:paraId="554F37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854</w:t>
      </w:r>
    </w:p>
    <w:p w14:paraId="5B008BB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854</w:t>
      </w:r>
    </w:p>
    <w:p w14:paraId="3EFD1E6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854</w:t>
      </w:r>
    </w:p>
    <w:p w14:paraId="0F8472B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854</w:t>
      </w:r>
    </w:p>
    <w:p w14:paraId="6730D44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854</w:t>
      </w:r>
    </w:p>
    <w:p w14:paraId="574BA7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854</w:t>
      </w:r>
    </w:p>
    <w:p w14:paraId="0C5DAE6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854</w:t>
      </w:r>
    </w:p>
    <w:p w14:paraId="00F799A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854</w:t>
      </w:r>
    </w:p>
    <w:p w14:paraId="35CF64E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854</w:t>
      </w:r>
    </w:p>
    <w:p w14:paraId="705ED0B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854</w:t>
      </w:r>
    </w:p>
    <w:p w14:paraId="0079661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855</w:t>
      </w:r>
    </w:p>
    <w:p w14:paraId="4C4DDB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855</w:t>
      </w:r>
    </w:p>
    <w:p w14:paraId="61E19C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855</w:t>
      </w:r>
    </w:p>
    <w:p w14:paraId="274DA0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856</w:t>
      </w:r>
    </w:p>
    <w:p w14:paraId="681F234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856</w:t>
      </w:r>
    </w:p>
    <w:p w14:paraId="0D9A35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856</w:t>
      </w:r>
    </w:p>
    <w:p w14:paraId="700B60C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856</w:t>
      </w:r>
    </w:p>
    <w:p w14:paraId="7F8DA8E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857</w:t>
      </w:r>
    </w:p>
    <w:p w14:paraId="7896BA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858</w:t>
      </w:r>
    </w:p>
    <w:p w14:paraId="497BE8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858</w:t>
      </w:r>
    </w:p>
    <w:p w14:paraId="31823A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858</w:t>
      </w:r>
    </w:p>
    <w:p w14:paraId="6C1B67C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858</w:t>
      </w:r>
    </w:p>
    <w:p w14:paraId="7268C9F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858</w:t>
      </w:r>
    </w:p>
    <w:p w14:paraId="39188A4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859</w:t>
      </w:r>
    </w:p>
    <w:p w14:paraId="7D7EA5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859</w:t>
      </w:r>
    </w:p>
    <w:p w14:paraId="7E91D82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860</w:t>
      </w:r>
    </w:p>
    <w:p w14:paraId="3C1F13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860</w:t>
      </w:r>
    </w:p>
    <w:p w14:paraId="0F3B4D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860</w:t>
      </w:r>
    </w:p>
    <w:p w14:paraId="7118C59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860</w:t>
      </w:r>
    </w:p>
    <w:p w14:paraId="5E623F5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861</w:t>
      </w:r>
    </w:p>
    <w:p w14:paraId="7A252A6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861</w:t>
      </w:r>
    </w:p>
    <w:p w14:paraId="7ED868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862</w:t>
      </w:r>
    </w:p>
    <w:p w14:paraId="4F30508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862</w:t>
      </w:r>
    </w:p>
    <w:p w14:paraId="0B8E1A6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862</w:t>
      </w:r>
    </w:p>
    <w:p w14:paraId="659755E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862</w:t>
      </w:r>
    </w:p>
    <w:p w14:paraId="79C673A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863</w:t>
      </w:r>
    </w:p>
    <w:p w14:paraId="4D4EA7A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863</w:t>
      </w:r>
    </w:p>
    <w:p w14:paraId="5D8191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864</w:t>
      </w:r>
    </w:p>
    <w:p w14:paraId="4EB97B5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864</w:t>
      </w:r>
    </w:p>
    <w:p w14:paraId="3CBD2CB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864</w:t>
      </w:r>
    </w:p>
    <w:p w14:paraId="406860B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865</w:t>
      </w:r>
    </w:p>
    <w:p w14:paraId="7F52FA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865</w:t>
      </w:r>
    </w:p>
    <w:p w14:paraId="2D6EB47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865</w:t>
      </w:r>
    </w:p>
    <w:p w14:paraId="0B0E44D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865</w:t>
      </w:r>
    </w:p>
    <w:p w14:paraId="3D73155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866</w:t>
      </w:r>
    </w:p>
    <w:p w14:paraId="030677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2A1FB1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866</w:t>
      </w:r>
    </w:p>
    <w:p w14:paraId="1CECBB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866</w:t>
      </w:r>
    </w:p>
    <w:p w14:paraId="40DE75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866</w:t>
      </w:r>
    </w:p>
    <w:p w14:paraId="315063D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867</w:t>
      </w:r>
    </w:p>
    <w:p w14:paraId="7413CD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867</w:t>
      </w:r>
    </w:p>
    <w:p w14:paraId="36B62A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867</w:t>
      </w:r>
    </w:p>
    <w:p w14:paraId="0592F69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868</w:t>
      </w:r>
    </w:p>
    <w:p w14:paraId="720A0B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868</w:t>
      </w:r>
    </w:p>
    <w:p w14:paraId="0660F8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870</w:t>
      </w:r>
    </w:p>
    <w:p w14:paraId="513654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871</w:t>
      </w:r>
    </w:p>
    <w:p w14:paraId="2C50AB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873</w:t>
      </w:r>
    </w:p>
    <w:p w14:paraId="2DC349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874</w:t>
      </w:r>
    </w:p>
    <w:p w14:paraId="37E73B7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874</w:t>
      </w:r>
    </w:p>
    <w:p w14:paraId="3CE041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875</w:t>
      </w:r>
    </w:p>
    <w:p w14:paraId="0242A6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876</w:t>
      </w:r>
    </w:p>
    <w:p w14:paraId="520188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876</w:t>
      </w:r>
    </w:p>
    <w:p w14:paraId="1FE52D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877</w:t>
      </w:r>
    </w:p>
    <w:p w14:paraId="360C20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878</w:t>
      </w:r>
    </w:p>
    <w:p w14:paraId="0A5395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879</w:t>
      </w:r>
    </w:p>
    <w:p w14:paraId="43904E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 xml:space="preserve">9.1.21.13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880</w:t>
      </w:r>
    </w:p>
    <w:p w14:paraId="120E1D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881</w:t>
      </w:r>
    </w:p>
    <w:p w14:paraId="428942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882</w:t>
      </w:r>
    </w:p>
    <w:p w14:paraId="26D511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883</w:t>
      </w:r>
    </w:p>
    <w:p w14:paraId="56FD45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884</w:t>
      </w:r>
    </w:p>
    <w:p w14:paraId="4D62BD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885</w:t>
      </w:r>
    </w:p>
    <w:p w14:paraId="601DA0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886</w:t>
      </w:r>
    </w:p>
    <w:p w14:paraId="6BA1CD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887</w:t>
      </w:r>
    </w:p>
    <w:p w14:paraId="3963B9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890</w:t>
      </w:r>
    </w:p>
    <w:p w14:paraId="41C7CD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893</w:t>
      </w:r>
    </w:p>
    <w:p w14:paraId="293313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893</w:t>
      </w:r>
    </w:p>
    <w:p w14:paraId="277DF8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896</w:t>
      </w:r>
    </w:p>
    <w:p w14:paraId="26AA529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 w:rsidRPr="005A44ED">
        <w:rPr>
          <w:rFonts w:eastAsiaTheme="minorEastAsia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5A44ED">
        <w:rPr>
          <w:rFonts w:eastAsiaTheme="minorEastAsia"/>
          <w:noProof/>
        </w:rPr>
        <w:t>for satellite access</w:t>
      </w:r>
      <w:r>
        <w:rPr>
          <w:noProof/>
        </w:rPr>
        <w:tab/>
        <w:t>897</w:t>
      </w:r>
    </w:p>
    <w:p w14:paraId="6F2E8D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898</w:t>
      </w:r>
    </w:p>
    <w:p w14:paraId="67EE6E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899</w:t>
      </w:r>
    </w:p>
    <w:p w14:paraId="412252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900</w:t>
      </w:r>
    </w:p>
    <w:p w14:paraId="5CC172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902</w:t>
      </w:r>
    </w:p>
    <w:p w14:paraId="04505E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903</w:t>
      </w:r>
    </w:p>
    <w:p w14:paraId="1A461B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903</w:t>
      </w:r>
    </w:p>
    <w:p w14:paraId="0E8F92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904</w:t>
      </w:r>
    </w:p>
    <w:p w14:paraId="34EAB0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905</w:t>
      </w:r>
    </w:p>
    <w:p w14:paraId="2A7137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905</w:t>
      </w:r>
    </w:p>
    <w:p w14:paraId="546E9D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906</w:t>
      </w:r>
    </w:p>
    <w:p w14:paraId="32A21A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907</w:t>
      </w:r>
    </w:p>
    <w:p w14:paraId="0FDBD7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908</w:t>
      </w:r>
    </w:p>
    <w:p w14:paraId="7FE194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909</w:t>
      </w:r>
    </w:p>
    <w:p w14:paraId="0BFD6A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910</w:t>
      </w:r>
    </w:p>
    <w:p w14:paraId="13F2EF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911</w:t>
      </w:r>
    </w:p>
    <w:p w14:paraId="69EB38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912</w:t>
      </w:r>
    </w:p>
    <w:p w14:paraId="7FF4CB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913</w:t>
      </w:r>
    </w:p>
    <w:p w14:paraId="6D1D6B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913</w:t>
      </w:r>
    </w:p>
    <w:p w14:paraId="1CB635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915</w:t>
      </w:r>
    </w:p>
    <w:p w14:paraId="1541D73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916</w:t>
      </w:r>
    </w:p>
    <w:p w14:paraId="19E95A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916</w:t>
      </w:r>
    </w:p>
    <w:p w14:paraId="28308A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917</w:t>
      </w:r>
    </w:p>
    <w:p w14:paraId="692ED8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917</w:t>
      </w:r>
    </w:p>
    <w:p w14:paraId="4523EF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918</w:t>
      </w:r>
    </w:p>
    <w:p w14:paraId="0E9873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918</w:t>
      </w:r>
    </w:p>
    <w:p w14:paraId="099921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919</w:t>
      </w:r>
    </w:p>
    <w:p w14:paraId="52971F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919</w:t>
      </w:r>
    </w:p>
    <w:p w14:paraId="0AAFFC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1C6705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920</w:t>
      </w:r>
    </w:p>
    <w:p w14:paraId="374619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920</w:t>
      </w:r>
    </w:p>
    <w:p w14:paraId="175AA2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921</w:t>
      </w:r>
    </w:p>
    <w:p w14:paraId="0B0D6E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922</w:t>
      </w:r>
    </w:p>
    <w:p w14:paraId="1D6239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923</w:t>
      </w:r>
    </w:p>
    <w:p w14:paraId="5C326B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924</w:t>
      </w:r>
    </w:p>
    <w:p w14:paraId="156162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925</w:t>
      </w:r>
    </w:p>
    <w:p w14:paraId="5403A8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925</w:t>
      </w:r>
    </w:p>
    <w:p w14:paraId="2B5633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926</w:t>
      </w:r>
    </w:p>
    <w:p w14:paraId="251437C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 w:rsidRPr="005A44ED">
        <w:rPr>
          <w:rFonts w:eastAsiaTheme="minorEastAsia"/>
          <w:noProof/>
        </w:rPr>
        <w:t xml:space="preserve"> for satellite access</w:t>
      </w:r>
      <w:r>
        <w:rPr>
          <w:noProof/>
        </w:rPr>
        <w:tab/>
        <w:t>926</w:t>
      </w:r>
    </w:p>
    <w:p w14:paraId="13AC14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926</w:t>
      </w:r>
    </w:p>
    <w:p w14:paraId="4B89F2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927</w:t>
      </w:r>
    </w:p>
    <w:p w14:paraId="0637E9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928</w:t>
      </w:r>
    </w:p>
    <w:p w14:paraId="29FA11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929</w:t>
      </w:r>
    </w:p>
    <w:p w14:paraId="7973FE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930</w:t>
      </w:r>
    </w:p>
    <w:p w14:paraId="71E89E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930</w:t>
      </w:r>
    </w:p>
    <w:p w14:paraId="04078B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930</w:t>
      </w:r>
    </w:p>
    <w:p w14:paraId="307D49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930</w:t>
      </w:r>
    </w:p>
    <w:p w14:paraId="5169C5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931</w:t>
      </w:r>
    </w:p>
    <w:p w14:paraId="61C7F1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931</w:t>
      </w:r>
    </w:p>
    <w:p w14:paraId="4E7AC6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931</w:t>
      </w:r>
    </w:p>
    <w:p w14:paraId="571631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931</w:t>
      </w:r>
    </w:p>
    <w:p w14:paraId="097F219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933</w:t>
      </w:r>
    </w:p>
    <w:p w14:paraId="6D384FF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933</w:t>
      </w:r>
    </w:p>
    <w:p w14:paraId="24613D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933</w:t>
      </w:r>
    </w:p>
    <w:p w14:paraId="418FB79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934</w:t>
      </w:r>
    </w:p>
    <w:p w14:paraId="418296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934</w:t>
      </w:r>
    </w:p>
    <w:p w14:paraId="49D8C3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934</w:t>
      </w:r>
    </w:p>
    <w:p w14:paraId="1BCEF8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 w:rsidRPr="005A44ED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935</w:t>
      </w:r>
    </w:p>
    <w:p w14:paraId="6E1B86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935</w:t>
      </w:r>
    </w:p>
    <w:p w14:paraId="310DEBC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935</w:t>
      </w:r>
    </w:p>
    <w:p w14:paraId="7E1A7A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935</w:t>
      </w:r>
    </w:p>
    <w:p w14:paraId="58E0E2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935</w:t>
      </w:r>
    </w:p>
    <w:p w14:paraId="4658E7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935</w:t>
      </w:r>
    </w:p>
    <w:p w14:paraId="5BB6BC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935</w:t>
      </w:r>
    </w:p>
    <w:p w14:paraId="0C59E7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936</w:t>
      </w:r>
    </w:p>
    <w:p w14:paraId="701EF8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937</w:t>
      </w:r>
    </w:p>
    <w:p w14:paraId="6F2743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938</w:t>
      </w:r>
    </w:p>
    <w:p w14:paraId="5055C7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940</w:t>
      </w:r>
    </w:p>
    <w:p w14:paraId="05CD2AD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941</w:t>
      </w:r>
    </w:p>
    <w:p w14:paraId="2AF1A3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942</w:t>
      </w:r>
    </w:p>
    <w:p w14:paraId="131253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944</w:t>
      </w:r>
    </w:p>
    <w:p w14:paraId="411F2A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944</w:t>
      </w:r>
    </w:p>
    <w:p w14:paraId="639EB6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946</w:t>
      </w:r>
    </w:p>
    <w:p w14:paraId="5ABB21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947</w:t>
      </w:r>
    </w:p>
    <w:p w14:paraId="57EF29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947</w:t>
      </w:r>
    </w:p>
    <w:p w14:paraId="0D29BE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947</w:t>
      </w:r>
    </w:p>
    <w:p w14:paraId="157C13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948</w:t>
      </w:r>
    </w:p>
    <w:p w14:paraId="54115B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948</w:t>
      </w:r>
    </w:p>
    <w:p w14:paraId="38F0DD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949</w:t>
      </w:r>
    </w:p>
    <w:p w14:paraId="0B66A0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950</w:t>
      </w:r>
    </w:p>
    <w:p w14:paraId="7B2BEE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5A44ED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951</w:t>
      </w:r>
    </w:p>
    <w:p w14:paraId="5F6260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952</w:t>
      </w:r>
    </w:p>
    <w:p w14:paraId="5C0A0A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952</w:t>
      </w:r>
    </w:p>
    <w:p w14:paraId="084BB3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952</w:t>
      </w:r>
    </w:p>
    <w:p w14:paraId="5B22EB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953</w:t>
      </w:r>
    </w:p>
    <w:p w14:paraId="65B52FC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954</w:t>
      </w:r>
    </w:p>
    <w:p w14:paraId="72F71E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954</w:t>
      </w:r>
    </w:p>
    <w:p w14:paraId="0D6328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956</w:t>
      </w:r>
    </w:p>
    <w:p w14:paraId="300285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956</w:t>
      </w:r>
    </w:p>
    <w:p w14:paraId="6BBD09B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957</w:t>
      </w:r>
    </w:p>
    <w:p w14:paraId="4E2B561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957</w:t>
      </w:r>
    </w:p>
    <w:p w14:paraId="6F91FC9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4E93A6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958</w:t>
      </w:r>
    </w:p>
    <w:p w14:paraId="115E32C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958</w:t>
      </w:r>
    </w:p>
    <w:p w14:paraId="65CEDF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959</w:t>
      </w:r>
    </w:p>
    <w:p w14:paraId="4C5B381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959</w:t>
      </w:r>
    </w:p>
    <w:p w14:paraId="6284A81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959</w:t>
      </w:r>
    </w:p>
    <w:p w14:paraId="1632833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959</w:t>
      </w:r>
    </w:p>
    <w:p w14:paraId="2AE048D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959</w:t>
      </w:r>
    </w:p>
    <w:p w14:paraId="79574FF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959</w:t>
      </w:r>
    </w:p>
    <w:p w14:paraId="25A3E4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959</w:t>
      </w:r>
    </w:p>
    <w:p w14:paraId="1B8451B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5A44ED">
        <w:rPr>
          <w:rFonts w:cs="v4.2.0"/>
          <w:noProof/>
          <w:vertAlign w:val="subscript"/>
        </w:rPr>
        <w:t>CMAX,c</w:t>
      </w:r>
      <w:r>
        <w:rPr>
          <w:noProof/>
        </w:rPr>
        <w:tab/>
        <w:t>960</w:t>
      </w:r>
    </w:p>
    <w:p w14:paraId="3E4088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960</w:t>
      </w:r>
    </w:p>
    <w:p w14:paraId="4CD251C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960</w:t>
      </w:r>
    </w:p>
    <w:p w14:paraId="3B97288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960</w:t>
      </w:r>
    </w:p>
    <w:p w14:paraId="30FAFE4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960</w:t>
      </w:r>
    </w:p>
    <w:p w14:paraId="27FA33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960</w:t>
      </w:r>
    </w:p>
    <w:p w14:paraId="449C4E2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960</w:t>
      </w:r>
    </w:p>
    <w:p w14:paraId="3B70239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961</w:t>
      </w:r>
    </w:p>
    <w:p w14:paraId="5812FC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961</w:t>
      </w:r>
    </w:p>
    <w:p w14:paraId="6B7CEC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961</w:t>
      </w:r>
    </w:p>
    <w:p w14:paraId="328DC3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961</w:t>
      </w:r>
    </w:p>
    <w:p w14:paraId="0382EA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962</w:t>
      </w:r>
    </w:p>
    <w:p w14:paraId="5059EF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962</w:t>
      </w:r>
    </w:p>
    <w:p w14:paraId="2549E2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963</w:t>
      </w:r>
    </w:p>
    <w:p w14:paraId="1E9475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5A44ED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963</w:t>
      </w:r>
    </w:p>
    <w:p w14:paraId="4074ED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5A44ED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963</w:t>
      </w:r>
    </w:p>
    <w:p w14:paraId="60D4E3F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964</w:t>
      </w:r>
    </w:p>
    <w:p w14:paraId="623B32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964</w:t>
      </w:r>
    </w:p>
    <w:p w14:paraId="13FC38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964</w:t>
      </w:r>
    </w:p>
    <w:p w14:paraId="4E0D72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965</w:t>
      </w:r>
    </w:p>
    <w:p w14:paraId="74E709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965</w:t>
      </w:r>
    </w:p>
    <w:p w14:paraId="5E70EE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5A44ED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965</w:t>
      </w:r>
    </w:p>
    <w:p w14:paraId="2D8007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5A44ED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966</w:t>
      </w:r>
    </w:p>
    <w:p w14:paraId="23B392F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966</w:t>
      </w:r>
    </w:p>
    <w:p w14:paraId="3B194D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966</w:t>
      </w:r>
    </w:p>
    <w:p w14:paraId="54D0E6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967</w:t>
      </w:r>
    </w:p>
    <w:p w14:paraId="6D3434A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968</w:t>
      </w:r>
    </w:p>
    <w:p w14:paraId="06D491C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968</w:t>
      </w:r>
    </w:p>
    <w:p w14:paraId="23E9789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968</w:t>
      </w:r>
    </w:p>
    <w:p w14:paraId="4EC488B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968</w:t>
      </w:r>
    </w:p>
    <w:p w14:paraId="64BD5C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969</w:t>
      </w:r>
    </w:p>
    <w:p w14:paraId="4F981E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970</w:t>
      </w:r>
    </w:p>
    <w:p w14:paraId="19D418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970</w:t>
      </w:r>
    </w:p>
    <w:p w14:paraId="78BA36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970</w:t>
      </w:r>
    </w:p>
    <w:p w14:paraId="1ABD9D7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971</w:t>
      </w:r>
    </w:p>
    <w:p w14:paraId="774DAE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971</w:t>
      </w:r>
    </w:p>
    <w:p w14:paraId="7A3E65C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971</w:t>
      </w:r>
    </w:p>
    <w:p w14:paraId="46D2EB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971</w:t>
      </w:r>
    </w:p>
    <w:p w14:paraId="24AE76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972</w:t>
      </w:r>
    </w:p>
    <w:p w14:paraId="540A3B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972</w:t>
      </w:r>
    </w:p>
    <w:p w14:paraId="27A354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972</w:t>
      </w:r>
    </w:p>
    <w:p w14:paraId="3FF04FB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973</w:t>
      </w:r>
    </w:p>
    <w:p w14:paraId="012FD25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973</w:t>
      </w:r>
    </w:p>
    <w:p w14:paraId="22A419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973</w:t>
      </w:r>
    </w:p>
    <w:p w14:paraId="0C83BB9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974</w:t>
      </w:r>
    </w:p>
    <w:p w14:paraId="34C180E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974</w:t>
      </w:r>
    </w:p>
    <w:p w14:paraId="7E7B71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974</w:t>
      </w:r>
    </w:p>
    <w:p w14:paraId="60BA5D3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975</w:t>
      </w:r>
    </w:p>
    <w:p w14:paraId="6895D7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975</w:t>
      </w:r>
    </w:p>
    <w:p w14:paraId="5781B38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975</w:t>
      </w:r>
    </w:p>
    <w:p w14:paraId="25D0AA9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976</w:t>
      </w:r>
    </w:p>
    <w:p w14:paraId="512D42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976</w:t>
      </w:r>
    </w:p>
    <w:p w14:paraId="5055E0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976</w:t>
      </w:r>
    </w:p>
    <w:p w14:paraId="0997A46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976</w:t>
      </w:r>
    </w:p>
    <w:p w14:paraId="198BFA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977</w:t>
      </w:r>
    </w:p>
    <w:p w14:paraId="2A0D92B2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977</w:t>
      </w:r>
    </w:p>
    <w:p w14:paraId="65C177C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977</w:t>
      </w:r>
    </w:p>
    <w:p w14:paraId="4A1CE13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977</w:t>
      </w:r>
    </w:p>
    <w:p w14:paraId="50F8BF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977</w:t>
      </w:r>
    </w:p>
    <w:p w14:paraId="71CD73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978</w:t>
      </w:r>
    </w:p>
    <w:p w14:paraId="71C98F3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978</w:t>
      </w:r>
    </w:p>
    <w:p w14:paraId="5C8939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978</w:t>
      </w:r>
    </w:p>
    <w:p w14:paraId="176B21D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5A44ED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978</w:t>
      </w:r>
    </w:p>
    <w:p w14:paraId="03FD382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978</w:t>
      </w:r>
    </w:p>
    <w:p w14:paraId="245EFE5D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979</w:t>
      </w:r>
    </w:p>
    <w:p w14:paraId="6B510E5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1FA060F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979</w:t>
      </w:r>
    </w:p>
    <w:p w14:paraId="66B5E9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6BC916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979</w:t>
      </w:r>
    </w:p>
    <w:p w14:paraId="1C638CF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980</w:t>
      </w:r>
    </w:p>
    <w:p w14:paraId="3222CB0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7BD283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980</w:t>
      </w:r>
    </w:p>
    <w:p w14:paraId="560B06A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980</w:t>
      </w:r>
    </w:p>
    <w:p w14:paraId="000A65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29F4C5E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980</w:t>
      </w:r>
    </w:p>
    <w:p w14:paraId="2E583C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980</w:t>
      </w:r>
    </w:p>
    <w:p w14:paraId="0A2739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981</w:t>
      </w:r>
    </w:p>
    <w:p w14:paraId="1DD7B90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981</w:t>
      </w:r>
    </w:p>
    <w:p w14:paraId="77E317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5E1B3C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981</w:t>
      </w:r>
    </w:p>
    <w:p w14:paraId="55E5C4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6AA94F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981</w:t>
      </w:r>
    </w:p>
    <w:p w14:paraId="7C6B7A7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42469C8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982</w:t>
      </w:r>
    </w:p>
    <w:p w14:paraId="29F0750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08C5B8E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982</w:t>
      </w:r>
    </w:p>
    <w:p w14:paraId="2452397A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982</w:t>
      </w:r>
    </w:p>
    <w:p w14:paraId="0173B77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4F52284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983</w:t>
      </w:r>
    </w:p>
    <w:p w14:paraId="1DDFC95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983</w:t>
      </w:r>
    </w:p>
    <w:p w14:paraId="2D3AFD1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983</w:t>
      </w:r>
    </w:p>
    <w:p w14:paraId="4B0C654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983</w:t>
      </w:r>
    </w:p>
    <w:p w14:paraId="3596FDCF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983</w:t>
      </w:r>
    </w:p>
    <w:p w14:paraId="7C93C8E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4C9077C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984</w:t>
      </w:r>
    </w:p>
    <w:p w14:paraId="5D4EF59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392F75F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984</w:t>
      </w:r>
    </w:p>
    <w:p w14:paraId="6CCD91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984</w:t>
      </w:r>
    </w:p>
    <w:p w14:paraId="254341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984</w:t>
      </w:r>
    </w:p>
    <w:p w14:paraId="203661D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984</w:t>
      </w:r>
    </w:p>
    <w:p w14:paraId="61534D1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53C248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984</w:t>
      </w:r>
    </w:p>
    <w:p w14:paraId="5F67E1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985</w:t>
      </w:r>
    </w:p>
    <w:p w14:paraId="2F33CC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985</w:t>
      </w:r>
    </w:p>
    <w:p w14:paraId="713D438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986</w:t>
      </w:r>
    </w:p>
    <w:p w14:paraId="565571F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987</w:t>
      </w:r>
    </w:p>
    <w:p w14:paraId="27028A7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2786E0B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987</w:t>
      </w:r>
    </w:p>
    <w:p w14:paraId="7C68362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987</w:t>
      </w:r>
    </w:p>
    <w:p w14:paraId="44F3712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987</w:t>
      </w:r>
    </w:p>
    <w:p w14:paraId="4A48DB7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987</w:t>
      </w:r>
    </w:p>
    <w:p w14:paraId="6818D04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987</w:t>
      </w:r>
    </w:p>
    <w:p w14:paraId="1AFA2D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987</w:t>
      </w:r>
    </w:p>
    <w:p w14:paraId="0ABF93B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</w:t>
      </w:r>
      <w:r w:rsidRPr="005A44ED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5A44ED">
        <w:rPr>
          <w:rFonts w:eastAsia="Malgun Gothic"/>
          <w:noProof/>
        </w:rPr>
        <w:t>Carrier Aggregation</w:t>
      </w:r>
      <w:r>
        <w:rPr>
          <w:noProof/>
        </w:rPr>
        <w:tab/>
        <w:t>988</w:t>
      </w:r>
    </w:p>
    <w:p w14:paraId="7291BD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5A44ED">
        <w:rPr>
          <w:rFonts w:eastAsiaTheme="minorEastAsia"/>
          <w:noProof/>
        </w:rPr>
        <w:t>3</w:t>
      </w:r>
      <w:r>
        <w:rPr>
          <w:noProof/>
        </w:rPr>
        <w:t>.7.</w:t>
      </w:r>
      <w:r w:rsidRPr="005A44ED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5A44ED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988</w:t>
      </w:r>
    </w:p>
    <w:p w14:paraId="5C21924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988</w:t>
      </w:r>
    </w:p>
    <w:p w14:paraId="0EF68A4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989</w:t>
      </w:r>
    </w:p>
    <w:p w14:paraId="2323E51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989</w:t>
      </w:r>
    </w:p>
    <w:p w14:paraId="331883A4" w14:textId="77777777" w:rsidR="0067614F" w:rsidRDefault="0067614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Test Cases</w:t>
      </w:r>
      <w:r>
        <w:rPr>
          <w:noProof/>
        </w:rPr>
        <w:tab/>
        <w:t>997</w:t>
      </w:r>
    </w:p>
    <w:p w14:paraId="4E7EEDB7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997</w:t>
      </w:r>
    </w:p>
    <w:p w14:paraId="767255BA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997</w:t>
      </w:r>
    </w:p>
    <w:p w14:paraId="1B4FAF0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997</w:t>
      </w:r>
    </w:p>
    <w:p w14:paraId="5AF9FC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997</w:t>
      </w:r>
    </w:p>
    <w:p w14:paraId="4354CD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997</w:t>
      </w:r>
    </w:p>
    <w:p w14:paraId="276F433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998</w:t>
      </w:r>
    </w:p>
    <w:p w14:paraId="727198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998</w:t>
      </w:r>
    </w:p>
    <w:p w14:paraId="0AEC9239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999</w:t>
      </w:r>
    </w:p>
    <w:p w14:paraId="30B25CD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999</w:t>
      </w:r>
    </w:p>
    <w:p w14:paraId="45A1610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999</w:t>
      </w:r>
    </w:p>
    <w:p w14:paraId="5B1516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999</w:t>
      </w:r>
    </w:p>
    <w:p w14:paraId="5310D47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1004</w:t>
      </w:r>
    </w:p>
    <w:p w14:paraId="47B457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1007</w:t>
      </w:r>
    </w:p>
    <w:p w14:paraId="6C9D6E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1008</w:t>
      </w:r>
    </w:p>
    <w:p w14:paraId="6EAC6F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1009</w:t>
      </w:r>
    </w:p>
    <w:p w14:paraId="683D09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1010</w:t>
      </w:r>
    </w:p>
    <w:p w14:paraId="0893722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PCFICH/PDCCH/PHICH</w:t>
      </w:r>
      <w:r>
        <w:rPr>
          <w:noProof/>
        </w:rPr>
        <w:tab/>
        <w:t>1011</w:t>
      </w:r>
    </w:p>
    <w:p w14:paraId="1B8E38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FDD</w:t>
      </w:r>
      <w:r>
        <w:rPr>
          <w:noProof/>
        </w:rPr>
        <w:tab/>
        <w:t>1011</w:t>
      </w:r>
    </w:p>
    <w:p w14:paraId="3A1E32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1011</w:t>
      </w:r>
    </w:p>
    <w:p w14:paraId="3393A2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HD-FDD for UE category 0</w:t>
      </w:r>
      <w:r>
        <w:rPr>
          <w:noProof/>
        </w:rPr>
        <w:tab/>
        <w:t>1012</w:t>
      </w:r>
    </w:p>
    <w:p w14:paraId="41C5803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FS 3</w:t>
      </w:r>
      <w:r>
        <w:rPr>
          <w:noProof/>
        </w:rPr>
        <w:tab/>
        <w:t>1012</w:t>
      </w:r>
    </w:p>
    <w:p w14:paraId="50D5AD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1012</w:t>
      </w:r>
    </w:p>
    <w:p w14:paraId="306B25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19964F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367B01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1014</w:t>
      </w:r>
    </w:p>
    <w:p w14:paraId="2806B5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1014</w:t>
      </w:r>
    </w:p>
    <w:p w14:paraId="24650A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535B78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771817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1016</w:t>
      </w:r>
    </w:p>
    <w:p w14:paraId="725338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5A44ED">
        <w:rPr>
          <w:rFonts w:cs="v5.0.0"/>
          <w:noProof/>
        </w:rPr>
        <w:t>in CEModeA</w:t>
      </w:r>
      <w:r>
        <w:rPr>
          <w:noProof/>
        </w:rPr>
        <w:tab/>
        <w:t>1016</w:t>
      </w:r>
    </w:p>
    <w:p w14:paraId="7DA973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5A44ED">
        <w:rPr>
          <w:rFonts w:cs="v5.0.0"/>
          <w:noProof/>
        </w:rPr>
        <w:t>in CEModeA</w:t>
      </w:r>
      <w:r>
        <w:rPr>
          <w:noProof/>
        </w:rPr>
        <w:tab/>
        <w:t>1017</w:t>
      </w:r>
    </w:p>
    <w:p w14:paraId="68C50D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5A44ED">
        <w:rPr>
          <w:rFonts w:cs="v5.0.0"/>
          <w:noProof/>
        </w:rPr>
        <w:t>in CEModeA</w:t>
      </w:r>
      <w:r>
        <w:rPr>
          <w:noProof/>
        </w:rPr>
        <w:tab/>
        <w:t>1018</w:t>
      </w:r>
    </w:p>
    <w:p w14:paraId="6AAF3B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5A44ED">
        <w:rPr>
          <w:rFonts w:cs="v5.0.0"/>
          <w:noProof/>
        </w:rPr>
        <w:t>in CEModeB</w:t>
      </w:r>
      <w:r>
        <w:rPr>
          <w:noProof/>
        </w:rPr>
        <w:tab/>
        <w:t>1019</w:t>
      </w:r>
    </w:p>
    <w:p w14:paraId="5F7C29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5A44ED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395766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5A44ED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68FC88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5A44ED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</w:t>
      </w:r>
      <w:r w:rsidRPr="005A44ED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5A44ED">
        <w:rPr>
          <w:rFonts w:cs="v5.0.0"/>
          <w:noProof/>
        </w:rPr>
        <w:t>Reference Channel for UE category NB1</w:t>
      </w:r>
      <w:r>
        <w:rPr>
          <w:noProof/>
        </w:rPr>
        <w:tab/>
        <w:t>1021</w:t>
      </w:r>
    </w:p>
    <w:p w14:paraId="3B0843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5A44ED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1021</w:t>
      </w:r>
    </w:p>
    <w:p w14:paraId="470AFA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0B3041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1022</w:t>
      </w:r>
    </w:p>
    <w:p w14:paraId="555523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3E42BD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1023</w:t>
      </w:r>
    </w:p>
    <w:p w14:paraId="216914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1024</w:t>
      </w:r>
    </w:p>
    <w:p w14:paraId="573305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5A44ED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1024</w:t>
      </w:r>
    </w:p>
    <w:p w14:paraId="5B6009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1024</w:t>
      </w:r>
    </w:p>
    <w:p w14:paraId="0E54D2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1025</w:t>
      </w:r>
    </w:p>
    <w:p w14:paraId="67160F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1025</w:t>
      </w:r>
    </w:p>
    <w:p w14:paraId="547092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1025</w:t>
      </w:r>
    </w:p>
    <w:p w14:paraId="7DC0D6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69EC0F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1026</w:t>
      </w:r>
    </w:p>
    <w:p w14:paraId="200DA6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46C5E9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1026</w:t>
      </w:r>
    </w:p>
    <w:p w14:paraId="318F85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6A03EF2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1027</w:t>
      </w:r>
    </w:p>
    <w:p w14:paraId="33FB99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1027</w:t>
      </w:r>
    </w:p>
    <w:p w14:paraId="564D91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1028</w:t>
      </w:r>
    </w:p>
    <w:p w14:paraId="78D041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1028</w:t>
      </w:r>
    </w:p>
    <w:p w14:paraId="686752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1029</w:t>
      </w:r>
    </w:p>
    <w:p w14:paraId="5EC417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1030</w:t>
      </w:r>
    </w:p>
    <w:p w14:paraId="23B886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1030</w:t>
      </w:r>
    </w:p>
    <w:p w14:paraId="78FBE0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1031</w:t>
      </w:r>
    </w:p>
    <w:p w14:paraId="71D948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1031</w:t>
      </w:r>
    </w:p>
    <w:p w14:paraId="37B9CF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1031</w:t>
      </w:r>
    </w:p>
    <w:p w14:paraId="6E5893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1032</w:t>
      </w:r>
    </w:p>
    <w:p w14:paraId="572CA5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1033</w:t>
      </w:r>
    </w:p>
    <w:p w14:paraId="66CB81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1033</w:t>
      </w:r>
    </w:p>
    <w:p w14:paraId="282C62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1034</w:t>
      </w:r>
    </w:p>
    <w:p w14:paraId="49B8A3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1034</w:t>
      </w:r>
    </w:p>
    <w:p w14:paraId="4B763D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1035</w:t>
      </w:r>
    </w:p>
    <w:p w14:paraId="122BC9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1035</w:t>
      </w:r>
    </w:p>
    <w:p w14:paraId="34DD98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1036</w:t>
      </w:r>
    </w:p>
    <w:p w14:paraId="34427D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1036</w:t>
      </w:r>
    </w:p>
    <w:p w14:paraId="75C6E0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1037</w:t>
      </w:r>
    </w:p>
    <w:p w14:paraId="69B1EB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1037</w:t>
      </w:r>
    </w:p>
    <w:p w14:paraId="69A0AF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1038</w:t>
      </w:r>
    </w:p>
    <w:p w14:paraId="548330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1038</w:t>
      </w:r>
    </w:p>
    <w:p w14:paraId="47F0BF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1039</w:t>
      </w:r>
    </w:p>
    <w:p w14:paraId="79F969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1039</w:t>
      </w:r>
    </w:p>
    <w:p w14:paraId="70445B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1040</w:t>
      </w:r>
    </w:p>
    <w:p w14:paraId="097654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1040</w:t>
      </w:r>
    </w:p>
    <w:p w14:paraId="1BA106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1041</w:t>
      </w:r>
    </w:p>
    <w:p w14:paraId="0B732E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1041</w:t>
      </w:r>
    </w:p>
    <w:p w14:paraId="5CDAC3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1042</w:t>
      </w:r>
    </w:p>
    <w:p w14:paraId="4F96B4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1043</w:t>
      </w:r>
    </w:p>
    <w:p w14:paraId="6384D2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1044</w:t>
      </w:r>
    </w:p>
    <w:p w14:paraId="7997B1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1045</w:t>
      </w:r>
    </w:p>
    <w:p w14:paraId="4B8824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1045</w:t>
      </w:r>
    </w:p>
    <w:p w14:paraId="40E63B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1046</w:t>
      </w:r>
    </w:p>
    <w:p w14:paraId="5B97A5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1047</w:t>
      </w:r>
    </w:p>
    <w:p w14:paraId="63BB14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1047</w:t>
      </w:r>
    </w:p>
    <w:p w14:paraId="1B1F45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1049</w:t>
      </w:r>
    </w:p>
    <w:p w14:paraId="19BA4B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1050</w:t>
      </w:r>
    </w:p>
    <w:p w14:paraId="1AF0D9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Narrowband IoT OCNG FDD pattern 3: standalone NB-IoT</w:t>
      </w:r>
      <w:r>
        <w:rPr>
          <w:noProof/>
        </w:rPr>
        <w:tab/>
        <w:t>1050</w:t>
      </w:r>
    </w:p>
    <w:p w14:paraId="24D9CF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1051</w:t>
      </w:r>
    </w:p>
    <w:p w14:paraId="530A9A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1052</w:t>
      </w:r>
    </w:p>
    <w:p w14:paraId="58C8A8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1053</w:t>
      </w:r>
    </w:p>
    <w:p w14:paraId="250669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1054</w:t>
      </w:r>
    </w:p>
    <w:p w14:paraId="0218193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Narrowband IoT OCNG TDD pattern 3: standalone NB-IoT</w:t>
      </w:r>
      <w:r>
        <w:rPr>
          <w:noProof/>
        </w:rPr>
        <w:tab/>
        <w:t>1055</w:t>
      </w:r>
    </w:p>
    <w:p w14:paraId="718CAD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1056</w:t>
      </w:r>
    </w:p>
    <w:p w14:paraId="3CD688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1056</w:t>
      </w:r>
    </w:p>
    <w:p w14:paraId="0D4699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1057</w:t>
      </w:r>
    </w:p>
    <w:p w14:paraId="6882AEE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1057</w:t>
      </w:r>
    </w:p>
    <w:p w14:paraId="787DD0E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1058</w:t>
      </w:r>
    </w:p>
    <w:p w14:paraId="0DC506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1058</w:t>
      </w:r>
    </w:p>
    <w:p w14:paraId="5A9A97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1058</w:t>
      </w:r>
    </w:p>
    <w:p w14:paraId="77ABA4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1058</w:t>
      </w:r>
    </w:p>
    <w:p w14:paraId="0ECC740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1059</w:t>
      </w:r>
    </w:p>
    <w:p w14:paraId="548AE8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1059</w:t>
      </w:r>
    </w:p>
    <w:p w14:paraId="6FF758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</w:t>
      </w:r>
      <w:r w:rsidRPr="005A44ED">
        <w:rPr>
          <w:noProof/>
          <w:lang w:val="en-US"/>
        </w:rPr>
        <w:t>, 2x2 antenna</w:t>
      </w:r>
      <w:r>
        <w:rPr>
          <w:noProof/>
        </w:rPr>
        <w:tab/>
        <w:t>1060</w:t>
      </w:r>
    </w:p>
    <w:p w14:paraId="7F02A16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1060</w:t>
      </w:r>
    </w:p>
    <w:p w14:paraId="22F64E1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1060</w:t>
      </w:r>
    </w:p>
    <w:p w14:paraId="5E1DF32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1061</w:t>
      </w:r>
    </w:p>
    <w:p w14:paraId="3E0657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14688F8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1061</w:t>
      </w:r>
    </w:p>
    <w:p w14:paraId="0A579CE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5E2B99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49AE4FD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1061</w:t>
      </w:r>
    </w:p>
    <w:p w14:paraId="3F3A165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4 Rx capable UEs</w:t>
      </w:r>
      <w:r>
        <w:rPr>
          <w:noProof/>
        </w:rPr>
        <w:tab/>
        <w:t>1061</w:t>
      </w:r>
    </w:p>
    <w:p w14:paraId="3276FD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1061</w:t>
      </w:r>
    </w:p>
    <w:p w14:paraId="19DA0E2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1061</w:t>
      </w:r>
    </w:p>
    <w:p w14:paraId="5D5D608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1061</w:t>
      </w:r>
    </w:p>
    <w:p w14:paraId="624D18F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1062</w:t>
      </w:r>
    </w:p>
    <w:p w14:paraId="42C4D57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1063</w:t>
      </w:r>
    </w:p>
    <w:p w14:paraId="143D0B9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1063</w:t>
      </w:r>
    </w:p>
    <w:p w14:paraId="04F395C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8 Rx capable UEs</w:t>
      </w:r>
      <w:r>
        <w:rPr>
          <w:noProof/>
        </w:rPr>
        <w:tab/>
        <w:t>1063</w:t>
      </w:r>
    </w:p>
    <w:p w14:paraId="0FC4A9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06969B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5ACA5C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1063</w:t>
      </w:r>
    </w:p>
    <w:p w14:paraId="205596E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1064</w:t>
      </w:r>
    </w:p>
    <w:p w14:paraId="0E8A211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1064</w:t>
      </w:r>
    </w:p>
    <w:p w14:paraId="6425142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1064</w:t>
      </w:r>
    </w:p>
    <w:p w14:paraId="7D83D67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A.3.8.2.2.5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8RX is supported</w:t>
      </w:r>
      <w:r>
        <w:rPr>
          <w:noProof/>
        </w:rPr>
        <w:tab/>
        <w:t>1064</w:t>
      </w:r>
    </w:p>
    <w:p w14:paraId="45C878F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1064</w:t>
      </w:r>
    </w:p>
    <w:p w14:paraId="36D46F0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EB3F8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295F45A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1065</w:t>
      </w:r>
    </w:p>
    <w:p w14:paraId="46FED0F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38A32BE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66D93D0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1065</w:t>
      </w:r>
    </w:p>
    <w:p w14:paraId="370606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7D2BFDD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1BB589A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1065</w:t>
      </w:r>
    </w:p>
    <w:p w14:paraId="1E6EAB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16AAB41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1065</w:t>
      </w:r>
    </w:p>
    <w:p w14:paraId="2DCAE9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1066</w:t>
      </w:r>
    </w:p>
    <w:p w14:paraId="5C71D6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1066</w:t>
      </w:r>
    </w:p>
    <w:p w14:paraId="1640AB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1066</w:t>
      </w:r>
    </w:p>
    <w:p w14:paraId="4A0E83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1066</w:t>
      </w:r>
    </w:p>
    <w:p w14:paraId="29CDDDA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1073</w:t>
      </w:r>
    </w:p>
    <w:p w14:paraId="59BE353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1076</w:t>
      </w:r>
    </w:p>
    <w:p w14:paraId="710CC3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11C109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1076</w:t>
      </w:r>
    </w:p>
    <w:p w14:paraId="358DFF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239A28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1077</w:t>
      </w:r>
    </w:p>
    <w:p w14:paraId="6C237E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1077</w:t>
      </w:r>
    </w:p>
    <w:p w14:paraId="28C63E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1077</w:t>
      </w:r>
    </w:p>
    <w:p w14:paraId="584DE00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1078</w:t>
      </w:r>
    </w:p>
    <w:p w14:paraId="3E9960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1D1D281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1078</w:t>
      </w:r>
    </w:p>
    <w:p w14:paraId="029853F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1078</w:t>
      </w:r>
    </w:p>
    <w:p w14:paraId="28D9575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34F851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1078</w:t>
      </w:r>
    </w:p>
    <w:p w14:paraId="3563B14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1078</w:t>
      </w:r>
    </w:p>
    <w:p w14:paraId="4C9585F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Introduction</w:t>
      </w:r>
      <w:r>
        <w:rPr>
          <w:noProof/>
        </w:rPr>
        <w:tab/>
        <w:t>1078</w:t>
      </w:r>
    </w:p>
    <w:p w14:paraId="1F40B73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Principle of testing</w:t>
      </w:r>
      <w:r>
        <w:rPr>
          <w:noProof/>
        </w:rPr>
        <w:tab/>
        <w:t>1078</w:t>
      </w:r>
    </w:p>
    <w:p w14:paraId="10C156B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1079</w:t>
      </w:r>
    </w:p>
    <w:p w14:paraId="6428FBA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1079</w:t>
      </w:r>
    </w:p>
    <w:p w14:paraId="134C21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6AABE71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1079</w:t>
      </w:r>
    </w:p>
    <w:p w14:paraId="5FCCF43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1080</w:t>
      </w:r>
    </w:p>
    <w:p w14:paraId="54C17E7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1081</w:t>
      </w:r>
    </w:p>
    <w:p w14:paraId="1E1D02E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Introduction</w:t>
      </w:r>
      <w:r>
        <w:rPr>
          <w:noProof/>
        </w:rPr>
        <w:tab/>
        <w:t>1081</w:t>
      </w:r>
    </w:p>
    <w:p w14:paraId="5A044A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Principle of testing</w:t>
      </w:r>
      <w:r>
        <w:rPr>
          <w:noProof/>
        </w:rPr>
        <w:tab/>
        <w:t>1081</w:t>
      </w:r>
    </w:p>
    <w:p w14:paraId="71A360A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1082</w:t>
      </w:r>
    </w:p>
    <w:p w14:paraId="23BF1F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763902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1082</w:t>
      </w:r>
    </w:p>
    <w:p w14:paraId="0410414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1083</w:t>
      </w:r>
    </w:p>
    <w:p w14:paraId="7EA42BC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1084</w:t>
      </w:r>
    </w:p>
    <w:p w14:paraId="7B2FA6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6E1F64C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1084</w:t>
      </w:r>
    </w:p>
    <w:p w14:paraId="456A4A2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1085</w:t>
      </w:r>
    </w:p>
    <w:p w14:paraId="19ABEA5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1086</w:t>
      </w:r>
    </w:p>
    <w:p w14:paraId="73494D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1086</w:t>
      </w:r>
    </w:p>
    <w:p w14:paraId="5E2BBE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1086</w:t>
      </w:r>
    </w:p>
    <w:p w14:paraId="4F37994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1090</w:t>
      </w:r>
    </w:p>
    <w:p w14:paraId="2300FB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77B4F0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1090</w:t>
      </w:r>
    </w:p>
    <w:p w14:paraId="738D1E9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5A44ED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algun Gothic"/>
          <w:noProof/>
        </w:rPr>
        <w:t>V2X sidelink communication</w:t>
      </w:r>
      <w:r>
        <w:rPr>
          <w:noProof/>
        </w:rPr>
        <w:tab/>
        <w:t>1093</w:t>
      </w:r>
    </w:p>
    <w:p w14:paraId="07DAEE8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74FCA38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1094</w:t>
      </w:r>
    </w:p>
    <w:p w14:paraId="1B19612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1098</w:t>
      </w:r>
    </w:p>
    <w:p w14:paraId="37B0241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1099</w:t>
      </w:r>
    </w:p>
    <w:p w14:paraId="7B65CF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1099</w:t>
      </w:r>
    </w:p>
    <w:p w14:paraId="0BDA8F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1099</w:t>
      </w:r>
    </w:p>
    <w:p w14:paraId="5AC111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1100</w:t>
      </w:r>
    </w:p>
    <w:p w14:paraId="3BCDE9F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1101</w:t>
      </w:r>
    </w:p>
    <w:p w14:paraId="65955D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Introduction</w:t>
      </w:r>
      <w:r>
        <w:rPr>
          <w:noProof/>
        </w:rPr>
        <w:tab/>
        <w:t>1101</w:t>
      </w:r>
    </w:p>
    <w:p w14:paraId="2E21AD6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Principle of testing</w:t>
      </w:r>
      <w:r>
        <w:rPr>
          <w:noProof/>
        </w:rPr>
        <w:tab/>
        <w:t>1101</w:t>
      </w:r>
    </w:p>
    <w:p w14:paraId="5D050A2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1101</w:t>
      </w:r>
    </w:p>
    <w:p w14:paraId="256433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100801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1101</w:t>
      </w:r>
    </w:p>
    <w:p w14:paraId="1E2A60F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1101</w:t>
      </w:r>
    </w:p>
    <w:p w14:paraId="5AD61B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62E133D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1101</w:t>
      </w:r>
    </w:p>
    <w:p w14:paraId="748E3F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1102</w:t>
      </w:r>
    </w:p>
    <w:p w14:paraId="102068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1106</w:t>
      </w:r>
    </w:p>
    <w:p w14:paraId="464C97C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1106</w:t>
      </w:r>
    </w:p>
    <w:p w14:paraId="0368559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1106</w:t>
      </w:r>
    </w:p>
    <w:p w14:paraId="54A730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A.3.28.5.1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Satellite specific configuration for serving cell</w:t>
      </w:r>
      <w:r>
        <w:rPr>
          <w:noProof/>
        </w:rPr>
        <w:tab/>
        <w:t>1106</w:t>
      </w:r>
    </w:p>
    <w:p w14:paraId="2D0551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A.3.28.5.2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Satellite specific configuration for neighbour cell</w:t>
      </w:r>
      <w:r>
        <w:rPr>
          <w:noProof/>
        </w:rPr>
        <w:tab/>
        <w:t>1106</w:t>
      </w:r>
    </w:p>
    <w:p w14:paraId="400E8DE3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1107</w:t>
      </w:r>
    </w:p>
    <w:p w14:paraId="09660D0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1107</w:t>
      </w:r>
    </w:p>
    <w:p w14:paraId="2B0F0E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1107</w:t>
      </w:r>
    </w:p>
    <w:p w14:paraId="7BB4C4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60D3B4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34BA75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1110</w:t>
      </w:r>
    </w:p>
    <w:p w14:paraId="7049E1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5D6C43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1D69EE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1112</w:t>
      </w:r>
    </w:p>
    <w:p w14:paraId="03F3F9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41B445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3BD8525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1114</w:t>
      </w:r>
    </w:p>
    <w:p w14:paraId="74DBDB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317EB0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644CDE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1116</w:t>
      </w:r>
    </w:p>
    <w:p w14:paraId="73F70B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677A53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5ADBB8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1118</w:t>
      </w:r>
    </w:p>
    <w:p w14:paraId="3A3557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1118</w:t>
      </w:r>
    </w:p>
    <w:p w14:paraId="2B5ABE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348813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1120</w:t>
      </w:r>
    </w:p>
    <w:p w14:paraId="1F90F8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1120</w:t>
      </w:r>
    </w:p>
    <w:p w14:paraId="179E61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320683C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1122</w:t>
      </w:r>
    </w:p>
    <w:p w14:paraId="3EFA89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2C6DE8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0F6E1C5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1124</w:t>
      </w:r>
    </w:p>
    <w:p w14:paraId="0E4208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165A65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24F371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1124</w:t>
      </w:r>
    </w:p>
    <w:p w14:paraId="2A4306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686FC0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2230F9C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1128</w:t>
      </w:r>
    </w:p>
    <w:p w14:paraId="4BEB1C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15BC2E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6F51AC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1132</w:t>
      </w:r>
    </w:p>
    <w:p w14:paraId="2B6345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1A6E3E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125530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1135</w:t>
      </w:r>
    </w:p>
    <w:p w14:paraId="69382F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2B7ED6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3BE6E9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1137</w:t>
      </w:r>
    </w:p>
    <w:p w14:paraId="248FE4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3F3E7D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5B6A70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1139</w:t>
      </w:r>
    </w:p>
    <w:p w14:paraId="1D72C0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565656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1140</w:t>
      </w:r>
    </w:p>
    <w:p w14:paraId="493053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1141</w:t>
      </w:r>
    </w:p>
    <w:p w14:paraId="5E01CA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05B009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4D6715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1143</w:t>
      </w:r>
    </w:p>
    <w:p w14:paraId="06C047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198A0B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5FDC26B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1145</w:t>
      </w:r>
    </w:p>
    <w:p w14:paraId="1BC766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4BAD38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4F4CF4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1148</w:t>
      </w:r>
    </w:p>
    <w:p w14:paraId="563AF3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2EAAED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6E59F3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1151</w:t>
      </w:r>
    </w:p>
    <w:p w14:paraId="0BED9D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35AD3E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523A060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1153</w:t>
      </w:r>
    </w:p>
    <w:p w14:paraId="170505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36A8D92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06A05F6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1155</w:t>
      </w:r>
    </w:p>
    <w:p w14:paraId="5178B3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1E9A9B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2C5338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1157</w:t>
      </w:r>
    </w:p>
    <w:p w14:paraId="0FA0F6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2D3033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2D3A958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1159</w:t>
      </w:r>
    </w:p>
    <w:p w14:paraId="3B86A8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37FAC4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2A5D2D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1163</w:t>
      </w:r>
    </w:p>
    <w:p w14:paraId="53ACAA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2211B8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1CEFA2C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1165</w:t>
      </w:r>
    </w:p>
    <w:p w14:paraId="304487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501CB5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785A7B0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1167</w:t>
      </w:r>
    </w:p>
    <w:p w14:paraId="422F9E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37F0D8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2D9BFD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1169</w:t>
      </w:r>
    </w:p>
    <w:p w14:paraId="544D6F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39A885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111B4C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1171</w:t>
      </w:r>
    </w:p>
    <w:p w14:paraId="5F53A5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26F254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3990577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1173</w:t>
      </w:r>
    </w:p>
    <w:p w14:paraId="7179102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1173</w:t>
      </w:r>
    </w:p>
    <w:p w14:paraId="4C6E90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48A1A6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1175</w:t>
      </w:r>
    </w:p>
    <w:p w14:paraId="7C6CD5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765334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711D64C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1177</w:t>
      </w:r>
    </w:p>
    <w:p w14:paraId="0FB00B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6FA597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3EA7057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1179</w:t>
      </w:r>
    </w:p>
    <w:p w14:paraId="2889F3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4F593C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2D740C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1181</w:t>
      </w:r>
    </w:p>
    <w:p w14:paraId="580485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40700D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25B4453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1183</w:t>
      </w:r>
    </w:p>
    <w:p w14:paraId="0FD018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3D482E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151F779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1186</w:t>
      </w:r>
    </w:p>
    <w:p w14:paraId="733BCB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57FAB9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48B2FD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1189</w:t>
      </w:r>
    </w:p>
    <w:p w14:paraId="15C2E2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70897D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659840C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1192</w:t>
      </w:r>
    </w:p>
    <w:p w14:paraId="1CF9AB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312596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0A03047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1195</w:t>
      </w:r>
    </w:p>
    <w:p w14:paraId="30CF78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224588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6085AD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1197</w:t>
      </w:r>
    </w:p>
    <w:p w14:paraId="036531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1197</w:t>
      </w:r>
    </w:p>
    <w:p w14:paraId="5C28B8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1198</w:t>
      </w:r>
    </w:p>
    <w:p w14:paraId="214BCD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1199</w:t>
      </w:r>
    </w:p>
    <w:p w14:paraId="740F84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1199</w:t>
      </w:r>
    </w:p>
    <w:p w14:paraId="125FA1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79C1A2F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1203</w:t>
      </w:r>
    </w:p>
    <w:p w14:paraId="14952C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39E77D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00B6D4E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1206</w:t>
      </w:r>
    </w:p>
    <w:p w14:paraId="0111FA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29B5B2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3A9C66D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1209</w:t>
      </w:r>
    </w:p>
    <w:p w14:paraId="1D225C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4A4CFF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06F966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1212</w:t>
      </w:r>
    </w:p>
    <w:p w14:paraId="28CE5C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0FCB9D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115EC2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1215</w:t>
      </w:r>
    </w:p>
    <w:p w14:paraId="7B5105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6E5381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149953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1218</w:t>
      </w:r>
    </w:p>
    <w:p w14:paraId="59187C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1B6759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66E0231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1221</w:t>
      </w:r>
    </w:p>
    <w:p w14:paraId="3FAF02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380647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63FB13E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1223</w:t>
      </w:r>
    </w:p>
    <w:p w14:paraId="32372A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095924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1225</w:t>
      </w:r>
    </w:p>
    <w:p w14:paraId="3BEACDF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1226</w:t>
      </w:r>
    </w:p>
    <w:p w14:paraId="39EBB7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1226</w:t>
      </w:r>
    </w:p>
    <w:p w14:paraId="22DA24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1228</w:t>
      </w:r>
    </w:p>
    <w:p w14:paraId="25A5AE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5A44ED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1229</w:t>
      </w:r>
    </w:p>
    <w:p w14:paraId="601BFC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1229</w:t>
      </w:r>
    </w:p>
    <w:p w14:paraId="2CBCA1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5B84E65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A.4.2.52 E-UTRAN HD-FDD RSS based Intra frequency case for Cat-M1 UE in enhanced coverage</w:t>
      </w:r>
      <w:r>
        <w:rPr>
          <w:noProof/>
        </w:rPr>
        <w:tab/>
        <w:t>1232</w:t>
      </w:r>
    </w:p>
    <w:p w14:paraId="148613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76AD3C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6EE74EA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1235</w:t>
      </w:r>
    </w:p>
    <w:p w14:paraId="3AC1C9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376DEC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1236</w:t>
      </w:r>
    </w:p>
    <w:p w14:paraId="0F153BA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1237</w:t>
      </w:r>
    </w:p>
    <w:p w14:paraId="3C9DD5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1237</w:t>
      </w:r>
    </w:p>
    <w:p w14:paraId="0E0413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4D6212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1240</w:t>
      </w:r>
    </w:p>
    <w:p w14:paraId="46706D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6231DC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1242</w:t>
      </w:r>
    </w:p>
    <w:p w14:paraId="2DF3FB3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1243</w:t>
      </w:r>
    </w:p>
    <w:p w14:paraId="03F9EF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266814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01EFB38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1245</w:t>
      </w:r>
    </w:p>
    <w:p w14:paraId="63C736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FDD:</w:t>
      </w:r>
      <w:r>
        <w:rPr>
          <w:noProof/>
        </w:rPr>
        <w:tab/>
        <w:t>1245</w:t>
      </w:r>
    </w:p>
    <w:p w14:paraId="6C7C31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1245</w:t>
      </w:r>
    </w:p>
    <w:p w14:paraId="737565B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1245</w:t>
      </w:r>
    </w:p>
    <w:p w14:paraId="79CC66F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3196D5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1247</w:t>
      </w:r>
    </w:p>
    <w:p w14:paraId="0296774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616B381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695374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1250</w:t>
      </w:r>
    </w:p>
    <w:p w14:paraId="41AACD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508AC7F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1253</w:t>
      </w:r>
    </w:p>
    <w:p w14:paraId="77263C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1253</w:t>
      </w:r>
    </w:p>
    <w:p w14:paraId="10DA99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2D2FBD3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1B7B4A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1254</w:t>
      </w:r>
    </w:p>
    <w:p w14:paraId="63F5BB9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652B503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49B275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TDD:</w:t>
      </w:r>
      <w:r>
        <w:rPr>
          <w:noProof/>
        </w:rPr>
        <w:tab/>
        <w:t>1258</w:t>
      </w:r>
    </w:p>
    <w:p w14:paraId="5E4EB5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0C8A5BF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1258</w:t>
      </w:r>
    </w:p>
    <w:p w14:paraId="32F7D96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1258</w:t>
      </w:r>
    </w:p>
    <w:p w14:paraId="695CB5E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Void</w:t>
      </w:r>
      <w:r>
        <w:rPr>
          <w:noProof/>
        </w:rPr>
        <w:tab/>
        <w:t>1260</w:t>
      </w:r>
    </w:p>
    <w:p w14:paraId="24BB95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4B723B6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1260</w:t>
      </w:r>
    </w:p>
    <w:p w14:paraId="785D7D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1260</w:t>
      </w:r>
    </w:p>
    <w:p w14:paraId="359C53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49396A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3AC3B5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UTRAN FDD:</w:t>
      </w:r>
      <w:r>
        <w:rPr>
          <w:noProof/>
        </w:rPr>
        <w:tab/>
        <w:t>1264</w:t>
      </w:r>
    </w:p>
    <w:p w14:paraId="010A9D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1264</w:t>
      </w:r>
    </w:p>
    <w:p w14:paraId="0F38A2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0ACFC48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1267</w:t>
      </w:r>
    </w:p>
    <w:p w14:paraId="5FB25C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1267</w:t>
      </w:r>
    </w:p>
    <w:p w14:paraId="589CDF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15310DE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UTRAN TDD:</w:t>
      </w:r>
      <w:r>
        <w:rPr>
          <w:noProof/>
        </w:rPr>
        <w:tab/>
        <w:t>1273</w:t>
      </w:r>
    </w:p>
    <w:p w14:paraId="15F050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1273</w:t>
      </w:r>
    </w:p>
    <w:p w14:paraId="3F5DA2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1273</w:t>
      </w:r>
    </w:p>
    <w:p w14:paraId="0639E6B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1275</w:t>
      </w:r>
    </w:p>
    <w:p w14:paraId="7653AB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1275</w:t>
      </w:r>
    </w:p>
    <w:p w14:paraId="02DCC03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1275</w:t>
      </w:r>
    </w:p>
    <w:p w14:paraId="69C7BAD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2E581D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1277</w:t>
      </w:r>
    </w:p>
    <w:p w14:paraId="0561727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0671416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41E613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1280</w:t>
      </w:r>
    </w:p>
    <w:p w14:paraId="328C0F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1280</w:t>
      </w:r>
    </w:p>
    <w:p w14:paraId="422F560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1284</w:t>
      </w:r>
    </w:p>
    <w:p w14:paraId="2D04A0E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1284</w:t>
      </w:r>
    </w:p>
    <w:p w14:paraId="259DFE5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GSM:</w:t>
      </w:r>
      <w:r>
        <w:rPr>
          <w:noProof/>
        </w:rPr>
        <w:tab/>
        <w:t>1284</w:t>
      </w:r>
    </w:p>
    <w:p w14:paraId="3932EE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1284</w:t>
      </w:r>
    </w:p>
    <w:p w14:paraId="71E532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00CFA7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GSM:</w:t>
      </w:r>
      <w:r>
        <w:rPr>
          <w:noProof/>
        </w:rPr>
        <w:tab/>
        <w:t>1286</w:t>
      </w:r>
    </w:p>
    <w:p w14:paraId="396BFA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7E6E96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738C82F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1289</w:t>
      </w:r>
    </w:p>
    <w:p w14:paraId="708A567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1289</w:t>
      </w:r>
    </w:p>
    <w:p w14:paraId="0623E7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1289</w:t>
      </w:r>
    </w:p>
    <w:p w14:paraId="2A7027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2B996A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1291</w:t>
      </w:r>
    </w:p>
    <w:p w14:paraId="378B876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1291</w:t>
      </w:r>
    </w:p>
    <w:p w14:paraId="7ED778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1291</w:t>
      </w:r>
    </w:p>
    <w:p w14:paraId="2B38A12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368B063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0E7B77C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1294</w:t>
      </w:r>
    </w:p>
    <w:p w14:paraId="31ADEA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cdma2000 1X</w:t>
      </w:r>
      <w:r>
        <w:rPr>
          <w:noProof/>
        </w:rPr>
        <w:tab/>
        <w:t>1294</w:t>
      </w:r>
    </w:p>
    <w:p w14:paraId="781A48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1294</w:t>
      </w:r>
    </w:p>
    <w:p w14:paraId="2355D4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1294</w:t>
      </w:r>
    </w:p>
    <w:p w14:paraId="2EC9C4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0D90CB4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cdma2000 1X</w:t>
      </w:r>
      <w:r>
        <w:rPr>
          <w:noProof/>
        </w:rPr>
        <w:tab/>
        <w:t>1297</w:t>
      </w:r>
    </w:p>
    <w:p w14:paraId="06D39A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1297</w:t>
      </w:r>
    </w:p>
    <w:p w14:paraId="7ED302D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0021CD6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2BD1984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1300</w:t>
      </w:r>
    </w:p>
    <w:p w14:paraId="22CC781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1300</w:t>
      </w:r>
    </w:p>
    <w:p w14:paraId="192738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1300</w:t>
      </w:r>
    </w:p>
    <w:p w14:paraId="10A80C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1305</w:t>
      </w:r>
    </w:p>
    <w:p w14:paraId="19F4C0F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1306</w:t>
      </w:r>
    </w:p>
    <w:p w14:paraId="5D9B0F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20ABD1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7A7F63E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1311</w:t>
      </w:r>
    </w:p>
    <w:p w14:paraId="04290E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3629C5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7B9D23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1316</w:t>
      </w:r>
    </w:p>
    <w:p w14:paraId="566890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047815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0DDEEE02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1321</w:t>
      </w:r>
    </w:p>
    <w:p w14:paraId="3C5D6FE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Handover</w:t>
      </w:r>
      <w:r>
        <w:rPr>
          <w:noProof/>
        </w:rPr>
        <w:tab/>
        <w:t>1321</w:t>
      </w:r>
    </w:p>
    <w:p w14:paraId="679B05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FDD Intra frequency handover</w:t>
      </w:r>
      <w:r>
        <w:rPr>
          <w:noProof/>
        </w:rPr>
        <w:tab/>
        <w:t>1321</w:t>
      </w:r>
    </w:p>
    <w:p w14:paraId="412C00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1321</w:t>
      </w:r>
    </w:p>
    <w:p w14:paraId="502AD9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1323</w:t>
      </w:r>
    </w:p>
    <w:p w14:paraId="16EA102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1323</w:t>
      </w:r>
    </w:p>
    <w:p w14:paraId="2C7A9F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1323</w:t>
      </w:r>
    </w:p>
    <w:p w14:paraId="7732C6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1325</w:t>
      </w:r>
    </w:p>
    <w:p w14:paraId="71F02E2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1325</w:t>
      </w:r>
    </w:p>
    <w:p w14:paraId="262694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1325</w:t>
      </w:r>
    </w:p>
    <w:p w14:paraId="310CD4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1327</w:t>
      </w:r>
    </w:p>
    <w:p w14:paraId="5435CD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1327</w:t>
      </w:r>
    </w:p>
    <w:p w14:paraId="2F1A40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1327</w:t>
      </w:r>
    </w:p>
    <w:p w14:paraId="1D1A2F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108A72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1329</w:t>
      </w:r>
    </w:p>
    <w:p w14:paraId="2A635E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412ED1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1331</w:t>
      </w:r>
    </w:p>
    <w:p w14:paraId="3C1BFE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1331</w:t>
      </w:r>
    </w:p>
    <w:p w14:paraId="18F962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1331</w:t>
      </w:r>
    </w:p>
    <w:p w14:paraId="325768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1333</w:t>
      </w:r>
    </w:p>
    <w:p w14:paraId="5E5AED6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1333</w:t>
      </w:r>
    </w:p>
    <w:p w14:paraId="6152B6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3D321E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46BBC3B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1336</w:t>
      </w:r>
    </w:p>
    <w:p w14:paraId="2C4F2B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1336</w:t>
      </w:r>
    </w:p>
    <w:p w14:paraId="743186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2B0969D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1339</w:t>
      </w:r>
    </w:p>
    <w:p w14:paraId="232EAE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50EA65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4B3884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1340</w:t>
      </w:r>
    </w:p>
    <w:p w14:paraId="523B61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1340</w:t>
      </w:r>
    </w:p>
    <w:p w14:paraId="4B2939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0783A9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1342</w:t>
      </w:r>
    </w:p>
    <w:p w14:paraId="6112FC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1342</w:t>
      </w:r>
    </w:p>
    <w:p w14:paraId="30696E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57C227F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1344</w:t>
      </w:r>
    </w:p>
    <w:p w14:paraId="4E839F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2A8E6F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356790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1346</w:t>
      </w:r>
    </w:p>
    <w:p w14:paraId="61268A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1E9767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317AF4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1349</w:t>
      </w:r>
    </w:p>
    <w:p w14:paraId="54F8E6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1349</w:t>
      </w:r>
    </w:p>
    <w:p w14:paraId="6BA096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0AABBD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1351</w:t>
      </w:r>
    </w:p>
    <w:p w14:paraId="79912E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51A10A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2A2A54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1353</w:t>
      </w:r>
    </w:p>
    <w:p w14:paraId="350786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7CCAFD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1259C2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1355</w:t>
      </w:r>
    </w:p>
    <w:p w14:paraId="1895A9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40A2A7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3AF086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1357</w:t>
      </w:r>
    </w:p>
    <w:p w14:paraId="386A8D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6AB345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7A788F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1359</w:t>
      </w:r>
    </w:p>
    <w:p w14:paraId="7E13A0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51F8F8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577144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1361</w:t>
      </w:r>
    </w:p>
    <w:p w14:paraId="2F4D99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4F10E0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55862D9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1363</w:t>
      </w:r>
    </w:p>
    <w:p w14:paraId="179007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0B788C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2AA396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1364</w:t>
      </w:r>
    </w:p>
    <w:p w14:paraId="60C599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1364</w:t>
      </w:r>
    </w:p>
    <w:p w14:paraId="17B13D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0595FE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1366</w:t>
      </w:r>
    </w:p>
    <w:p w14:paraId="66473F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1366</w:t>
      </w:r>
    </w:p>
    <w:p w14:paraId="56508D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6B6277D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1368</w:t>
      </w:r>
    </w:p>
    <w:p w14:paraId="3B9D82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24A8FB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01B52E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1370</w:t>
      </w:r>
    </w:p>
    <w:p w14:paraId="1ED8A2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77D986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6F032C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1373</w:t>
      </w:r>
    </w:p>
    <w:p w14:paraId="67C9E2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470AAA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7F4334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1375</w:t>
      </w:r>
    </w:p>
    <w:p w14:paraId="505310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A.5.1.27.1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1DA4C1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54AA89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1377</w:t>
      </w:r>
    </w:p>
    <w:p w14:paraId="2D593D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539CEA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45CBDB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1379</w:t>
      </w:r>
    </w:p>
    <w:p w14:paraId="38BFE4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34BFAC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3848888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1381</w:t>
      </w:r>
    </w:p>
    <w:p w14:paraId="51A9A1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73B675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39CCCFC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1383</w:t>
      </w:r>
    </w:p>
    <w:p w14:paraId="014CCB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7A2BD4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1384</w:t>
      </w:r>
    </w:p>
    <w:p w14:paraId="7E92478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1385</w:t>
      </w:r>
    </w:p>
    <w:p w14:paraId="4CCDF2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13E8CC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1386</w:t>
      </w:r>
    </w:p>
    <w:p w14:paraId="64E8512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1387</w:t>
      </w:r>
    </w:p>
    <w:p w14:paraId="3F7D53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45F380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1388</w:t>
      </w:r>
    </w:p>
    <w:p w14:paraId="29A51CA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1389</w:t>
      </w:r>
    </w:p>
    <w:p w14:paraId="3E47DF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6656D0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1390</w:t>
      </w:r>
    </w:p>
    <w:p w14:paraId="2B85C62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1391</w:t>
      </w:r>
    </w:p>
    <w:p w14:paraId="460F8B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5D6C61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21E8263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1393</w:t>
      </w:r>
    </w:p>
    <w:p w14:paraId="620DB4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42D1E9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0A09784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1395</w:t>
      </w:r>
    </w:p>
    <w:p w14:paraId="28591E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7DF1307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28DDEC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1397</w:t>
      </w:r>
    </w:p>
    <w:p w14:paraId="64CD64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36921F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1EDCFD3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1399</w:t>
      </w:r>
    </w:p>
    <w:p w14:paraId="1EEBB7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53DCEF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5DD59BB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1401</w:t>
      </w:r>
    </w:p>
    <w:p w14:paraId="66C48D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1D6350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0623CEC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1403</w:t>
      </w:r>
    </w:p>
    <w:p w14:paraId="26C0F4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53727E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1405</w:t>
      </w:r>
    </w:p>
    <w:p w14:paraId="6A6D72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1406</w:t>
      </w:r>
    </w:p>
    <w:p w14:paraId="03D2BB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467EDE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0C3A7C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1408</w:t>
      </w:r>
    </w:p>
    <w:p w14:paraId="3ACB89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1408</w:t>
      </w:r>
    </w:p>
    <w:p w14:paraId="2D63CD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68DA01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1410</w:t>
      </w:r>
    </w:p>
    <w:p w14:paraId="0E68B9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6296D9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1411</w:t>
      </w:r>
    </w:p>
    <w:p w14:paraId="5015D3B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FDD Intra frequency DAPS handover</w:t>
      </w:r>
      <w:r>
        <w:rPr>
          <w:noProof/>
        </w:rPr>
        <w:tab/>
        <w:t>1412</w:t>
      </w:r>
    </w:p>
    <w:p w14:paraId="7068A4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1412</w:t>
      </w:r>
    </w:p>
    <w:p w14:paraId="798D977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47F93E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1414</w:t>
      </w:r>
    </w:p>
    <w:p w14:paraId="3FD9AF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1414</w:t>
      </w:r>
    </w:p>
    <w:p w14:paraId="1D2053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A.5.1.46.2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7C3C2FB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1416</w:t>
      </w:r>
    </w:p>
    <w:p w14:paraId="2BFEB7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65CEA8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44131A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1418</w:t>
      </w:r>
    </w:p>
    <w:p w14:paraId="2BE3D7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1418</w:t>
      </w:r>
    </w:p>
    <w:p w14:paraId="5EDAD4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0C1CC3D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1420</w:t>
      </w:r>
    </w:p>
    <w:p w14:paraId="4691D9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644998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7670A9B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1422</w:t>
      </w:r>
    </w:p>
    <w:p w14:paraId="5B2C5D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1422</w:t>
      </w:r>
    </w:p>
    <w:p w14:paraId="501D06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0484957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1424</w:t>
      </w:r>
    </w:p>
    <w:p w14:paraId="6D66F1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214B1A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5945B0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1426</w:t>
      </w:r>
    </w:p>
    <w:p w14:paraId="618716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1672A1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46BC5D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1430</w:t>
      </w:r>
    </w:p>
    <w:p w14:paraId="436CBE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3DE4109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715D299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1433</w:t>
      </w:r>
    </w:p>
    <w:p w14:paraId="1E10D9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1433</w:t>
      </w:r>
    </w:p>
    <w:p w14:paraId="0774C8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264E477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1436</w:t>
      </w:r>
    </w:p>
    <w:p w14:paraId="24180E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4A014F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1440</w:t>
      </w:r>
    </w:p>
    <w:p w14:paraId="2F462F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3293AB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663A2B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1444</w:t>
      </w:r>
    </w:p>
    <w:p w14:paraId="60AC73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52D637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7F0DCED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1446</w:t>
      </w:r>
    </w:p>
    <w:p w14:paraId="4FC516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1446</w:t>
      </w:r>
    </w:p>
    <w:p w14:paraId="570A6F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1449</w:t>
      </w:r>
    </w:p>
    <w:p w14:paraId="466C234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1449</w:t>
      </w:r>
    </w:p>
    <w:p w14:paraId="3D935C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FDD Handover</w:t>
      </w:r>
      <w:r>
        <w:rPr>
          <w:noProof/>
        </w:rPr>
        <w:tab/>
        <w:t>1449</w:t>
      </w:r>
    </w:p>
    <w:p w14:paraId="5942FE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7A28DA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0C60727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- UTRAN FDD Handover</w:t>
      </w:r>
      <w:r>
        <w:rPr>
          <w:noProof/>
        </w:rPr>
        <w:tab/>
        <w:t>1452</w:t>
      </w:r>
    </w:p>
    <w:p w14:paraId="6B147C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0BF06D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1455</w:t>
      </w:r>
    </w:p>
    <w:p w14:paraId="21B82D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  <w:lang w:val="sv-SE"/>
        </w:rPr>
        <w:t xml:space="preserve">A.5.2.3 </w:t>
      </w:r>
      <w:r w:rsidRPr="005A44ED">
        <w:rPr>
          <w:noProof/>
          <w:lang w:val="sv-SE"/>
        </w:rPr>
        <w:t>E-UTRAN FDD- GSM Handover</w:t>
      </w:r>
      <w:r>
        <w:rPr>
          <w:noProof/>
        </w:rPr>
        <w:tab/>
        <w:t>1455</w:t>
      </w:r>
    </w:p>
    <w:p w14:paraId="31B2552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1455</w:t>
      </w:r>
    </w:p>
    <w:p w14:paraId="2179B4B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1456</w:t>
      </w:r>
    </w:p>
    <w:p w14:paraId="55170B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- UTRAN TDD Handover</w:t>
      </w:r>
      <w:r>
        <w:rPr>
          <w:noProof/>
        </w:rPr>
        <w:tab/>
        <w:t>1457</w:t>
      </w:r>
    </w:p>
    <w:p w14:paraId="701596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1457</w:t>
      </w:r>
    </w:p>
    <w:p w14:paraId="0731A5E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16B5B58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1457</w:t>
      </w:r>
    </w:p>
    <w:p w14:paraId="5401E1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67349C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686D725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49C9887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1459</w:t>
      </w:r>
    </w:p>
    <w:p w14:paraId="5384406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Void</w:t>
      </w:r>
      <w:r>
        <w:rPr>
          <w:noProof/>
        </w:rPr>
        <w:tab/>
        <w:t>1459</w:t>
      </w:r>
    </w:p>
    <w:p w14:paraId="13A771B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TDD Handover</w:t>
      </w:r>
      <w:r>
        <w:rPr>
          <w:noProof/>
        </w:rPr>
        <w:tab/>
        <w:t>1459</w:t>
      </w:r>
    </w:p>
    <w:p w14:paraId="19C2E3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64952A0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497A1A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1462</w:t>
      </w:r>
    </w:p>
    <w:p w14:paraId="6C4CC1B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57B06E7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1462</w:t>
      </w:r>
    </w:p>
    <w:p w14:paraId="268B5F3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Void</w:t>
      </w:r>
      <w:r>
        <w:rPr>
          <w:noProof/>
        </w:rPr>
        <w:tab/>
        <w:t>1462</w:t>
      </w:r>
    </w:p>
    <w:p w14:paraId="4BCFB3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  <w:lang w:val="sv-SE"/>
        </w:rPr>
        <w:lastRenderedPageBreak/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- GSM Handover</w:t>
      </w:r>
      <w:r>
        <w:rPr>
          <w:noProof/>
        </w:rPr>
        <w:tab/>
        <w:t>1462</w:t>
      </w:r>
    </w:p>
    <w:p w14:paraId="7A37EA6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4E28BC9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0BD910F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1465</w:t>
      </w:r>
    </w:p>
    <w:p w14:paraId="216D32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752E46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0B5A2AE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1467</w:t>
      </w:r>
    </w:p>
    <w:p w14:paraId="1D2B86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29D5AB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051CB8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1469</w:t>
      </w:r>
    </w:p>
    <w:p w14:paraId="39DDED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11DBBF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3642D9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1471</w:t>
      </w:r>
    </w:p>
    <w:p w14:paraId="3D9352E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57E0CF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6688EC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1473</w:t>
      </w:r>
    </w:p>
    <w:p w14:paraId="2DDF6B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6F2124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6577999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1476</w:t>
      </w:r>
    </w:p>
    <w:p w14:paraId="384C0B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5861F8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418A1FC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1479</w:t>
      </w:r>
    </w:p>
    <w:p w14:paraId="6AF10E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3CCEA0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5DEA92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Handover to Non-3GPP RATs</w:t>
      </w:r>
      <w:r>
        <w:rPr>
          <w:noProof/>
        </w:rPr>
        <w:tab/>
        <w:t>1480</w:t>
      </w:r>
    </w:p>
    <w:p w14:paraId="0AF407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– HRPD Handover</w:t>
      </w:r>
      <w:r>
        <w:rPr>
          <w:noProof/>
        </w:rPr>
        <w:tab/>
        <w:t>1480</w:t>
      </w:r>
    </w:p>
    <w:p w14:paraId="4EDDFB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34FADE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1745CB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– cdma2000 1X Handover</w:t>
      </w:r>
      <w:r>
        <w:rPr>
          <w:noProof/>
        </w:rPr>
        <w:tab/>
        <w:t>1482</w:t>
      </w:r>
    </w:p>
    <w:p w14:paraId="6B967B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070924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04C8C1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1485</w:t>
      </w:r>
    </w:p>
    <w:p w14:paraId="24B11E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39DAE6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1DC6367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1488</w:t>
      </w:r>
    </w:p>
    <w:p w14:paraId="58254C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29EC04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5E7E319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HRPD Handover</w:t>
      </w:r>
      <w:r>
        <w:rPr>
          <w:noProof/>
        </w:rPr>
        <w:tab/>
        <w:t>1490</w:t>
      </w:r>
    </w:p>
    <w:p w14:paraId="2A41DF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3C2AE3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545AB2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– cdma2000 1X Handover</w:t>
      </w:r>
      <w:r>
        <w:rPr>
          <w:noProof/>
        </w:rPr>
        <w:tab/>
        <w:t>1493</w:t>
      </w:r>
    </w:p>
    <w:p w14:paraId="366BBD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5E41BD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1B21D027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1496</w:t>
      </w:r>
    </w:p>
    <w:p w14:paraId="7B3B21B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RRC Re-establishment</w:t>
      </w:r>
      <w:r>
        <w:rPr>
          <w:noProof/>
        </w:rPr>
        <w:tab/>
        <w:t>1496</w:t>
      </w:r>
    </w:p>
    <w:p w14:paraId="2689302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1496</w:t>
      </w:r>
    </w:p>
    <w:p w14:paraId="780893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1496</w:t>
      </w:r>
    </w:p>
    <w:p w14:paraId="7C14EE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49FFD2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1498</w:t>
      </w:r>
    </w:p>
    <w:p w14:paraId="7634F4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688922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700C61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1500</w:t>
      </w:r>
    </w:p>
    <w:p w14:paraId="25F493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1500</w:t>
      </w:r>
    </w:p>
    <w:p w14:paraId="32D15C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24E173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Inter-frequency RRC Re-establishment</w:t>
      </w:r>
      <w:r>
        <w:rPr>
          <w:noProof/>
        </w:rPr>
        <w:tab/>
        <w:t>1502</w:t>
      </w:r>
    </w:p>
    <w:p w14:paraId="780C24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04F02A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0CA3EAA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1504</w:t>
      </w:r>
    </w:p>
    <w:p w14:paraId="076CD9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75EBCF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1504</w:t>
      </w:r>
    </w:p>
    <w:p w14:paraId="728FFF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1504</w:t>
      </w:r>
    </w:p>
    <w:p w14:paraId="193F5B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2EB046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3B83A2C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1507</w:t>
      </w:r>
    </w:p>
    <w:p w14:paraId="44084F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1507</w:t>
      </w:r>
    </w:p>
    <w:p w14:paraId="0DD0B6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1B075BD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1509</w:t>
      </w:r>
    </w:p>
    <w:p w14:paraId="045A75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1D57FD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53A9452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1511</w:t>
      </w:r>
    </w:p>
    <w:p w14:paraId="1FCED0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5C15DE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4E0AF0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1513</w:t>
      </w:r>
    </w:p>
    <w:p w14:paraId="14ADBE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686B62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7AA5F5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1515</w:t>
      </w:r>
    </w:p>
    <w:p w14:paraId="4BC3CE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31DAAD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2D2FF4F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1517</w:t>
      </w:r>
    </w:p>
    <w:p w14:paraId="23D5BA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5955AD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46FEC7D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1519</w:t>
      </w:r>
    </w:p>
    <w:p w14:paraId="3745AC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0700D7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4665B6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1521</w:t>
      </w:r>
    </w:p>
    <w:p w14:paraId="4714C4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2BA86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48BD106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1523</w:t>
      </w:r>
    </w:p>
    <w:p w14:paraId="182B20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4985F5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3322DF9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 xml:space="preserve">HD-FDD Inter-frequency RRC Re-establishment for UE category NB1 in In-Band mode under </w:t>
      </w:r>
      <w:r w:rsidRPr="005A44ED">
        <w:rPr>
          <w:rFonts w:cs="Intel Clear Light"/>
          <w:noProof/>
        </w:rPr>
        <w:t>normal</w:t>
      </w:r>
      <w:r w:rsidRPr="005A44ED">
        <w:rPr>
          <w:rFonts w:cs="Arial"/>
          <w:noProof/>
        </w:rPr>
        <w:t xml:space="preserve"> </w:t>
      </w:r>
      <w:r w:rsidRPr="005A44ED">
        <w:rPr>
          <w:noProof/>
          <w:snapToGrid w:val="0"/>
        </w:rPr>
        <w:t>coverage</w:t>
      </w:r>
      <w:r>
        <w:rPr>
          <w:noProof/>
        </w:rPr>
        <w:tab/>
        <w:t>1526</w:t>
      </w:r>
    </w:p>
    <w:p w14:paraId="5BE9099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162195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217FE98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1529</w:t>
      </w:r>
    </w:p>
    <w:p w14:paraId="432DAA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1529</w:t>
      </w:r>
    </w:p>
    <w:p w14:paraId="49F838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52ACFD1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1531</w:t>
      </w:r>
    </w:p>
    <w:p w14:paraId="51774F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691E8A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53B1E9E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1533</w:t>
      </w:r>
    </w:p>
    <w:p w14:paraId="6B67A0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1533</w:t>
      </w:r>
    </w:p>
    <w:p w14:paraId="0178ED5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1734DF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1535</w:t>
      </w:r>
    </w:p>
    <w:p w14:paraId="626BDF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5F587F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612BB2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1537</w:t>
      </w:r>
    </w:p>
    <w:p w14:paraId="6472F4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29117E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1F2F4F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1539</w:t>
      </w:r>
    </w:p>
    <w:p w14:paraId="74F913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125E6A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4B2277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 xml:space="preserve">E-UTRAN TDD Inter-frequency RRC Re-establishment for UE category NB1 in In-Band mode under </w:t>
      </w:r>
      <w:r w:rsidRPr="005A44ED">
        <w:rPr>
          <w:rFonts w:cs="Intel Clear Light"/>
          <w:noProof/>
        </w:rPr>
        <w:t>normal</w:t>
      </w:r>
      <w:r w:rsidRPr="005A44ED">
        <w:rPr>
          <w:rFonts w:cs="Arial"/>
          <w:noProof/>
        </w:rPr>
        <w:t xml:space="preserve"> </w:t>
      </w:r>
      <w:r w:rsidRPr="005A44ED">
        <w:rPr>
          <w:noProof/>
          <w:snapToGrid w:val="0"/>
        </w:rPr>
        <w:t>coverage</w:t>
      </w:r>
      <w:r>
        <w:rPr>
          <w:noProof/>
        </w:rPr>
        <w:tab/>
        <w:t>1541</w:t>
      </w:r>
    </w:p>
    <w:p w14:paraId="0457F8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3DE64A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46CCB8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1544</w:t>
      </w:r>
    </w:p>
    <w:p w14:paraId="36C744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15A75C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509CB61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1547</w:t>
      </w:r>
    </w:p>
    <w:p w14:paraId="27017E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1547</w:t>
      </w:r>
    </w:p>
    <w:p w14:paraId="7F71C7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1547</w:t>
      </w:r>
    </w:p>
    <w:p w14:paraId="4B0A71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6AAAF23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3B1C13F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3F376DC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1548</w:t>
      </w:r>
    </w:p>
    <w:p w14:paraId="4C7A82B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1549</w:t>
      </w:r>
    </w:p>
    <w:p w14:paraId="12F4AAA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1549</w:t>
      </w:r>
    </w:p>
    <w:p w14:paraId="4F428C4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1549</w:t>
      </w:r>
    </w:p>
    <w:p w14:paraId="470D271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1549</w:t>
      </w:r>
    </w:p>
    <w:p w14:paraId="5EA14A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6CC3B7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2B5A97C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4D7C77E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1551</w:t>
      </w:r>
    </w:p>
    <w:p w14:paraId="3B10492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1551</w:t>
      </w:r>
    </w:p>
    <w:p w14:paraId="7AD464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411B51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5008DBB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1553</w:t>
      </w:r>
    </w:p>
    <w:p w14:paraId="7EE0EE2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1553</w:t>
      </w:r>
    </w:p>
    <w:p w14:paraId="161DAB6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1553</w:t>
      </w:r>
    </w:p>
    <w:p w14:paraId="0B4683A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1554</w:t>
      </w:r>
    </w:p>
    <w:p w14:paraId="2B34D4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1554</w:t>
      </w:r>
    </w:p>
    <w:p w14:paraId="24CA81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1554</w:t>
      </w:r>
    </w:p>
    <w:p w14:paraId="07CAB3C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1554</w:t>
      </w:r>
    </w:p>
    <w:p w14:paraId="065EB8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7ACA62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41289ED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1556</w:t>
      </w:r>
    </w:p>
    <w:p w14:paraId="4E62C41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1556</w:t>
      </w:r>
    </w:p>
    <w:p w14:paraId="3E08CD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1556</w:t>
      </w:r>
    </w:p>
    <w:p w14:paraId="72B4A4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1722F1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329158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1557</w:t>
      </w:r>
    </w:p>
    <w:p w14:paraId="0CF040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77F9FB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4C3DFC2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1558</w:t>
      </w:r>
    </w:p>
    <w:p w14:paraId="00FE66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1558</w:t>
      </w:r>
    </w:p>
    <w:p w14:paraId="3AA418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445A715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5CBAC52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0429A1D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1560</w:t>
      </w:r>
    </w:p>
    <w:p w14:paraId="4C326B9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1561</w:t>
      </w:r>
    </w:p>
    <w:p w14:paraId="4555E8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0BCA36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1563</w:t>
      </w:r>
    </w:p>
    <w:p w14:paraId="6799369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7BD14A1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1563</w:t>
      </w:r>
    </w:p>
    <w:p w14:paraId="2714A73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1563</w:t>
      </w:r>
    </w:p>
    <w:p w14:paraId="5E5F551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1564</w:t>
      </w:r>
    </w:p>
    <w:p w14:paraId="0A5181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3D9FD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0CEB70D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3F5535E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4302EA6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1568</w:t>
      </w:r>
    </w:p>
    <w:p w14:paraId="61E6CCA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1569</w:t>
      </w:r>
    </w:p>
    <w:p w14:paraId="6E450F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6A6552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4C19CD4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14E567D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3FCDD31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5628CCD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7647FF2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4314058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722428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1573</w:t>
      </w:r>
    </w:p>
    <w:p w14:paraId="703CA73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1573</w:t>
      </w:r>
    </w:p>
    <w:p w14:paraId="61E6E1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716349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08F6368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1575</w:t>
      </w:r>
    </w:p>
    <w:p w14:paraId="689621D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1576</w:t>
      </w:r>
    </w:p>
    <w:p w14:paraId="629C542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1576</w:t>
      </w:r>
    </w:p>
    <w:p w14:paraId="22550DF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1576</w:t>
      </w:r>
    </w:p>
    <w:p w14:paraId="3406C17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1576</w:t>
      </w:r>
    </w:p>
    <w:p w14:paraId="02388CD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1576</w:t>
      </w:r>
    </w:p>
    <w:p w14:paraId="4E7F8D5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1577</w:t>
      </w:r>
    </w:p>
    <w:p w14:paraId="0E5EF5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1577</w:t>
      </w:r>
    </w:p>
    <w:p w14:paraId="6BF4F3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2F3A94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7556813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1579</w:t>
      </w:r>
    </w:p>
    <w:p w14:paraId="12A801A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1580</w:t>
      </w:r>
    </w:p>
    <w:p w14:paraId="525377F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1580</w:t>
      </w:r>
    </w:p>
    <w:p w14:paraId="672F4AC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1580</w:t>
      </w:r>
    </w:p>
    <w:p w14:paraId="1C557A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1580</w:t>
      </w:r>
    </w:p>
    <w:p w14:paraId="163C28A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1580</w:t>
      </w:r>
    </w:p>
    <w:p w14:paraId="1CF033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1581</w:t>
      </w:r>
    </w:p>
    <w:p w14:paraId="45E770F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1581</w:t>
      </w:r>
    </w:p>
    <w:p w14:paraId="5AE612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1581</w:t>
      </w:r>
    </w:p>
    <w:p w14:paraId="476BC5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1583</w:t>
      </w:r>
    </w:p>
    <w:p w14:paraId="0C8EF01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1583</w:t>
      </w:r>
    </w:p>
    <w:p w14:paraId="629E17F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1584</w:t>
      </w:r>
    </w:p>
    <w:p w14:paraId="660A6EF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1584</w:t>
      </w:r>
    </w:p>
    <w:p w14:paraId="394FECD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1584</w:t>
      </w:r>
    </w:p>
    <w:p w14:paraId="4A3D0E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1584</w:t>
      </w:r>
    </w:p>
    <w:p w14:paraId="2353D9A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1584</w:t>
      </w:r>
    </w:p>
    <w:p w14:paraId="62D201C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1585</w:t>
      </w:r>
    </w:p>
    <w:p w14:paraId="2D9B4A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1585</w:t>
      </w:r>
    </w:p>
    <w:p w14:paraId="397C1E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1585</w:t>
      </w:r>
    </w:p>
    <w:p w14:paraId="69B045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1587</w:t>
      </w:r>
    </w:p>
    <w:p w14:paraId="2A69397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1587</w:t>
      </w:r>
    </w:p>
    <w:p w14:paraId="21CE851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1588</w:t>
      </w:r>
    </w:p>
    <w:p w14:paraId="0AD57F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1588</w:t>
      </w:r>
    </w:p>
    <w:p w14:paraId="3B7CD2C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1588</w:t>
      </w:r>
    </w:p>
    <w:p w14:paraId="3EAF695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1588</w:t>
      </w:r>
    </w:p>
    <w:p w14:paraId="6A6A41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1588</w:t>
      </w:r>
    </w:p>
    <w:p w14:paraId="0951136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1589</w:t>
      </w:r>
    </w:p>
    <w:p w14:paraId="0662721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1589</w:t>
      </w:r>
    </w:p>
    <w:p w14:paraId="09C0D3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1589</w:t>
      </w:r>
    </w:p>
    <w:p w14:paraId="4590C09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5D391F1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1591</w:t>
      </w:r>
    </w:p>
    <w:p w14:paraId="736BBFE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1592</w:t>
      </w:r>
    </w:p>
    <w:p w14:paraId="07AED4D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1592</w:t>
      </w:r>
    </w:p>
    <w:p w14:paraId="5929268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1592</w:t>
      </w:r>
    </w:p>
    <w:p w14:paraId="1AB8201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1592</w:t>
      </w:r>
    </w:p>
    <w:p w14:paraId="24B440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1592</w:t>
      </w:r>
    </w:p>
    <w:p w14:paraId="320C7AF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1593</w:t>
      </w:r>
    </w:p>
    <w:p w14:paraId="23D72F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1593</w:t>
      </w:r>
    </w:p>
    <w:p w14:paraId="114CCB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4A2E7E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1596</w:t>
      </w:r>
    </w:p>
    <w:p w14:paraId="74C30E8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1596</w:t>
      </w:r>
    </w:p>
    <w:p w14:paraId="7A1066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1597</w:t>
      </w:r>
    </w:p>
    <w:p w14:paraId="622A857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1597</w:t>
      </w:r>
    </w:p>
    <w:p w14:paraId="144EBD6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1597</w:t>
      </w:r>
    </w:p>
    <w:p w14:paraId="2BC4375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1597</w:t>
      </w:r>
    </w:p>
    <w:p w14:paraId="218AC25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1597</w:t>
      </w:r>
    </w:p>
    <w:p w14:paraId="634D777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1597</w:t>
      </w:r>
    </w:p>
    <w:p w14:paraId="2DEDDC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1598</w:t>
      </w:r>
    </w:p>
    <w:p w14:paraId="1943A2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1598</w:t>
      </w:r>
    </w:p>
    <w:p w14:paraId="52CEA0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1601</w:t>
      </w:r>
    </w:p>
    <w:p w14:paraId="5BF18F5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1601</w:t>
      </w:r>
    </w:p>
    <w:p w14:paraId="5D1417A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1602</w:t>
      </w:r>
    </w:p>
    <w:p w14:paraId="66DD2E5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1602</w:t>
      </w:r>
    </w:p>
    <w:p w14:paraId="4E47F8C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1602</w:t>
      </w:r>
    </w:p>
    <w:p w14:paraId="3A1ED79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1602</w:t>
      </w:r>
    </w:p>
    <w:p w14:paraId="4C41564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1602</w:t>
      </w:r>
    </w:p>
    <w:p w14:paraId="0198CCC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1602</w:t>
      </w:r>
    </w:p>
    <w:p w14:paraId="5DF3902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1603</w:t>
      </w:r>
    </w:p>
    <w:p w14:paraId="63ED2C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1603</w:t>
      </w:r>
    </w:p>
    <w:p w14:paraId="1CD274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1606</w:t>
      </w:r>
    </w:p>
    <w:p w14:paraId="50C4F42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1606</w:t>
      </w:r>
    </w:p>
    <w:p w14:paraId="2ED78D3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1607</w:t>
      </w:r>
    </w:p>
    <w:p w14:paraId="1E51DD1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1607</w:t>
      </w:r>
    </w:p>
    <w:p w14:paraId="459B67D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1607</w:t>
      </w:r>
    </w:p>
    <w:p w14:paraId="75EC5F1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1607</w:t>
      </w:r>
    </w:p>
    <w:p w14:paraId="08085B4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1607</w:t>
      </w:r>
    </w:p>
    <w:p w14:paraId="43A2AAE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1607</w:t>
      </w:r>
    </w:p>
    <w:p w14:paraId="528340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1608</w:t>
      </w:r>
    </w:p>
    <w:p w14:paraId="1045AD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1608</w:t>
      </w:r>
    </w:p>
    <w:p w14:paraId="5C2D1C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49B22E0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1610</w:t>
      </w:r>
    </w:p>
    <w:p w14:paraId="539CB5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1611</w:t>
      </w:r>
    </w:p>
    <w:p w14:paraId="3DDFA27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1611</w:t>
      </w:r>
    </w:p>
    <w:p w14:paraId="476899A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1611</w:t>
      </w:r>
    </w:p>
    <w:p w14:paraId="12DA8CA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1611</w:t>
      </w:r>
    </w:p>
    <w:p w14:paraId="6551DFD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1611</w:t>
      </w:r>
    </w:p>
    <w:p w14:paraId="110535C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1611</w:t>
      </w:r>
    </w:p>
    <w:p w14:paraId="0FEC60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1612</w:t>
      </w:r>
    </w:p>
    <w:p w14:paraId="7A4FD4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63AAED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2F58420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1614</w:t>
      </w:r>
    </w:p>
    <w:p w14:paraId="67EA49C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1615</w:t>
      </w:r>
    </w:p>
    <w:p w14:paraId="221E4B5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1615</w:t>
      </w:r>
    </w:p>
    <w:p w14:paraId="7F3C0FF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1615</w:t>
      </w:r>
    </w:p>
    <w:p w14:paraId="3E3DFAC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1615</w:t>
      </w:r>
    </w:p>
    <w:p w14:paraId="6ACB9CF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1615</w:t>
      </w:r>
    </w:p>
    <w:p w14:paraId="205140F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1615</w:t>
      </w:r>
    </w:p>
    <w:p w14:paraId="6836152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1616</w:t>
      </w:r>
    </w:p>
    <w:p w14:paraId="7DD74A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47463A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1618</w:t>
      </w:r>
    </w:p>
    <w:p w14:paraId="6C48C8D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1618</w:t>
      </w:r>
    </w:p>
    <w:p w14:paraId="3F4CD77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1619</w:t>
      </w:r>
    </w:p>
    <w:p w14:paraId="01F1B18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1619</w:t>
      </w:r>
    </w:p>
    <w:p w14:paraId="3034CA6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1619</w:t>
      </w:r>
    </w:p>
    <w:p w14:paraId="7445D85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1619</w:t>
      </w:r>
    </w:p>
    <w:p w14:paraId="368A5DC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1619</w:t>
      </w:r>
    </w:p>
    <w:p w14:paraId="753D383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1619</w:t>
      </w:r>
    </w:p>
    <w:p w14:paraId="48A39A4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1620</w:t>
      </w:r>
    </w:p>
    <w:p w14:paraId="4761BA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1620</w:t>
      </w:r>
    </w:p>
    <w:p w14:paraId="0B29A5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57AC26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023E8E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1622</w:t>
      </w:r>
    </w:p>
    <w:p w14:paraId="34E459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1622</w:t>
      </w:r>
    </w:p>
    <w:p w14:paraId="374AC0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1624</w:t>
      </w:r>
    </w:p>
    <w:p w14:paraId="49D22FA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1624</w:t>
      </w:r>
    </w:p>
    <w:p w14:paraId="1F7B6E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1624</w:t>
      </w:r>
    </w:p>
    <w:p w14:paraId="5D46BF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7E3914A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1626</w:t>
      </w:r>
    </w:p>
    <w:p w14:paraId="6ED959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23521E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1627</w:t>
      </w:r>
    </w:p>
    <w:p w14:paraId="207B7A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1628</w:t>
      </w:r>
    </w:p>
    <w:p w14:paraId="3C2A4D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3DDD78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1630</w:t>
      </w:r>
    </w:p>
    <w:p w14:paraId="74720DD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1630</w:t>
      </w:r>
    </w:p>
    <w:p w14:paraId="56892E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67BE06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1633</w:t>
      </w:r>
    </w:p>
    <w:p w14:paraId="00011B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1633</w:t>
      </w:r>
    </w:p>
    <w:p w14:paraId="458844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17A6B4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7168B3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1636</w:t>
      </w:r>
    </w:p>
    <w:p w14:paraId="58CE41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7BBCAC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1639</w:t>
      </w:r>
    </w:p>
    <w:p w14:paraId="102437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1639</w:t>
      </w:r>
    </w:p>
    <w:p w14:paraId="58801D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1639</w:t>
      </w:r>
    </w:p>
    <w:p w14:paraId="45F41B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40CA5B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1641</w:t>
      </w:r>
    </w:p>
    <w:p w14:paraId="2E1EAD9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69F627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2366F0D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1643</w:t>
      </w:r>
    </w:p>
    <w:p w14:paraId="3F331D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26FEF7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1E6FF18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1645</w:t>
      </w:r>
    </w:p>
    <w:p w14:paraId="479187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35057A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1648</w:t>
      </w:r>
    </w:p>
    <w:p w14:paraId="2E367DE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1648</w:t>
      </w:r>
    </w:p>
    <w:p w14:paraId="7B895D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1648</w:t>
      </w:r>
    </w:p>
    <w:p w14:paraId="5FD26C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1648</w:t>
      </w:r>
    </w:p>
    <w:p w14:paraId="26AA89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77664088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1653</w:t>
      </w:r>
    </w:p>
    <w:p w14:paraId="28C694D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1653</w:t>
      </w:r>
    </w:p>
    <w:p w14:paraId="654A056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1653</w:t>
      </w:r>
    </w:p>
    <w:p w14:paraId="63BE2A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1653</w:t>
      </w:r>
    </w:p>
    <w:p w14:paraId="117D6B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1654</w:t>
      </w:r>
    </w:p>
    <w:p w14:paraId="13814E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1655</w:t>
      </w:r>
    </w:p>
    <w:p w14:paraId="62AE8B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5D3239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1657</w:t>
      </w:r>
    </w:p>
    <w:p w14:paraId="6AC67E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1658</w:t>
      </w:r>
    </w:p>
    <w:p w14:paraId="5BED1A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322AFA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35EB18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1661</w:t>
      </w:r>
    </w:p>
    <w:p w14:paraId="172AAF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5BA52C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1662</w:t>
      </w:r>
    </w:p>
    <w:p w14:paraId="6AAF86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1663</w:t>
      </w:r>
    </w:p>
    <w:p w14:paraId="6AD113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71D570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244AE6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1663</w:t>
      </w:r>
    </w:p>
    <w:p w14:paraId="6888E9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6764A6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1B5649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1664</w:t>
      </w:r>
    </w:p>
    <w:p w14:paraId="58603A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7EC1B1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67B4EB5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1667</w:t>
      </w:r>
    </w:p>
    <w:p w14:paraId="22B57D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27907B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1668</w:t>
      </w:r>
    </w:p>
    <w:p w14:paraId="6CE62CA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5A44ED">
        <w:rPr>
          <w:noProof/>
          <w:snapToGrid w:val="0"/>
        </w:rPr>
        <w:t xml:space="preserve"> for 20MHz +20MHz</w:t>
      </w:r>
      <w:r>
        <w:rPr>
          <w:noProof/>
        </w:rPr>
        <w:tab/>
        <w:t>1669</w:t>
      </w:r>
    </w:p>
    <w:p w14:paraId="554C36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67DEFD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709F17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5A44ED">
        <w:rPr>
          <w:noProof/>
          <w:snapToGrid w:val="0"/>
        </w:rPr>
        <w:t>20MHz +10MHz</w:t>
      </w:r>
      <w:r>
        <w:rPr>
          <w:noProof/>
        </w:rPr>
        <w:tab/>
        <w:t>1669</w:t>
      </w:r>
    </w:p>
    <w:p w14:paraId="22499E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7D5162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363E5F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11E214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294AA6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2FE6A3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E2BEB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606D6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F67E85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1670</w:t>
      </w:r>
    </w:p>
    <w:p w14:paraId="104A5F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104632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6FFA85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1672</w:t>
      </w:r>
    </w:p>
    <w:p w14:paraId="78E307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3890B0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21E1DA7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1674</w:t>
      </w:r>
    </w:p>
    <w:p w14:paraId="708695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7620E3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1676</w:t>
      </w:r>
    </w:p>
    <w:p w14:paraId="66CC326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1676</w:t>
      </w:r>
    </w:p>
    <w:p w14:paraId="42B674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6C98BA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3A4490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1679</w:t>
      </w:r>
    </w:p>
    <w:p w14:paraId="735B6E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15B69C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19A333D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1680</w:t>
      </w:r>
    </w:p>
    <w:p w14:paraId="25087B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1680</w:t>
      </w:r>
    </w:p>
    <w:p w14:paraId="51821F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1681</w:t>
      </w:r>
    </w:p>
    <w:p w14:paraId="080E65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1682</w:t>
      </w:r>
    </w:p>
    <w:p w14:paraId="2B5569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06BB47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1683</w:t>
      </w:r>
    </w:p>
    <w:p w14:paraId="59BB9A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1684</w:t>
      </w:r>
    </w:p>
    <w:p w14:paraId="0D209B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3705A4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6E77F5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1687</w:t>
      </w:r>
    </w:p>
    <w:p w14:paraId="0B08FD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73017C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1B1CD3C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1690</w:t>
      </w:r>
    </w:p>
    <w:p w14:paraId="3BF572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1690</w:t>
      </w:r>
    </w:p>
    <w:p w14:paraId="522EDB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6A9CFF1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1691</w:t>
      </w:r>
    </w:p>
    <w:p w14:paraId="23F2BF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32ADD4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51CF9C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1693</w:t>
      </w:r>
    </w:p>
    <w:p w14:paraId="24B606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1693</w:t>
      </w:r>
    </w:p>
    <w:p w14:paraId="76307D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3D4028B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1695</w:t>
      </w:r>
    </w:p>
    <w:p w14:paraId="616662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2FCF2C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39DFCB2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1697</w:t>
      </w:r>
    </w:p>
    <w:p w14:paraId="5980EE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4246EC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1699</w:t>
      </w:r>
    </w:p>
    <w:p w14:paraId="35F7CA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1699</w:t>
      </w:r>
    </w:p>
    <w:p w14:paraId="7E0DEF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779F03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1700</w:t>
      </w:r>
    </w:p>
    <w:p w14:paraId="2A4981E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1701</w:t>
      </w:r>
    </w:p>
    <w:p w14:paraId="610A64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1701</w:t>
      </w:r>
    </w:p>
    <w:p w14:paraId="66B693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A.7.1.25.2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1702</w:t>
      </w:r>
    </w:p>
    <w:p w14:paraId="054456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1703</w:t>
      </w:r>
    </w:p>
    <w:p w14:paraId="29C8D2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183560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1704</w:t>
      </w:r>
    </w:p>
    <w:p w14:paraId="52BD09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1705</w:t>
      </w:r>
    </w:p>
    <w:p w14:paraId="39241E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39C3F0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2CF3D5C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1707</w:t>
      </w:r>
    </w:p>
    <w:p w14:paraId="215C82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74FF32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1709</w:t>
      </w:r>
    </w:p>
    <w:p w14:paraId="7D477F2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1710</w:t>
      </w:r>
    </w:p>
    <w:p w14:paraId="3AE6858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1710</w:t>
      </w:r>
    </w:p>
    <w:p w14:paraId="389DCE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1912AB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1711</w:t>
      </w:r>
    </w:p>
    <w:p w14:paraId="7C527C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1712</w:t>
      </w:r>
    </w:p>
    <w:p w14:paraId="037564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49AC36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6EBF24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1714</w:t>
      </w:r>
    </w:p>
    <w:p w14:paraId="35DE73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3203F3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5C9C1C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1714</w:t>
      </w:r>
    </w:p>
    <w:p w14:paraId="6BF9E7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6D32AB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4BE3BE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1717</w:t>
      </w:r>
    </w:p>
    <w:p w14:paraId="7B1816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661395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1719</w:t>
      </w:r>
    </w:p>
    <w:p w14:paraId="184B8A9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1719</w:t>
      </w:r>
    </w:p>
    <w:p w14:paraId="250FB6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66CB58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22063D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1720</w:t>
      </w:r>
    </w:p>
    <w:p w14:paraId="64615B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05F337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5EA98E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1720</w:t>
      </w:r>
    </w:p>
    <w:p w14:paraId="29D35A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2C3E81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74FF70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1723</w:t>
      </w:r>
    </w:p>
    <w:p w14:paraId="0689D4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1723</w:t>
      </w:r>
    </w:p>
    <w:p w14:paraId="70B3B6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395AC9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1725</w:t>
      </w:r>
    </w:p>
    <w:p w14:paraId="6AF93A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1725</w:t>
      </w:r>
    </w:p>
    <w:p w14:paraId="764777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1727</w:t>
      </w:r>
    </w:p>
    <w:p w14:paraId="2EBD92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39B9569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1729</w:t>
      </w:r>
    </w:p>
    <w:p w14:paraId="163C0B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1897672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1730</w:t>
      </w:r>
    </w:p>
    <w:p w14:paraId="035DDF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1730</w:t>
      </w:r>
    </w:p>
    <w:p w14:paraId="4357B7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1730</w:t>
      </w:r>
    </w:p>
    <w:p w14:paraId="172903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1732</w:t>
      </w:r>
    </w:p>
    <w:p w14:paraId="1B77FB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1732</w:t>
      </w:r>
    </w:p>
    <w:p w14:paraId="64ED9C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0A9E03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1734</w:t>
      </w:r>
    </w:p>
    <w:p w14:paraId="6B07CE9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5A44E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1735</w:t>
      </w:r>
    </w:p>
    <w:p w14:paraId="258C65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162CE3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1736</w:t>
      </w:r>
    </w:p>
    <w:p w14:paraId="5328DD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5A44E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1737</w:t>
      </w:r>
    </w:p>
    <w:p w14:paraId="61B96D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1737</w:t>
      </w:r>
    </w:p>
    <w:p w14:paraId="21AA87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A.7.2.14.2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1739</w:t>
      </w:r>
    </w:p>
    <w:p w14:paraId="262824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1739</w:t>
      </w:r>
    </w:p>
    <w:p w14:paraId="6D0868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1739</w:t>
      </w:r>
    </w:p>
    <w:p w14:paraId="769C85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1741</w:t>
      </w:r>
    </w:p>
    <w:p w14:paraId="6DAD26F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Radio Link Monitoring</w:t>
      </w:r>
      <w:r>
        <w:rPr>
          <w:noProof/>
        </w:rPr>
        <w:tab/>
        <w:t>1741</w:t>
      </w:r>
    </w:p>
    <w:p w14:paraId="26BCF7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1741</w:t>
      </w:r>
    </w:p>
    <w:p w14:paraId="3A6BCE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54ED85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1745</w:t>
      </w:r>
    </w:p>
    <w:p w14:paraId="37301C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1745</w:t>
      </w:r>
    </w:p>
    <w:p w14:paraId="4BC3D0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322357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1749</w:t>
      </w:r>
    </w:p>
    <w:p w14:paraId="10EE48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1749</w:t>
      </w:r>
    </w:p>
    <w:p w14:paraId="2068A4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1749</w:t>
      </w:r>
    </w:p>
    <w:p w14:paraId="6983F3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062401E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1753</w:t>
      </w:r>
    </w:p>
    <w:p w14:paraId="2E68E6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095C23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2ECC0C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1757</w:t>
      </w:r>
    </w:p>
    <w:p w14:paraId="651B5E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6600EE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4CC3073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1761</w:t>
      </w:r>
    </w:p>
    <w:p w14:paraId="70F8C3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127ECA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253BD79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1764</w:t>
      </w:r>
    </w:p>
    <w:p w14:paraId="03CB82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316D25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434E7B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1767</w:t>
      </w:r>
    </w:p>
    <w:p w14:paraId="34DF6A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1767</w:t>
      </w:r>
    </w:p>
    <w:p w14:paraId="79FB7C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3FE8F77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1770</w:t>
      </w:r>
    </w:p>
    <w:p w14:paraId="676B6F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1FAF82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5A44ED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5A44ED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5A44ED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5A44ED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5A44ED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5A44ED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1773</w:t>
      </w:r>
    </w:p>
    <w:p w14:paraId="2B285C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  <w:snapToGrid w:val="0"/>
        </w:rPr>
        <w:t>A.7.3.</w:t>
      </w:r>
      <w:r w:rsidRPr="005A44ED">
        <w:rPr>
          <w:noProof/>
          <w:snapToGrid w:val="0"/>
        </w:rPr>
        <w:t>10</w:t>
      </w:r>
      <w:r w:rsidRPr="005A44ED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468402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1777</w:t>
      </w:r>
    </w:p>
    <w:p w14:paraId="515D98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0EB68A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0BF69FA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1782</w:t>
      </w:r>
    </w:p>
    <w:p w14:paraId="0F5890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53A10B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643D94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1787</w:t>
      </w:r>
    </w:p>
    <w:p w14:paraId="2978AD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15ABB8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77D169C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1790</w:t>
      </w:r>
    </w:p>
    <w:p w14:paraId="37D4C7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1790</w:t>
      </w:r>
    </w:p>
    <w:p w14:paraId="79048D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3EA7F4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1793</w:t>
      </w:r>
    </w:p>
    <w:p w14:paraId="4C5C8D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159ED3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091D002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1797</w:t>
      </w:r>
    </w:p>
    <w:p w14:paraId="389C71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64BEDD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094C74E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1802</w:t>
      </w:r>
    </w:p>
    <w:p w14:paraId="552C5C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21D69A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40FF80A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1806</w:t>
      </w:r>
    </w:p>
    <w:p w14:paraId="24F655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193699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5EBCB0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1810</w:t>
      </w:r>
    </w:p>
    <w:p w14:paraId="07D4CB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1810</w:t>
      </w:r>
    </w:p>
    <w:p w14:paraId="098738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238A0B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1815</w:t>
      </w:r>
    </w:p>
    <w:p w14:paraId="01F72E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02B81F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6C9208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1820</w:t>
      </w:r>
    </w:p>
    <w:p w14:paraId="396D40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2F4915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21D26FA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1825</w:t>
      </w:r>
    </w:p>
    <w:p w14:paraId="211274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5C1F22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31897C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1830</w:t>
      </w:r>
    </w:p>
    <w:p w14:paraId="02759E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7548F2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0A8588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1831</w:t>
      </w:r>
    </w:p>
    <w:p w14:paraId="3FD5CE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084D3C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1832</w:t>
      </w:r>
    </w:p>
    <w:p w14:paraId="1604CA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1832</w:t>
      </w:r>
    </w:p>
    <w:p w14:paraId="50E541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1832</w:t>
      </w:r>
    </w:p>
    <w:p w14:paraId="05FFCE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4195699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1833</w:t>
      </w:r>
    </w:p>
    <w:p w14:paraId="1C01A1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058A45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248EC6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1836</w:t>
      </w:r>
    </w:p>
    <w:p w14:paraId="145542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1836</w:t>
      </w:r>
    </w:p>
    <w:p w14:paraId="25E046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27F001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1839</w:t>
      </w:r>
    </w:p>
    <w:p w14:paraId="3D76D3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128ACE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7231E91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1842</w:t>
      </w:r>
    </w:p>
    <w:p w14:paraId="7FC8D72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56F2AF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375449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379A5F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3857A7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15CF60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1848</w:t>
      </w:r>
    </w:p>
    <w:p w14:paraId="4FB0A7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4717B4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737146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1851</w:t>
      </w:r>
    </w:p>
    <w:p w14:paraId="5BACC6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0E369B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600B2CB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1854</w:t>
      </w:r>
    </w:p>
    <w:p w14:paraId="27C094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220F8D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49BB4FB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31EDCA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0A7E01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1F04529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1860</w:t>
      </w:r>
    </w:p>
    <w:p w14:paraId="03E15B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777F0B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5FD6A56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1863</w:t>
      </w:r>
    </w:p>
    <w:p w14:paraId="4893E0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6C23A2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2E0D23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1866</w:t>
      </w:r>
    </w:p>
    <w:p w14:paraId="490DDC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33DECD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058CB7B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1869</w:t>
      </w:r>
    </w:p>
    <w:p w14:paraId="027070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2E97A4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0A7B90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1872</w:t>
      </w:r>
    </w:p>
    <w:p w14:paraId="41591E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12F0D9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3CE022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1876</w:t>
      </w:r>
    </w:p>
    <w:p w14:paraId="7D90D0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37A8C5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60A935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1879</w:t>
      </w:r>
    </w:p>
    <w:p w14:paraId="567304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1573A5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1096D0C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1882</w:t>
      </w:r>
    </w:p>
    <w:p w14:paraId="04D538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02F081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5FB5A4E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1885</w:t>
      </w:r>
    </w:p>
    <w:p w14:paraId="568363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099FFB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598859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1888</w:t>
      </w:r>
    </w:p>
    <w:p w14:paraId="5ED68C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67E581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6A986A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1892</w:t>
      </w:r>
    </w:p>
    <w:p w14:paraId="743570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412F0A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44C263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1895</w:t>
      </w:r>
    </w:p>
    <w:p w14:paraId="706F79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1895</w:t>
      </w:r>
    </w:p>
    <w:p w14:paraId="7FA404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525193F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1898</w:t>
      </w:r>
    </w:p>
    <w:p w14:paraId="1EA717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1898</w:t>
      </w:r>
    </w:p>
    <w:p w14:paraId="0B2EBB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1AD47E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1901</w:t>
      </w:r>
    </w:p>
    <w:p w14:paraId="64FCFC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58650A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375B0F4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1904</w:t>
      </w:r>
    </w:p>
    <w:p w14:paraId="3B658C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41CCF5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6EEB782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1907</w:t>
      </w:r>
    </w:p>
    <w:p w14:paraId="5A6CEF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203AFB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11E187F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1910</w:t>
      </w:r>
    </w:p>
    <w:p w14:paraId="142A59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37C077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6DB2886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1913</w:t>
      </w:r>
    </w:p>
    <w:p w14:paraId="7527E8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1714433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7F63E0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5A44E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1916</w:t>
      </w:r>
    </w:p>
    <w:p w14:paraId="35B07B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4E7A53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45EA69A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1919</w:t>
      </w:r>
    </w:p>
    <w:p w14:paraId="4CE3DA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A.7.3.54.1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5C4DA7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2A24144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1922</w:t>
      </w:r>
    </w:p>
    <w:p w14:paraId="452A53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03D493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0D2B8D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1925</w:t>
      </w:r>
    </w:p>
    <w:p w14:paraId="5AE759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7870B8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177242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5A44E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1928</w:t>
      </w:r>
    </w:p>
    <w:p w14:paraId="156AEE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4242A5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11D500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1931</w:t>
      </w:r>
    </w:p>
    <w:p w14:paraId="33750A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2C2495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128D199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1934</w:t>
      </w:r>
    </w:p>
    <w:p w14:paraId="4A1C1A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332482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1937</w:t>
      </w:r>
    </w:p>
    <w:p w14:paraId="1AA92F9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1937</w:t>
      </w:r>
    </w:p>
    <w:p w14:paraId="679310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0FF7EE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1941</w:t>
      </w:r>
    </w:p>
    <w:p w14:paraId="3595AF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1941</w:t>
      </w:r>
    </w:p>
    <w:p w14:paraId="4A89CE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23B32E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1945</w:t>
      </w:r>
    </w:p>
    <w:p w14:paraId="2C1B2D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1945</w:t>
      </w:r>
    </w:p>
    <w:p w14:paraId="29B73D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1945</w:t>
      </w:r>
    </w:p>
    <w:p w14:paraId="75B1B4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3D5AB06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1949</w:t>
      </w:r>
    </w:p>
    <w:p w14:paraId="5B2DB8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1949</w:t>
      </w:r>
    </w:p>
    <w:p w14:paraId="03FBC9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1953</w:t>
      </w:r>
    </w:p>
    <w:p w14:paraId="6D72203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1953</w:t>
      </w:r>
    </w:p>
    <w:p w14:paraId="4E49CC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00303B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1956</w:t>
      </w:r>
    </w:p>
    <w:p w14:paraId="5564DC6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1957</w:t>
      </w:r>
    </w:p>
    <w:p w14:paraId="196835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4DD5C4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1CEAD2A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1961</w:t>
      </w:r>
    </w:p>
    <w:p w14:paraId="779FE1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4B932D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683BC7D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1964</w:t>
      </w:r>
    </w:p>
    <w:p w14:paraId="586E69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1EE1CB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573DBF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1968</w:t>
      </w:r>
    </w:p>
    <w:p w14:paraId="76FA4F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1968</w:t>
      </w:r>
    </w:p>
    <w:p w14:paraId="7BC519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5360EFD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5A44E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1970</w:t>
      </w:r>
    </w:p>
    <w:p w14:paraId="48DE96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1E4736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2D0F1D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1972</w:t>
      </w:r>
    </w:p>
    <w:p w14:paraId="37ECE5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16251D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28EA8F1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1974</w:t>
      </w:r>
    </w:p>
    <w:p w14:paraId="498172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A.7.3.71.1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0608E0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1DA729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1977</w:t>
      </w:r>
    </w:p>
    <w:p w14:paraId="30DF66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056C9A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327634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1979</w:t>
      </w:r>
    </w:p>
    <w:p w14:paraId="7BD7CD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20E3E9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627D42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1981</w:t>
      </w:r>
    </w:p>
    <w:p w14:paraId="7A6DD4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626D4B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15EE62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1984</w:t>
      </w:r>
    </w:p>
    <w:p w14:paraId="753B06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747D64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0982DAF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1987</w:t>
      </w:r>
    </w:p>
    <w:p w14:paraId="7C169A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0A2D6F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0C2DA3A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1990</w:t>
      </w:r>
    </w:p>
    <w:p w14:paraId="4DEC5C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7F94D1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0B3875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100FEA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4DAA94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240E53C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5A44E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1996</w:t>
      </w:r>
    </w:p>
    <w:p w14:paraId="54AFC1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759649B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219696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1999</w:t>
      </w:r>
    </w:p>
    <w:p w14:paraId="290CD6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6C8635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73BFF83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2002</w:t>
      </w:r>
    </w:p>
    <w:p w14:paraId="26A272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410FA9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10F7255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2005</w:t>
      </w:r>
    </w:p>
    <w:p w14:paraId="745F79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0DB3E5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4981E4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2008</w:t>
      </w:r>
    </w:p>
    <w:p w14:paraId="172E5F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6920A9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25053CE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2010</w:t>
      </w:r>
    </w:p>
    <w:p w14:paraId="54FDD1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2868FF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2012</w:t>
      </w:r>
    </w:p>
    <w:p w14:paraId="5F27406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2012</w:t>
      </w:r>
    </w:p>
    <w:p w14:paraId="7FDDEA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7F6DED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3731E5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2014</w:t>
      </w:r>
    </w:p>
    <w:p w14:paraId="104D3B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7DEB28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418F5ED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2016</w:t>
      </w:r>
    </w:p>
    <w:p w14:paraId="3435AF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0A97BC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7A1C7F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2019</w:t>
      </w:r>
    </w:p>
    <w:p w14:paraId="324491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0B9D87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3555084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2023</w:t>
      </w:r>
    </w:p>
    <w:p w14:paraId="1A2A593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65AE58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2027</w:t>
      </w:r>
    </w:p>
    <w:p w14:paraId="6C904EB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lastRenderedPageBreak/>
        <w:t>A.7.3.90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2027</w:t>
      </w:r>
    </w:p>
    <w:p w14:paraId="772891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2027</w:t>
      </w:r>
    </w:p>
    <w:p w14:paraId="6A60FA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2031</w:t>
      </w:r>
    </w:p>
    <w:p w14:paraId="257198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2031</w:t>
      </w:r>
    </w:p>
    <w:p w14:paraId="12049F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5665F9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211EFE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2035</w:t>
      </w:r>
    </w:p>
    <w:p w14:paraId="3D1373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2E311F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2D9235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2039</w:t>
      </w:r>
    </w:p>
    <w:p w14:paraId="5D1400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635C53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67F590A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2043</w:t>
      </w:r>
    </w:p>
    <w:p w14:paraId="52BC7B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23D0C2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2045</w:t>
      </w:r>
    </w:p>
    <w:p w14:paraId="1AB166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2046</w:t>
      </w:r>
    </w:p>
    <w:p w14:paraId="22AF9D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462CA5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39D8F2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2050</w:t>
      </w:r>
    </w:p>
    <w:p w14:paraId="52D78E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328AD8A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2051</w:t>
      </w:r>
    </w:p>
    <w:p w14:paraId="13A62D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6937CE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1CFE3F4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2054</w:t>
      </w:r>
    </w:p>
    <w:p w14:paraId="60CDF2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57DF56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2E0664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465174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3DFE87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2060</w:t>
      </w:r>
    </w:p>
    <w:p w14:paraId="68B075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2060</w:t>
      </w:r>
    </w:p>
    <w:p w14:paraId="549575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2060</w:t>
      </w:r>
    </w:p>
    <w:p w14:paraId="04BCD0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5A9D95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2062</w:t>
      </w:r>
    </w:p>
    <w:p w14:paraId="6A755D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338CF5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41A9D1B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2064</w:t>
      </w:r>
    </w:p>
    <w:p w14:paraId="2ADE89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2064</w:t>
      </w:r>
    </w:p>
    <w:p w14:paraId="363AE8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0CF330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2067</w:t>
      </w:r>
    </w:p>
    <w:p w14:paraId="68A32F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2067</w:t>
      </w:r>
    </w:p>
    <w:p w14:paraId="575AF4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5772A1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63AD8C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2069</w:t>
      </w:r>
    </w:p>
    <w:p w14:paraId="13E752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2C64E0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35068F1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2071</w:t>
      </w:r>
    </w:p>
    <w:p w14:paraId="57ACE6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1F13F2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5B39BAF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2074</w:t>
      </w:r>
    </w:p>
    <w:p w14:paraId="50C71C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01979B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3034C8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2076</w:t>
      </w:r>
    </w:p>
    <w:p w14:paraId="73F7ED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094D2F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711C61A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2078</w:t>
      </w:r>
    </w:p>
    <w:p w14:paraId="68DC3F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6484C1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2082</w:t>
      </w:r>
    </w:p>
    <w:p w14:paraId="53EDB47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2082</w:t>
      </w:r>
    </w:p>
    <w:p w14:paraId="6131C0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2082</w:t>
      </w:r>
    </w:p>
    <w:p w14:paraId="4CB0FF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3D57F7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72ABA02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2084</w:t>
      </w:r>
    </w:p>
    <w:p w14:paraId="3D2BDA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56609A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530A4A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2085</w:t>
      </w:r>
    </w:p>
    <w:p w14:paraId="4CD0C5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00426B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0F146F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2087</w:t>
      </w:r>
    </w:p>
    <w:p w14:paraId="1E16FE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732821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659F219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2089</w:t>
      </w:r>
    </w:p>
    <w:p w14:paraId="24D85A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1B0DEC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0024CC7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2092</w:t>
      </w:r>
    </w:p>
    <w:p w14:paraId="1EC5D2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262CDC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220F17D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2094</w:t>
      </w:r>
    </w:p>
    <w:p w14:paraId="381303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4C708E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150A818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2096</w:t>
      </w:r>
    </w:p>
    <w:p w14:paraId="4F18E3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08CC3C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1E38CF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5A44ED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2099</w:t>
      </w:r>
    </w:p>
    <w:p w14:paraId="047801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0AE6CF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53A027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5A44ED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2102</w:t>
      </w:r>
    </w:p>
    <w:p w14:paraId="420778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33A722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2DE01AC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5A44ED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2105</w:t>
      </w:r>
    </w:p>
    <w:p w14:paraId="096FBE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1EE735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26F4AF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2107</w:t>
      </w:r>
    </w:p>
    <w:p w14:paraId="13F5FF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5F496C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1EE2D00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2112</w:t>
      </w:r>
    </w:p>
    <w:p w14:paraId="7E5454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2112</w:t>
      </w:r>
    </w:p>
    <w:p w14:paraId="042DE0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6F0936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4F76337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2115</w:t>
      </w:r>
    </w:p>
    <w:p w14:paraId="04A06A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2115</w:t>
      </w:r>
    </w:p>
    <w:p w14:paraId="193080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74CF8386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2099</w:t>
      </w:r>
    </w:p>
    <w:p w14:paraId="57F5B40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2099</w:t>
      </w:r>
    </w:p>
    <w:p w14:paraId="080920A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2099</w:t>
      </w:r>
    </w:p>
    <w:p w14:paraId="613771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27064D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2100</w:t>
      </w:r>
    </w:p>
    <w:p w14:paraId="37C943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2101</w:t>
      </w:r>
    </w:p>
    <w:p w14:paraId="3F2C8A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2AB842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79CEA5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2103</w:t>
      </w:r>
    </w:p>
    <w:p w14:paraId="07B265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61ED81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6F9B36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2105</w:t>
      </w:r>
    </w:p>
    <w:p w14:paraId="307B309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2105</w:t>
      </w:r>
    </w:p>
    <w:p w14:paraId="010430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18D7C7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2107</w:t>
      </w:r>
    </w:p>
    <w:p w14:paraId="28FB3A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5A44ED">
        <w:rPr>
          <w:rFonts w:cs="v4.2.0"/>
          <w:noProof/>
        </w:rPr>
        <w:t xml:space="preserve"> with DRX</w:t>
      </w:r>
      <w:r>
        <w:rPr>
          <w:noProof/>
        </w:rPr>
        <w:tab/>
        <w:t>2107</w:t>
      </w:r>
    </w:p>
    <w:p w14:paraId="48EFCA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2107</w:t>
      </w:r>
    </w:p>
    <w:p w14:paraId="3242E4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4B3C984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2109</w:t>
      </w:r>
    </w:p>
    <w:p w14:paraId="6EAB2B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37B34D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74C2D2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2112</w:t>
      </w:r>
    </w:p>
    <w:p w14:paraId="712476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1EF2F4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69AA32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2115</w:t>
      </w:r>
    </w:p>
    <w:p w14:paraId="41618B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563E50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2FB494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2115</w:t>
      </w:r>
    </w:p>
    <w:p w14:paraId="3D9FC6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358593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606B8D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2116</w:t>
      </w:r>
    </w:p>
    <w:p w14:paraId="1912AA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7C34CB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1081E2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2119</w:t>
      </w:r>
    </w:p>
    <w:p w14:paraId="61EB85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236A6C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44D45CA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2121</w:t>
      </w:r>
    </w:p>
    <w:p w14:paraId="21F277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6DEA38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4D75495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2123</w:t>
      </w:r>
    </w:p>
    <w:p w14:paraId="278BDA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3B4F69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70A219C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2126</w:t>
      </w:r>
    </w:p>
    <w:p w14:paraId="15C2CA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6CEC90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4A61AB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2128</w:t>
      </w:r>
    </w:p>
    <w:p w14:paraId="200EC6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71F21B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lastRenderedPageBreak/>
        <w:t>A.8.1.16.2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700E7BC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76AFE95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2130</w:t>
      </w:r>
    </w:p>
    <w:p w14:paraId="5597C3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2130</w:t>
      </w:r>
    </w:p>
    <w:p w14:paraId="3A3928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3DE67D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4E77DF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5A44ED">
        <w:rPr>
          <w:rFonts w:cs="v4.2.0"/>
          <w:noProof/>
        </w:rPr>
        <w:t xml:space="preserve"> with DRX for UE category 0</w:t>
      </w:r>
      <w:r>
        <w:rPr>
          <w:noProof/>
        </w:rPr>
        <w:tab/>
        <w:t>2133</w:t>
      </w:r>
    </w:p>
    <w:p w14:paraId="67D57F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04884E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7C2538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2135</w:t>
      </w:r>
    </w:p>
    <w:p w14:paraId="3AEDEE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54D695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472E699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5A44ED">
        <w:rPr>
          <w:rFonts w:cs="v4.2.0"/>
          <w:noProof/>
        </w:rPr>
        <w:t xml:space="preserve"> with DRX for UE category 0</w:t>
      </w:r>
      <w:r>
        <w:rPr>
          <w:noProof/>
        </w:rPr>
        <w:tab/>
        <w:t>2138</w:t>
      </w:r>
    </w:p>
    <w:p w14:paraId="5A9558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2E7CFB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0BD00D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2140</w:t>
      </w:r>
    </w:p>
    <w:p w14:paraId="47920A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48A071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4E4047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2142</w:t>
      </w:r>
    </w:p>
    <w:p w14:paraId="12FC2E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6F9133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307B36A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2144</w:t>
      </w:r>
    </w:p>
    <w:p w14:paraId="01EB64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3E8BB8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114169D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2146</w:t>
      </w:r>
    </w:p>
    <w:p w14:paraId="158601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50E6D07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2149</w:t>
      </w:r>
    </w:p>
    <w:p w14:paraId="41D75D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7E266C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23267D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2151</w:t>
      </w:r>
    </w:p>
    <w:p w14:paraId="16A2E4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021CF6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2C36C8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2153</w:t>
      </w:r>
    </w:p>
    <w:p w14:paraId="4CB14F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495649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0E5CA2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2156</w:t>
      </w:r>
    </w:p>
    <w:p w14:paraId="12E1C5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7A53E3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7F5A93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2158</w:t>
      </w:r>
    </w:p>
    <w:p w14:paraId="50D657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49F304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0B026E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2161</w:t>
      </w:r>
    </w:p>
    <w:p w14:paraId="77462C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5A192F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134DD44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2163</w:t>
      </w:r>
    </w:p>
    <w:p w14:paraId="2BD57A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37DB21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6C8F1EC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A.8.1.34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2165</w:t>
      </w:r>
    </w:p>
    <w:p w14:paraId="499D71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382072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4FC98D2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2167</w:t>
      </w:r>
    </w:p>
    <w:p w14:paraId="0239ED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034DFF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6258EE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2169</w:t>
      </w:r>
    </w:p>
    <w:p w14:paraId="08C914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251F55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3E13A9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2171</w:t>
      </w:r>
    </w:p>
    <w:p w14:paraId="135265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5AFCB1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2B2D3B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2173</w:t>
      </w:r>
    </w:p>
    <w:p w14:paraId="0158A9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417630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6E2AC11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2175</w:t>
      </w:r>
    </w:p>
    <w:p w14:paraId="793EA2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72EA92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2BF3F3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 xml:space="preserve">E-UTRAN FDD-FDD intra-frequency event triggered reporting with DRX for UE configured with </w:t>
      </w:r>
      <w:r w:rsidRPr="005A44ED">
        <w:rPr>
          <w:rFonts w:cs="Arial"/>
          <w:i/>
          <w:noProof/>
        </w:rPr>
        <w:t>highSpeedEnhancedMeasFlag</w:t>
      </w:r>
      <w:r>
        <w:rPr>
          <w:noProof/>
        </w:rPr>
        <w:tab/>
        <w:t>2177</w:t>
      </w:r>
    </w:p>
    <w:p w14:paraId="48D2FE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6173A6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CC34E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2179</w:t>
      </w:r>
    </w:p>
    <w:p w14:paraId="5B9ECE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766928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2181</w:t>
      </w:r>
    </w:p>
    <w:p w14:paraId="3B379A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2181</w:t>
      </w:r>
    </w:p>
    <w:p w14:paraId="5F2AF0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0D52A5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2182</w:t>
      </w:r>
    </w:p>
    <w:p w14:paraId="36B62B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A.8.1.4</w:t>
      </w:r>
      <w:r w:rsidRPr="005A44ED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 xml:space="preserve">E-UTRAN FDD-FDD intra-frequency event triggered reporting with DRX for UE configured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2182</w:t>
      </w:r>
    </w:p>
    <w:p w14:paraId="059DA9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0C6DF4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714CEEA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2185</w:t>
      </w:r>
    </w:p>
    <w:p w14:paraId="2F6CD7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7D89EC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2F4DF2F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2189</w:t>
      </w:r>
    </w:p>
    <w:p w14:paraId="5C6F22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2E86E0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2191</w:t>
      </w:r>
    </w:p>
    <w:p w14:paraId="07715B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2192</w:t>
      </w:r>
    </w:p>
    <w:p w14:paraId="22E2E7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75CC9E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45DAB1C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2194</w:t>
      </w:r>
    </w:p>
    <w:p w14:paraId="71E2E0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27D908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4C383E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2197</w:t>
      </w:r>
    </w:p>
    <w:p w14:paraId="24B4E7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4B1AA1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57B984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2200</w:t>
      </w:r>
    </w:p>
    <w:p w14:paraId="031179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5065C5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2201</w:t>
      </w:r>
    </w:p>
    <w:p w14:paraId="6B66CC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2202</w:t>
      </w:r>
    </w:p>
    <w:p w14:paraId="61C4D1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56965DC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6197C5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2205</w:t>
      </w:r>
    </w:p>
    <w:p w14:paraId="168939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297A4C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2207</w:t>
      </w:r>
    </w:p>
    <w:p w14:paraId="53D6AA9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2208</w:t>
      </w:r>
    </w:p>
    <w:p w14:paraId="6D5B2A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5D7F89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00CAEF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2210</w:t>
      </w:r>
    </w:p>
    <w:p w14:paraId="0441DA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6D5823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2212</w:t>
      </w:r>
    </w:p>
    <w:p w14:paraId="69693D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2213</w:t>
      </w:r>
    </w:p>
    <w:p w14:paraId="055795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0C208C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57A7DE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2216</w:t>
      </w:r>
    </w:p>
    <w:p w14:paraId="5E0DC4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513F3E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024A8EB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2218</w:t>
      </w:r>
    </w:p>
    <w:p w14:paraId="01513E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2218</w:t>
      </w:r>
    </w:p>
    <w:p w14:paraId="24CCD8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619464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14F1CC2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2219</w:t>
      </w:r>
    </w:p>
    <w:p w14:paraId="1B31DE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6339F7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41DB04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5A44ED">
        <w:rPr>
          <w:noProof/>
          <w:lang w:val="en-US"/>
        </w:rPr>
        <w:t>using autonomous gaps</w:t>
      </w:r>
      <w:r>
        <w:rPr>
          <w:noProof/>
        </w:rPr>
        <w:tab/>
        <w:t>2222</w:t>
      </w:r>
    </w:p>
    <w:p w14:paraId="0A37AE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153BE7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36316CF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5A44ED">
        <w:rPr>
          <w:noProof/>
          <w:lang w:val="en-US"/>
        </w:rPr>
        <w:t>using autonomous gaps with DRX</w:t>
      </w:r>
      <w:r>
        <w:rPr>
          <w:noProof/>
        </w:rPr>
        <w:tab/>
        <w:t>2225</w:t>
      </w:r>
    </w:p>
    <w:p w14:paraId="212F28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294053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23CD30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2227</w:t>
      </w:r>
    </w:p>
    <w:p w14:paraId="11CE39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2F8738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717D35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2230</w:t>
      </w:r>
    </w:p>
    <w:p w14:paraId="6B7616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2C553F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5D622A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5A44ED">
        <w:rPr>
          <w:noProof/>
          <w:lang w:val="en-US"/>
        </w:rPr>
        <w:t>using autonomous gaps</w:t>
      </w:r>
      <w:r>
        <w:rPr>
          <w:noProof/>
        </w:rPr>
        <w:tab/>
        <w:t>2234</w:t>
      </w:r>
    </w:p>
    <w:p w14:paraId="1A186A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35AA5B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637BAC3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5A44ED">
        <w:rPr>
          <w:noProof/>
          <w:lang w:val="en-US"/>
        </w:rPr>
        <w:t>using autonomous gaps with DRX</w:t>
      </w:r>
      <w:r>
        <w:rPr>
          <w:noProof/>
        </w:rPr>
        <w:tab/>
        <w:t>2236</w:t>
      </w:r>
    </w:p>
    <w:p w14:paraId="1A8AD7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5B87BB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01323B7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5A44ED">
        <w:rPr>
          <w:noProof/>
          <w:lang w:val="en-US"/>
        </w:rPr>
        <w:t>using autonomous gaps for Cat-M1 UE in CEModeB</w:t>
      </w:r>
      <w:r>
        <w:rPr>
          <w:noProof/>
        </w:rPr>
        <w:tab/>
        <w:t>2238</w:t>
      </w:r>
    </w:p>
    <w:p w14:paraId="7F20A6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22AC5E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A.8.2.9.2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49A6611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5A44ED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2241</w:t>
      </w:r>
    </w:p>
    <w:p w14:paraId="0EE72F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56278E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2243</w:t>
      </w:r>
    </w:p>
    <w:p w14:paraId="46A08B5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 xml:space="preserve">E-UTRAN TDD-TDD intra-frequency event triggered reporting with DRX for UE configured with </w:t>
      </w:r>
      <w:r w:rsidRPr="005A44ED">
        <w:rPr>
          <w:rFonts w:cs="Arial"/>
          <w:i/>
          <w:noProof/>
        </w:rPr>
        <w:t>highSpeedEnhancedMeasFlag</w:t>
      </w:r>
      <w:r>
        <w:rPr>
          <w:noProof/>
        </w:rPr>
        <w:tab/>
        <w:t>2243</w:t>
      </w:r>
    </w:p>
    <w:p w14:paraId="180ED8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0C8476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50B16A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2245</w:t>
      </w:r>
    </w:p>
    <w:p w14:paraId="415816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6B575D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119B23A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2248</w:t>
      </w:r>
    </w:p>
    <w:p w14:paraId="07B3B7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14A1F0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23822CB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2250</w:t>
      </w:r>
    </w:p>
    <w:p w14:paraId="53FA18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3C93BD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2252</w:t>
      </w:r>
    </w:p>
    <w:p w14:paraId="0ACF97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A.8.2.1</w:t>
      </w:r>
      <w:r w:rsidRPr="005A44ED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 xml:space="preserve">E-UTRAN TDD-TDD intra-frequency event triggered reporting with DRX for UE configured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2252</w:t>
      </w:r>
    </w:p>
    <w:p w14:paraId="5904B6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24E087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54C885D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2254</w:t>
      </w:r>
    </w:p>
    <w:p w14:paraId="2BC38C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2254</w:t>
      </w:r>
    </w:p>
    <w:p w14:paraId="07F307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117F78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62331AD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2256</w:t>
      </w:r>
    </w:p>
    <w:p w14:paraId="5D9A5E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061754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4802E7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2259</w:t>
      </w:r>
    </w:p>
    <w:p w14:paraId="327BDD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54F060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24AFA0B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2262</w:t>
      </w:r>
    </w:p>
    <w:p w14:paraId="00B48C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297F01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0865FD1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2264</w:t>
      </w:r>
    </w:p>
    <w:p w14:paraId="4BAB99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112374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2266</w:t>
      </w:r>
    </w:p>
    <w:p w14:paraId="182AA4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36E54C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15B22E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2269</w:t>
      </w:r>
    </w:p>
    <w:p w14:paraId="6FBCCD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392DDC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2F7971D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2272</w:t>
      </w:r>
    </w:p>
    <w:p w14:paraId="6111D7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04905C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313AF3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2275</w:t>
      </w:r>
    </w:p>
    <w:p w14:paraId="3D8ECA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29FD63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78E215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2280</w:t>
      </w:r>
    </w:p>
    <w:p w14:paraId="14556A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2BF3CE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4347E9D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2281</w:t>
      </w:r>
    </w:p>
    <w:p w14:paraId="38E399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0E8B6C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2283</w:t>
      </w:r>
    </w:p>
    <w:p w14:paraId="15C484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2284</w:t>
      </w:r>
    </w:p>
    <w:p w14:paraId="2F09E3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2978C2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2285</w:t>
      </w:r>
    </w:p>
    <w:p w14:paraId="18D7E5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2286</w:t>
      </w:r>
    </w:p>
    <w:p w14:paraId="2D9CD9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7547DE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61324AD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2288</w:t>
      </w:r>
    </w:p>
    <w:p w14:paraId="616E4F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5FECFE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2289</w:t>
      </w:r>
    </w:p>
    <w:p w14:paraId="21EE36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2290</w:t>
      </w:r>
    </w:p>
    <w:p w14:paraId="4AA4E7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3342E2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27EBE3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2292</w:t>
      </w:r>
    </w:p>
    <w:p w14:paraId="1F8BB7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4E104E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2294</w:t>
      </w:r>
    </w:p>
    <w:p w14:paraId="62984C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2294</w:t>
      </w:r>
    </w:p>
    <w:p w14:paraId="07BE2E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2615EC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2297</w:t>
      </w:r>
    </w:p>
    <w:p w14:paraId="322295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2297</w:t>
      </w:r>
    </w:p>
    <w:p w14:paraId="73BC19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122BAC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3097CC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2300</w:t>
      </w:r>
    </w:p>
    <w:p w14:paraId="4A87C1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2300</w:t>
      </w:r>
    </w:p>
    <w:p w14:paraId="551A5B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6F22021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2303</w:t>
      </w:r>
    </w:p>
    <w:p w14:paraId="06B706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2303</w:t>
      </w:r>
    </w:p>
    <w:p w14:paraId="36757D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546C34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5613D47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2305</w:t>
      </w:r>
    </w:p>
    <w:p w14:paraId="51CACB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6BF640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2308</w:t>
      </w:r>
    </w:p>
    <w:p w14:paraId="611B86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2308</w:t>
      </w:r>
    </w:p>
    <w:p w14:paraId="77F1DD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2308</w:t>
      </w:r>
    </w:p>
    <w:p w14:paraId="14D746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2310</w:t>
      </w:r>
    </w:p>
    <w:p w14:paraId="21B9C4D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5A44ED">
        <w:rPr>
          <w:noProof/>
          <w:lang w:val="en-US"/>
        </w:rPr>
        <w:t>using autonomous gaps</w:t>
      </w:r>
      <w:r>
        <w:rPr>
          <w:noProof/>
        </w:rPr>
        <w:tab/>
        <w:t>2311</w:t>
      </w:r>
    </w:p>
    <w:p w14:paraId="6EC077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68C72A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3BA70C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5A44ED">
        <w:rPr>
          <w:noProof/>
          <w:lang w:val="en-US"/>
        </w:rPr>
        <w:t>using autonomous gaps with DRX</w:t>
      </w:r>
      <w:r>
        <w:rPr>
          <w:noProof/>
        </w:rPr>
        <w:tab/>
        <w:t>2314</w:t>
      </w:r>
    </w:p>
    <w:p w14:paraId="12984B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77A07F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635348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2316</w:t>
      </w:r>
    </w:p>
    <w:p w14:paraId="0D0EEB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lastRenderedPageBreak/>
        <w:t>A.8.4.6.1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1078B5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01CFE3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2317</w:t>
      </w:r>
    </w:p>
    <w:p w14:paraId="1F50C2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78397F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50E6B97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2321</w:t>
      </w:r>
    </w:p>
    <w:p w14:paraId="3E653C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4CCA39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051231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2324</w:t>
      </w:r>
    </w:p>
    <w:p w14:paraId="26099A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596BF3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2329</w:t>
      </w:r>
    </w:p>
    <w:p w14:paraId="1D6C690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2329</w:t>
      </w:r>
    </w:p>
    <w:p w14:paraId="630714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21A3B6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20AF743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2331</w:t>
      </w:r>
    </w:p>
    <w:p w14:paraId="0609D1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41B6D0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1D689B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2333</w:t>
      </w:r>
    </w:p>
    <w:p w14:paraId="5131E6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0276DA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24AAB22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2336</w:t>
      </w:r>
    </w:p>
    <w:p w14:paraId="438264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7C5978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2337</w:t>
      </w:r>
    </w:p>
    <w:p w14:paraId="0F7A48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2338</w:t>
      </w:r>
    </w:p>
    <w:p w14:paraId="6142D0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5B36DC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2340</w:t>
      </w:r>
    </w:p>
    <w:p w14:paraId="62B121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2340</w:t>
      </w:r>
    </w:p>
    <w:p w14:paraId="406592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13AABD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2343</w:t>
      </w:r>
    </w:p>
    <w:p w14:paraId="18418C1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- UTRAN FDD Measurements</w:t>
      </w:r>
      <w:r>
        <w:rPr>
          <w:noProof/>
        </w:rPr>
        <w:tab/>
        <w:t>2343</w:t>
      </w:r>
    </w:p>
    <w:p w14:paraId="25A918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2343</w:t>
      </w:r>
    </w:p>
    <w:p w14:paraId="631A79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09A923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38C77EA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2345</w:t>
      </w:r>
    </w:p>
    <w:p w14:paraId="585266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6C33C9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19C0045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2347</w:t>
      </w:r>
    </w:p>
    <w:p w14:paraId="76727F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2180F7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6BA6CB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2350</w:t>
      </w:r>
    </w:p>
    <w:p w14:paraId="78D1F6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29FCC3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60D337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2352</w:t>
      </w:r>
    </w:p>
    <w:p w14:paraId="2216D6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61374D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21B60A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2355</w:t>
      </w:r>
    </w:p>
    <w:p w14:paraId="5FB3B1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0BA8D3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66CD238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2357</w:t>
      </w:r>
    </w:p>
    <w:p w14:paraId="66D80A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091D1C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3CD3B7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2357</w:t>
      </w:r>
    </w:p>
    <w:p w14:paraId="212BCC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284103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6132A58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- UTRAN FDD Measurements</w:t>
      </w:r>
      <w:r>
        <w:rPr>
          <w:noProof/>
        </w:rPr>
        <w:tab/>
        <w:t>2360</w:t>
      </w:r>
    </w:p>
    <w:p w14:paraId="6F04C2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2360</w:t>
      </w:r>
    </w:p>
    <w:p w14:paraId="24B894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581CA5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5DF403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2362</w:t>
      </w:r>
    </w:p>
    <w:p w14:paraId="75432F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2D854B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6DC0C8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2365</w:t>
      </w:r>
    </w:p>
    <w:p w14:paraId="17E835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425022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173C2C8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2368</w:t>
      </w:r>
    </w:p>
    <w:p w14:paraId="7A8628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2368</w:t>
      </w:r>
    </w:p>
    <w:p w14:paraId="07C75D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2368</w:t>
      </w:r>
    </w:p>
    <w:p w14:paraId="065684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2368</w:t>
      </w:r>
    </w:p>
    <w:p w14:paraId="4025B45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2368</w:t>
      </w:r>
    </w:p>
    <w:p w14:paraId="0184039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2370</w:t>
      </w:r>
    </w:p>
    <w:p w14:paraId="408967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2370</w:t>
      </w:r>
    </w:p>
    <w:p w14:paraId="724B0E7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4475E49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2370</w:t>
      </w:r>
    </w:p>
    <w:p w14:paraId="79CF18B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18F531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2370</w:t>
      </w:r>
    </w:p>
    <w:p w14:paraId="1176EF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1ACF02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12AC46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2374</w:t>
      </w:r>
    </w:p>
    <w:p w14:paraId="760AFB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1E6197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Parameters</w:t>
      </w:r>
      <w:r>
        <w:rPr>
          <w:noProof/>
        </w:rPr>
        <w:tab/>
        <w:t>2374</w:t>
      </w:r>
    </w:p>
    <w:p w14:paraId="20F0BD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4E99841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2376</w:t>
      </w:r>
    </w:p>
    <w:p w14:paraId="726E1F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2376</w:t>
      </w:r>
    </w:p>
    <w:p w14:paraId="05A94F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4B5104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2378</w:t>
      </w:r>
    </w:p>
    <w:p w14:paraId="7E3847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501FD0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6F9E5F1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2380</w:t>
      </w:r>
    </w:p>
    <w:p w14:paraId="29B4185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2380</w:t>
      </w:r>
    </w:p>
    <w:p w14:paraId="7D172A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7CCE3E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0F4CA27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2383</w:t>
      </w:r>
    </w:p>
    <w:p w14:paraId="0A02185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2383</w:t>
      </w:r>
    </w:p>
    <w:p w14:paraId="0D6C51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0F9054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2F17FC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2385</w:t>
      </w:r>
    </w:p>
    <w:p w14:paraId="4643FD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3970C7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36AD32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2388</w:t>
      </w:r>
    </w:p>
    <w:p w14:paraId="2D707E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4FBF76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F261F7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SE"/>
        </w:rPr>
        <w:t>A.8</w:t>
      </w:r>
      <w:r w:rsidRPr="005A44ED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- UTRAN TDD measurements</w:t>
      </w:r>
      <w:r>
        <w:rPr>
          <w:noProof/>
        </w:rPr>
        <w:tab/>
        <w:t>2390</w:t>
      </w:r>
    </w:p>
    <w:p w14:paraId="74915C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TDD</w:t>
      </w:r>
      <w:r w:rsidRPr="005A44ED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2390</w:t>
      </w:r>
    </w:p>
    <w:p w14:paraId="07A82F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5A38A4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4A0CDC3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2392</w:t>
      </w:r>
    </w:p>
    <w:p w14:paraId="6A68BF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2392</w:t>
      </w:r>
    </w:p>
    <w:p w14:paraId="4F7B57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49D5B2E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– GSM Measurements</w:t>
      </w:r>
      <w:r>
        <w:rPr>
          <w:noProof/>
        </w:rPr>
        <w:tab/>
        <w:t>2394</w:t>
      </w:r>
    </w:p>
    <w:p w14:paraId="263D64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2394</w:t>
      </w:r>
    </w:p>
    <w:p w14:paraId="1C574D2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5C3750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51097A4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2396</w:t>
      </w:r>
    </w:p>
    <w:p w14:paraId="73A48E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0AEB1C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78B83ED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</w:t>
      </w:r>
      <w:r>
        <w:rPr>
          <w:noProof/>
        </w:rPr>
        <w:t>8.</w:t>
      </w:r>
      <w:r w:rsidRPr="005A44ED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Monitoring of Multiple Layers</w:t>
      </w:r>
      <w:r>
        <w:rPr>
          <w:noProof/>
        </w:rPr>
        <w:tab/>
        <w:t>2398</w:t>
      </w:r>
    </w:p>
    <w:p w14:paraId="4F4E983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2398</w:t>
      </w:r>
    </w:p>
    <w:p w14:paraId="15324A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455286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0A09D3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2401</w:t>
      </w:r>
    </w:p>
    <w:p w14:paraId="35F30B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480507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03EE35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2403</w:t>
      </w:r>
    </w:p>
    <w:p w14:paraId="648868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600B31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2875EED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2405</w:t>
      </w:r>
    </w:p>
    <w:p w14:paraId="4F594A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2F7BF1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40ECAE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2408</w:t>
      </w:r>
    </w:p>
    <w:p w14:paraId="52F2B0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43716E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71A2B2A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2411</w:t>
      </w:r>
    </w:p>
    <w:p w14:paraId="09ABBF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1CCE2E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2CC841C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2414</w:t>
      </w:r>
    </w:p>
    <w:p w14:paraId="1990E9A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2414</w:t>
      </w:r>
    </w:p>
    <w:p w14:paraId="675F9A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59A414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06AE4B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2418</w:t>
      </w:r>
    </w:p>
    <w:p w14:paraId="6796B9D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2418</w:t>
      </w:r>
    </w:p>
    <w:p w14:paraId="1C6473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549F97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09808C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2423</w:t>
      </w:r>
    </w:p>
    <w:p w14:paraId="239A35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2423</w:t>
      </w:r>
    </w:p>
    <w:p w14:paraId="6E0D1C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080F4A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4DBAB0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2429</w:t>
      </w:r>
    </w:p>
    <w:p w14:paraId="0E2268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591CB3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3D1C6D0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2434</w:t>
      </w:r>
    </w:p>
    <w:p w14:paraId="0690BA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793F85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14E22F9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2439</w:t>
      </w:r>
    </w:p>
    <w:p w14:paraId="44491C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43CC01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045CF3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2444</w:t>
      </w:r>
    </w:p>
    <w:p w14:paraId="7CFCF1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0ED2BA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4556F2E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2449</w:t>
      </w:r>
    </w:p>
    <w:p w14:paraId="33B204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4F5AE8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6D9BB5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2454</w:t>
      </w:r>
    </w:p>
    <w:p w14:paraId="097D3C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247AEB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1AA9AD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2459</w:t>
      </w:r>
    </w:p>
    <w:p w14:paraId="7A73AD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2C47E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073EC67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2464</w:t>
      </w:r>
    </w:p>
    <w:p w14:paraId="0E4FB6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230E3B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7413C0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2469</w:t>
      </w:r>
    </w:p>
    <w:p w14:paraId="34DB1C3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54D6C8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4EDA3BC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2474</w:t>
      </w:r>
    </w:p>
    <w:p w14:paraId="2534CD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75A9C6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0D1DED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2479</w:t>
      </w:r>
    </w:p>
    <w:p w14:paraId="501A14B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139939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7838E94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2484</w:t>
      </w:r>
    </w:p>
    <w:p w14:paraId="3A598D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2484</w:t>
      </w:r>
    </w:p>
    <w:p w14:paraId="189454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0D67CB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6200B5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2489</w:t>
      </w:r>
    </w:p>
    <w:p w14:paraId="502EC3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2489</w:t>
      </w:r>
    </w:p>
    <w:p w14:paraId="2D06A2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728B96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701B20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2495</w:t>
      </w:r>
    </w:p>
    <w:p w14:paraId="5BC604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2495</w:t>
      </w:r>
    </w:p>
    <w:p w14:paraId="56B707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469B53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4FEB462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2502</w:t>
      </w:r>
    </w:p>
    <w:p w14:paraId="0FF010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07B9BF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7BE657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2508</w:t>
      </w:r>
    </w:p>
    <w:p w14:paraId="4EB266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2D1B9C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174623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2514</w:t>
      </w:r>
    </w:p>
    <w:p w14:paraId="78C562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4758B3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30F8C5E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2520</w:t>
      </w:r>
    </w:p>
    <w:p w14:paraId="52CC23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7C6B78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41FBDC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2526</w:t>
      </w:r>
    </w:p>
    <w:p w14:paraId="763FB9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05CBF9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7D207C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2532</w:t>
      </w:r>
    </w:p>
    <w:p w14:paraId="6255A9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0B553D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60360C3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2538</w:t>
      </w:r>
    </w:p>
    <w:p w14:paraId="148030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14DC8A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6BC5B7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2544</w:t>
      </w:r>
    </w:p>
    <w:p w14:paraId="1B0AAE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03C513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3A9948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2550</w:t>
      </w:r>
    </w:p>
    <w:p w14:paraId="2573D1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6728AC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1E5F58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2556</w:t>
      </w:r>
    </w:p>
    <w:p w14:paraId="4ACD7F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488E7B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1D2EFAB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2562</w:t>
      </w:r>
    </w:p>
    <w:p w14:paraId="2E547F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7AAADB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07AB5E4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2568</w:t>
      </w:r>
    </w:p>
    <w:p w14:paraId="544DA7A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2568</w:t>
      </w:r>
    </w:p>
    <w:p w14:paraId="4224CE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191CF1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06701D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2570</w:t>
      </w:r>
    </w:p>
    <w:p w14:paraId="162356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64B54F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1AB13B0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2573</w:t>
      </w:r>
    </w:p>
    <w:p w14:paraId="1C3282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58D333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3976047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2576</w:t>
      </w:r>
    </w:p>
    <w:p w14:paraId="7F95A1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2576</w:t>
      </w:r>
    </w:p>
    <w:p w14:paraId="2A651A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03BD9D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1C405C5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2577</w:t>
      </w:r>
    </w:p>
    <w:p w14:paraId="6C2244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79ACA6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2580</w:t>
      </w:r>
    </w:p>
    <w:p w14:paraId="6F85B8D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2580</w:t>
      </w:r>
    </w:p>
    <w:p w14:paraId="7810E6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3B6D40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694A92A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2583</w:t>
      </w:r>
    </w:p>
    <w:p w14:paraId="6CE85E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2583</w:t>
      </w:r>
    </w:p>
    <w:p w14:paraId="297161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DA7E9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2DC174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2585</w:t>
      </w:r>
    </w:p>
    <w:p w14:paraId="7194C0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72AD53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7E74852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2587</w:t>
      </w:r>
    </w:p>
    <w:p w14:paraId="57255D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4F8D18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72FA96C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2590</w:t>
      </w:r>
    </w:p>
    <w:p w14:paraId="1277FA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1FC984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10F9AF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2592</w:t>
      </w:r>
    </w:p>
    <w:p w14:paraId="55D65B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1B7EC9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6A0DCF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2594</w:t>
      </w:r>
    </w:p>
    <w:p w14:paraId="2EEF35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29E65C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05804B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2597</w:t>
      </w:r>
    </w:p>
    <w:p w14:paraId="25CDDD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65C1805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4B6494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2597</w:t>
      </w:r>
    </w:p>
    <w:p w14:paraId="6CA743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67C329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450E8D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2598</w:t>
      </w:r>
    </w:p>
    <w:p w14:paraId="5A4E4A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2598</w:t>
      </w:r>
    </w:p>
    <w:p w14:paraId="0881D1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2599</w:t>
      </w:r>
    </w:p>
    <w:p w14:paraId="775504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2599</w:t>
      </w:r>
    </w:p>
    <w:p w14:paraId="139207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2599</w:t>
      </w:r>
    </w:p>
    <w:p w14:paraId="643140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2600</w:t>
      </w:r>
    </w:p>
    <w:p w14:paraId="5074B3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2600</w:t>
      </w:r>
    </w:p>
    <w:p w14:paraId="280CC8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0D730B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1180423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2601</w:t>
      </w:r>
    </w:p>
    <w:p w14:paraId="007930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4450A1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645269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2602</w:t>
      </w:r>
    </w:p>
    <w:p w14:paraId="48AA13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2602</w:t>
      </w:r>
    </w:p>
    <w:p w14:paraId="3FCA98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5A52E60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2603</w:t>
      </w:r>
    </w:p>
    <w:p w14:paraId="395054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2603</w:t>
      </w:r>
    </w:p>
    <w:p w14:paraId="59C922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1436E0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2603</w:t>
      </w:r>
    </w:p>
    <w:p w14:paraId="185670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471AE0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6D2CA3C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2604</w:t>
      </w:r>
    </w:p>
    <w:p w14:paraId="6494D3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3C9401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1508490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2605</w:t>
      </w:r>
    </w:p>
    <w:p w14:paraId="79E690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1D4F9F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2605</w:t>
      </w:r>
    </w:p>
    <w:p w14:paraId="12AB08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2605</w:t>
      </w:r>
    </w:p>
    <w:p w14:paraId="466A49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7697DF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2606</w:t>
      </w:r>
    </w:p>
    <w:p w14:paraId="3B78A4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2606</w:t>
      </w:r>
    </w:p>
    <w:p w14:paraId="1E4620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03647D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413B504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2609</w:t>
      </w:r>
    </w:p>
    <w:p w14:paraId="1B83AB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2546FE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2FA5EA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2609</w:t>
      </w:r>
    </w:p>
    <w:p w14:paraId="0B12AF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66E1BD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7D41C23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2610</w:t>
      </w:r>
    </w:p>
    <w:p w14:paraId="5EC479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328040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7D3C0D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2610</w:t>
      </w:r>
    </w:p>
    <w:p w14:paraId="03E267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1FA56C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2833D6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2613</w:t>
      </w:r>
    </w:p>
    <w:p w14:paraId="67A7E3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2EDDED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12F9B5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2613</w:t>
      </w:r>
    </w:p>
    <w:p w14:paraId="10B8E2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1FC72E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374084C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2614</w:t>
      </w:r>
    </w:p>
    <w:p w14:paraId="413348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676E27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07F068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2614</w:t>
      </w:r>
    </w:p>
    <w:p w14:paraId="2CD293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25783F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111E2C5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2615</w:t>
      </w:r>
    </w:p>
    <w:p w14:paraId="4D9826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6108EF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2ED847B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2617</w:t>
      </w:r>
    </w:p>
    <w:p w14:paraId="3A44A9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771622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27394CD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2618</w:t>
      </w:r>
    </w:p>
    <w:p w14:paraId="5C460C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066BCA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704847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2618</w:t>
      </w:r>
    </w:p>
    <w:p w14:paraId="1FE1F2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3A1E6F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3C9B1B6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2619</w:t>
      </w:r>
    </w:p>
    <w:p w14:paraId="257768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70F9A2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33E591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2622</w:t>
      </w:r>
    </w:p>
    <w:p w14:paraId="0902BE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495C14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6C94FD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2622</w:t>
      </w:r>
    </w:p>
    <w:p w14:paraId="2ACE7C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4E95D7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657D0BB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2623</w:t>
      </w:r>
    </w:p>
    <w:p w14:paraId="0936F3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1C2DF9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2AC6A76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2623</w:t>
      </w:r>
    </w:p>
    <w:p w14:paraId="221229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2DC2E4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28C279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2624</w:t>
      </w:r>
    </w:p>
    <w:p w14:paraId="47CB44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5C1EE4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28421D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2626</w:t>
      </w:r>
    </w:p>
    <w:p w14:paraId="0B6D3F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792A96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71E712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2628</w:t>
      </w:r>
    </w:p>
    <w:p w14:paraId="48B8F5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7AA25C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41B201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2631</w:t>
      </w:r>
    </w:p>
    <w:p w14:paraId="64F5BC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425DD3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249405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2634</w:t>
      </w:r>
    </w:p>
    <w:p w14:paraId="5DA663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53382E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2D61E2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2637</w:t>
      </w:r>
    </w:p>
    <w:p w14:paraId="1F4AA0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0D0B37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024AC61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2640</w:t>
      </w:r>
    </w:p>
    <w:p w14:paraId="099EED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31044C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2645</w:t>
      </w:r>
    </w:p>
    <w:p w14:paraId="0CFC3FB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2645</w:t>
      </w:r>
    </w:p>
    <w:p w14:paraId="44249F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4C0FFD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2650</w:t>
      </w:r>
    </w:p>
    <w:p w14:paraId="1C8EE4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2650</w:t>
      </w:r>
    </w:p>
    <w:p w14:paraId="30CE4D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758ECE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02964C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2655</w:t>
      </w:r>
    </w:p>
    <w:p w14:paraId="5AF3C9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559898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5A168A1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2660</w:t>
      </w:r>
    </w:p>
    <w:p w14:paraId="2DBCC4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3DD170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26D951F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2665</w:t>
      </w:r>
    </w:p>
    <w:p w14:paraId="7A29FC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37CB3B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0AB04B6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2670</w:t>
      </w:r>
    </w:p>
    <w:p w14:paraId="28497D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265690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61F874C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2675</w:t>
      </w:r>
    </w:p>
    <w:p w14:paraId="13A467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25136F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75A326D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2680</w:t>
      </w:r>
    </w:p>
    <w:p w14:paraId="0F169F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72046D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2EE0F1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2683</w:t>
      </w:r>
    </w:p>
    <w:p w14:paraId="069976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487518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4F2C5BC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2686</w:t>
      </w:r>
    </w:p>
    <w:p w14:paraId="73C978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2686</w:t>
      </w:r>
    </w:p>
    <w:p w14:paraId="1332AB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19DF57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2689</w:t>
      </w:r>
    </w:p>
    <w:p w14:paraId="2820B0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091052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523AB5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2692</w:t>
      </w:r>
    </w:p>
    <w:p w14:paraId="3149FD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7E90D4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154845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2695</w:t>
      </w:r>
    </w:p>
    <w:p w14:paraId="109E49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237617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2698</w:t>
      </w:r>
    </w:p>
    <w:p w14:paraId="045E40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2698</w:t>
      </w:r>
    </w:p>
    <w:p w14:paraId="2EDC9F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60EC46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634B50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2701</w:t>
      </w:r>
    </w:p>
    <w:p w14:paraId="5B4C05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0E7351D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791808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2704</w:t>
      </w:r>
    </w:p>
    <w:p w14:paraId="2A1CAD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2933CD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435EDBD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2707</w:t>
      </w:r>
    </w:p>
    <w:p w14:paraId="2923F5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639F9CB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7D4BAA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2710</w:t>
      </w:r>
    </w:p>
    <w:p w14:paraId="5AD481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257D42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516804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2713</w:t>
      </w:r>
    </w:p>
    <w:p w14:paraId="1E7953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2F793D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592B6CB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2716</w:t>
      </w:r>
    </w:p>
    <w:p w14:paraId="71F66B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15911C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7AFAE8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2719</w:t>
      </w:r>
    </w:p>
    <w:p w14:paraId="06AC6A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Test Purpose and Environment</w:t>
      </w:r>
      <w:r>
        <w:rPr>
          <w:noProof/>
        </w:rPr>
        <w:tab/>
        <w:t>2719</w:t>
      </w:r>
    </w:p>
    <w:p w14:paraId="1F6CE1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Test Requirements</w:t>
      </w:r>
      <w:r>
        <w:rPr>
          <w:noProof/>
        </w:rPr>
        <w:tab/>
        <w:t>2721</w:t>
      </w:r>
    </w:p>
    <w:p w14:paraId="2F1278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2722</w:t>
      </w:r>
    </w:p>
    <w:p w14:paraId="729D4B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17581D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2A6479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2725</w:t>
      </w:r>
    </w:p>
    <w:p w14:paraId="6B82E8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181FD3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17FE8F4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2728</w:t>
      </w:r>
    </w:p>
    <w:p w14:paraId="1BCA93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457EA6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26CD4B2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2733</w:t>
      </w:r>
    </w:p>
    <w:p w14:paraId="2CC937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3E6671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7B1FE67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2738</w:t>
      </w:r>
    </w:p>
    <w:p w14:paraId="11D89F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3E715D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2742</w:t>
      </w:r>
    </w:p>
    <w:p w14:paraId="1E0C7D7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2742</w:t>
      </w:r>
    </w:p>
    <w:p w14:paraId="603616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16127E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2746</w:t>
      </w:r>
    </w:p>
    <w:p w14:paraId="5E8D4AF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2746</w:t>
      </w:r>
    </w:p>
    <w:p w14:paraId="6D8220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341E0E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0028C16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2752</w:t>
      </w:r>
    </w:p>
    <w:p w14:paraId="36915F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01F9F6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2758</w:t>
      </w:r>
    </w:p>
    <w:p w14:paraId="6D654D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2758</w:t>
      </w:r>
    </w:p>
    <w:p w14:paraId="626D23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0FF5C3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6247AB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2761</w:t>
      </w:r>
    </w:p>
    <w:p w14:paraId="728FE8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15E790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6FA83E7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2764</w:t>
      </w:r>
    </w:p>
    <w:p w14:paraId="2470F7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1CCA50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186E01F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2769</w:t>
      </w:r>
    </w:p>
    <w:p w14:paraId="4F4DB1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29D71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1D135F9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2773</w:t>
      </w:r>
    </w:p>
    <w:p w14:paraId="0B471D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424230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2776</w:t>
      </w:r>
    </w:p>
    <w:p w14:paraId="004B89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2776</w:t>
      </w:r>
    </w:p>
    <w:p w14:paraId="6CDE16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1F00BF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ABE699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2779</w:t>
      </w:r>
    </w:p>
    <w:p w14:paraId="75E577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7F1927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030B52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2783</w:t>
      </w:r>
    </w:p>
    <w:p w14:paraId="646CA0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364714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5FECA0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2787</w:t>
      </w:r>
    </w:p>
    <w:p w14:paraId="13CC52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208F5C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2792</w:t>
      </w:r>
    </w:p>
    <w:p w14:paraId="36E14D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2792</w:t>
      </w:r>
    </w:p>
    <w:p w14:paraId="7C7660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645B10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2797</w:t>
      </w:r>
    </w:p>
    <w:p w14:paraId="1493B93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2797</w:t>
      </w:r>
    </w:p>
    <w:p w14:paraId="023542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505297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0B7DE4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2802</w:t>
      </w:r>
    </w:p>
    <w:p w14:paraId="77AC37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24E318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372A855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2807</w:t>
      </w:r>
    </w:p>
    <w:p w14:paraId="754B62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680822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1B0E6D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2811</w:t>
      </w:r>
    </w:p>
    <w:p w14:paraId="139C72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73E6F1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7DC588C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2815</w:t>
      </w:r>
    </w:p>
    <w:p w14:paraId="1E1DCD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78506EE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40BC2F9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2820</w:t>
      </w:r>
    </w:p>
    <w:p w14:paraId="0E7ACE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1859C7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473740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2825</w:t>
      </w:r>
    </w:p>
    <w:p w14:paraId="2DBB00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79FED7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2832</w:t>
      </w:r>
    </w:p>
    <w:p w14:paraId="4096B59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2832</w:t>
      </w:r>
    </w:p>
    <w:p w14:paraId="70C104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37E3CC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2838</w:t>
      </w:r>
    </w:p>
    <w:p w14:paraId="39160DD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2838</w:t>
      </w:r>
    </w:p>
    <w:p w14:paraId="1E1CE1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54FFAA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6F4441A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2844</w:t>
      </w:r>
    </w:p>
    <w:p w14:paraId="2898BA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063013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7D5CCB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2850</w:t>
      </w:r>
    </w:p>
    <w:p w14:paraId="6BF942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547258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41AF56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2854</w:t>
      </w:r>
    </w:p>
    <w:p w14:paraId="7E8703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1CA400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5AA878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2857</w:t>
      </w:r>
    </w:p>
    <w:p w14:paraId="0C35B7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03BF62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603494D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2864</w:t>
      </w:r>
    </w:p>
    <w:p w14:paraId="5C3EB8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6D4728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5DF3B4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2871</w:t>
      </w:r>
    </w:p>
    <w:p w14:paraId="6958EA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1331CB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786AC0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2877</w:t>
      </w:r>
    </w:p>
    <w:p w14:paraId="325DA1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2877</w:t>
      </w:r>
    </w:p>
    <w:p w14:paraId="4CFC29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00D53A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2883</w:t>
      </w:r>
    </w:p>
    <w:p w14:paraId="0F3A27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450328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2888</w:t>
      </w:r>
    </w:p>
    <w:p w14:paraId="2523F6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2888</w:t>
      </w:r>
    </w:p>
    <w:p w14:paraId="6FAB5C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1C1322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251E504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2894</w:t>
      </w:r>
    </w:p>
    <w:p w14:paraId="16F98E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7ED6EA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15E1199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2898</w:t>
      </w:r>
    </w:p>
    <w:p w14:paraId="779F2D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30919B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5D0871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2901</w:t>
      </w:r>
    </w:p>
    <w:p w14:paraId="27FD8E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4562EF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2907</w:t>
      </w:r>
    </w:p>
    <w:p w14:paraId="7F7F645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2907</w:t>
      </w:r>
    </w:p>
    <w:p w14:paraId="553894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76967C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062365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2915</w:t>
      </w:r>
    </w:p>
    <w:p w14:paraId="16FDD0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224180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45E3EC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2922</w:t>
      </w:r>
    </w:p>
    <w:p w14:paraId="53FAA4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5197CA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73826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2929</w:t>
      </w:r>
    </w:p>
    <w:p w14:paraId="502D41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732573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2935</w:t>
      </w:r>
    </w:p>
    <w:p w14:paraId="7ECDD9C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2935</w:t>
      </w:r>
    </w:p>
    <w:p w14:paraId="3A28C2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48B956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09319B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2943</w:t>
      </w:r>
    </w:p>
    <w:p w14:paraId="4F17EB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63C453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7DC137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2950</w:t>
      </w:r>
    </w:p>
    <w:p w14:paraId="78720E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4A9608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78CED74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2957</w:t>
      </w:r>
    </w:p>
    <w:p w14:paraId="3224AA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43A58C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40FAF7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2965</w:t>
      </w:r>
    </w:p>
    <w:p w14:paraId="76FA05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70B398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34F18C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2974</w:t>
      </w:r>
    </w:p>
    <w:p w14:paraId="31A16A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18845C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28DCCB2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2981</w:t>
      </w:r>
    </w:p>
    <w:p w14:paraId="396A63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2981</w:t>
      </w:r>
    </w:p>
    <w:p w14:paraId="417023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05FE0F7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2989</w:t>
      </w:r>
    </w:p>
    <w:p w14:paraId="7EA3AB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2989</w:t>
      </w:r>
    </w:p>
    <w:p w14:paraId="67F86A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402637F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2999</w:t>
      </w:r>
    </w:p>
    <w:p w14:paraId="153E55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2999</w:t>
      </w:r>
    </w:p>
    <w:p w14:paraId="135673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769F41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3009</w:t>
      </w:r>
    </w:p>
    <w:p w14:paraId="56A787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740BEA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08342D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3019</w:t>
      </w:r>
    </w:p>
    <w:p w14:paraId="54C079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76FE62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18139D3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3030</w:t>
      </w:r>
    </w:p>
    <w:p w14:paraId="4381F1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6B2C34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19EE71B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3036</w:t>
      </w:r>
    </w:p>
    <w:p w14:paraId="6B8C9C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0C50FE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3040</w:t>
      </w:r>
    </w:p>
    <w:p w14:paraId="1A4195A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3041</w:t>
      </w:r>
    </w:p>
    <w:p w14:paraId="6115FC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3041</w:t>
      </w:r>
    </w:p>
    <w:p w14:paraId="23800C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</w:t>
      </w:r>
      <w:r>
        <w:rPr>
          <w:noProof/>
        </w:rPr>
        <w:t>8.16.105</w:t>
      </w:r>
      <w:r w:rsidRPr="005A44E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3045</w:t>
      </w:r>
    </w:p>
    <w:p w14:paraId="027030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3046</w:t>
      </w:r>
    </w:p>
    <w:p w14:paraId="251400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3046</w:t>
      </w:r>
    </w:p>
    <w:p w14:paraId="0B63F6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150318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5A44ED">
        <w:rPr>
          <w:rFonts w:cs="Arial"/>
          <w:noProof/>
        </w:rPr>
        <w:t xml:space="preserve">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3050</w:t>
      </w:r>
    </w:p>
    <w:p w14:paraId="32CC6B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67565A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76DA47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3053</w:t>
      </w:r>
    </w:p>
    <w:p w14:paraId="2F08F2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0550E1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0AD5C1E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3056</w:t>
      </w:r>
    </w:p>
    <w:p w14:paraId="457BA3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3056</w:t>
      </w:r>
    </w:p>
    <w:p w14:paraId="334188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74177F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447186E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3062</w:t>
      </w:r>
    </w:p>
    <w:p w14:paraId="52508D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775CDB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405A91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3069</w:t>
      </w:r>
    </w:p>
    <w:p w14:paraId="6D9D2D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41DDEF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7A3EC5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3070</w:t>
      </w:r>
    </w:p>
    <w:p w14:paraId="55216F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7EB21B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11E0C81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3071</w:t>
      </w:r>
    </w:p>
    <w:p w14:paraId="7768B4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06DBE2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3C7AC7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3072</w:t>
      </w:r>
    </w:p>
    <w:p w14:paraId="4D41E3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73C3D6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3B18B3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3074</w:t>
      </w:r>
    </w:p>
    <w:p w14:paraId="3DA7AC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3074</w:t>
      </w:r>
    </w:p>
    <w:p w14:paraId="6488A6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69753C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3075</w:t>
      </w:r>
    </w:p>
    <w:p w14:paraId="519C15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6C007B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6996AB3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3076</w:t>
      </w:r>
    </w:p>
    <w:p w14:paraId="54333C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4CA55E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3077</w:t>
      </w:r>
    </w:p>
    <w:p w14:paraId="7F19117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3077</w:t>
      </w:r>
    </w:p>
    <w:p w14:paraId="7FBF2D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64327E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001FCA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3085</w:t>
      </w:r>
    </w:p>
    <w:p w14:paraId="5EA3EE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51FC3A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546405B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3092</w:t>
      </w:r>
    </w:p>
    <w:p w14:paraId="1C3C3BE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3092</w:t>
      </w:r>
    </w:p>
    <w:p w14:paraId="4DD237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14A240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3094</w:t>
      </w:r>
    </w:p>
    <w:p w14:paraId="2FA0A32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3094</w:t>
      </w:r>
    </w:p>
    <w:p w14:paraId="409FE2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3094</w:t>
      </w:r>
    </w:p>
    <w:p w14:paraId="50C94E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3094</w:t>
      </w:r>
    </w:p>
    <w:p w14:paraId="55CC3A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16F2079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3096</w:t>
      </w:r>
    </w:p>
    <w:p w14:paraId="5E1AAC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3096</w:t>
      </w:r>
    </w:p>
    <w:p w14:paraId="40522F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3096</w:t>
      </w:r>
    </w:p>
    <w:p w14:paraId="2BFD5C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3097</w:t>
      </w:r>
    </w:p>
    <w:p w14:paraId="31D12B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3097</w:t>
      </w:r>
    </w:p>
    <w:p w14:paraId="406C97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3098</w:t>
      </w:r>
    </w:p>
    <w:p w14:paraId="210332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12BD8E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3100</w:t>
      </w:r>
    </w:p>
    <w:p w14:paraId="0D02D7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4124E7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3FDB2D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3100</w:t>
      </w:r>
    </w:p>
    <w:p w14:paraId="567CD4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0DF12D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78725D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3103</w:t>
      </w:r>
    </w:p>
    <w:p w14:paraId="568289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68E2DB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621281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3105</w:t>
      </w:r>
    </w:p>
    <w:p w14:paraId="7B0566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194191E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3105</w:t>
      </w:r>
    </w:p>
    <w:p w14:paraId="03864F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5293E8F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0F5DF30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3107</w:t>
      </w:r>
    </w:p>
    <w:p w14:paraId="224101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32D406B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0B12137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4F8086A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10BB96A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3108</w:t>
      </w:r>
    </w:p>
    <w:p w14:paraId="078E7B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00127B8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6019EE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5DEE7C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3110</w:t>
      </w:r>
    </w:p>
    <w:p w14:paraId="212CAE3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3110</w:t>
      </w:r>
    </w:p>
    <w:p w14:paraId="4A239B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3110</w:t>
      </w:r>
    </w:p>
    <w:p w14:paraId="531F561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3114</w:t>
      </w:r>
    </w:p>
    <w:p w14:paraId="74374E6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3114</w:t>
      </w:r>
    </w:p>
    <w:p w14:paraId="08C8BF2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3114</w:t>
      </w:r>
    </w:p>
    <w:p w14:paraId="185947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342661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3F76FCC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3117</w:t>
      </w:r>
    </w:p>
    <w:p w14:paraId="52CD69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2D53D3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03D34A0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3120</w:t>
      </w:r>
    </w:p>
    <w:p w14:paraId="5BCB8E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2B280D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3123</w:t>
      </w:r>
    </w:p>
    <w:p w14:paraId="3A8BE8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3123</w:t>
      </w:r>
    </w:p>
    <w:p w14:paraId="2458D8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3123</w:t>
      </w:r>
    </w:p>
    <w:p w14:paraId="7F88DB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4066AB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5A44E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3126</w:t>
      </w:r>
    </w:p>
    <w:p w14:paraId="3DDFC2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3126</w:t>
      </w:r>
    </w:p>
    <w:p w14:paraId="4C3E22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3130</w:t>
      </w:r>
    </w:p>
    <w:p w14:paraId="06C051E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5A44E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3130</w:t>
      </w:r>
    </w:p>
    <w:p w14:paraId="1B135DE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5106C7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0C0E3C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5A44ED">
        <w:rPr>
          <w:bCs/>
          <w:noProof/>
        </w:rPr>
        <w:t xml:space="preserve"> CSI-RS based discovery signal</w:t>
      </w:r>
      <w:r>
        <w:rPr>
          <w:noProof/>
        </w:rPr>
        <w:tab/>
        <w:t>3134</w:t>
      </w:r>
    </w:p>
    <w:p w14:paraId="192FDB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3134</w:t>
      </w:r>
    </w:p>
    <w:p w14:paraId="5BFB7A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59A0D05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3138</w:t>
      </w:r>
    </w:p>
    <w:p w14:paraId="0964B8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78180F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3142</w:t>
      </w:r>
    </w:p>
    <w:p w14:paraId="4E29D1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3142</w:t>
      </w:r>
    </w:p>
    <w:p w14:paraId="3557C4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030C77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3144</w:t>
      </w:r>
    </w:p>
    <w:p w14:paraId="104B0B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3145</w:t>
      </w:r>
    </w:p>
    <w:p w14:paraId="2A01AD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1D7AA5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051EC8A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3148</w:t>
      </w:r>
    </w:p>
    <w:p w14:paraId="0903547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5FCCA8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3151</w:t>
      </w:r>
    </w:p>
    <w:p w14:paraId="496B40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3151</w:t>
      </w:r>
    </w:p>
    <w:p w14:paraId="329384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605188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32FD60F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3155</w:t>
      </w:r>
    </w:p>
    <w:p w14:paraId="3D7E41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3155</w:t>
      </w:r>
    </w:p>
    <w:p w14:paraId="2FB597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647613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3158</w:t>
      </w:r>
    </w:p>
    <w:p w14:paraId="20CF95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3158</w:t>
      </w:r>
    </w:p>
    <w:p w14:paraId="56B05D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470F7C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3161</w:t>
      </w:r>
    </w:p>
    <w:p w14:paraId="38357C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3161</w:t>
      </w:r>
    </w:p>
    <w:p w14:paraId="76F35B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710A52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3164</w:t>
      </w:r>
    </w:p>
    <w:p w14:paraId="33F8F1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3164</w:t>
      </w:r>
    </w:p>
    <w:p w14:paraId="7048BB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3149AA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3167</w:t>
      </w:r>
    </w:p>
    <w:p w14:paraId="7227221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3167</w:t>
      </w:r>
    </w:p>
    <w:p w14:paraId="6253D6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3167</w:t>
      </w:r>
    </w:p>
    <w:p w14:paraId="456AE9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3170</w:t>
      </w:r>
    </w:p>
    <w:p w14:paraId="3197FAB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3170</w:t>
      </w:r>
    </w:p>
    <w:p w14:paraId="2E7952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3170</w:t>
      </w:r>
    </w:p>
    <w:p w14:paraId="7F5969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3173</w:t>
      </w:r>
    </w:p>
    <w:p w14:paraId="24235C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3173</w:t>
      </w:r>
    </w:p>
    <w:p w14:paraId="7B920D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2D1F5A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26E49C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3176</w:t>
      </w:r>
    </w:p>
    <w:p w14:paraId="2B4700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5DDC867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3178</w:t>
      </w:r>
    </w:p>
    <w:p w14:paraId="701E8D7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3179</w:t>
      </w:r>
    </w:p>
    <w:p w14:paraId="5F2513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2C6CBB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3182</w:t>
      </w:r>
    </w:p>
    <w:p w14:paraId="6250DAF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3182</w:t>
      </w:r>
    </w:p>
    <w:p w14:paraId="52ECBE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5F6071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3185</w:t>
      </w:r>
    </w:p>
    <w:p w14:paraId="11E0AA6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3185</w:t>
      </w:r>
    </w:p>
    <w:p w14:paraId="72F4DE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3185</w:t>
      </w:r>
    </w:p>
    <w:p w14:paraId="3716DB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3188</w:t>
      </w:r>
    </w:p>
    <w:p w14:paraId="02E0DA1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3188</w:t>
      </w:r>
    </w:p>
    <w:p w14:paraId="071BE6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3188</w:t>
      </w:r>
    </w:p>
    <w:p w14:paraId="5474C1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3191</w:t>
      </w:r>
    </w:p>
    <w:p w14:paraId="1E237C6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3191</w:t>
      </w:r>
    </w:p>
    <w:p w14:paraId="52678A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3191</w:t>
      </w:r>
    </w:p>
    <w:p w14:paraId="692AD5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3194</w:t>
      </w:r>
    </w:p>
    <w:p w14:paraId="2B43DA1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3194</w:t>
      </w:r>
    </w:p>
    <w:p w14:paraId="651320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29C6BE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487CD3B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3197</w:t>
      </w:r>
    </w:p>
    <w:p w14:paraId="77D418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1ECE4F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6BC48D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3200</w:t>
      </w:r>
    </w:p>
    <w:p w14:paraId="6E65A8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3200</w:t>
      </w:r>
    </w:p>
    <w:p w14:paraId="4D0EC3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3201</w:t>
      </w:r>
    </w:p>
    <w:p w14:paraId="4A61590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3202</w:t>
      </w:r>
    </w:p>
    <w:p w14:paraId="13A236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5104DF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3204</w:t>
      </w:r>
    </w:p>
    <w:p w14:paraId="42FBF6D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3204</w:t>
      </w:r>
    </w:p>
    <w:p w14:paraId="573A8B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3204</w:t>
      </w:r>
    </w:p>
    <w:p w14:paraId="7BF9FF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40D4A6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3206</w:t>
      </w:r>
    </w:p>
    <w:p w14:paraId="3907B9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3206</w:t>
      </w:r>
    </w:p>
    <w:p w14:paraId="7871FF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3207</w:t>
      </w:r>
    </w:p>
    <w:p w14:paraId="4874A44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3208</w:t>
      </w:r>
    </w:p>
    <w:p w14:paraId="3DCF2F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504B12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3209</w:t>
      </w:r>
    </w:p>
    <w:p w14:paraId="6B1E243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3210</w:t>
      </w:r>
    </w:p>
    <w:p w14:paraId="7E5FF3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3210</w:t>
      </w:r>
    </w:p>
    <w:p w14:paraId="4203AA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A.8.23.21</w:t>
      </w:r>
      <w:r w:rsidRPr="005A44E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21B4B36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A.8.23.22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3212</w:t>
      </w:r>
    </w:p>
    <w:p w14:paraId="2C527D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3212</w:t>
      </w:r>
    </w:p>
    <w:p w14:paraId="73A4D1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A.8.23.22</w:t>
      </w:r>
      <w:r w:rsidRPr="005A44E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1503BC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3214</w:t>
      </w:r>
    </w:p>
    <w:p w14:paraId="4B5A12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5984D9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3215</w:t>
      </w:r>
    </w:p>
    <w:p w14:paraId="589C8A4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3216</w:t>
      </w:r>
    </w:p>
    <w:p w14:paraId="08720C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3216</w:t>
      </w:r>
    </w:p>
    <w:p w14:paraId="1A4B00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4A50D8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3219</w:t>
      </w:r>
    </w:p>
    <w:p w14:paraId="1A93DF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3219</w:t>
      </w:r>
    </w:p>
    <w:p w14:paraId="35F4D5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3221</w:t>
      </w:r>
    </w:p>
    <w:p w14:paraId="0CB469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3222</w:t>
      </w:r>
    </w:p>
    <w:p w14:paraId="003CDE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3A3F09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1F538A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3225</w:t>
      </w:r>
    </w:p>
    <w:p w14:paraId="62EFE2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27BF3B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6E54BB7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3228</w:t>
      </w:r>
    </w:p>
    <w:p w14:paraId="43A9BB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61955D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3A21241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3232</w:t>
      </w:r>
    </w:p>
    <w:p w14:paraId="2472F7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3232</w:t>
      </w:r>
    </w:p>
    <w:p w14:paraId="697E6B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31EA0DE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3236</w:t>
      </w:r>
    </w:p>
    <w:p w14:paraId="7B2524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3236</w:t>
      </w:r>
    </w:p>
    <w:p w14:paraId="5B074E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426218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4863A41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3238</w:t>
      </w:r>
    </w:p>
    <w:p w14:paraId="319A54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3238</w:t>
      </w:r>
    </w:p>
    <w:p w14:paraId="08A9A0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6E8E79E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3239</w:t>
      </w:r>
    </w:p>
    <w:p w14:paraId="6AE8B2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7C194DB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71C711C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3242</w:t>
      </w:r>
    </w:p>
    <w:p w14:paraId="7D014D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3242</w:t>
      </w:r>
    </w:p>
    <w:p w14:paraId="35FA30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5A2A56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3244</w:t>
      </w:r>
    </w:p>
    <w:p w14:paraId="254F18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3244</w:t>
      </w:r>
    </w:p>
    <w:p w14:paraId="666276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6A5FE3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3246</w:t>
      </w:r>
    </w:p>
    <w:p w14:paraId="7BB3D65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3246</w:t>
      </w:r>
    </w:p>
    <w:p w14:paraId="3D31B1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3246</w:t>
      </w:r>
    </w:p>
    <w:p w14:paraId="3682A1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3246</w:t>
      </w:r>
    </w:p>
    <w:p w14:paraId="4C81D4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3248</w:t>
      </w:r>
    </w:p>
    <w:p w14:paraId="2BC8AE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3249</w:t>
      </w:r>
    </w:p>
    <w:p w14:paraId="4CD604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497746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7FD444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3252</w:t>
      </w:r>
    </w:p>
    <w:p w14:paraId="0D5096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67BA0F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3255</w:t>
      </w:r>
    </w:p>
    <w:p w14:paraId="67ECF8E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3255</w:t>
      </w:r>
    </w:p>
    <w:p w14:paraId="091632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33A7BD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3258</w:t>
      </w:r>
    </w:p>
    <w:p w14:paraId="4526B8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3258</w:t>
      </w:r>
    </w:p>
    <w:p w14:paraId="797853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182C5D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3262</w:t>
      </w:r>
    </w:p>
    <w:p w14:paraId="78F9381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3262</w:t>
      </w:r>
    </w:p>
    <w:p w14:paraId="0BE9E2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3262</w:t>
      </w:r>
    </w:p>
    <w:p w14:paraId="269619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3266</w:t>
      </w:r>
    </w:p>
    <w:p w14:paraId="674B35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3266</w:t>
      </w:r>
    </w:p>
    <w:p w14:paraId="4B4E6C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3266</w:t>
      </w:r>
    </w:p>
    <w:p w14:paraId="1A93D8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3269</w:t>
      </w:r>
    </w:p>
    <w:p w14:paraId="34D581A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3269</w:t>
      </w:r>
    </w:p>
    <w:p w14:paraId="7DDBF6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3269</w:t>
      </w:r>
    </w:p>
    <w:p w14:paraId="7A9333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7C20EC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3273</w:t>
      </w:r>
    </w:p>
    <w:p w14:paraId="162169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3273</w:t>
      </w:r>
    </w:p>
    <w:p w14:paraId="1AE484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3277</w:t>
      </w:r>
    </w:p>
    <w:p w14:paraId="4BB0E1E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3277</w:t>
      </w:r>
    </w:p>
    <w:p w14:paraId="5BD871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3277</w:t>
      </w:r>
    </w:p>
    <w:p w14:paraId="197DA5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3281</w:t>
      </w:r>
    </w:p>
    <w:p w14:paraId="045165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3281</w:t>
      </w:r>
    </w:p>
    <w:p w14:paraId="41AA2B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3281</w:t>
      </w:r>
    </w:p>
    <w:p w14:paraId="386205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3284</w:t>
      </w:r>
    </w:p>
    <w:p w14:paraId="238239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3284</w:t>
      </w:r>
    </w:p>
    <w:p w14:paraId="55E15B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3284</w:t>
      </w:r>
    </w:p>
    <w:p w14:paraId="41849A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3288</w:t>
      </w:r>
    </w:p>
    <w:p w14:paraId="17284C7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3288</w:t>
      </w:r>
    </w:p>
    <w:p w14:paraId="000A1F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3288</w:t>
      </w:r>
    </w:p>
    <w:p w14:paraId="1F68AE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3291</w:t>
      </w:r>
    </w:p>
    <w:p w14:paraId="0DF575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3291</w:t>
      </w:r>
    </w:p>
    <w:p w14:paraId="1CAACA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3291</w:t>
      </w:r>
    </w:p>
    <w:p w14:paraId="5F3235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243A1C21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3295</w:t>
      </w:r>
    </w:p>
    <w:p w14:paraId="6455E82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3295</w:t>
      </w:r>
    </w:p>
    <w:p w14:paraId="4EB88C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3295</w:t>
      </w:r>
    </w:p>
    <w:p w14:paraId="18FB33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77E738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3295</w:t>
      </w:r>
    </w:p>
    <w:p w14:paraId="7C6A1A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0D8D74F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3298</w:t>
      </w:r>
    </w:p>
    <w:p w14:paraId="06CD5B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0F3B74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76F1EF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3299</w:t>
      </w:r>
    </w:p>
    <w:p w14:paraId="3A7646C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3300</w:t>
      </w:r>
    </w:p>
    <w:p w14:paraId="6685DF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3300</w:t>
      </w:r>
    </w:p>
    <w:p w14:paraId="38E340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3300</w:t>
      </w:r>
    </w:p>
    <w:p w14:paraId="013D88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30B7F01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3303</w:t>
      </w:r>
    </w:p>
    <w:p w14:paraId="1B831E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103B4E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4E50F9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13766E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3306</w:t>
      </w:r>
    </w:p>
    <w:p w14:paraId="4175D0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5FCFF7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485D01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33034C6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3308</w:t>
      </w:r>
    </w:p>
    <w:p w14:paraId="2096ED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5924F8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3308</w:t>
      </w:r>
    </w:p>
    <w:p w14:paraId="7A5631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57B80C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3311</w:t>
      </w:r>
    </w:p>
    <w:p w14:paraId="4AC069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52A08D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7464C6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5928A47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3314</w:t>
      </w:r>
    </w:p>
    <w:p w14:paraId="073B1D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01F561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3DAD50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3CFF6B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3318</w:t>
      </w:r>
    </w:p>
    <w:p w14:paraId="2DB9F2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51A6E3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0A7CF4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76BAD1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3321</w:t>
      </w:r>
    </w:p>
    <w:p w14:paraId="78078A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54604D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0D7A4C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27D154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3324</w:t>
      </w:r>
    </w:p>
    <w:p w14:paraId="24A080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3C73B9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3E8EAD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02B3D35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3328</w:t>
      </w:r>
    </w:p>
    <w:p w14:paraId="47BE78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713321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518ABC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526CF42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3329</w:t>
      </w:r>
    </w:p>
    <w:p w14:paraId="38E03F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0DE1EA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2EDD60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7DC4207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3330</w:t>
      </w:r>
    </w:p>
    <w:p w14:paraId="681D91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515B1E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2FBEEE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4AD819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3334</w:t>
      </w:r>
    </w:p>
    <w:p w14:paraId="5F48C1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05260D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1FDC9F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6DE2B9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3337</w:t>
      </w:r>
    </w:p>
    <w:p w14:paraId="2E054A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1C0F3B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0F77BB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7F65505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3338</w:t>
      </w:r>
    </w:p>
    <w:p w14:paraId="6CC755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3338</w:t>
      </w:r>
    </w:p>
    <w:p w14:paraId="361F1F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62F8AC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78F590A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3340</w:t>
      </w:r>
    </w:p>
    <w:p w14:paraId="7FBB62B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52C6A6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29E79F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3341</w:t>
      </w:r>
    </w:p>
    <w:p w14:paraId="35E3EFC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3342</w:t>
      </w:r>
    </w:p>
    <w:p w14:paraId="04719A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153398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776466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61C4DB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3342</w:t>
      </w:r>
    </w:p>
    <w:p w14:paraId="5829CF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5715ED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7F413A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046FD43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3344</w:t>
      </w:r>
    </w:p>
    <w:p w14:paraId="512C32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279FAB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338033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5831DFB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3344</w:t>
      </w:r>
    </w:p>
    <w:p w14:paraId="0C5F6E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442B99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57AF7F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02AB2A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3349</w:t>
      </w:r>
    </w:p>
    <w:p w14:paraId="7B9AF8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0341F2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140A25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645E23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3353</w:t>
      </w:r>
    </w:p>
    <w:p w14:paraId="0A8603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524EAE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2F7C77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5506CE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3354</w:t>
      </w:r>
    </w:p>
    <w:p w14:paraId="012C20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14F4E8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128244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2A9246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3357</w:t>
      </w:r>
    </w:p>
    <w:p w14:paraId="489474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024D37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67523F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59528C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3360</w:t>
      </w:r>
    </w:p>
    <w:p w14:paraId="4ED544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66B266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652460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FA2813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3363</w:t>
      </w:r>
    </w:p>
    <w:p w14:paraId="58443E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4D31AD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05EA4F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08F93C7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3366</w:t>
      </w:r>
    </w:p>
    <w:p w14:paraId="5C908B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304290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04B9A9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61AECA8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3369</w:t>
      </w:r>
    </w:p>
    <w:p w14:paraId="099B98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3369</w:t>
      </w:r>
    </w:p>
    <w:p w14:paraId="31304D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25283F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1407A3C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3373</w:t>
      </w:r>
    </w:p>
    <w:p w14:paraId="0423AD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67BBC4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295EF9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3B997E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3377</w:t>
      </w:r>
    </w:p>
    <w:p w14:paraId="0A9035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594E55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2D21F7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3380</w:t>
      </w:r>
    </w:p>
    <w:p w14:paraId="0B18BFB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3380</w:t>
      </w:r>
    </w:p>
    <w:p w14:paraId="4F8027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3380</w:t>
      </w:r>
    </w:p>
    <w:p w14:paraId="027266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3380</w:t>
      </w:r>
    </w:p>
    <w:p w14:paraId="79E3C4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31F08F4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3383</w:t>
      </w:r>
    </w:p>
    <w:p w14:paraId="74B4AA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51F8DE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3383</w:t>
      </w:r>
    </w:p>
    <w:p w14:paraId="53851B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3386</w:t>
      </w:r>
    </w:p>
    <w:p w14:paraId="347806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3386</w:t>
      </w:r>
    </w:p>
    <w:p w14:paraId="7B9466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0730A8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70BE8F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598F16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3390</w:t>
      </w:r>
    </w:p>
    <w:p w14:paraId="61521D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263ED19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52FB20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0726A3A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3393</w:t>
      </w:r>
    </w:p>
    <w:p w14:paraId="706215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7DCEF2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0730BA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73602F1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3397</w:t>
      </w:r>
    </w:p>
    <w:p w14:paraId="4BFC6A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2D81A6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61D1BD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46583DD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3401</w:t>
      </w:r>
    </w:p>
    <w:p w14:paraId="424844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3401</w:t>
      </w:r>
    </w:p>
    <w:p w14:paraId="697EB0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3401</w:t>
      </w:r>
    </w:p>
    <w:p w14:paraId="3C4CE0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3407</w:t>
      </w:r>
    </w:p>
    <w:p w14:paraId="6C44A7D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3407</w:t>
      </w:r>
    </w:p>
    <w:p w14:paraId="20E77E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3407</w:t>
      </w:r>
    </w:p>
    <w:p w14:paraId="6BE82D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3408</w:t>
      </w:r>
    </w:p>
    <w:p w14:paraId="45292E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3414</w:t>
      </w:r>
    </w:p>
    <w:p w14:paraId="57DD63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3414</w:t>
      </w:r>
    </w:p>
    <w:p w14:paraId="633234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182431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3F9CFB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3417</w:t>
      </w:r>
    </w:p>
    <w:p w14:paraId="0462033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3417</w:t>
      </w:r>
    </w:p>
    <w:p w14:paraId="3F21C5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0D98D6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3417</w:t>
      </w:r>
    </w:p>
    <w:p w14:paraId="3B5D89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0E7CC8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3420</w:t>
      </w:r>
    </w:p>
    <w:p w14:paraId="6411A7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144946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5A18A1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7DEA11F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3422</w:t>
      </w:r>
    </w:p>
    <w:p w14:paraId="17C09D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536177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5D32B3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3427</w:t>
      </w:r>
    </w:p>
    <w:p w14:paraId="7D0C11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3427</w:t>
      </w:r>
    </w:p>
    <w:p w14:paraId="530662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3427</w:t>
      </w:r>
    </w:p>
    <w:p w14:paraId="36F0A2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489BA4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1611DE0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468072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48A3B0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4AC5EA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25C9C6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48E3E2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697BEF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52B1F7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106648C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3F0208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C092D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172988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2F7418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13EDB8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21BEB1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2BBA7B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2C2470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0CF429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0DE958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4BFA3B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59B974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3ABB78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4510CC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3073D4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66AEC2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5978C8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09ADDE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6E42A8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0E58195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64D004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1B42E4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704228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351C713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1F3019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1357F1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2FC947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57D9A5B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53B659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159595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268C29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6A30080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4FB042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37F0C8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2B5646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27CA98C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2252B5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5A06C8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146AF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1FBF8D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129471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63DB42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6D917F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01D770D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41116E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54CC08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327398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17C060C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4A4E51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39A790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6C6843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76E04F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16518B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515A3E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0E1D78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1BB57C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1C70A1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27FDE6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527395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3729EB9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5E40C2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756CA1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63873A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55CE51D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672597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28318B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0FB12A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1ABD03F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604E95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41C7E1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2C1170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341FB5C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3F8DF5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4401B8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110816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7E458D4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4D4A04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2B8F50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341C68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40E7726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0A1CF2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13872F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4444E3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21E1C6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6D85BA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3E602D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0ABB6B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531E34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48BE86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504617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2C10B47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17E728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1A0E1F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2AE98C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5CB160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1BCFBCC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0B8B0E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70B4E1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6643B7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4EE335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7D84F8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7148B8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0DE9F1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62E279E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256BEB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383AA5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3CE074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09D252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64BA72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5FD295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2CB30C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6BFA8E2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062B92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092E0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2DB2AB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3A75D78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55DA19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2B1BC8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63F7F9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3B2E4F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7AA126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134927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7889E7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5D8F748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63752D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215555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61C68E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1963D3B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25BE9B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1C5308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38770E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A.9.1.76.3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4A77C4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6FBED4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06F338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3BD93B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17D5D07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00AB93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514F95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7516C4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057B97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71717D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29EE0E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2C9F58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7816FA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24909E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5B0F1C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6DCCC8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64278B2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5C127B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4C1DEA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32BD7C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2A5FCA9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37EC0AD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75691A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5C310B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608A98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3FF835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301D66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72E0E4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38BD26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4B67F6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6E746C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037208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48BAB0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3D156D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7A041C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0ABF8F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71E717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49781C7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1FE88E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379E18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4711A0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0A4382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5AF28F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266750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64956E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53B24E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7A8AF2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3F88E3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0195D1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6B81E88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71C2E9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5D93F3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100456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117A36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188B56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34947E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3FC7B6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6BBF66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28BBB1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438DE5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35A6D2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5BE44F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60C81E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7833ED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7B2CDD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034938F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2B1C0E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6E677D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133A60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1A31A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294E21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3578D4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777BE9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7AA0D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1E6AB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9448D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5E2B9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5ECCB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684448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E8D3F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BCAF8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4AE499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4D4AC0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47C174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3AC2E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5F81C3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10319E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5AA255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20AD6D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3857BE4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192C9D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5FA668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0E1203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642248C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124EB5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709542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293508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728BCD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785116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59DA6B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2B6A20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216280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5AE0C4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7BEA69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6AE8BC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7D927AC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777D90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2724B3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45F921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018CD8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135FBE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5B148F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3EC0CD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0597010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0D0F6F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2438CB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31F5DA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3FC4F4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01D71B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344381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1CCD17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31C921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7A1CEA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424CA8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11E75A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73975E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1108CE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19E685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3BA11A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2E7E9B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4A259B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1FC0BF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408C3E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5F3FB7D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2A7D7E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2B6E30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3D47DA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088D6A4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3431E3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78E906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1EA41E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191FD8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75BE42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1F0493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0DA7B5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75E63F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1D1096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2060F7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42F789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2D51ED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3B02B4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71E49D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6A746B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0F4122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50CE96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20794F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68F89E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24EB6BA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768E7A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53080C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76DC90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06AB53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75B7BE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252127C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03FEF5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671B0A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1370B1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65655C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7C9BAC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7B23E5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2B1FD9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7FE784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6FD7BD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4289D2C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3C6856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09B9A2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319B5B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30169DC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6EB0C6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0EC652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696077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34D2398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7FF510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7792B4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52183B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06AAE8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659CF4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5162B2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525BB2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22C8E24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0F9C7D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0193F9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24E786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6117772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5C4340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1B1496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7FF080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487C021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5868BE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456EF8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4D518C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4C7D29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78AF943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02D69A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7DECB03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7C31CE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1DCA35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71679F2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2F5142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5B6E56B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3300B1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3C9C9B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5F10C5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216C560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542C6D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476571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19BF21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546781C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21E97F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15CD99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0B85FC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2E27DA7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49F496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473962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7F7729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196D56C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12A789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4055D8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386BB2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16BB0DC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210B63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4CFBD7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7482CE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592F4C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0698E5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32AC8A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205B75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6FC5036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7420BD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271174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63BC4A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4987B2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75E6BB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2FBBD1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5358E9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14F3C03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662217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44ECB7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4836A1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72EACF0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351616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2B7520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477E9E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5FA3422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152DFF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20BD29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13F4F0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36ABBA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751FF0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65501F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4DC861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1B4BA4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3FEE83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3C3199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55E7A2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32612A9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54AAF4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3D7DA3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17F18A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28551E1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64706D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482713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1E2079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5EE3672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54F9B3C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0A7223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57BD09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0A20B4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23BD75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A.9.3.2 </w:t>
      </w:r>
      <w:r w:rsidRPr="005A44ED">
        <w:rPr>
          <w:bCs/>
          <w:noProof/>
        </w:rPr>
        <w:t>E-UTRAN TDD</w:t>
      </w:r>
      <w:r>
        <w:rPr>
          <w:noProof/>
        </w:rPr>
        <w:tab/>
        <w:t>3845</w:t>
      </w:r>
    </w:p>
    <w:p w14:paraId="365B1F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60D8B4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74863D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5CFFC3E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5B0BBB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6C1B7EE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75DF8E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C78FB1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6844B7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2F3A10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61A6F2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5CC2C1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3687E1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15F48C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61CC9C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019801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3F7EFB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057D49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32747D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3A0930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0D9495B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1840D44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0A1C0A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70C8A3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5C2CD7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3F41E1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5D6D95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5011F3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5BBBBB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4C1DCBC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2E1F58C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039D88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4D926D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057A21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E-UTRAN TDD</w:t>
      </w:r>
      <w:r>
        <w:rPr>
          <w:noProof/>
        </w:rPr>
        <w:tab/>
        <w:t>3863</w:t>
      </w:r>
    </w:p>
    <w:p w14:paraId="396756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4C5D13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29BE38B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Rx </w:t>
      </w:r>
      <w:r w:rsidRPr="005A44ED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0192F7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UE Rx </w:t>
      </w:r>
      <w:r w:rsidRPr="005A44E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7E1BE8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0FAD23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00435E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339C2E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TDD UE Rx </w:t>
      </w:r>
      <w:r w:rsidRPr="005A44E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09B04D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4B8E72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32DC8A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51B8442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251A84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0558F1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403C13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5BC6C7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73D91F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6BA030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7B704D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1E5AF71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</w:t>
      </w:r>
      <w:r w:rsidRPr="005A44ED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22C690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36956E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1DBA3D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0CCD22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34A72B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0C2B17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6C2876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6755F9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686261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213B9D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070843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63151B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3BCE85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7CED0F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2D75C7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A65F5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547755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0108D5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4AE1872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490A7E3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3298FF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328499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23F93B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2B7F5B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4FD81B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30AC18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553C16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7D3D71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3931CF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46EB90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560C8C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3A79EE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72AFF0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62B899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5EDCA2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514324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17E680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00D498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76E016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0DD49F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30F81D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994CC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1C6D9B2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33E52A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79AD0C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7ED40FD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286FBD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61BF62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06268C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0FD6B2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3A7957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5C1D59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6D054B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7F2708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1774E8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7AFCE2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527A65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3CA6BE3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63DC76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1BB959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30BD55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6A8280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2B8B62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1D54F6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5F8A88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60A285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55EEA05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3E897A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3B322A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0E8B1F0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0A324A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4663CC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7DBBA2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225164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278336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6FC4E42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6F71A1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753F5D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1AF8DA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57EF1C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0B33A9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5808AA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5F7FE0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47E12A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241B5E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49046A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497B63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1D94BFC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6E8DC9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507EB4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27EF180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1A788B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1D7FE2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4E18F9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2F252A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3FE600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75A99A5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069428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7CE25EE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135F00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3EA81C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5259FF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61A0BA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6E319B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002F19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29F3922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003BE0C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142A1F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2F079E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5255F9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4746D7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03B8A5A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5DB87B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095ED4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161852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3E15CE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65A401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5FEC9C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1336FB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3F6C1E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31E749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10EABE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189877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2C1CEA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6C4C8A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4F5838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0678F6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69909F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6C4CC7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588DD83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54AD36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141A9C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5BFF17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64281E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722599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27759D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663A0C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5BEC80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1AF930D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64D371D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1EC2EE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37404F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393279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6074E2E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7F32C92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5A5BF7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153949F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51D66ED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2A6691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3BE52D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620314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2B43D2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63F13F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391E92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64D5FA8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7FF8E5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0A98DF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25C14D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03D31B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54C935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460E96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38B649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443556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4D51BD5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53D98BC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5BD3E4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6AE843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6B6D38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580A43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1CCD38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07F6E7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262586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08A75B8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176E82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058AFD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402FC7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03F409D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442AB8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35FAAA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6C7CDC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0D1C86B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1A69B17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63C8F9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3006EF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1516D0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275C2A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15EA04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4DC60A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417E700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2A9D45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6E8850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7E8AE1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310BD6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2E1FFE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1C6400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43767B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336689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7FA5A14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1027FE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6949FE7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56B492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686A95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5BEC22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0CE3EF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1F62D9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2E3AAEEA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1C551BD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08195F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5064D59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47626A4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2593112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160537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6122431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7A74945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656C607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09BCB2C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272373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161015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021402D3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54BCF98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70BE3FB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4D9FF1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0C10064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5DCCD5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629C90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5C112771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1923127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71880EB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0BAA22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18F1F1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14D846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480C3A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1838A8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50ADFB1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3D87073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002D6D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69C046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10683E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0A346B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180F19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1655FBD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7BAA56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50CDA9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7CFA2E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24DD36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557FD6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24658F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673570D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0836420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24906F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540C6A8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7B5F4B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11D4F0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311718C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5E1D513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25C1B8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13D0A4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464C48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777F0F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6086B8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2B6A78F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2EAE6B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74535F7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3D822D3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460CD6C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759803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63D8BC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0CC65E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313319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1060B1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688CBF64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</w:t>
      </w:r>
      <w:r w:rsidRPr="005A44ED">
        <w:rPr>
          <w:rFonts w:eastAsiaTheme="minorEastAsia"/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7A974A1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19029B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4103</w:t>
      </w:r>
    </w:p>
    <w:p w14:paraId="1403A9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4103</w:t>
      </w:r>
    </w:p>
    <w:p w14:paraId="6B9ABF4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2AA8693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19D886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22B6103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3D9935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4109</w:t>
      </w:r>
    </w:p>
    <w:p w14:paraId="39A42EF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6AAB217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423064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4112</w:t>
      </w:r>
    </w:p>
    <w:p w14:paraId="5596A16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0EBB8D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4C2FEB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6574CBF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4CC1B60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3E71B2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4116</w:t>
      </w:r>
    </w:p>
    <w:p w14:paraId="2AE2E85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5DF7DF6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0941E95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4118</w:t>
      </w:r>
    </w:p>
    <w:p w14:paraId="40A1FC5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4118</w:t>
      </w:r>
    </w:p>
    <w:p w14:paraId="215B27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4118</w:t>
      </w:r>
    </w:p>
    <w:p w14:paraId="40F4BD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4118</w:t>
      </w:r>
    </w:p>
    <w:p w14:paraId="080C9F8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4118</w:t>
      </w:r>
    </w:p>
    <w:p w14:paraId="6750099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048D4E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4120</w:t>
      </w:r>
    </w:p>
    <w:p w14:paraId="3C152A5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130584C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55C46D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4122</w:t>
      </w:r>
    </w:p>
    <w:p w14:paraId="6BA447C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1863541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359E07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4123</w:t>
      </w:r>
    </w:p>
    <w:p w14:paraId="0A9800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4124</w:t>
      </w:r>
    </w:p>
    <w:p w14:paraId="044A053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26B732A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5D1DF2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4128</w:t>
      </w:r>
    </w:p>
    <w:p w14:paraId="60EFD20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6B5A6F6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07718A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4131</w:t>
      </w:r>
    </w:p>
    <w:p w14:paraId="29DF264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70CBBCE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4132</w:t>
      </w:r>
    </w:p>
    <w:p w14:paraId="531A6DE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4134</w:t>
      </w:r>
    </w:p>
    <w:p w14:paraId="37F68F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4134</w:t>
      </w:r>
    </w:p>
    <w:p w14:paraId="08E953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4134</w:t>
      </w:r>
    </w:p>
    <w:p w14:paraId="7A2FFFE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1E79616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4135</w:t>
      </w:r>
    </w:p>
    <w:p w14:paraId="319AFC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4136</w:t>
      </w:r>
    </w:p>
    <w:p w14:paraId="21CF97D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4136</w:t>
      </w:r>
    </w:p>
    <w:p w14:paraId="3400946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15492A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4138</w:t>
      </w:r>
    </w:p>
    <w:p w14:paraId="32EE56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7C6A9CA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4139</w:t>
      </w:r>
    </w:p>
    <w:p w14:paraId="2108B81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4140</w:t>
      </w:r>
    </w:p>
    <w:p w14:paraId="668C1D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4140</w:t>
      </w:r>
    </w:p>
    <w:p w14:paraId="285C75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7E084A0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1F0D43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4142</w:t>
      </w:r>
    </w:p>
    <w:p w14:paraId="5AEE746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08F53D7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4344874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4144</w:t>
      </w:r>
    </w:p>
    <w:p w14:paraId="37058D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4144</w:t>
      </w:r>
    </w:p>
    <w:p w14:paraId="6B1F916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4144</w:t>
      </w:r>
    </w:p>
    <w:p w14:paraId="3518FE0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4147</w:t>
      </w:r>
    </w:p>
    <w:p w14:paraId="1AD5E0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4147</w:t>
      </w:r>
    </w:p>
    <w:p w14:paraId="1A0900A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666B7EE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44F05B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4150</w:t>
      </w:r>
    </w:p>
    <w:p w14:paraId="53F339C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34FD7AC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7B5C60E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4153</w:t>
      </w:r>
    </w:p>
    <w:p w14:paraId="21FDC59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1F915B7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266EAD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4156</w:t>
      </w:r>
    </w:p>
    <w:p w14:paraId="7F0346C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3BBFA92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42C9C5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4159</w:t>
      </w:r>
    </w:p>
    <w:p w14:paraId="519CCCD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4159</w:t>
      </w:r>
    </w:p>
    <w:p w14:paraId="076B615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3D8255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4162</w:t>
      </w:r>
    </w:p>
    <w:p w14:paraId="4C250AE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441F1C6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78924E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4165</w:t>
      </w:r>
    </w:p>
    <w:p w14:paraId="1FD67FD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02F40ED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67EA018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4168</w:t>
      </w:r>
    </w:p>
    <w:p w14:paraId="1748A2E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4175</w:t>
      </w:r>
    </w:p>
    <w:p w14:paraId="589F78F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4175</w:t>
      </w:r>
    </w:p>
    <w:p w14:paraId="78F0D3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4175</w:t>
      </w:r>
    </w:p>
    <w:p w14:paraId="49F2B1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4175</w:t>
      </w:r>
    </w:p>
    <w:p w14:paraId="7E8CC35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4175</w:t>
      </w:r>
    </w:p>
    <w:p w14:paraId="792FA5C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4175</w:t>
      </w:r>
    </w:p>
    <w:p w14:paraId="33F842E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562A55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4176</w:t>
      </w:r>
    </w:p>
    <w:p w14:paraId="310CDC9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557747A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5C0581E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5A5459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4177</w:t>
      </w:r>
    </w:p>
    <w:p w14:paraId="710999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1844794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4178</w:t>
      </w:r>
    </w:p>
    <w:p w14:paraId="15EC8C9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2EDACF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4179</w:t>
      </w:r>
    </w:p>
    <w:p w14:paraId="1B594BB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4BBB3A4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4179</w:t>
      </w:r>
    </w:p>
    <w:p w14:paraId="68B7542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4180</w:t>
      </w:r>
    </w:p>
    <w:p w14:paraId="5C23B2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4180</w:t>
      </w:r>
    </w:p>
    <w:p w14:paraId="60787FE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09CED8C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5F5EC4F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4181</w:t>
      </w:r>
    </w:p>
    <w:p w14:paraId="51B762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4182</w:t>
      </w:r>
    </w:p>
    <w:p w14:paraId="0341B46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4182</w:t>
      </w:r>
    </w:p>
    <w:p w14:paraId="0AB39EC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4182</w:t>
      </w:r>
    </w:p>
    <w:p w14:paraId="27DE0DD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4183</w:t>
      </w:r>
    </w:p>
    <w:p w14:paraId="0CC58C4C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</w:t>
      </w:r>
      <w:r w:rsidRPr="005A44ED">
        <w:rPr>
          <w:rFonts w:eastAsiaTheme="minorEastAsia"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5A44ED">
        <w:rPr>
          <w:rFonts w:eastAsiaTheme="minorEastAsia"/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4183</w:t>
      </w:r>
    </w:p>
    <w:p w14:paraId="11A407B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RRC_IDLE state for satellite access</w:t>
      </w:r>
      <w:r>
        <w:rPr>
          <w:noProof/>
        </w:rPr>
        <w:tab/>
        <w:t>4183</w:t>
      </w:r>
    </w:p>
    <w:p w14:paraId="5CC9510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4183</w:t>
      </w:r>
    </w:p>
    <w:p w14:paraId="32369C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4183</w:t>
      </w:r>
    </w:p>
    <w:p w14:paraId="740C7AE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1DD4D3C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08CC5E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4186</w:t>
      </w:r>
    </w:p>
    <w:p w14:paraId="234377E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6E5C561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675FF4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4189</w:t>
      </w:r>
    </w:p>
    <w:p w14:paraId="6728DA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4189</w:t>
      </w:r>
    </w:p>
    <w:p w14:paraId="2566032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559421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4192</w:t>
      </w:r>
    </w:p>
    <w:p w14:paraId="2ECD4B0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14C51CA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68E8C7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4195</w:t>
      </w:r>
    </w:p>
    <w:p w14:paraId="453A400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66B663A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7E197F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4198</w:t>
      </w:r>
    </w:p>
    <w:p w14:paraId="3338FF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4198</w:t>
      </w:r>
    </w:p>
    <w:p w14:paraId="2CC14CA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4200</w:t>
      </w:r>
    </w:p>
    <w:p w14:paraId="0EA752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4201</w:t>
      </w:r>
    </w:p>
    <w:p w14:paraId="441207A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4201</w:t>
      </w:r>
    </w:p>
    <w:p w14:paraId="02BD36C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4202</w:t>
      </w:r>
    </w:p>
    <w:p w14:paraId="2FEBAD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4203</w:t>
      </w:r>
    </w:p>
    <w:p w14:paraId="7F5A215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4203</w:t>
      </w:r>
    </w:p>
    <w:p w14:paraId="3FBCF23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4EA642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4205</w:t>
      </w:r>
    </w:p>
    <w:p w14:paraId="5B46FDF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4D89B93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4206</w:t>
      </w:r>
    </w:p>
    <w:p w14:paraId="3793F7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4207</w:t>
      </w:r>
    </w:p>
    <w:p w14:paraId="42939EF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4207</w:t>
      </w:r>
    </w:p>
    <w:p w14:paraId="3446685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0C1E6A3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4209</w:t>
      </w:r>
    </w:p>
    <w:p w14:paraId="05DD7CD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E-UTRAN handover for satellite access</w:t>
      </w:r>
      <w:r>
        <w:rPr>
          <w:noProof/>
        </w:rPr>
        <w:tab/>
        <w:t>4209</w:t>
      </w:r>
    </w:p>
    <w:p w14:paraId="1D0A71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4209</w:t>
      </w:r>
    </w:p>
    <w:p w14:paraId="349E491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37660E3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613CCD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4212</w:t>
      </w:r>
    </w:p>
    <w:p w14:paraId="749E6FA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7D2D31F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49E330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4214</w:t>
      </w:r>
    </w:p>
    <w:p w14:paraId="2BCA0D8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0176B7E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4215</w:t>
      </w:r>
    </w:p>
    <w:p w14:paraId="427934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4216</w:t>
      </w:r>
    </w:p>
    <w:p w14:paraId="3EEED5D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6B8F45B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727273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4218</w:t>
      </w:r>
    </w:p>
    <w:p w14:paraId="2BD1056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0CC8B4A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4219</w:t>
      </w:r>
    </w:p>
    <w:p w14:paraId="0AC757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4220</w:t>
      </w:r>
    </w:p>
    <w:p w14:paraId="1C6200F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76CB7BE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4221</w:t>
      </w:r>
    </w:p>
    <w:p w14:paraId="775E84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4222</w:t>
      </w:r>
    </w:p>
    <w:p w14:paraId="0003570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1B2F473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7FCB08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4224</w:t>
      </w:r>
    </w:p>
    <w:p w14:paraId="2B1F89F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73FDC1F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69081C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4226</w:t>
      </w:r>
    </w:p>
    <w:p w14:paraId="773EB03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4226</w:t>
      </w:r>
    </w:p>
    <w:p w14:paraId="3AFC020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70E5C5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4228</w:t>
      </w:r>
    </w:p>
    <w:p w14:paraId="39CE9B6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462D5BA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55229C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4230</w:t>
      </w:r>
    </w:p>
    <w:p w14:paraId="2BD5958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3BD6D5B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3BD13C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4232</w:t>
      </w:r>
    </w:p>
    <w:p w14:paraId="651AFE1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5793198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4146B0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4238</w:t>
      </w:r>
    </w:p>
    <w:p w14:paraId="4FE546A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29D4F4C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69BF23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4240</w:t>
      </w:r>
    </w:p>
    <w:p w14:paraId="64D2065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6849861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67A984A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RRC connection mobility control for satellite access</w:t>
      </w:r>
      <w:r>
        <w:rPr>
          <w:noProof/>
        </w:rPr>
        <w:tab/>
        <w:t>4242</w:t>
      </w:r>
    </w:p>
    <w:p w14:paraId="6D520CB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4242</w:t>
      </w:r>
    </w:p>
    <w:p w14:paraId="7FBFE9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4242</w:t>
      </w:r>
    </w:p>
    <w:p w14:paraId="0074A07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4242</w:t>
      </w:r>
    </w:p>
    <w:p w14:paraId="153BB5A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4243</w:t>
      </w:r>
    </w:p>
    <w:p w14:paraId="2EB41C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4244</w:t>
      </w:r>
    </w:p>
    <w:p w14:paraId="4EC7DA2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4244</w:t>
      </w:r>
    </w:p>
    <w:p w14:paraId="6409D98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4246</w:t>
      </w:r>
    </w:p>
    <w:p w14:paraId="68EA3A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lang w:eastAsia="ko-KR"/>
        </w:rPr>
        <w:t>A.14.3.1.3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4247</w:t>
      </w:r>
    </w:p>
    <w:p w14:paraId="7CD7E34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lang w:eastAsia="ko-KR"/>
        </w:rPr>
        <w:t>A.14.3.1.3.1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lang w:eastAsia="ko-KR"/>
        </w:rPr>
        <w:t>Test Purpose and Environment</w:t>
      </w:r>
      <w:r>
        <w:rPr>
          <w:noProof/>
        </w:rPr>
        <w:tab/>
        <w:t>4247</w:t>
      </w:r>
    </w:p>
    <w:p w14:paraId="01368B1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lang w:eastAsia="ko-KR"/>
        </w:rPr>
        <w:t>A.14.3.1.3.2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lang w:eastAsia="ko-KR"/>
        </w:rPr>
        <w:t>Test Requirements</w:t>
      </w:r>
      <w:r>
        <w:rPr>
          <w:noProof/>
        </w:rPr>
        <w:tab/>
        <w:t>4249</w:t>
      </w:r>
    </w:p>
    <w:p w14:paraId="248192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lang w:eastAsia="ko-KR"/>
        </w:rPr>
        <w:lastRenderedPageBreak/>
        <w:t>A.14.3.1.4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4250</w:t>
      </w:r>
    </w:p>
    <w:p w14:paraId="19ED29D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lang w:eastAsia="ko-KR"/>
        </w:rPr>
        <w:t>A.14.3.1.4.1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lang w:eastAsia="ko-KR"/>
        </w:rPr>
        <w:t>Test Purpose and Environment</w:t>
      </w:r>
      <w:r>
        <w:rPr>
          <w:noProof/>
        </w:rPr>
        <w:tab/>
        <w:t>4250</w:t>
      </w:r>
    </w:p>
    <w:p w14:paraId="3A6C045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lang w:eastAsia="ko-KR"/>
        </w:rPr>
        <w:t>A.14.3.1.4.2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lang w:eastAsia="ko-KR"/>
        </w:rPr>
        <w:t xml:space="preserve"> Test Requirements</w:t>
      </w:r>
      <w:r>
        <w:rPr>
          <w:noProof/>
        </w:rPr>
        <w:tab/>
        <w:t>4252</w:t>
      </w:r>
    </w:p>
    <w:p w14:paraId="5CEFB29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4253</w:t>
      </w:r>
    </w:p>
    <w:p w14:paraId="72A354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4253</w:t>
      </w:r>
    </w:p>
    <w:p w14:paraId="7EF61F6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4253</w:t>
      </w:r>
    </w:p>
    <w:p w14:paraId="4320EA9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4255</w:t>
      </w:r>
    </w:p>
    <w:p w14:paraId="60D5B4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4256</w:t>
      </w:r>
    </w:p>
    <w:p w14:paraId="018D6F4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4256</w:t>
      </w:r>
    </w:p>
    <w:p w14:paraId="29F3E6E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4258</w:t>
      </w:r>
    </w:p>
    <w:p w14:paraId="0CEE88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4260</w:t>
      </w:r>
    </w:p>
    <w:p w14:paraId="35EC3F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4260</w:t>
      </w:r>
    </w:p>
    <w:p w14:paraId="434CAB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4262</w:t>
      </w:r>
    </w:p>
    <w:p w14:paraId="6F6ED7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4263</w:t>
      </w:r>
    </w:p>
    <w:p w14:paraId="0A5164B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4263</w:t>
      </w:r>
    </w:p>
    <w:p w14:paraId="6F90B3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1D55DB0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4267</w:t>
      </w:r>
    </w:p>
    <w:p w14:paraId="01BFBD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transmit timing for satellite access</w:t>
      </w:r>
      <w:r>
        <w:rPr>
          <w:noProof/>
        </w:rPr>
        <w:tab/>
        <w:t>4267</w:t>
      </w:r>
    </w:p>
    <w:p w14:paraId="33D03F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4267</w:t>
      </w:r>
    </w:p>
    <w:p w14:paraId="57302D5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6E48BB8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4269</w:t>
      </w:r>
    </w:p>
    <w:p w14:paraId="774ED7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4270</w:t>
      </w:r>
    </w:p>
    <w:p w14:paraId="26B7B31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705E918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77020B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4272</w:t>
      </w:r>
    </w:p>
    <w:p w14:paraId="2475EE5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4272</w:t>
      </w:r>
    </w:p>
    <w:p w14:paraId="5B44541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675AFF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4274</w:t>
      </w:r>
    </w:p>
    <w:p w14:paraId="28FC2EC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6D9A479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4275</w:t>
      </w:r>
    </w:p>
    <w:p w14:paraId="52B8CB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4276</w:t>
      </w:r>
    </w:p>
    <w:p w14:paraId="166BE1F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43C8298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70ED07D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4278</w:t>
      </w:r>
    </w:p>
    <w:p w14:paraId="505386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4278</w:t>
      </w:r>
    </w:p>
    <w:p w14:paraId="2F5B8E7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4278</w:t>
      </w:r>
    </w:p>
    <w:p w14:paraId="6675BE1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4E09E4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4280</w:t>
      </w:r>
    </w:p>
    <w:p w14:paraId="6C8A176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4280</w:t>
      </w:r>
    </w:p>
    <w:p w14:paraId="08B19C6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4283</w:t>
      </w:r>
    </w:p>
    <w:p w14:paraId="20CA9D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4283</w:t>
      </w:r>
    </w:p>
    <w:p w14:paraId="1805147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15EE0A5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4284</w:t>
      </w:r>
    </w:p>
    <w:p w14:paraId="680F9C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4284</w:t>
      </w:r>
    </w:p>
    <w:p w14:paraId="3A02EF9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4284</w:t>
      </w:r>
    </w:p>
    <w:p w14:paraId="1DAEF5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4286</w:t>
      </w:r>
    </w:p>
    <w:p w14:paraId="5BFFF6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4287</w:t>
      </w:r>
    </w:p>
    <w:p w14:paraId="059871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Theme="minorEastAsia"/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4287</w:t>
      </w:r>
    </w:p>
    <w:p w14:paraId="443E054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1A5CA0B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4290</w:t>
      </w:r>
    </w:p>
    <w:p w14:paraId="6E8EBA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4290</w:t>
      </w:r>
    </w:p>
    <w:p w14:paraId="749CD7D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40112E2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6E240F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4293</w:t>
      </w:r>
    </w:p>
    <w:p w14:paraId="7876FF0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4293</w:t>
      </w:r>
    </w:p>
    <w:p w14:paraId="0821999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0C0EE4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4296</w:t>
      </w:r>
    </w:p>
    <w:p w14:paraId="3255029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02505B8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5FD519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4299</w:t>
      </w:r>
    </w:p>
    <w:p w14:paraId="0D319F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43C07E7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4302</w:t>
      </w:r>
    </w:p>
    <w:p w14:paraId="4AC05E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4302</w:t>
      </w:r>
    </w:p>
    <w:p w14:paraId="51080B5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4302</w:t>
      </w:r>
    </w:p>
    <w:p w14:paraId="3CA8BC4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4305</w:t>
      </w:r>
    </w:p>
    <w:p w14:paraId="304B29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4305</w:t>
      </w:r>
    </w:p>
    <w:p w14:paraId="4E75F2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4305</w:t>
      </w:r>
    </w:p>
    <w:p w14:paraId="1DE675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4308</w:t>
      </w:r>
    </w:p>
    <w:p w14:paraId="2D2DA97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4BCA119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4311</w:t>
      </w:r>
    </w:p>
    <w:p w14:paraId="2210C66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4311</w:t>
      </w:r>
    </w:p>
    <w:p w14:paraId="78978E3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4311</w:t>
      </w:r>
    </w:p>
    <w:p w14:paraId="6937D4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5A44ED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4311</w:t>
      </w:r>
    </w:p>
    <w:p w14:paraId="1DDC808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4311</w:t>
      </w:r>
    </w:p>
    <w:p w14:paraId="2F3AD63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4313</w:t>
      </w:r>
    </w:p>
    <w:p w14:paraId="7F37DC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5A44ED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4314</w:t>
      </w:r>
    </w:p>
    <w:p w14:paraId="1D22989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4314</w:t>
      </w:r>
    </w:p>
    <w:p w14:paraId="53445FF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4316</w:t>
      </w:r>
    </w:p>
    <w:p w14:paraId="0122B7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5A44ED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4316</w:t>
      </w:r>
    </w:p>
    <w:p w14:paraId="2BD79D5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4316</w:t>
      </w:r>
    </w:p>
    <w:p w14:paraId="09BBE93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4318</w:t>
      </w:r>
    </w:p>
    <w:p w14:paraId="08EF14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5A44ED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4319</w:t>
      </w:r>
    </w:p>
    <w:p w14:paraId="56E4CF3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4319</w:t>
      </w:r>
    </w:p>
    <w:p w14:paraId="22EEEF5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4321</w:t>
      </w:r>
    </w:p>
    <w:p w14:paraId="436020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4321</w:t>
      </w:r>
    </w:p>
    <w:p w14:paraId="59BAE8A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4321</w:t>
      </w:r>
    </w:p>
    <w:p w14:paraId="727BCBD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4323</w:t>
      </w:r>
    </w:p>
    <w:p w14:paraId="124714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 xml:space="preserve">A.14.5.1.6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4324</w:t>
      </w:r>
    </w:p>
    <w:p w14:paraId="4BF8AA4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4324</w:t>
      </w:r>
    </w:p>
    <w:p w14:paraId="1DA8EB3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4325</w:t>
      </w:r>
    </w:p>
    <w:p w14:paraId="74536D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4326</w:t>
      </w:r>
    </w:p>
    <w:p w14:paraId="3F93F24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snapToGrid w:val="0"/>
        </w:rPr>
        <w:t>A.14.5.1.7.1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4326</w:t>
      </w:r>
    </w:p>
    <w:p w14:paraId="29C2F56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snapToGrid w:val="0"/>
        </w:rPr>
        <w:t>A.14.5.1.7.2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4327</w:t>
      </w:r>
    </w:p>
    <w:p w14:paraId="374D0ED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4328</w:t>
      </w:r>
    </w:p>
    <w:p w14:paraId="223F1E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4328</w:t>
      </w:r>
    </w:p>
    <w:p w14:paraId="6A76916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4328</w:t>
      </w:r>
    </w:p>
    <w:p w14:paraId="61B4CE1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4329</w:t>
      </w:r>
    </w:p>
    <w:p w14:paraId="705358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4330</w:t>
      </w:r>
    </w:p>
    <w:p w14:paraId="4888EB4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47B7AE4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4331</w:t>
      </w:r>
    </w:p>
    <w:p w14:paraId="6CA5DA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4332</w:t>
      </w:r>
    </w:p>
    <w:p w14:paraId="31C2BC2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16B8B2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4333</w:t>
      </w:r>
    </w:p>
    <w:p w14:paraId="469867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4334</w:t>
      </w:r>
    </w:p>
    <w:p w14:paraId="5FBEDD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4334</w:t>
      </w:r>
    </w:p>
    <w:p w14:paraId="3834B47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4335</w:t>
      </w:r>
    </w:p>
    <w:p w14:paraId="58FB1A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4336</w:t>
      </w:r>
    </w:p>
    <w:p w14:paraId="344417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4336</w:t>
      </w:r>
    </w:p>
    <w:p w14:paraId="3347DA2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4338</w:t>
      </w:r>
    </w:p>
    <w:p w14:paraId="66880B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4338</w:t>
      </w:r>
    </w:p>
    <w:p w14:paraId="0C29C84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4338</w:t>
      </w:r>
    </w:p>
    <w:p w14:paraId="39F53A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4340</w:t>
      </w:r>
    </w:p>
    <w:p w14:paraId="0FD385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4340</w:t>
      </w:r>
    </w:p>
    <w:p w14:paraId="40B31A9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320EF05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4342</w:t>
      </w:r>
    </w:p>
    <w:p w14:paraId="0226ED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4342</w:t>
      </w:r>
    </w:p>
    <w:p w14:paraId="2A81AEE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4C1EC0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4344</w:t>
      </w:r>
    </w:p>
    <w:p w14:paraId="52BECE3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4345</w:t>
      </w:r>
    </w:p>
    <w:p w14:paraId="7CFB093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4345</w:t>
      </w:r>
    </w:p>
    <w:p w14:paraId="459CB9D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4346</w:t>
      </w:r>
    </w:p>
    <w:p w14:paraId="2892AF3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4347</w:t>
      </w:r>
    </w:p>
    <w:p w14:paraId="1E59CF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4347</w:t>
      </w:r>
    </w:p>
    <w:p w14:paraId="767CB2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4347</w:t>
      </w:r>
    </w:p>
    <w:p w14:paraId="28DFC89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4347</w:t>
      </w:r>
    </w:p>
    <w:p w14:paraId="2C1EA9E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4347</w:t>
      </w:r>
    </w:p>
    <w:p w14:paraId="2F6928C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4349</w:t>
      </w:r>
    </w:p>
    <w:p w14:paraId="704F6C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4349</w:t>
      </w:r>
    </w:p>
    <w:p w14:paraId="3210F23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4F29193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76B87E9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4351</w:t>
      </w:r>
    </w:p>
    <w:p w14:paraId="1EDE12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4351</w:t>
      </w:r>
    </w:p>
    <w:p w14:paraId="487E140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4351</w:t>
      </w:r>
    </w:p>
    <w:p w14:paraId="27D3A42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4351</w:t>
      </w:r>
    </w:p>
    <w:p w14:paraId="7D4CD1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06FF56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4353</w:t>
      </w:r>
    </w:p>
    <w:p w14:paraId="0C98B92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4353</w:t>
      </w:r>
    </w:p>
    <w:p w14:paraId="5A042D1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4353</w:t>
      </w:r>
    </w:p>
    <w:p w14:paraId="6D41B07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4354</w:t>
      </w:r>
    </w:p>
    <w:p w14:paraId="0C1C27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4354</w:t>
      </w:r>
    </w:p>
    <w:p w14:paraId="2F193C3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76284F5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4354</w:t>
      </w:r>
    </w:p>
    <w:p w14:paraId="0378A76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4355</w:t>
      </w:r>
    </w:p>
    <w:p w14:paraId="46BA07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4355</w:t>
      </w:r>
    </w:p>
    <w:p w14:paraId="69CF31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4CAC738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4356</w:t>
      </w:r>
    </w:p>
    <w:p w14:paraId="0ED9715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4357</w:t>
      </w:r>
    </w:p>
    <w:p w14:paraId="46DEDCC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4357</w:t>
      </w:r>
    </w:p>
    <w:p w14:paraId="6EC83F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4357</w:t>
      </w:r>
    </w:p>
    <w:p w14:paraId="132D1B8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4357</w:t>
      </w:r>
    </w:p>
    <w:p w14:paraId="44861D6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4357</w:t>
      </w:r>
    </w:p>
    <w:p w14:paraId="6823C37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4358</w:t>
      </w:r>
    </w:p>
    <w:p w14:paraId="3F0DFF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4359</w:t>
      </w:r>
    </w:p>
    <w:p w14:paraId="1709DAB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4359</w:t>
      </w:r>
    </w:p>
    <w:p w14:paraId="7019639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4359</w:t>
      </w:r>
    </w:p>
    <w:p w14:paraId="190E9D6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4360</w:t>
      </w:r>
    </w:p>
    <w:p w14:paraId="60B8601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4360</w:t>
      </w:r>
    </w:p>
    <w:p w14:paraId="1C4B21A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4361</w:t>
      </w:r>
    </w:p>
    <w:p w14:paraId="0955FE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4362</w:t>
      </w:r>
    </w:p>
    <w:p w14:paraId="4300D78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4362</w:t>
      </w:r>
    </w:p>
    <w:p w14:paraId="1259FB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4362</w:t>
      </w:r>
    </w:p>
    <w:p w14:paraId="2124E27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4363</w:t>
      </w:r>
    </w:p>
    <w:p w14:paraId="1F11BD7D" w14:textId="77777777" w:rsidR="0067614F" w:rsidRDefault="0067614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4364</w:t>
      </w:r>
    </w:p>
    <w:p w14:paraId="069F235B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4364</w:t>
      </w:r>
    </w:p>
    <w:p w14:paraId="221BFD5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4364</w:t>
      </w:r>
    </w:p>
    <w:p w14:paraId="26D32E6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4364</w:t>
      </w:r>
    </w:p>
    <w:p w14:paraId="0EA6FA0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4364</w:t>
      </w:r>
    </w:p>
    <w:p w14:paraId="36D3DB7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4366</w:t>
      </w:r>
    </w:p>
    <w:p w14:paraId="7897C2D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4367</w:t>
      </w:r>
    </w:p>
    <w:p w14:paraId="711AA50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4367</w:t>
      </w:r>
    </w:p>
    <w:p w14:paraId="263A896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4367</w:t>
      </w:r>
    </w:p>
    <w:p w14:paraId="2EB669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4367</w:t>
      </w:r>
    </w:p>
    <w:p w14:paraId="26E9AE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4369</w:t>
      </w:r>
    </w:p>
    <w:p w14:paraId="6DE7CC2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4370</w:t>
      </w:r>
    </w:p>
    <w:p w14:paraId="7090C8A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4370</w:t>
      </w:r>
    </w:p>
    <w:p w14:paraId="7D6E23C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4371</w:t>
      </w:r>
    </w:p>
    <w:p w14:paraId="056062C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4372</w:t>
      </w:r>
    </w:p>
    <w:p w14:paraId="5DBAA7D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4372</w:t>
      </w:r>
    </w:p>
    <w:p w14:paraId="5CC5AF62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4372</w:t>
      </w:r>
    </w:p>
    <w:p w14:paraId="26E618F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4372</w:t>
      </w:r>
    </w:p>
    <w:p w14:paraId="6459B2A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4373</w:t>
      </w:r>
    </w:p>
    <w:p w14:paraId="602847A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4373</w:t>
      </w:r>
    </w:p>
    <w:p w14:paraId="0450A87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4374</w:t>
      </w:r>
    </w:p>
    <w:p w14:paraId="255C4AF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4374</w:t>
      </w:r>
    </w:p>
    <w:p w14:paraId="60B53FE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4374</w:t>
      </w:r>
    </w:p>
    <w:p w14:paraId="2462182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4375</w:t>
      </w:r>
    </w:p>
    <w:p w14:paraId="62464F3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4375</w:t>
      </w:r>
    </w:p>
    <w:p w14:paraId="3E59B4C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4376</w:t>
      </w:r>
    </w:p>
    <w:p w14:paraId="127991F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4376</w:t>
      </w:r>
    </w:p>
    <w:p w14:paraId="5CE239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4376</w:t>
      </w:r>
    </w:p>
    <w:p w14:paraId="6DD4261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4376</w:t>
      </w:r>
    </w:p>
    <w:p w14:paraId="7EC60BA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4377</w:t>
      </w:r>
    </w:p>
    <w:p w14:paraId="0EBA1B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4377</w:t>
      </w:r>
    </w:p>
    <w:p w14:paraId="14AAA9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4377</w:t>
      </w:r>
    </w:p>
    <w:p w14:paraId="722D510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4378</w:t>
      </w:r>
    </w:p>
    <w:p w14:paraId="4F89540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4378</w:t>
      </w:r>
    </w:p>
    <w:p w14:paraId="626961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4378</w:t>
      </w:r>
    </w:p>
    <w:p w14:paraId="7FBE93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4379</w:t>
      </w:r>
    </w:p>
    <w:p w14:paraId="4D26236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4379</w:t>
      </w:r>
    </w:p>
    <w:p w14:paraId="4B28067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4380</w:t>
      </w:r>
    </w:p>
    <w:p w14:paraId="598C24D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4381</w:t>
      </w:r>
    </w:p>
    <w:p w14:paraId="706D6B3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4382</w:t>
      </w:r>
    </w:p>
    <w:p w14:paraId="30B748D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4383</w:t>
      </w:r>
    </w:p>
    <w:p w14:paraId="02733A8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4384</w:t>
      </w:r>
    </w:p>
    <w:p w14:paraId="19980FC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4384</w:t>
      </w:r>
    </w:p>
    <w:p w14:paraId="79A1FF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4384</w:t>
      </w:r>
    </w:p>
    <w:p w14:paraId="56D43A9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4384</w:t>
      </w:r>
    </w:p>
    <w:p w14:paraId="26D9031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4385</w:t>
      </w:r>
    </w:p>
    <w:p w14:paraId="6E580E0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4385</w:t>
      </w:r>
    </w:p>
    <w:p w14:paraId="431DF9E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4387</w:t>
      </w:r>
    </w:p>
    <w:p w14:paraId="70080B8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4387</w:t>
      </w:r>
    </w:p>
    <w:p w14:paraId="7FAEE4E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4387</w:t>
      </w:r>
    </w:p>
    <w:p w14:paraId="739047D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4387</w:t>
      </w:r>
    </w:p>
    <w:p w14:paraId="0121A9F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4388</w:t>
      </w:r>
    </w:p>
    <w:p w14:paraId="03819FD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E-UTRAN inter-frequency measurements by UE Category M1 for satellite access</w:t>
      </w:r>
      <w:r>
        <w:rPr>
          <w:noProof/>
        </w:rPr>
        <w:tab/>
        <w:t>4389</w:t>
      </w:r>
    </w:p>
    <w:p w14:paraId="1EDD459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4389</w:t>
      </w:r>
    </w:p>
    <w:p w14:paraId="29C43C7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4390</w:t>
      </w:r>
    </w:p>
    <w:p w14:paraId="68512E2F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4390</w:t>
      </w:r>
    </w:p>
    <w:p w14:paraId="0D65AE1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4390</w:t>
      </w:r>
    </w:p>
    <w:p w14:paraId="10D343A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4390</w:t>
      </w:r>
    </w:p>
    <w:p w14:paraId="13D80F9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4391</w:t>
      </w:r>
    </w:p>
    <w:p w14:paraId="62DB52E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4391</w:t>
      </w:r>
    </w:p>
    <w:p w14:paraId="1309089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4391</w:t>
      </w:r>
    </w:p>
    <w:p w14:paraId="5C9C69E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4391</w:t>
      </w:r>
    </w:p>
    <w:p w14:paraId="7798320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4391</w:t>
      </w:r>
    </w:p>
    <w:p w14:paraId="24C38E8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4391</w:t>
      </w:r>
    </w:p>
    <w:p w14:paraId="7D3FD18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4392</w:t>
      </w:r>
    </w:p>
    <w:p w14:paraId="1456AF0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4392</w:t>
      </w:r>
    </w:p>
    <w:p w14:paraId="5C86020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4392</w:t>
      </w:r>
    </w:p>
    <w:p w14:paraId="1C098A6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4392</w:t>
      </w:r>
    </w:p>
    <w:p w14:paraId="350EAD6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4392</w:t>
      </w:r>
    </w:p>
    <w:p w14:paraId="0F1E9C5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4392</w:t>
      </w:r>
    </w:p>
    <w:p w14:paraId="246156C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4392</w:t>
      </w:r>
    </w:p>
    <w:p w14:paraId="454A02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433E9C8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4393</w:t>
      </w:r>
    </w:p>
    <w:p w14:paraId="5408742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4393</w:t>
      </w:r>
    </w:p>
    <w:p w14:paraId="635E1A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2C23ACA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4394</w:t>
      </w:r>
    </w:p>
    <w:p w14:paraId="6FA445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0C00E73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19B2E95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4394</w:t>
      </w:r>
    </w:p>
    <w:p w14:paraId="7FAEAF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6BA02A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7A9BD4D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4395</w:t>
      </w:r>
    </w:p>
    <w:p w14:paraId="4740F0A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4395</w:t>
      </w:r>
    </w:p>
    <w:p w14:paraId="215C371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4395</w:t>
      </w:r>
    </w:p>
    <w:p w14:paraId="69B9543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4395</w:t>
      </w:r>
    </w:p>
    <w:p w14:paraId="05E01E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4395</w:t>
      </w:r>
    </w:p>
    <w:p w14:paraId="01F4F1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4395</w:t>
      </w:r>
    </w:p>
    <w:p w14:paraId="2CE9AE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4395</w:t>
      </w:r>
    </w:p>
    <w:p w14:paraId="1BC542D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4396</w:t>
      </w:r>
    </w:p>
    <w:p w14:paraId="79A31B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016ADF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4396</w:t>
      </w:r>
    </w:p>
    <w:p w14:paraId="7C0DD9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4396</w:t>
      </w:r>
    </w:p>
    <w:p w14:paraId="3A59B6A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4396</w:t>
      </w:r>
    </w:p>
    <w:p w14:paraId="1EC03A0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4F7FA5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6F0FCD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4C50507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4397</w:t>
      </w:r>
    </w:p>
    <w:p w14:paraId="402C8B7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07EF86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0B0441B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3D5AB01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4397</w:t>
      </w:r>
    </w:p>
    <w:p w14:paraId="5B22910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4398</w:t>
      </w:r>
    </w:p>
    <w:p w14:paraId="5822097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4398</w:t>
      </w:r>
    </w:p>
    <w:p w14:paraId="2CD0F65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4398</w:t>
      </w:r>
    </w:p>
    <w:p w14:paraId="67881E1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4399</w:t>
      </w:r>
    </w:p>
    <w:p w14:paraId="6BF7E73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4399</w:t>
      </w:r>
    </w:p>
    <w:p w14:paraId="206E416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4399</w:t>
      </w:r>
    </w:p>
    <w:p w14:paraId="40CF382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4399</w:t>
      </w:r>
    </w:p>
    <w:p w14:paraId="68A8F03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4399</w:t>
      </w:r>
    </w:p>
    <w:p w14:paraId="3413C6C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4399</w:t>
      </w:r>
    </w:p>
    <w:p w14:paraId="75BE33A8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4400</w:t>
      </w:r>
    </w:p>
    <w:p w14:paraId="1CD0B30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4400</w:t>
      </w:r>
    </w:p>
    <w:p w14:paraId="0D71359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4400</w:t>
      </w:r>
    </w:p>
    <w:p w14:paraId="4B229D9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4400</w:t>
      </w:r>
    </w:p>
    <w:p w14:paraId="0A0507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Inter-band carrier aggregation</w:t>
      </w:r>
      <w:r>
        <w:rPr>
          <w:noProof/>
        </w:rPr>
        <w:tab/>
        <w:t>4400</w:t>
      </w:r>
    </w:p>
    <w:p w14:paraId="7DFA71F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4400</w:t>
      </w:r>
    </w:p>
    <w:p w14:paraId="0BF389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4400</w:t>
      </w:r>
    </w:p>
    <w:p w14:paraId="18EBA29E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4401</w:t>
      </w:r>
    </w:p>
    <w:p w14:paraId="22CA4B9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4401</w:t>
      </w:r>
    </w:p>
    <w:p w14:paraId="45C2783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4401</w:t>
      </w:r>
    </w:p>
    <w:p w14:paraId="508A645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4401</w:t>
      </w:r>
    </w:p>
    <w:p w14:paraId="68393F3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4402</w:t>
      </w:r>
    </w:p>
    <w:p w14:paraId="773A1AD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4402</w:t>
      </w:r>
    </w:p>
    <w:p w14:paraId="0B253E85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4403</w:t>
      </w:r>
    </w:p>
    <w:p w14:paraId="2EDC2AA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4403</w:t>
      </w:r>
    </w:p>
    <w:p w14:paraId="4F5CA38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4403</w:t>
      </w:r>
    </w:p>
    <w:p w14:paraId="2FF9621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4403</w:t>
      </w:r>
    </w:p>
    <w:p w14:paraId="0D35824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4403</w:t>
      </w:r>
    </w:p>
    <w:p w14:paraId="58D3707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4404</w:t>
      </w:r>
    </w:p>
    <w:p w14:paraId="428DCE62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4404</w:t>
      </w:r>
    </w:p>
    <w:p w14:paraId="553360F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4404</w:t>
      </w:r>
    </w:p>
    <w:p w14:paraId="2F1AC123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4406</w:t>
      </w:r>
    </w:p>
    <w:p w14:paraId="30702F69" w14:textId="77777777" w:rsidR="0067614F" w:rsidRDefault="0067614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history:</w:t>
      </w:r>
      <w:r>
        <w:rPr>
          <w:noProof/>
        </w:rPr>
        <w:tab/>
        <w:t>4406</w:t>
      </w:r>
    </w:p>
    <w:p w14:paraId="6B7D5F00" w14:textId="5AD7A4DC" w:rsidR="00080512" w:rsidRPr="004D3578" w:rsidRDefault="0067614F">
      <w:r>
        <w:rPr>
          <w:sz w:val="22"/>
        </w:rPr>
        <w:fldChar w:fldCharType="end"/>
      </w:r>
    </w:p>
    <w:p w14:paraId="43B27F4E" w14:textId="37756443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3247B7">
        <w:rPr>
          <w:noProof/>
        </w:rPr>
        <w:instrText>9</w:instrText>
      </w:r>
      <w:r w:rsidR="00B479FE">
        <w:rPr>
          <w:noProof/>
        </w:rPr>
        <w:instrText>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3247B7">
        <w:rPr>
          <w:noProof/>
        </w:rPr>
        <w:instrText>9</w:instrText>
      </w:r>
      <w:r w:rsidR="00B479FE">
        <w:rPr>
          <w:noProof/>
        </w:rPr>
        <w:instrText>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3247B7">
        <w:rPr>
          <w:noProof/>
        </w:rPr>
        <w:instrText>9</w:instrText>
      </w:r>
      <w:r w:rsidR="00B479FE">
        <w:rPr>
          <w:noProof/>
        </w:rPr>
        <w:instrText>0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997EB6">
        <w:rPr>
          <w:noProof/>
        </w:rPr>
        <w:instrText>i</w:instrText>
      </w:r>
      <w:r w:rsidR="003247B7">
        <w:rPr>
          <w:noProof/>
        </w:rPr>
        <w:instrText>9</w:instrText>
      </w:r>
      <w:r w:rsidR="00B479FE">
        <w:rPr>
          <w:noProof/>
        </w:rPr>
        <w:instrText>0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3247B7">
        <w:rPr>
          <w:noProof/>
        </w:rPr>
        <w:instrText>9</w:instrText>
      </w:r>
      <w:r w:rsidR="00B479FE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EA391" w14:textId="77777777" w:rsidR="0086236F" w:rsidRDefault="0086236F">
      <w:r>
        <w:separator/>
      </w:r>
    </w:p>
  </w:endnote>
  <w:endnote w:type="continuationSeparator" w:id="0">
    <w:p w14:paraId="557924B9" w14:textId="77777777" w:rsidR="0086236F" w:rsidRDefault="00862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F79C2" w14:textId="77777777" w:rsidR="0086236F" w:rsidRDefault="0086236F">
      <w:r>
        <w:separator/>
      </w:r>
    </w:p>
  </w:footnote>
  <w:footnote w:type="continuationSeparator" w:id="0">
    <w:p w14:paraId="1FD51DC1" w14:textId="77777777" w:rsidR="0086236F" w:rsidRDefault="00862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825CC" w14:textId="77311D72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614F">
      <w:rPr>
        <w:rFonts w:ascii="Arial" w:hAnsi="Arial" w:cs="Arial"/>
        <w:b/>
        <w:noProof/>
        <w:sz w:val="18"/>
        <w:szCs w:val="18"/>
      </w:rPr>
      <w:t>3GPP TS 36.133 V18.9.0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63BF0C75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614F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4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A5B92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09A7"/>
    <w:rsid w:val="001C21C3"/>
    <w:rsid w:val="001C75E2"/>
    <w:rsid w:val="001D02C2"/>
    <w:rsid w:val="001D4D78"/>
    <w:rsid w:val="001D74D1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1EA9"/>
    <w:rsid w:val="003132DE"/>
    <w:rsid w:val="003138BC"/>
    <w:rsid w:val="003172DC"/>
    <w:rsid w:val="003247B7"/>
    <w:rsid w:val="0035462D"/>
    <w:rsid w:val="003765B8"/>
    <w:rsid w:val="003C21A5"/>
    <w:rsid w:val="003C3971"/>
    <w:rsid w:val="003E18C9"/>
    <w:rsid w:val="00402795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47114"/>
    <w:rsid w:val="00676098"/>
    <w:rsid w:val="0067614F"/>
    <w:rsid w:val="00685E3F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E6549"/>
    <w:rsid w:val="007F0F4A"/>
    <w:rsid w:val="008028A4"/>
    <w:rsid w:val="00806ADF"/>
    <w:rsid w:val="00820C79"/>
    <w:rsid w:val="00830747"/>
    <w:rsid w:val="0085144B"/>
    <w:rsid w:val="0086236F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1FD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479FE"/>
    <w:rsid w:val="00B73A02"/>
    <w:rsid w:val="00B74237"/>
    <w:rsid w:val="00B93086"/>
    <w:rsid w:val="00BA19ED"/>
    <w:rsid w:val="00BA4B8D"/>
    <w:rsid w:val="00BB7024"/>
    <w:rsid w:val="00BC0F7D"/>
    <w:rsid w:val="00BC3769"/>
    <w:rsid w:val="00BC7280"/>
    <w:rsid w:val="00BD61D6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34E2B"/>
    <w:rsid w:val="00C45231"/>
    <w:rsid w:val="00C5602A"/>
    <w:rsid w:val="00C72833"/>
    <w:rsid w:val="00C80F1D"/>
    <w:rsid w:val="00C86F77"/>
    <w:rsid w:val="00C93F40"/>
    <w:rsid w:val="00CA3D0C"/>
    <w:rsid w:val="00CC038D"/>
    <w:rsid w:val="00CC2879"/>
    <w:rsid w:val="00CE7A7A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82A59"/>
    <w:rsid w:val="00E96A1C"/>
    <w:rsid w:val="00E97BD5"/>
    <w:rsid w:val="00EA15B0"/>
    <w:rsid w:val="00EA54FC"/>
    <w:rsid w:val="00EA5EA7"/>
    <w:rsid w:val="00EB6870"/>
    <w:rsid w:val="00EC0B0D"/>
    <w:rsid w:val="00EC4A25"/>
    <w:rsid w:val="00EC4C3B"/>
    <w:rsid w:val="00EF3B5C"/>
    <w:rsid w:val="00F02355"/>
    <w:rsid w:val="00F025A2"/>
    <w:rsid w:val="00F02F14"/>
    <w:rsid w:val="00F04712"/>
    <w:rsid w:val="00F13360"/>
    <w:rsid w:val="00F165C5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104</Pages>
  <Words>49879</Words>
  <Characters>284311</Characters>
  <Application>Microsoft Office Word</Application>
  <DocSecurity>0</DocSecurity>
  <Lines>2369</Lines>
  <Paragraphs>667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333523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49</cp:revision>
  <cp:lastPrinted>2019-02-25T14:05:00Z</cp:lastPrinted>
  <dcterms:created xsi:type="dcterms:W3CDTF">2021-09-30T15:24:00Z</dcterms:created>
  <dcterms:modified xsi:type="dcterms:W3CDTF">2025-03-28T10:13:00Z</dcterms:modified>
</cp:coreProperties>
</file>