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8F147" w14:textId="77777777" w:rsidR="00296D15" w:rsidRDefault="00296D15">
      <w:pPr>
        <w:pStyle w:val="ZA"/>
        <w:framePr w:wrap="notBeside"/>
      </w:pPr>
      <w:bookmarkStart w:id="0" w:name="page1"/>
      <w:r>
        <w:rPr>
          <w:sz w:val="64"/>
        </w:rPr>
        <w:t>3GPP TR 33.</w:t>
      </w:r>
      <w:r w:rsidR="006105BE">
        <w:rPr>
          <w:sz w:val="64"/>
        </w:rPr>
        <w:t xml:space="preserve">995 </w:t>
      </w:r>
      <w:r w:rsidR="006105BE">
        <w:t>V</w:t>
      </w:r>
      <w:r w:rsidR="00F12B83">
        <w:t>19.0.0</w:t>
      </w:r>
      <w:r w:rsidR="00EC6A15">
        <w:rPr>
          <w:sz w:val="32"/>
        </w:rPr>
        <w:t xml:space="preserve"> </w:t>
      </w:r>
      <w:r>
        <w:rPr>
          <w:sz w:val="32"/>
        </w:rPr>
        <w:t>(</w:t>
      </w:r>
      <w:r w:rsidR="00F12B83">
        <w:rPr>
          <w:sz w:val="32"/>
        </w:rPr>
        <w:t>2025-10</w:t>
      </w:r>
      <w:r w:rsidR="002A3FC1">
        <w:rPr>
          <w:sz w:val="32"/>
        </w:rPr>
        <w:t>)</w:t>
      </w:r>
    </w:p>
    <w:p w14:paraId="528D18DE" w14:textId="77777777" w:rsidR="00296D15" w:rsidRDefault="00296D15">
      <w:pPr>
        <w:pStyle w:val="ZB"/>
        <w:framePr w:wrap="notBeside"/>
      </w:pPr>
      <w:r>
        <w:t>Technical Report</w:t>
      </w:r>
    </w:p>
    <w:p w14:paraId="09FFE208" w14:textId="77777777" w:rsidR="00296D15" w:rsidRDefault="00296D15">
      <w:pPr>
        <w:pStyle w:val="ZT"/>
        <w:framePr w:wrap="notBeside"/>
      </w:pPr>
      <w:r>
        <w:t>3rd Generation Partnership Project;</w:t>
      </w:r>
    </w:p>
    <w:p w14:paraId="388EF72B" w14:textId="77777777" w:rsidR="00296D15" w:rsidRDefault="00296D15">
      <w:pPr>
        <w:pStyle w:val="ZT"/>
        <w:framePr w:wrap="notBeside"/>
      </w:pPr>
      <w:r>
        <w:t>Technical Specification Group Services and System Aspects;</w:t>
      </w:r>
    </w:p>
    <w:p w14:paraId="5FACF12E" w14:textId="77777777" w:rsidR="00296D15" w:rsidRDefault="00296D15">
      <w:pPr>
        <w:pStyle w:val="ZT"/>
        <w:framePr w:wrap="notBeside"/>
      </w:pPr>
      <w:r>
        <w:t xml:space="preserve">Study on Security aspects of integration of </w:t>
      </w:r>
      <w:r>
        <w:rPr>
          <w:rFonts w:eastAsia="MS Mincho"/>
        </w:rPr>
        <w:t>Single Sign-On (SSO) frameworks</w:t>
      </w:r>
      <w:r>
        <w:t xml:space="preserve"> with 3GPP operator-controlled resou</w:t>
      </w:r>
      <w:r w:rsidR="009E0172">
        <w:t>rces and mechanisms</w:t>
      </w:r>
    </w:p>
    <w:p w14:paraId="08AD5345" w14:textId="77777777" w:rsidR="00296D15" w:rsidRDefault="00296D15">
      <w:pPr>
        <w:pStyle w:val="ZT"/>
        <w:framePr w:wrap="notBeside"/>
      </w:pPr>
      <w:r>
        <w:t xml:space="preserve"> (</w:t>
      </w:r>
      <w:r>
        <w:rPr>
          <w:rStyle w:val="ZGSM"/>
        </w:rPr>
        <w:t>Release</w:t>
      </w:r>
      <w:r w:rsidR="00F12B83">
        <w:rPr>
          <w:rStyle w:val="ZGSM"/>
        </w:rPr>
        <w:t xml:space="preserve"> 19</w:t>
      </w:r>
      <w:r>
        <w:t>)</w:t>
      </w:r>
    </w:p>
    <w:p w14:paraId="7C604492" w14:textId="77777777" w:rsidR="00296D15" w:rsidRDefault="00296D15">
      <w:pPr>
        <w:pStyle w:val="ZT"/>
        <w:framePr w:wrap="notBeside"/>
        <w:rPr>
          <w:i/>
          <w:sz w:val="28"/>
        </w:rPr>
      </w:pPr>
    </w:p>
    <w:bookmarkStart w:id="1" w:name="_MON_1684549432"/>
    <w:bookmarkEnd w:id="1"/>
    <w:bookmarkStart w:id="2" w:name="_MON_1684549432"/>
    <w:bookmarkEnd w:id="2"/>
    <w:p w14:paraId="14339252" w14:textId="77777777" w:rsidR="00C101CE" w:rsidRPr="00C101CE" w:rsidRDefault="00CD5571" w:rsidP="00C101CE">
      <w:pPr>
        <w:pStyle w:val="ZU"/>
        <w:framePr w:h="4929" w:hRule="exact" w:wrap="notBeside"/>
        <w:tabs>
          <w:tab w:val="right" w:pos="10205"/>
        </w:tabs>
        <w:jc w:val="left"/>
        <w:rPr>
          <w:color w:val="0000FF"/>
        </w:rPr>
      </w:pPr>
      <w:r w:rsidRPr="00CD5571">
        <w:rPr>
          <w:color w:val="0000FF"/>
        </w:rPr>
        <w:object w:dxaOrig="2026" w:dyaOrig="1251" w14:anchorId="02D0A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80990" r:id="rId10"/>
        </w:object>
      </w:r>
      <w:r w:rsidR="00C101CE" w:rsidRPr="00C101CE">
        <w:rPr>
          <w:color w:val="0000FF"/>
        </w:rPr>
        <w:tab/>
      </w:r>
      <w:r w:rsidR="00C101CE" w:rsidRPr="00C101CE">
        <w:rPr>
          <w:color w:val="0000FF"/>
        </w:rPr>
        <w:pict w14:anchorId="1997F759">
          <v:shape id="_x0000_i1026" type="#_x0000_t75" style="width:127.9pt;height:74.7pt">
            <v:imagedata r:id="rId11" o:title="3GPP-logo_web"/>
          </v:shape>
        </w:pict>
      </w:r>
    </w:p>
    <w:p w14:paraId="1981223E" w14:textId="77777777" w:rsidR="00296D15" w:rsidRDefault="00296D15">
      <w:pPr>
        <w:pStyle w:val="ZU"/>
        <w:framePr w:h="4929" w:hRule="exact" w:wrap="notBeside"/>
        <w:tabs>
          <w:tab w:val="right" w:pos="10206"/>
        </w:tabs>
        <w:jc w:val="left"/>
      </w:pPr>
    </w:p>
    <w:p w14:paraId="0A0B5ED2" w14:textId="77777777" w:rsidR="00296D15" w:rsidRDefault="00296D15">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1415DE7" w14:textId="77777777" w:rsidR="00296D15" w:rsidRDefault="00296D15">
      <w:pPr>
        <w:pStyle w:val="ZV"/>
        <w:framePr w:wrap="notBeside"/>
      </w:pPr>
    </w:p>
    <w:p w14:paraId="73BC48EC" w14:textId="77777777" w:rsidR="00296D15" w:rsidRDefault="00296D15"/>
    <w:bookmarkEnd w:id="0"/>
    <w:p w14:paraId="1946760E" w14:textId="77777777" w:rsidR="00296D15" w:rsidRDefault="00296D15">
      <w:pPr>
        <w:sectPr w:rsidR="00296D15">
          <w:footnotePr>
            <w:numRestart w:val="eachSect"/>
          </w:footnotePr>
          <w:pgSz w:w="11907" w:h="16840"/>
          <w:pgMar w:top="2268" w:right="851" w:bottom="10773" w:left="851" w:header="0" w:footer="0" w:gutter="0"/>
          <w:cols w:space="720"/>
        </w:sectPr>
      </w:pPr>
    </w:p>
    <w:p w14:paraId="3F2BB55A" w14:textId="77777777" w:rsidR="00296D15" w:rsidRDefault="00296D15">
      <w:pPr>
        <w:pStyle w:val="Guidance"/>
      </w:pPr>
      <w:bookmarkStart w:id="3" w:name="page2"/>
    </w:p>
    <w:p w14:paraId="0AD9155D" w14:textId="77777777" w:rsidR="00296D15" w:rsidRDefault="00296D15"/>
    <w:p w14:paraId="45155831" w14:textId="77777777" w:rsidR="00296D15" w:rsidRDefault="00296D15">
      <w:pPr>
        <w:pStyle w:val="FP"/>
        <w:framePr w:wrap="notBeside" w:hAnchor="margin" w:y="1419"/>
        <w:pBdr>
          <w:bottom w:val="single" w:sz="6" w:space="1" w:color="auto"/>
        </w:pBdr>
        <w:spacing w:before="240"/>
        <w:ind w:left="2835" w:right="2835"/>
        <w:jc w:val="center"/>
      </w:pPr>
      <w:r>
        <w:t>Keywords</w:t>
      </w:r>
    </w:p>
    <w:p w14:paraId="5EE52D9C" w14:textId="77777777" w:rsidR="00296D15" w:rsidRDefault="00AE3F56">
      <w:pPr>
        <w:pStyle w:val="FP"/>
        <w:framePr w:wrap="notBeside" w:hAnchor="margin" w:y="1419"/>
        <w:ind w:left="2835" w:right="2835"/>
        <w:jc w:val="center"/>
        <w:rPr>
          <w:rFonts w:ascii="Arial" w:hAnsi="Arial"/>
          <w:sz w:val="18"/>
        </w:rPr>
      </w:pPr>
      <w:r>
        <w:rPr>
          <w:rFonts w:ascii="Arial" w:hAnsi="Arial"/>
          <w:sz w:val="18"/>
        </w:rPr>
        <w:t>Single Sign-On, Authentication</w:t>
      </w:r>
    </w:p>
    <w:p w14:paraId="1913A366" w14:textId="77777777" w:rsidR="00296D15" w:rsidRDefault="00296D15"/>
    <w:p w14:paraId="21703ED9" w14:textId="77777777" w:rsidR="00296D15" w:rsidRDefault="00296D15">
      <w:pPr>
        <w:pStyle w:val="FP"/>
        <w:framePr w:wrap="notBeside" w:hAnchor="margin" w:yAlign="center"/>
        <w:spacing w:after="240"/>
        <w:ind w:left="2835" w:right="2835"/>
        <w:jc w:val="center"/>
        <w:rPr>
          <w:rFonts w:ascii="Arial" w:hAnsi="Arial"/>
          <w:b/>
          <w:i/>
        </w:rPr>
      </w:pPr>
      <w:r>
        <w:rPr>
          <w:rFonts w:ascii="Arial" w:hAnsi="Arial"/>
          <w:b/>
          <w:i/>
        </w:rPr>
        <w:t>3GPP</w:t>
      </w:r>
    </w:p>
    <w:p w14:paraId="6A27C68C" w14:textId="77777777" w:rsidR="00296D15" w:rsidRDefault="00296D15">
      <w:pPr>
        <w:pStyle w:val="FP"/>
        <w:framePr w:wrap="notBeside" w:hAnchor="margin" w:yAlign="center"/>
        <w:pBdr>
          <w:bottom w:val="single" w:sz="6" w:space="1" w:color="auto"/>
        </w:pBdr>
        <w:ind w:left="2835" w:right="2835"/>
        <w:jc w:val="center"/>
      </w:pPr>
      <w:r>
        <w:t>Postal address</w:t>
      </w:r>
    </w:p>
    <w:p w14:paraId="12F8E026" w14:textId="77777777" w:rsidR="00296D15" w:rsidRDefault="00296D15">
      <w:pPr>
        <w:pStyle w:val="FP"/>
        <w:framePr w:wrap="notBeside" w:hAnchor="margin" w:yAlign="center"/>
        <w:ind w:left="2835" w:right="2835"/>
        <w:jc w:val="center"/>
        <w:rPr>
          <w:rFonts w:ascii="Arial" w:hAnsi="Arial"/>
          <w:sz w:val="18"/>
        </w:rPr>
      </w:pPr>
    </w:p>
    <w:p w14:paraId="70BBCBDF" w14:textId="77777777" w:rsidR="00296D15" w:rsidRDefault="00296D15">
      <w:pPr>
        <w:pStyle w:val="FP"/>
        <w:framePr w:wrap="notBeside" w:hAnchor="margin" w:yAlign="center"/>
        <w:pBdr>
          <w:bottom w:val="single" w:sz="6" w:space="1" w:color="auto"/>
        </w:pBdr>
        <w:spacing w:before="240"/>
        <w:ind w:left="2835" w:right="2835"/>
        <w:jc w:val="center"/>
      </w:pPr>
      <w:r>
        <w:t>3GPP support office address</w:t>
      </w:r>
    </w:p>
    <w:p w14:paraId="6F892172" w14:textId="77777777" w:rsidR="00296D15" w:rsidRDefault="00296D1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AD500EE" w14:textId="77777777" w:rsidR="00296D15" w:rsidRDefault="00296D1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91A7AA" w14:textId="77777777" w:rsidR="00296D15" w:rsidRDefault="00296D15">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6DA12AD" w14:textId="77777777" w:rsidR="00296D15" w:rsidRDefault="00296D15">
      <w:pPr>
        <w:pStyle w:val="FP"/>
        <w:framePr w:wrap="notBeside" w:hAnchor="margin" w:yAlign="center"/>
        <w:ind w:left="2835" w:right="2835"/>
        <w:jc w:val="center"/>
        <w:rPr>
          <w:rFonts w:ascii="Arial" w:hAnsi="Arial"/>
          <w:sz w:val="18"/>
          <w:lang w:val="fr-FR"/>
        </w:rPr>
      </w:pPr>
      <w:r>
        <w:rPr>
          <w:lang w:val="fr-FR"/>
        </w:rPr>
        <w:t>Int</w:t>
      </w:r>
      <w:r>
        <w:rPr>
          <w:rFonts w:ascii="Arial" w:hAnsi="Arial"/>
          <w:sz w:val="18"/>
          <w:lang w:val="fr-FR"/>
        </w:rPr>
        <w:t>pp.org</w:t>
      </w:r>
    </w:p>
    <w:p w14:paraId="570B6298" w14:textId="77777777" w:rsidR="00296D15" w:rsidRDefault="00296D15">
      <w:pPr>
        <w:rPr>
          <w:lang w:val="fr-FR"/>
        </w:rPr>
      </w:pPr>
    </w:p>
    <w:p w14:paraId="6AD242B3" w14:textId="77777777" w:rsidR="00296D15" w:rsidRDefault="00296D1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F55B2EF" w14:textId="77777777" w:rsidR="00296D15" w:rsidRDefault="00296D1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5BE2F80" w14:textId="77777777" w:rsidR="00296D15" w:rsidRDefault="00296D15">
      <w:pPr>
        <w:pStyle w:val="FP"/>
        <w:framePr w:h="3057" w:hRule="exact" w:wrap="notBeside" w:vAnchor="page" w:hAnchor="margin" w:y="12605"/>
        <w:jc w:val="center"/>
        <w:rPr>
          <w:noProof/>
        </w:rPr>
      </w:pPr>
    </w:p>
    <w:p w14:paraId="5C310F93" w14:textId="77777777" w:rsidR="00296D15" w:rsidRDefault="00296D15">
      <w:pPr>
        <w:pStyle w:val="FP"/>
        <w:framePr w:h="3057" w:hRule="exact" w:wrap="notBeside" w:vAnchor="page" w:hAnchor="margin" w:y="12605"/>
        <w:jc w:val="center"/>
        <w:rPr>
          <w:noProof/>
          <w:sz w:val="18"/>
        </w:rPr>
      </w:pPr>
      <w:r>
        <w:rPr>
          <w:noProof/>
          <w:sz w:val="18"/>
        </w:rPr>
        <w:t>©</w:t>
      </w:r>
      <w:r w:rsidR="00F12B83">
        <w:rPr>
          <w:noProof/>
          <w:sz w:val="18"/>
        </w:rPr>
        <w:t xml:space="preserve"> 2025</w:t>
      </w:r>
      <w:r>
        <w:rPr>
          <w:noProof/>
          <w:sz w:val="18"/>
        </w:rPr>
        <w:t xml:space="preserve">, 3GPP Organizational Partners (ARIB, ATIS, CCSA, ETSI, </w:t>
      </w:r>
      <w:r w:rsidR="00A0714B" w:rsidRPr="00A0714B">
        <w:rPr>
          <w:noProof/>
          <w:sz w:val="18"/>
        </w:rPr>
        <w:t xml:space="preserve">TSDSI, </w:t>
      </w:r>
      <w:r>
        <w:rPr>
          <w:noProof/>
          <w:sz w:val="18"/>
        </w:rPr>
        <w:t>TTA, TTC).</w:t>
      </w:r>
      <w:bookmarkStart w:id="4" w:name="copyrightaddon"/>
      <w:bookmarkEnd w:id="4"/>
    </w:p>
    <w:p w14:paraId="612F5E94" w14:textId="77777777" w:rsidR="00296D15" w:rsidRDefault="00296D15">
      <w:pPr>
        <w:pStyle w:val="FP"/>
        <w:framePr w:h="3057" w:hRule="exact" w:wrap="notBeside" w:vAnchor="page" w:hAnchor="margin" w:y="12605"/>
        <w:jc w:val="center"/>
        <w:rPr>
          <w:noProof/>
          <w:sz w:val="18"/>
        </w:rPr>
      </w:pPr>
      <w:r>
        <w:rPr>
          <w:noProof/>
          <w:sz w:val="18"/>
        </w:rPr>
        <w:t>All rights reserved.</w:t>
      </w:r>
    </w:p>
    <w:p w14:paraId="714C4E58" w14:textId="77777777" w:rsidR="00296D15" w:rsidRDefault="00296D15">
      <w:pPr>
        <w:pStyle w:val="FP"/>
        <w:framePr w:h="3057" w:hRule="exact" w:wrap="notBeside" w:vAnchor="page" w:hAnchor="margin" w:y="12605"/>
        <w:rPr>
          <w:noProof/>
          <w:sz w:val="18"/>
        </w:rPr>
      </w:pPr>
    </w:p>
    <w:p w14:paraId="17668C78" w14:textId="77777777" w:rsidR="00296D15" w:rsidRDefault="00296D15">
      <w:pPr>
        <w:pStyle w:val="FP"/>
        <w:framePr w:h="3057" w:hRule="exact" w:wrap="notBeside" w:vAnchor="page" w:hAnchor="margin" w:y="12605"/>
        <w:rPr>
          <w:noProof/>
          <w:sz w:val="18"/>
        </w:rPr>
      </w:pPr>
      <w:r>
        <w:rPr>
          <w:noProof/>
          <w:sz w:val="18"/>
        </w:rPr>
        <w:t>UMTS™ is a Trade Mark of ETSI registered for the benefit of its members</w:t>
      </w:r>
    </w:p>
    <w:p w14:paraId="54278CDE" w14:textId="77777777" w:rsidR="00296D15" w:rsidRDefault="00296D1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54001C" w14:textId="77777777" w:rsidR="00296D15" w:rsidRDefault="00296D15">
      <w:pPr>
        <w:pStyle w:val="FP"/>
        <w:framePr w:h="3057" w:hRule="exact" w:wrap="notBeside" w:vAnchor="page" w:hAnchor="margin" w:y="12605"/>
        <w:rPr>
          <w:noProof/>
          <w:sz w:val="18"/>
        </w:rPr>
      </w:pPr>
      <w:r>
        <w:rPr>
          <w:noProof/>
          <w:sz w:val="18"/>
        </w:rPr>
        <w:t>GSM® and the GSM logo are registered and owned by the GSM Association</w:t>
      </w:r>
    </w:p>
    <w:p w14:paraId="0D94F563" w14:textId="77777777" w:rsidR="00296D15" w:rsidRDefault="00296D15"/>
    <w:bookmarkEnd w:id="3"/>
    <w:p w14:paraId="269687D2" w14:textId="77777777" w:rsidR="00AC5426" w:rsidRPr="00AC5426" w:rsidRDefault="00296D15" w:rsidP="00AC5426">
      <w:pPr>
        <w:pStyle w:val="TT"/>
      </w:pPr>
      <w:r>
        <w:br w:type="page"/>
      </w:r>
      <w:r>
        <w:lastRenderedPageBreak/>
        <w:t>Contents</w:t>
      </w:r>
    </w:p>
    <w:p w14:paraId="77E5473F" w14:textId="77777777" w:rsidR="0098765B" w:rsidRDefault="0098765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_Toc421778708 \h </w:instrText>
      </w:r>
      <w:r>
        <w:fldChar w:fldCharType="separate"/>
      </w:r>
      <w:r>
        <w:t>4</w:t>
      </w:r>
      <w:r>
        <w:fldChar w:fldCharType="end"/>
      </w:r>
    </w:p>
    <w:p w14:paraId="31EB326D" w14:textId="77777777" w:rsidR="0098765B" w:rsidRDefault="0098765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_Toc421778709 \h </w:instrText>
      </w:r>
      <w:r>
        <w:fldChar w:fldCharType="separate"/>
      </w:r>
      <w:r>
        <w:t>5</w:t>
      </w:r>
      <w:r>
        <w:fldChar w:fldCharType="end"/>
      </w:r>
    </w:p>
    <w:p w14:paraId="26FA40DD" w14:textId="77777777" w:rsidR="0098765B" w:rsidRDefault="0098765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_Toc421778710 \h </w:instrText>
      </w:r>
      <w:r>
        <w:fldChar w:fldCharType="separate"/>
      </w:r>
      <w:r>
        <w:t>5</w:t>
      </w:r>
      <w:r>
        <w:fldChar w:fldCharType="end"/>
      </w:r>
    </w:p>
    <w:p w14:paraId="699719C7" w14:textId="77777777" w:rsidR="0098765B" w:rsidRDefault="0098765B">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_Toc421778711 \h </w:instrText>
      </w:r>
      <w:r>
        <w:fldChar w:fldCharType="separate"/>
      </w:r>
      <w:r>
        <w:t>6</w:t>
      </w:r>
      <w:r>
        <w:fldChar w:fldCharType="end"/>
      </w:r>
    </w:p>
    <w:p w14:paraId="64C4C9AC" w14:textId="77777777" w:rsidR="0098765B" w:rsidRDefault="0098765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_Toc421778712 \h </w:instrText>
      </w:r>
      <w:r>
        <w:fldChar w:fldCharType="separate"/>
      </w:r>
      <w:r>
        <w:t>6</w:t>
      </w:r>
      <w:r>
        <w:fldChar w:fldCharType="end"/>
      </w:r>
    </w:p>
    <w:p w14:paraId="6C79B847" w14:textId="77777777" w:rsidR="0098765B" w:rsidRDefault="0098765B">
      <w:pPr>
        <w:pStyle w:val="TOC3"/>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_Toc421778713 \h </w:instrText>
      </w:r>
      <w:r>
        <w:fldChar w:fldCharType="separate"/>
      </w:r>
      <w:r>
        <w:t>6</w:t>
      </w:r>
      <w:r>
        <w:fldChar w:fldCharType="end"/>
      </w:r>
    </w:p>
    <w:p w14:paraId="149F721C" w14:textId="77777777" w:rsidR="0098765B" w:rsidRDefault="0098765B">
      <w:pPr>
        <w:pStyle w:val="TOC1"/>
        <w:rPr>
          <w:rFonts w:ascii="Calibri" w:hAnsi="Calibri"/>
          <w:szCs w:val="22"/>
          <w:lang w:val="en-US"/>
        </w:rPr>
      </w:pPr>
      <w:r>
        <w:t>4</w:t>
      </w:r>
      <w:r>
        <w:rPr>
          <w:rFonts w:ascii="Calibri" w:hAnsi="Calibri"/>
          <w:szCs w:val="22"/>
          <w:lang w:val="en-US"/>
        </w:rPr>
        <w:tab/>
      </w:r>
      <w:r>
        <w:t>Relation of the present study to other related work in 3GPP</w:t>
      </w:r>
      <w:r>
        <w:tab/>
      </w:r>
      <w:r>
        <w:fldChar w:fldCharType="begin" w:fldLock="1"/>
      </w:r>
      <w:r>
        <w:instrText xml:space="preserve"> PAGEREF _Toc421778714 \h </w:instrText>
      </w:r>
      <w:r>
        <w:fldChar w:fldCharType="separate"/>
      </w:r>
      <w:r>
        <w:t>6</w:t>
      </w:r>
      <w:r>
        <w:fldChar w:fldCharType="end"/>
      </w:r>
    </w:p>
    <w:p w14:paraId="43E94874" w14:textId="77777777" w:rsidR="0098765B" w:rsidRDefault="0098765B">
      <w:pPr>
        <w:pStyle w:val="TOC1"/>
        <w:rPr>
          <w:rFonts w:ascii="Calibri" w:hAnsi="Calibri"/>
          <w:szCs w:val="22"/>
          <w:lang w:val="en-US"/>
        </w:rPr>
      </w:pPr>
      <w:r>
        <w:t>5</w:t>
      </w:r>
      <w:r>
        <w:rPr>
          <w:rFonts w:ascii="Calibri" w:hAnsi="Calibri"/>
          <w:szCs w:val="22"/>
          <w:lang w:val="en-US"/>
        </w:rPr>
        <w:tab/>
      </w:r>
      <w:r>
        <w:t>Requirements identified in the present study</w:t>
      </w:r>
      <w:r>
        <w:tab/>
      </w:r>
      <w:r>
        <w:fldChar w:fldCharType="begin" w:fldLock="1"/>
      </w:r>
      <w:r>
        <w:instrText xml:space="preserve"> PAGEREF _Toc421778715 \h </w:instrText>
      </w:r>
      <w:r>
        <w:fldChar w:fldCharType="separate"/>
      </w:r>
      <w:r>
        <w:t>7</w:t>
      </w:r>
      <w:r>
        <w:fldChar w:fldCharType="end"/>
      </w:r>
    </w:p>
    <w:p w14:paraId="678D7164" w14:textId="77777777" w:rsidR="0098765B" w:rsidRDefault="0098765B">
      <w:pPr>
        <w:pStyle w:val="TOC1"/>
        <w:rPr>
          <w:rFonts w:ascii="Calibri" w:hAnsi="Calibri"/>
          <w:szCs w:val="22"/>
          <w:lang w:val="en-US"/>
        </w:rPr>
      </w:pPr>
      <w:r>
        <w:t>6</w:t>
      </w:r>
      <w:r>
        <w:rPr>
          <w:rFonts w:ascii="Calibri" w:hAnsi="Calibri"/>
          <w:szCs w:val="22"/>
          <w:lang w:val="en-US"/>
        </w:rPr>
        <w:tab/>
      </w:r>
      <w:r>
        <w:t>Solutions for Liberty Alliance/SAML – 3GPP interworking</w:t>
      </w:r>
      <w:r>
        <w:tab/>
      </w:r>
      <w:r>
        <w:fldChar w:fldCharType="begin" w:fldLock="1"/>
      </w:r>
      <w:r>
        <w:instrText xml:space="preserve"> PAGEREF _Toc421778716 \h </w:instrText>
      </w:r>
      <w:r>
        <w:fldChar w:fldCharType="separate"/>
      </w:r>
      <w:r>
        <w:t>7</w:t>
      </w:r>
      <w:r>
        <w:fldChar w:fldCharType="end"/>
      </w:r>
    </w:p>
    <w:p w14:paraId="3843EEB5" w14:textId="77777777" w:rsidR="0098765B" w:rsidRDefault="0098765B">
      <w:pPr>
        <w:pStyle w:val="TOC2"/>
        <w:rPr>
          <w:rFonts w:ascii="Calibri" w:hAnsi="Calibri"/>
          <w:sz w:val="22"/>
          <w:szCs w:val="22"/>
          <w:lang w:val="en-US"/>
        </w:rPr>
      </w:pPr>
      <w:r w:rsidRPr="0098765B">
        <w:t>6.1</w:t>
      </w:r>
      <w:r w:rsidRPr="0098765B">
        <w:rPr>
          <w:rFonts w:ascii="Calibri" w:hAnsi="Calibri"/>
          <w:sz w:val="22"/>
          <w:szCs w:val="22"/>
        </w:rPr>
        <w:tab/>
      </w:r>
      <w:r w:rsidRPr="00F60582">
        <w:rPr>
          <w:lang w:val="en-US"/>
        </w:rPr>
        <w:t>General</w:t>
      </w:r>
      <w:r>
        <w:tab/>
      </w:r>
      <w:r>
        <w:fldChar w:fldCharType="begin" w:fldLock="1"/>
      </w:r>
      <w:r>
        <w:instrText xml:space="preserve"> PAGEREF _Toc421778717 \h </w:instrText>
      </w:r>
      <w:r>
        <w:fldChar w:fldCharType="separate"/>
      </w:r>
      <w:r>
        <w:t>7</w:t>
      </w:r>
      <w:r>
        <w:fldChar w:fldCharType="end"/>
      </w:r>
    </w:p>
    <w:p w14:paraId="21296661" w14:textId="77777777" w:rsidR="0098765B" w:rsidRDefault="0098765B">
      <w:pPr>
        <w:pStyle w:val="TOC1"/>
        <w:rPr>
          <w:rFonts w:ascii="Calibri" w:hAnsi="Calibri"/>
          <w:szCs w:val="22"/>
          <w:lang w:val="en-US"/>
        </w:rPr>
      </w:pPr>
      <w:r>
        <w:t>7</w:t>
      </w:r>
      <w:r>
        <w:rPr>
          <w:rFonts w:ascii="Calibri" w:hAnsi="Calibri"/>
          <w:szCs w:val="22"/>
          <w:lang w:val="en-US"/>
        </w:rPr>
        <w:tab/>
      </w:r>
      <w:r>
        <w:t>Solutions for OpenID – 3GPP interworking</w:t>
      </w:r>
      <w:r>
        <w:tab/>
      </w:r>
      <w:r>
        <w:fldChar w:fldCharType="begin" w:fldLock="1"/>
      </w:r>
      <w:r>
        <w:instrText xml:space="preserve"> PAGEREF _Toc421778718 \h </w:instrText>
      </w:r>
      <w:r>
        <w:fldChar w:fldCharType="separate"/>
      </w:r>
      <w:r>
        <w:t>7</w:t>
      </w:r>
      <w:r>
        <w:fldChar w:fldCharType="end"/>
      </w:r>
    </w:p>
    <w:p w14:paraId="4C495BCC" w14:textId="77777777" w:rsidR="0098765B" w:rsidRDefault="0098765B">
      <w:pPr>
        <w:pStyle w:val="TOC2"/>
        <w:rPr>
          <w:rFonts w:ascii="Calibri" w:hAnsi="Calibri"/>
          <w:sz w:val="22"/>
          <w:szCs w:val="22"/>
          <w:lang w:val="en-US"/>
        </w:rPr>
      </w:pPr>
      <w:r w:rsidRPr="0098765B">
        <w:t>7.1</w:t>
      </w:r>
      <w:r w:rsidRPr="0098765B">
        <w:rPr>
          <w:rFonts w:ascii="Calibri" w:hAnsi="Calibri"/>
          <w:sz w:val="22"/>
          <w:szCs w:val="22"/>
        </w:rPr>
        <w:tab/>
      </w:r>
      <w:r w:rsidRPr="00F60582">
        <w:rPr>
          <w:lang w:val="en-US"/>
        </w:rPr>
        <w:t>General</w:t>
      </w:r>
      <w:r>
        <w:tab/>
      </w:r>
      <w:r>
        <w:fldChar w:fldCharType="begin" w:fldLock="1"/>
      </w:r>
      <w:r>
        <w:instrText xml:space="preserve"> PAGEREF _Toc421778719 \h </w:instrText>
      </w:r>
      <w:r>
        <w:fldChar w:fldCharType="separate"/>
      </w:r>
      <w:r>
        <w:t>7</w:t>
      </w:r>
      <w:r>
        <w:fldChar w:fldCharType="end"/>
      </w:r>
    </w:p>
    <w:p w14:paraId="355382AB" w14:textId="77777777" w:rsidR="0098765B" w:rsidRDefault="0098765B">
      <w:pPr>
        <w:pStyle w:val="TOC2"/>
        <w:rPr>
          <w:rFonts w:ascii="Calibri" w:hAnsi="Calibri"/>
          <w:sz w:val="22"/>
          <w:szCs w:val="22"/>
          <w:lang w:val="en-US"/>
        </w:rPr>
      </w:pPr>
      <w:r w:rsidRPr="0098765B">
        <w:t>7.2</w:t>
      </w:r>
      <w:r w:rsidRPr="0098765B">
        <w:rPr>
          <w:rFonts w:ascii="Calibri" w:hAnsi="Calibri"/>
          <w:sz w:val="22"/>
          <w:szCs w:val="22"/>
        </w:rPr>
        <w:tab/>
      </w:r>
      <w:r w:rsidRPr="00F60582">
        <w:rPr>
          <w:lang w:val="en-US"/>
        </w:rPr>
        <w:t>GBA Lite</w:t>
      </w:r>
      <w:r>
        <w:tab/>
      </w:r>
      <w:r>
        <w:fldChar w:fldCharType="begin" w:fldLock="1"/>
      </w:r>
      <w:r>
        <w:instrText xml:space="preserve"> PAGEREF _Toc421778720 \h </w:instrText>
      </w:r>
      <w:r>
        <w:fldChar w:fldCharType="separate"/>
      </w:r>
      <w:r>
        <w:t>7</w:t>
      </w:r>
      <w:r>
        <w:fldChar w:fldCharType="end"/>
      </w:r>
    </w:p>
    <w:p w14:paraId="5FC8A0A1" w14:textId="77777777" w:rsidR="0098765B" w:rsidRDefault="0098765B">
      <w:pPr>
        <w:pStyle w:val="TOC3"/>
        <w:rPr>
          <w:rFonts w:ascii="Calibri" w:hAnsi="Calibri"/>
          <w:sz w:val="22"/>
          <w:szCs w:val="22"/>
          <w:lang w:val="en-US"/>
        </w:rPr>
      </w:pPr>
      <w:r w:rsidRPr="0098765B">
        <w:t>7.2.1</w:t>
      </w:r>
      <w:r w:rsidRPr="0098765B">
        <w:rPr>
          <w:rFonts w:ascii="Calibri" w:hAnsi="Calibri"/>
          <w:sz w:val="22"/>
          <w:szCs w:val="22"/>
        </w:rPr>
        <w:tab/>
      </w:r>
      <w:r w:rsidRPr="00F60582">
        <w:rPr>
          <w:lang w:val="en-US"/>
        </w:rPr>
        <w:t>Rationale for solution</w:t>
      </w:r>
      <w:r>
        <w:tab/>
      </w:r>
      <w:r>
        <w:fldChar w:fldCharType="begin" w:fldLock="1"/>
      </w:r>
      <w:r>
        <w:instrText xml:space="preserve"> PAGEREF _Toc421778721 \h </w:instrText>
      </w:r>
      <w:r>
        <w:fldChar w:fldCharType="separate"/>
      </w:r>
      <w:r>
        <w:t>7</w:t>
      </w:r>
      <w:r>
        <w:fldChar w:fldCharType="end"/>
      </w:r>
    </w:p>
    <w:p w14:paraId="2EC71768" w14:textId="77777777" w:rsidR="0098765B" w:rsidRDefault="0098765B">
      <w:pPr>
        <w:pStyle w:val="TOC3"/>
        <w:rPr>
          <w:rFonts w:ascii="Calibri" w:hAnsi="Calibri"/>
          <w:sz w:val="22"/>
          <w:szCs w:val="22"/>
          <w:lang w:val="en-US"/>
        </w:rPr>
      </w:pPr>
      <w:r>
        <w:t>7.2.2</w:t>
      </w:r>
      <w:r>
        <w:rPr>
          <w:rFonts w:ascii="Calibri" w:hAnsi="Calibri"/>
          <w:sz w:val="22"/>
          <w:szCs w:val="22"/>
          <w:lang w:val="en-US"/>
        </w:rPr>
        <w:tab/>
      </w:r>
      <w:r>
        <w:t>Solution description</w:t>
      </w:r>
      <w:r>
        <w:tab/>
      </w:r>
      <w:r>
        <w:fldChar w:fldCharType="begin" w:fldLock="1"/>
      </w:r>
      <w:r>
        <w:instrText xml:space="preserve"> PAGEREF _Toc421778722 \h </w:instrText>
      </w:r>
      <w:r>
        <w:fldChar w:fldCharType="separate"/>
      </w:r>
      <w:r>
        <w:t>8</w:t>
      </w:r>
      <w:r>
        <w:fldChar w:fldCharType="end"/>
      </w:r>
    </w:p>
    <w:p w14:paraId="26D9BF3C" w14:textId="77777777" w:rsidR="0098765B" w:rsidRDefault="0098765B">
      <w:pPr>
        <w:pStyle w:val="TOC4"/>
        <w:rPr>
          <w:rFonts w:ascii="Calibri" w:hAnsi="Calibri"/>
          <w:sz w:val="22"/>
          <w:szCs w:val="22"/>
          <w:lang w:val="en-US"/>
        </w:rPr>
      </w:pPr>
      <w:r>
        <w:t>7.2.2.1</w:t>
      </w:r>
      <w:r>
        <w:rPr>
          <w:rFonts w:ascii="Calibri" w:hAnsi="Calibri"/>
          <w:sz w:val="22"/>
          <w:szCs w:val="22"/>
          <w:lang w:val="en-US"/>
        </w:rPr>
        <w:tab/>
      </w:r>
      <w:r>
        <w:t>Architecture</w:t>
      </w:r>
      <w:r>
        <w:tab/>
      </w:r>
      <w:r>
        <w:fldChar w:fldCharType="begin" w:fldLock="1"/>
      </w:r>
      <w:r>
        <w:instrText xml:space="preserve"> PAGEREF _Toc421778723 \h </w:instrText>
      </w:r>
      <w:r>
        <w:fldChar w:fldCharType="separate"/>
      </w:r>
      <w:r>
        <w:t>8</w:t>
      </w:r>
      <w:r>
        <w:fldChar w:fldCharType="end"/>
      </w:r>
    </w:p>
    <w:p w14:paraId="0A8A1B18" w14:textId="77777777" w:rsidR="0098765B" w:rsidRDefault="0098765B">
      <w:pPr>
        <w:pStyle w:val="TOC4"/>
        <w:rPr>
          <w:rFonts w:ascii="Calibri" w:hAnsi="Calibri"/>
          <w:sz w:val="22"/>
          <w:szCs w:val="22"/>
          <w:lang w:val="en-US"/>
        </w:rPr>
      </w:pPr>
      <w:r>
        <w:t>7.2.2.2</w:t>
      </w:r>
      <w:r>
        <w:rPr>
          <w:rFonts w:ascii="Calibri" w:hAnsi="Calibri"/>
          <w:sz w:val="22"/>
          <w:szCs w:val="22"/>
          <w:lang w:val="en-US"/>
        </w:rPr>
        <w:tab/>
      </w:r>
      <w:r>
        <w:t>BSF Implementation optimizations</w:t>
      </w:r>
      <w:r>
        <w:tab/>
      </w:r>
      <w:r>
        <w:fldChar w:fldCharType="begin" w:fldLock="1"/>
      </w:r>
      <w:r>
        <w:instrText xml:space="preserve"> PAGEREF _Toc421778724 \h </w:instrText>
      </w:r>
      <w:r>
        <w:fldChar w:fldCharType="separate"/>
      </w:r>
      <w:r>
        <w:t>8</w:t>
      </w:r>
      <w:r>
        <w:fldChar w:fldCharType="end"/>
      </w:r>
    </w:p>
    <w:p w14:paraId="6F3E2755" w14:textId="77777777" w:rsidR="0098765B" w:rsidRDefault="0098765B">
      <w:pPr>
        <w:pStyle w:val="TOC4"/>
        <w:rPr>
          <w:rFonts w:ascii="Calibri" w:hAnsi="Calibri"/>
          <w:sz w:val="22"/>
          <w:szCs w:val="22"/>
          <w:lang w:val="en-US"/>
        </w:rPr>
      </w:pPr>
      <w:r>
        <w:t>7.2.2.3</w:t>
      </w:r>
      <w:r>
        <w:rPr>
          <w:rFonts w:ascii="Calibri" w:hAnsi="Calibri"/>
          <w:sz w:val="22"/>
          <w:szCs w:val="22"/>
          <w:lang w:val="en-US"/>
        </w:rPr>
        <w:tab/>
      </w:r>
      <w:r>
        <w:t>Message Flow</w:t>
      </w:r>
      <w:r>
        <w:tab/>
      </w:r>
      <w:r>
        <w:fldChar w:fldCharType="begin" w:fldLock="1"/>
      </w:r>
      <w:r>
        <w:instrText xml:space="preserve"> PAGEREF _Toc421778725 \h </w:instrText>
      </w:r>
      <w:r>
        <w:fldChar w:fldCharType="separate"/>
      </w:r>
      <w:r>
        <w:t>9</w:t>
      </w:r>
      <w:r>
        <w:fldChar w:fldCharType="end"/>
      </w:r>
    </w:p>
    <w:p w14:paraId="3E77C9E3" w14:textId="77777777" w:rsidR="0098765B" w:rsidRDefault="0098765B">
      <w:pPr>
        <w:pStyle w:val="TOC3"/>
        <w:rPr>
          <w:rFonts w:ascii="Calibri" w:hAnsi="Calibri"/>
          <w:sz w:val="22"/>
          <w:szCs w:val="22"/>
          <w:lang w:val="en-US"/>
        </w:rPr>
      </w:pPr>
      <w:r>
        <w:t>7.2.3</w:t>
      </w:r>
      <w:r>
        <w:rPr>
          <w:rFonts w:ascii="Calibri" w:hAnsi="Calibri"/>
          <w:sz w:val="22"/>
          <w:szCs w:val="22"/>
          <w:lang w:val="en-US"/>
        </w:rPr>
        <w:tab/>
      </w:r>
      <w:r>
        <w:t>Evaluation against SA1 requirements</w:t>
      </w:r>
      <w:r>
        <w:tab/>
      </w:r>
      <w:r>
        <w:fldChar w:fldCharType="begin" w:fldLock="1"/>
      </w:r>
      <w:r>
        <w:instrText xml:space="preserve"> PAGEREF _Toc421778726 \h </w:instrText>
      </w:r>
      <w:r>
        <w:fldChar w:fldCharType="separate"/>
      </w:r>
      <w:r>
        <w:t>10</w:t>
      </w:r>
      <w:r>
        <w:fldChar w:fldCharType="end"/>
      </w:r>
    </w:p>
    <w:p w14:paraId="1488D36C" w14:textId="77777777" w:rsidR="0098765B" w:rsidRDefault="0098765B">
      <w:pPr>
        <w:pStyle w:val="TOC2"/>
        <w:rPr>
          <w:rFonts w:ascii="Calibri" w:hAnsi="Calibri"/>
          <w:sz w:val="22"/>
          <w:szCs w:val="22"/>
          <w:lang w:val="en-US"/>
        </w:rPr>
      </w:pPr>
      <w:r w:rsidRPr="0098765B">
        <w:t>7.3</w:t>
      </w:r>
      <w:r w:rsidRPr="0098765B">
        <w:rPr>
          <w:rFonts w:ascii="Calibri" w:hAnsi="Calibri"/>
          <w:sz w:val="22"/>
          <w:szCs w:val="22"/>
        </w:rPr>
        <w:tab/>
      </w:r>
      <w:r w:rsidRPr="00F60582">
        <w:rPr>
          <w:lang w:val="en-US"/>
        </w:rPr>
        <w:t>Third Party IdP binding for two-factor authentication</w:t>
      </w:r>
      <w:r>
        <w:tab/>
      </w:r>
      <w:r>
        <w:fldChar w:fldCharType="begin" w:fldLock="1"/>
      </w:r>
      <w:r>
        <w:instrText xml:space="preserve"> PAGEREF _Toc421778727 \h </w:instrText>
      </w:r>
      <w:r>
        <w:fldChar w:fldCharType="separate"/>
      </w:r>
      <w:r>
        <w:t>10</w:t>
      </w:r>
      <w:r>
        <w:fldChar w:fldCharType="end"/>
      </w:r>
    </w:p>
    <w:p w14:paraId="6023946C" w14:textId="77777777" w:rsidR="0098765B" w:rsidRDefault="0098765B">
      <w:pPr>
        <w:pStyle w:val="TOC3"/>
        <w:rPr>
          <w:rFonts w:ascii="Calibri" w:hAnsi="Calibri"/>
          <w:sz w:val="22"/>
          <w:szCs w:val="22"/>
          <w:lang w:val="en-US"/>
        </w:rPr>
      </w:pPr>
      <w:r>
        <w:t>7.3.1</w:t>
      </w:r>
      <w:r>
        <w:rPr>
          <w:rFonts w:ascii="Calibri" w:hAnsi="Calibri"/>
          <w:sz w:val="22"/>
          <w:szCs w:val="22"/>
          <w:lang w:val="en-US"/>
        </w:rPr>
        <w:tab/>
      </w:r>
      <w:r>
        <w:t>Rationale for solution</w:t>
      </w:r>
      <w:r>
        <w:tab/>
      </w:r>
      <w:r>
        <w:fldChar w:fldCharType="begin" w:fldLock="1"/>
      </w:r>
      <w:r>
        <w:instrText xml:space="preserve"> PAGEREF _Toc421778728 \h </w:instrText>
      </w:r>
      <w:r>
        <w:fldChar w:fldCharType="separate"/>
      </w:r>
      <w:r>
        <w:t>10</w:t>
      </w:r>
      <w:r>
        <w:fldChar w:fldCharType="end"/>
      </w:r>
    </w:p>
    <w:p w14:paraId="5001EA4B" w14:textId="77777777" w:rsidR="0098765B" w:rsidRDefault="0098765B">
      <w:pPr>
        <w:pStyle w:val="TOC3"/>
        <w:rPr>
          <w:rFonts w:ascii="Calibri" w:hAnsi="Calibri"/>
          <w:sz w:val="22"/>
          <w:szCs w:val="22"/>
          <w:lang w:val="en-US"/>
        </w:rPr>
      </w:pPr>
      <w:r>
        <w:t>7.3.3</w:t>
      </w:r>
      <w:r>
        <w:rPr>
          <w:rFonts w:ascii="Calibri" w:hAnsi="Calibri"/>
          <w:sz w:val="22"/>
          <w:szCs w:val="22"/>
          <w:lang w:val="en-US"/>
        </w:rPr>
        <w:tab/>
      </w:r>
      <w:r>
        <w:t>Solution 1 description</w:t>
      </w:r>
      <w:r>
        <w:tab/>
      </w:r>
      <w:r>
        <w:fldChar w:fldCharType="begin" w:fldLock="1"/>
      </w:r>
      <w:r>
        <w:instrText xml:space="preserve"> PAGEREF _Toc421778729 \h </w:instrText>
      </w:r>
      <w:r>
        <w:fldChar w:fldCharType="separate"/>
      </w:r>
      <w:r>
        <w:t>12</w:t>
      </w:r>
      <w:r>
        <w:fldChar w:fldCharType="end"/>
      </w:r>
    </w:p>
    <w:p w14:paraId="74863122" w14:textId="77777777" w:rsidR="0098765B" w:rsidRDefault="0098765B">
      <w:pPr>
        <w:pStyle w:val="TOC4"/>
        <w:rPr>
          <w:rFonts w:ascii="Calibri" w:hAnsi="Calibri"/>
          <w:sz w:val="22"/>
          <w:szCs w:val="22"/>
          <w:lang w:val="en-US"/>
        </w:rPr>
      </w:pPr>
      <w:r>
        <w:t>7.3.3.1</w:t>
      </w:r>
      <w:r>
        <w:rPr>
          <w:rFonts w:ascii="Calibri" w:hAnsi="Calibri"/>
          <w:sz w:val="22"/>
          <w:szCs w:val="22"/>
          <w:lang w:val="en-US"/>
        </w:rPr>
        <w:tab/>
      </w:r>
      <w:r>
        <w:t>General</w:t>
      </w:r>
      <w:r>
        <w:tab/>
      </w:r>
      <w:r>
        <w:fldChar w:fldCharType="begin" w:fldLock="1"/>
      </w:r>
      <w:r>
        <w:instrText xml:space="preserve"> PAGEREF _Toc421778730 \h </w:instrText>
      </w:r>
      <w:r>
        <w:fldChar w:fldCharType="separate"/>
      </w:r>
      <w:r>
        <w:t>12</w:t>
      </w:r>
      <w:r>
        <w:fldChar w:fldCharType="end"/>
      </w:r>
    </w:p>
    <w:p w14:paraId="5B17E926" w14:textId="77777777" w:rsidR="0098765B" w:rsidRDefault="0098765B">
      <w:pPr>
        <w:pStyle w:val="TOC4"/>
        <w:rPr>
          <w:rFonts w:ascii="Calibri" w:hAnsi="Calibri"/>
          <w:sz w:val="22"/>
          <w:szCs w:val="22"/>
          <w:lang w:val="en-US"/>
        </w:rPr>
      </w:pPr>
      <w:r>
        <w:t>7.3.3.2</w:t>
      </w:r>
      <w:r>
        <w:rPr>
          <w:rFonts w:ascii="Calibri" w:hAnsi="Calibri"/>
          <w:sz w:val="22"/>
          <w:szCs w:val="22"/>
          <w:lang w:val="en-US"/>
        </w:rPr>
        <w:tab/>
      </w:r>
      <w:r>
        <w:t>Example solutions for two factor authentication</w:t>
      </w:r>
      <w:r>
        <w:tab/>
      </w:r>
      <w:r>
        <w:fldChar w:fldCharType="begin" w:fldLock="1"/>
      </w:r>
      <w:r>
        <w:instrText xml:space="preserve"> PAGEREF _Toc421778731 \h </w:instrText>
      </w:r>
      <w:r>
        <w:fldChar w:fldCharType="separate"/>
      </w:r>
      <w:r>
        <w:t>14</w:t>
      </w:r>
      <w:r>
        <w:fldChar w:fldCharType="end"/>
      </w:r>
    </w:p>
    <w:p w14:paraId="3F584420" w14:textId="77777777" w:rsidR="0098765B" w:rsidRDefault="0098765B">
      <w:pPr>
        <w:pStyle w:val="TOC3"/>
        <w:rPr>
          <w:rFonts w:ascii="Calibri" w:hAnsi="Calibri"/>
          <w:sz w:val="22"/>
          <w:szCs w:val="22"/>
          <w:lang w:val="en-US"/>
        </w:rPr>
      </w:pPr>
      <w:r>
        <w:t>7.3.4</w:t>
      </w:r>
      <w:r>
        <w:rPr>
          <w:rFonts w:ascii="Calibri" w:hAnsi="Calibri"/>
          <w:sz w:val="22"/>
          <w:szCs w:val="22"/>
          <w:lang w:val="en-US"/>
        </w:rPr>
        <w:tab/>
      </w:r>
      <w:r>
        <w:t>Solution 2 description</w:t>
      </w:r>
      <w:r>
        <w:tab/>
      </w:r>
      <w:r>
        <w:fldChar w:fldCharType="begin" w:fldLock="1"/>
      </w:r>
      <w:r>
        <w:instrText xml:space="preserve"> PAGEREF _Toc421778732 \h </w:instrText>
      </w:r>
      <w:r>
        <w:fldChar w:fldCharType="separate"/>
      </w:r>
      <w:r>
        <w:t>18</w:t>
      </w:r>
      <w:r>
        <w:fldChar w:fldCharType="end"/>
      </w:r>
    </w:p>
    <w:p w14:paraId="383A59FD" w14:textId="77777777" w:rsidR="0098765B" w:rsidRDefault="0098765B">
      <w:pPr>
        <w:pStyle w:val="TOC4"/>
        <w:rPr>
          <w:rFonts w:ascii="Calibri" w:hAnsi="Calibri"/>
          <w:sz w:val="22"/>
          <w:szCs w:val="22"/>
          <w:lang w:val="en-US"/>
        </w:rPr>
      </w:pPr>
      <w:r>
        <w:t>7.3.4.1</w:t>
      </w:r>
      <w:r>
        <w:rPr>
          <w:rFonts w:ascii="Calibri" w:hAnsi="Calibri"/>
          <w:sz w:val="22"/>
          <w:szCs w:val="22"/>
          <w:lang w:val="en-US"/>
        </w:rPr>
        <w:tab/>
      </w:r>
      <w:r>
        <w:t>Solution based on OpenID-GBA interworking where OTT performs username/password authentication</w:t>
      </w:r>
      <w:r>
        <w:tab/>
      </w:r>
      <w:r>
        <w:fldChar w:fldCharType="begin" w:fldLock="1"/>
      </w:r>
      <w:r>
        <w:instrText xml:space="preserve"> PAGEREF _Toc421778733 \h </w:instrText>
      </w:r>
      <w:r>
        <w:fldChar w:fldCharType="separate"/>
      </w:r>
      <w:r>
        <w:t>18</w:t>
      </w:r>
      <w:r>
        <w:fldChar w:fldCharType="end"/>
      </w:r>
    </w:p>
    <w:p w14:paraId="319B1B00" w14:textId="77777777" w:rsidR="0098765B" w:rsidRDefault="0098765B">
      <w:pPr>
        <w:pStyle w:val="TOC4"/>
        <w:rPr>
          <w:rFonts w:ascii="Calibri" w:hAnsi="Calibri"/>
          <w:sz w:val="22"/>
          <w:szCs w:val="22"/>
          <w:lang w:val="en-US"/>
        </w:rPr>
      </w:pPr>
      <w:r>
        <w:t>7.3.4.2</w:t>
      </w:r>
      <w:r>
        <w:rPr>
          <w:rFonts w:ascii="Calibri" w:hAnsi="Calibri"/>
          <w:sz w:val="22"/>
          <w:szCs w:val="22"/>
          <w:lang w:val="en-US"/>
        </w:rPr>
        <w:tab/>
      </w:r>
      <w:r>
        <w:t>Solution based on OpenID-GBA interworking where MNO performs both GBA and username/password authentication</w:t>
      </w:r>
      <w:r>
        <w:tab/>
      </w:r>
      <w:r>
        <w:fldChar w:fldCharType="begin" w:fldLock="1"/>
      </w:r>
      <w:r>
        <w:instrText xml:space="preserve"> PAGEREF _Toc421778734 \h </w:instrText>
      </w:r>
      <w:r>
        <w:fldChar w:fldCharType="separate"/>
      </w:r>
      <w:r>
        <w:t>19</w:t>
      </w:r>
      <w:r>
        <w:fldChar w:fldCharType="end"/>
      </w:r>
    </w:p>
    <w:p w14:paraId="26678B8B" w14:textId="77777777" w:rsidR="0098765B" w:rsidRDefault="0098765B">
      <w:pPr>
        <w:pStyle w:val="TOC3"/>
        <w:rPr>
          <w:rFonts w:ascii="Calibri" w:hAnsi="Calibri"/>
          <w:sz w:val="22"/>
          <w:szCs w:val="22"/>
          <w:lang w:val="en-US"/>
        </w:rPr>
      </w:pPr>
      <w:r>
        <w:t>7.3.5</w:t>
      </w:r>
      <w:r>
        <w:rPr>
          <w:rFonts w:ascii="Calibri" w:hAnsi="Calibri"/>
          <w:sz w:val="22"/>
          <w:szCs w:val="22"/>
          <w:lang w:val="en-US"/>
        </w:rPr>
        <w:tab/>
      </w:r>
      <w:r>
        <w:t>Evaluation against SA1 requirements</w:t>
      </w:r>
      <w:r>
        <w:tab/>
      </w:r>
      <w:r>
        <w:fldChar w:fldCharType="begin" w:fldLock="1"/>
      </w:r>
      <w:r>
        <w:instrText xml:space="preserve"> PAGEREF _Toc421778735 \h </w:instrText>
      </w:r>
      <w:r>
        <w:fldChar w:fldCharType="separate"/>
      </w:r>
      <w:r>
        <w:t>21</w:t>
      </w:r>
      <w:r>
        <w:fldChar w:fldCharType="end"/>
      </w:r>
    </w:p>
    <w:p w14:paraId="6D612457" w14:textId="77777777" w:rsidR="0098765B" w:rsidRDefault="0098765B">
      <w:pPr>
        <w:pStyle w:val="TOC2"/>
        <w:rPr>
          <w:rFonts w:ascii="Calibri" w:hAnsi="Calibri"/>
          <w:sz w:val="22"/>
          <w:szCs w:val="22"/>
          <w:lang w:val="en-US"/>
        </w:rPr>
      </w:pPr>
      <w:r w:rsidRPr="0098765B">
        <w:t>7.4</w:t>
      </w:r>
      <w:r w:rsidRPr="0098765B">
        <w:rPr>
          <w:rFonts w:ascii="Calibri" w:hAnsi="Calibri"/>
          <w:sz w:val="22"/>
          <w:szCs w:val="22"/>
        </w:rPr>
        <w:tab/>
      </w:r>
      <w:r w:rsidRPr="00F60582">
        <w:rPr>
          <w:lang w:val="en-US"/>
        </w:rPr>
        <w:t>Using user consent for GBA and SSO</w:t>
      </w:r>
      <w:r>
        <w:tab/>
      </w:r>
      <w:r>
        <w:fldChar w:fldCharType="begin" w:fldLock="1"/>
      </w:r>
      <w:r>
        <w:instrText xml:space="preserve"> PAGEREF _Toc421778736 \h </w:instrText>
      </w:r>
      <w:r>
        <w:fldChar w:fldCharType="separate"/>
      </w:r>
      <w:r>
        <w:t>23</w:t>
      </w:r>
      <w:r>
        <w:fldChar w:fldCharType="end"/>
      </w:r>
    </w:p>
    <w:p w14:paraId="42BC1D6F" w14:textId="77777777" w:rsidR="0098765B" w:rsidRDefault="0098765B">
      <w:pPr>
        <w:pStyle w:val="TOC3"/>
        <w:rPr>
          <w:rFonts w:ascii="Calibri" w:hAnsi="Calibri"/>
          <w:sz w:val="22"/>
          <w:szCs w:val="22"/>
          <w:lang w:val="en-US"/>
        </w:rPr>
      </w:pPr>
      <w:r w:rsidRPr="0098765B">
        <w:t>7.4.1</w:t>
      </w:r>
      <w:r w:rsidRPr="0098765B">
        <w:rPr>
          <w:rFonts w:ascii="Calibri" w:hAnsi="Calibri"/>
          <w:sz w:val="22"/>
          <w:szCs w:val="22"/>
        </w:rPr>
        <w:tab/>
      </w:r>
      <w:r w:rsidRPr="00F60582">
        <w:rPr>
          <w:lang w:val="en-US"/>
        </w:rPr>
        <w:t>Rationale for solution</w:t>
      </w:r>
      <w:r>
        <w:tab/>
      </w:r>
      <w:r>
        <w:fldChar w:fldCharType="begin" w:fldLock="1"/>
      </w:r>
      <w:r>
        <w:instrText xml:space="preserve"> PAGEREF _Toc421778737 \h </w:instrText>
      </w:r>
      <w:r>
        <w:fldChar w:fldCharType="separate"/>
      </w:r>
      <w:r>
        <w:t>23</w:t>
      </w:r>
      <w:r>
        <w:fldChar w:fldCharType="end"/>
      </w:r>
    </w:p>
    <w:p w14:paraId="45C200AB" w14:textId="77777777" w:rsidR="0098765B" w:rsidRDefault="0098765B">
      <w:pPr>
        <w:pStyle w:val="TOC3"/>
        <w:rPr>
          <w:rFonts w:ascii="Calibri" w:hAnsi="Calibri"/>
          <w:sz w:val="22"/>
          <w:szCs w:val="22"/>
          <w:lang w:val="en-US"/>
        </w:rPr>
      </w:pPr>
      <w:r>
        <w:t>7.4.2</w:t>
      </w:r>
      <w:r>
        <w:rPr>
          <w:rFonts w:ascii="Calibri" w:hAnsi="Calibri"/>
          <w:sz w:val="22"/>
          <w:szCs w:val="22"/>
          <w:lang w:val="en-US"/>
        </w:rPr>
        <w:tab/>
      </w:r>
      <w:r>
        <w:t>Solution description</w:t>
      </w:r>
      <w:r>
        <w:tab/>
      </w:r>
      <w:r>
        <w:fldChar w:fldCharType="begin" w:fldLock="1"/>
      </w:r>
      <w:r>
        <w:instrText xml:space="preserve"> PAGEREF _Toc421778738 \h </w:instrText>
      </w:r>
      <w:r>
        <w:fldChar w:fldCharType="separate"/>
      </w:r>
      <w:r>
        <w:t>23</w:t>
      </w:r>
      <w:r>
        <w:fldChar w:fldCharType="end"/>
      </w:r>
    </w:p>
    <w:p w14:paraId="3EA075B1" w14:textId="77777777" w:rsidR="0098765B" w:rsidRDefault="0098765B">
      <w:pPr>
        <w:pStyle w:val="TOC4"/>
        <w:rPr>
          <w:rFonts w:ascii="Calibri" w:hAnsi="Calibri"/>
          <w:sz w:val="22"/>
          <w:szCs w:val="22"/>
          <w:lang w:val="en-US"/>
        </w:rPr>
      </w:pPr>
      <w:r>
        <w:t>7.4.2.1</w:t>
      </w:r>
      <w:r>
        <w:rPr>
          <w:rFonts w:ascii="Calibri" w:hAnsi="Calibri"/>
          <w:sz w:val="22"/>
          <w:szCs w:val="22"/>
          <w:lang w:val="en-US"/>
        </w:rPr>
        <w:tab/>
      </w:r>
      <w:r>
        <w:t>General</w:t>
      </w:r>
      <w:r>
        <w:tab/>
      </w:r>
      <w:r>
        <w:fldChar w:fldCharType="begin" w:fldLock="1"/>
      </w:r>
      <w:r>
        <w:instrText xml:space="preserve"> PAGEREF _Toc421778739 \h </w:instrText>
      </w:r>
      <w:r>
        <w:fldChar w:fldCharType="separate"/>
      </w:r>
      <w:r>
        <w:t>23</w:t>
      </w:r>
      <w:r>
        <w:fldChar w:fldCharType="end"/>
      </w:r>
    </w:p>
    <w:p w14:paraId="2CCFCB69" w14:textId="77777777" w:rsidR="0098765B" w:rsidRDefault="0098765B">
      <w:pPr>
        <w:pStyle w:val="TOC4"/>
        <w:rPr>
          <w:rFonts w:ascii="Calibri" w:hAnsi="Calibri"/>
          <w:sz w:val="22"/>
          <w:szCs w:val="22"/>
          <w:lang w:val="en-US"/>
        </w:rPr>
      </w:pPr>
      <w:r>
        <w:t>7.4.2.2</w:t>
      </w:r>
      <w:r>
        <w:rPr>
          <w:rFonts w:ascii="Calibri" w:hAnsi="Calibri"/>
          <w:sz w:val="22"/>
          <w:szCs w:val="22"/>
          <w:lang w:val="en-US"/>
        </w:rPr>
        <w:tab/>
      </w:r>
      <w:r>
        <w:t>GBA_ME-based solution</w:t>
      </w:r>
      <w:r>
        <w:tab/>
      </w:r>
      <w:r>
        <w:fldChar w:fldCharType="begin" w:fldLock="1"/>
      </w:r>
      <w:r>
        <w:instrText xml:space="preserve"> PAGEREF _Toc421778740 \h </w:instrText>
      </w:r>
      <w:r>
        <w:fldChar w:fldCharType="separate"/>
      </w:r>
      <w:r>
        <w:t>24</w:t>
      </w:r>
      <w:r>
        <w:fldChar w:fldCharType="end"/>
      </w:r>
    </w:p>
    <w:p w14:paraId="3ABB5941" w14:textId="77777777" w:rsidR="0098765B" w:rsidRDefault="0098765B">
      <w:pPr>
        <w:pStyle w:val="TOC4"/>
        <w:rPr>
          <w:rFonts w:ascii="Calibri" w:hAnsi="Calibri"/>
          <w:sz w:val="22"/>
          <w:szCs w:val="22"/>
          <w:lang w:val="en-US"/>
        </w:rPr>
      </w:pPr>
      <w:r>
        <w:t>7.4.2.3</w:t>
      </w:r>
      <w:r>
        <w:rPr>
          <w:rFonts w:ascii="Calibri" w:hAnsi="Calibri"/>
          <w:sz w:val="22"/>
          <w:szCs w:val="22"/>
          <w:lang w:val="en-US"/>
        </w:rPr>
        <w:tab/>
      </w:r>
      <w:r>
        <w:t>GBA_U-based solution</w:t>
      </w:r>
      <w:r>
        <w:tab/>
      </w:r>
      <w:r>
        <w:fldChar w:fldCharType="begin" w:fldLock="1"/>
      </w:r>
      <w:r>
        <w:instrText xml:space="preserve"> PAGEREF _Toc421778741 \h </w:instrText>
      </w:r>
      <w:r>
        <w:fldChar w:fldCharType="separate"/>
      </w:r>
      <w:r>
        <w:t>25</w:t>
      </w:r>
      <w:r>
        <w:fldChar w:fldCharType="end"/>
      </w:r>
    </w:p>
    <w:p w14:paraId="405BF1D9" w14:textId="77777777" w:rsidR="0098765B" w:rsidRDefault="0098765B">
      <w:pPr>
        <w:pStyle w:val="TOC3"/>
        <w:rPr>
          <w:rFonts w:ascii="Calibri" w:hAnsi="Calibri"/>
          <w:sz w:val="22"/>
          <w:szCs w:val="22"/>
          <w:lang w:val="en-US"/>
        </w:rPr>
      </w:pPr>
      <w:r>
        <w:t>7.4.3</w:t>
      </w:r>
      <w:r>
        <w:rPr>
          <w:rFonts w:ascii="Calibri" w:hAnsi="Calibri"/>
          <w:sz w:val="22"/>
          <w:szCs w:val="22"/>
          <w:lang w:val="en-US"/>
        </w:rPr>
        <w:tab/>
      </w:r>
      <w:r>
        <w:t>Functional Architecture</w:t>
      </w:r>
      <w:r>
        <w:tab/>
      </w:r>
      <w:r>
        <w:fldChar w:fldCharType="begin" w:fldLock="1"/>
      </w:r>
      <w:r>
        <w:instrText xml:space="preserve"> PAGEREF _Toc421778742 \h </w:instrText>
      </w:r>
      <w:r>
        <w:fldChar w:fldCharType="separate"/>
      </w:r>
      <w:r>
        <w:t>27</w:t>
      </w:r>
      <w:r>
        <w:fldChar w:fldCharType="end"/>
      </w:r>
    </w:p>
    <w:p w14:paraId="2259E681" w14:textId="77777777" w:rsidR="0098765B" w:rsidRDefault="0098765B">
      <w:pPr>
        <w:pStyle w:val="TOC3"/>
        <w:rPr>
          <w:rFonts w:ascii="Calibri" w:hAnsi="Calibri"/>
          <w:sz w:val="22"/>
          <w:szCs w:val="22"/>
          <w:lang w:val="en-US"/>
        </w:rPr>
      </w:pPr>
      <w:r>
        <w:t>7.4.4</w:t>
      </w:r>
      <w:r>
        <w:rPr>
          <w:rFonts w:ascii="Calibri" w:hAnsi="Calibri"/>
          <w:sz w:val="22"/>
          <w:szCs w:val="22"/>
          <w:lang w:val="en-US"/>
        </w:rPr>
        <w:tab/>
      </w:r>
      <w:r>
        <w:t>Evaluation against SA1 requirements</w:t>
      </w:r>
      <w:r>
        <w:tab/>
      </w:r>
      <w:r>
        <w:fldChar w:fldCharType="begin" w:fldLock="1"/>
      </w:r>
      <w:r>
        <w:instrText xml:space="preserve"> PAGEREF _Toc421778743 \h </w:instrText>
      </w:r>
      <w:r>
        <w:fldChar w:fldCharType="separate"/>
      </w:r>
      <w:r>
        <w:t>29</w:t>
      </w:r>
      <w:r>
        <w:fldChar w:fldCharType="end"/>
      </w:r>
    </w:p>
    <w:p w14:paraId="6DECA014" w14:textId="77777777" w:rsidR="0098765B" w:rsidRDefault="0098765B">
      <w:pPr>
        <w:pStyle w:val="TOC2"/>
        <w:rPr>
          <w:rFonts w:ascii="Calibri" w:hAnsi="Calibri"/>
          <w:sz w:val="22"/>
          <w:szCs w:val="22"/>
          <w:lang w:val="en-US"/>
        </w:rPr>
      </w:pPr>
      <w:r w:rsidRPr="0098765B">
        <w:t>7.5</w:t>
      </w:r>
      <w:r w:rsidRPr="0098765B">
        <w:rPr>
          <w:rFonts w:ascii="Calibri" w:hAnsi="Calibri"/>
          <w:sz w:val="22"/>
          <w:szCs w:val="22"/>
        </w:rPr>
        <w:tab/>
      </w:r>
      <w:r w:rsidRPr="00F60582">
        <w:rPr>
          <w:lang w:val="en-US"/>
        </w:rPr>
        <w:t>3rd party SSO identity mapping</w:t>
      </w:r>
      <w:r>
        <w:tab/>
      </w:r>
      <w:r>
        <w:fldChar w:fldCharType="begin" w:fldLock="1"/>
      </w:r>
      <w:r>
        <w:instrText xml:space="preserve"> PAGEREF _Toc421778744 \h </w:instrText>
      </w:r>
      <w:r>
        <w:fldChar w:fldCharType="separate"/>
      </w:r>
      <w:r>
        <w:t>31</w:t>
      </w:r>
      <w:r>
        <w:fldChar w:fldCharType="end"/>
      </w:r>
    </w:p>
    <w:p w14:paraId="29C60877" w14:textId="77777777" w:rsidR="0098765B" w:rsidRDefault="0098765B">
      <w:pPr>
        <w:pStyle w:val="TOC3"/>
        <w:rPr>
          <w:rFonts w:ascii="Calibri" w:hAnsi="Calibri"/>
          <w:sz w:val="22"/>
          <w:szCs w:val="22"/>
          <w:lang w:val="en-US"/>
        </w:rPr>
      </w:pPr>
      <w:r w:rsidRPr="0098765B">
        <w:t>7.5.1</w:t>
      </w:r>
      <w:r w:rsidRPr="0098765B">
        <w:rPr>
          <w:rFonts w:ascii="Calibri" w:hAnsi="Calibri"/>
          <w:sz w:val="22"/>
          <w:szCs w:val="22"/>
        </w:rPr>
        <w:tab/>
      </w:r>
      <w:r w:rsidRPr="00F60582">
        <w:rPr>
          <w:lang w:val="en-US"/>
        </w:rPr>
        <w:t>Rationale for solution</w:t>
      </w:r>
      <w:r>
        <w:tab/>
      </w:r>
      <w:r>
        <w:fldChar w:fldCharType="begin" w:fldLock="1"/>
      </w:r>
      <w:r>
        <w:instrText xml:space="preserve"> PAGEREF _Toc421778745 \h </w:instrText>
      </w:r>
      <w:r>
        <w:fldChar w:fldCharType="separate"/>
      </w:r>
      <w:r>
        <w:t>31</w:t>
      </w:r>
      <w:r>
        <w:fldChar w:fldCharType="end"/>
      </w:r>
    </w:p>
    <w:p w14:paraId="2D3F97F8" w14:textId="77777777" w:rsidR="0098765B" w:rsidRDefault="0098765B">
      <w:pPr>
        <w:pStyle w:val="TOC3"/>
        <w:rPr>
          <w:rFonts w:ascii="Calibri" w:hAnsi="Calibri"/>
          <w:sz w:val="22"/>
          <w:szCs w:val="22"/>
          <w:lang w:val="en-US"/>
        </w:rPr>
      </w:pPr>
      <w:r>
        <w:t>7.5.2</w:t>
      </w:r>
      <w:r>
        <w:rPr>
          <w:rFonts w:ascii="Calibri" w:hAnsi="Calibri"/>
          <w:sz w:val="22"/>
          <w:szCs w:val="22"/>
          <w:lang w:val="en-US"/>
        </w:rPr>
        <w:tab/>
      </w:r>
      <w:r>
        <w:t>Solution description</w:t>
      </w:r>
      <w:r>
        <w:tab/>
      </w:r>
      <w:r>
        <w:fldChar w:fldCharType="begin" w:fldLock="1"/>
      </w:r>
      <w:r>
        <w:instrText xml:space="preserve"> PAGEREF _Toc421778746 \h </w:instrText>
      </w:r>
      <w:r>
        <w:fldChar w:fldCharType="separate"/>
      </w:r>
      <w:r>
        <w:t>31</w:t>
      </w:r>
      <w:r>
        <w:fldChar w:fldCharType="end"/>
      </w:r>
    </w:p>
    <w:p w14:paraId="7BB5DDA8" w14:textId="77777777" w:rsidR="0098765B" w:rsidRDefault="0098765B">
      <w:pPr>
        <w:pStyle w:val="TOC3"/>
        <w:rPr>
          <w:rFonts w:ascii="Calibri" w:hAnsi="Calibri"/>
          <w:sz w:val="22"/>
          <w:szCs w:val="22"/>
          <w:lang w:val="en-US"/>
        </w:rPr>
      </w:pPr>
      <w:r>
        <w:t>7.5.3</w:t>
      </w:r>
      <w:r>
        <w:rPr>
          <w:rFonts w:ascii="Calibri" w:hAnsi="Calibri"/>
          <w:sz w:val="22"/>
          <w:szCs w:val="22"/>
          <w:lang w:val="en-US"/>
        </w:rPr>
        <w:tab/>
      </w:r>
      <w:r>
        <w:t>Evaluation against SA1 requirements</w:t>
      </w:r>
      <w:r>
        <w:tab/>
      </w:r>
      <w:r>
        <w:fldChar w:fldCharType="begin" w:fldLock="1"/>
      </w:r>
      <w:r>
        <w:instrText xml:space="preserve"> PAGEREF _Toc421778747 \h </w:instrText>
      </w:r>
      <w:r>
        <w:fldChar w:fldCharType="separate"/>
      </w:r>
      <w:r>
        <w:t>33</w:t>
      </w:r>
      <w:r>
        <w:fldChar w:fldCharType="end"/>
      </w:r>
    </w:p>
    <w:p w14:paraId="0B056AB3" w14:textId="77777777" w:rsidR="0098765B" w:rsidRDefault="0098765B">
      <w:pPr>
        <w:pStyle w:val="TOC1"/>
        <w:rPr>
          <w:rFonts w:ascii="Calibri" w:hAnsi="Calibri"/>
          <w:szCs w:val="22"/>
          <w:lang w:val="en-US"/>
        </w:rPr>
      </w:pPr>
      <w:r>
        <w:t>8</w:t>
      </w:r>
      <w:r>
        <w:rPr>
          <w:rFonts w:ascii="Calibri" w:hAnsi="Calibri"/>
          <w:szCs w:val="22"/>
          <w:lang w:val="en-US"/>
        </w:rPr>
        <w:tab/>
      </w:r>
      <w:r>
        <w:t>Conclusions</w:t>
      </w:r>
      <w:r>
        <w:tab/>
      </w:r>
      <w:r>
        <w:fldChar w:fldCharType="begin" w:fldLock="1"/>
      </w:r>
      <w:r>
        <w:instrText xml:space="preserve"> PAGEREF _Toc421778748 \h </w:instrText>
      </w:r>
      <w:r>
        <w:fldChar w:fldCharType="separate"/>
      </w:r>
      <w:r>
        <w:t>35</w:t>
      </w:r>
      <w:r>
        <w:fldChar w:fldCharType="end"/>
      </w:r>
    </w:p>
    <w:p w14:paraId="69DB0175" w14:textId="77777777" w:rsidR="0098765B" w:rsidRDefault="0098765B">
      <w:pPr>
        <w:pStyle w:val="TOC9"/>
        <w:rPr>
          <w:rFonts w:ascii="Calibri" w:hAnsi="Calibri"/>
          <w:b w:val="0"/>
          <w:szCs w:val="22"/>
          <w:lang w:val="en-US"/>
        </w:rPr>
      </w:pPr>
      <w:r>
        <w:t>Annex A:</w:t>
      </w:r>
      <w:r>
        <w:tab/>
        <w:t>Change history</w:t>
      </w:r>
      <w:r>
        <w:tab/>
      </w:r>
      <w:r>
        <w:fldChar w:fldCharType="begin" w:fldLock="1"/>
      </w:r>
      <w:r>
        <w:instrText xml:space="preserve"> PAGEREF _Toc421778749 \h </w:instrText>
      </w:r>
      <w:r>
        <w:fldChar w:fldCharType="separate"/>
      </w:r>
      <w:r>
        <w:t>36</w:t>
      </w:r>
      <w:r>
        <w:fldChar w:fldCharType="end"/>
      </w:r>
    </w:p>
    <w:p w14:paraId="11D3DAB2" w14:textId="77777777" w:rsidR="00296D15" w:rsidRDefault="0098765B">
      <w:r>
        <w:rPr>
          <w:noProof/>
          <w:sz w:val="22"/>
        </w:rPr>
        <w:fldChar w:fldCharType="end"/>
      </w:r>
    </w:p>
    <w:p w14:paraId="07799571" w14:textId="77777777" w:rsidR="00296D15" w:rsidRDefault="00296D15">
      <w:pPr>
        <w:pStyle w:val="Heading1"/>
      </w:pPr>
      <w:r>
        <w:br w:type="page"/>
      </w:r>
      <w:bookmarkStart w:id="5" w:name="_Toc421778708"/>
      <w:r>
        <w:lastRenderedPageBreak/>
        <w:t>Foreword</w:t>
      </w:r>
      <w:bookmarkEnd w:id="5"/>
    </w:p>
    <w:p w14:paraId="5E66BB0F" w14:textId="77777777" w:rsidR="00296D15" w:rsidRDefault="00296D15">
      <w:r>
        <w:t>This Technical Report has been produced by the 3</w:t>
      </w:r>
      <w:r>
        <w:rPr>
          <w:vertAlign w:val="superscript"/>
        </w:rPr>
        <w:t>rd</w:t>
      </w:r>
      <w:r>
        <w:t xml:space="preserve"> Generation Partnership Project (3GPP).</w:t>
      </w:r>
    </w:p>
    <w:p w14:paraId="26231255" w14:textId="77777777" w:rsidR="00296D15" w:rsidRDefault="00296D1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82FF3A" w14:textId="77777777" w:rsidR="00296D15" w:rsidRDefault="00296D15">
      <w:pPr>
        <w:pStyle w:val="B1"/>
        <w:rPr>
          <w:lang w:val="fr-FR"/>
        </w:rPr>
      </w:pPr>
      <w:r>
        <w:rPr>
          <w:lang w:val="fr-FR"/>
        </w:rPr>
        <w:t>Version x.y.z</w:t>
      </w:r>
    </w:p>
    <w:p w14:paraId="7E861E52" w14:textId="77777777" w:rsidR="00296D15" w:rsidRDefault="00296D15">
      <w:pPr>
        <w:pStyle w:val="B1"/>
      </w:pPr>
      <w:r>
        <w:t>where:</w:t>
      </w:r>
    </w:p>
    <w:p w14:paraId="7A463037" w14:textId="77777777" w:rsidR="00296D15" w:rsidRDefault="00296D15">
      <w:pPr>
        <w:pStyle w:val="B2"/>
      </w:pPr>
      <w:r>
        <w:t>x</w:t>
      </w:r>
      <w:r>
        <w:tab/>
        <w:t>the first digit:</w:t>
      </w:r>
    </w:p>
    <w:p w14:paraId="71B494B4" w14:textId="77777777" w:rsidR="00296D15" w:rsidRDefault="00296D15">
      <w:pPr>
        <w:pStyle w:val="B3"/>
      </w:pPr>
      <w:r>
        <w:t>1</w:t>
      </w:r>
      <w:r>
        <w:tab/>
        <w:t>presented to TSG for information;</w:t>
      </w:r>
    </w:p>
    <w:p w14:paraId="37B9BECB" w14:textId="77777777" w:rsidR="00296D15" w:rsidRDefault="00296D15">
      <w:pPr>
        <w:pStyle w:val="B3"/>
      </w:pPr>
      <w:r>
        <w:t>2</w:t>
      </w:r>
      <w:r>
        <w:tab/>
        <w:t>presented to TSG for approval;</w:t>
      </w:r>
    </w:p>
    <w:p w14:paraId="6BD93FE5" w14:textId="77777777" w:rsidR="00296D15" w:rsidRDefault="00296D15">
      <w:pPr>
        <w:pStyle w:val="B3"/>
      </w:pPr>
      <w:r>
        <w:t>3</w:t>
      </w:r>
      <w:r>
        <w:tab/>
        <w:t>or greater indicates TSG approved document under change control.</w:t>
      </w:r>
    </w:p>
    <w:p w14:paraId="08751F58" w14:textId="77777777" w:rsidR="00296D15" w:rsidRDefault="00296D15">
      <w:pPr>
        <w:pStyle w:val="B2"/>
      </w:pPr>
      <w:r>
        <w:t>y</w:t>
      </w:r>
      <w:r>
        <w:tab/>
        <w:t>the second digit is incremented for all changes of substance, i.e. technical enhancements, corrections, updates, etc.</w:t>
      </w:r>
    </w:p>
    <w:p w14:paraId="10401CDB" w14:textId="77777777" w:rsidR="00296D15" w:rsidRDefault="00296D15" w:rsidP="0098765B">
      <w:pPr>
        <w:pStyle w:val="B2"/>
      </w:pPr>
      <w:r>
        <w:t>z</w:t>
      </w:r>
      <w:r>
        <w:tab/>
        <w:t>the third digit is incremented when editorial only changes have been incorporated in the document.</w:t>
      </w:r>
    </w:p>
    <w:p w14:paraId="069FC5A5" w14:textId="77777777" w:rsidR="00296D15" w:rsidRDefault="00296D15" w:rsidP="005E073C">
      <w:pPr>
        <w:pStyle w:val="Heading1"/>
      </w:pPr>
      <w:r>
        <w:br w:type="page"/>
      </w:r>
      <w:bookmarkStart w:id="6" w:name="_Toc421778709"/>
      <w:r>
        <w:lastRenderedPageBreak/>
        <w:t>1</w:t>
      </w:r>
      <w:r>
        <w:tab/>
        <w:t>Scope</w:t>
      </w:r>
      <w:bookmarkEnd w:id="6"/>
    </w:p>
    <w:p w14:paraId="3A6DF461" w14:textId="77777777" w:rsidR="00296D15" w:rsidRDefault="00296D15">
      <w:pPr>
        <w:tabs>
          <w:tab w:val="left" w:pos="794"/>
          <w:tab w:val="left" w:pos="1191"/>
          <w:tab w:val="left" w:pos="1588"/>
          <w:tab w:val="left" w:pos="1985"/>
        </w:tabs>
        <w:overflowPunct w:val="0"/>
        <w:autoSpaceDE w:val="0"/>
        <w:autoSpaceDN w:val="0"/>
        <w:adjustRightInd w:val="0"/>
        <w:textAlignment w:val="baseline"/>
      </w:pPr>
      <w:r>
        <w:t>The present study investigates the security aspects of the service requirements specified by SA1 in TS 22.101 [11]</w:t>
      </w:r>
      <w:r w:rsidR="00812361">
        <w:t xml:space="preserve"> clause 26</w:t>
      </w:r>
      <w:r>
        <w:t>, on the integration of SSO frameworks with 3GPP networks for various operator authentication configurations (e.g. configurations using GBA or not using GBA).</w:t>
      </w:r>
    </w:p>
    <w:p w14:paraId="2744F1E0" w14:textId="77777777" w:rsidR="00296D15" w:rsidRDefault="00296D15">
      <w:pPr>
        <w:tabs>
          <w:tab w:val="left" w:pos="794"/>
          <w:tab w:val="left" w:pos="1191"/>
          <w:tab w:val="left" w:pos="1588"/>
          <w:tab w:val="left" w:pos="1985"/>
        </w:tabs>
        <w:overflowPunct w:val="0"/>
        <w:autoSpaceDE w:val="0"/>
        <w:autoSpaceDN w:val="0"/>
        <w:adjustRightInd w:val="0"/>
        <w:textAlignment w:val="baseline"/>
      </w:pPr>
      <w:r>
        <w:rPr>
          <w:lang w:val="en-US"/>
        </w:rPr>
        <w:t xml:space="preserve">In particular, this study evaluates </w:t>
      </w:r>
      <w:r>
        <w:t xml:space="preserve">existing interworking solutions between SSO frameworks and 3GPP authentication mechanisms against the SA1 service requirements. The study is not limited to evaluation of existing interworking solutions and new interworking solutions may be developed as appropriate. </w:t>
      </w:r>
    </w:p>
    <w:p w14:paraId="1AFFE08A" w14:textId="77777777" w:rsidR="00296D15" w:rsidRDefault="00296D15">
      <w:r>
        <w:t>The study covers the security requirements to enable the operator to become the preferred SSO Identity Provider by allowing the usage of credentials on the UE for SSO services, as well as ways for the 3GPP operator to leverage its trust framework and its reliable and robust secure credential handling infra-structure to provide SSO service based on operator-controlled credentials.</w:t>
      </w:r>
    </w:p>
    <w:p w14:paraId="6555D084" w14:textId="77777777" w:rsidR="00296D15" w:rsidRDefault="00296D15" w:rsidP="005E073C">
      <w:pPr>
        <w:pStyle w:val="Heading1"/>
      </w:pPr>
      <w:bookmarkStart w:id="7" w:name="_Toc421778710"/>
      <w:r>
        <w:t>2</w:t>
      </w:r>
      <w:r>
        <w:tab/>
        <w:t>References</w:t>
      </w:r>
      <w:bookmarkEnd w:id="7"/>
    </w:p>
    <w:p w14:paraId="282D559C" w14:textId="77777777" w:rsidR="00296D15" w:rsidRDefault="00296D15">
      <w:r>
        <w:t>The following documents contain provisions which, through reference in this text, constitute provisions of the present document.</w:t>
      </w:r>
    </w:p>
    <w:p w14:paraId="6E3A0C99" w14:textId="77777777" w:rsidR="00296D15" w:rsidRDefault="00296D15">
      <w:pPr>
        <w:ind w:left="568" w:hanging="284"/>
      </w:pPr>
      <w:r>
        <w:t>-</w:t>
      </w:r>
      <w:r>
        <w:tab/>
        <w:t>References are either specific (identified by date of publication, edition number, version number, etc.) or non</w:t>
      </w:r>
      <w:r>
        <w:noBreakHyphen/>
        <w:t>specific.</w:t>
      </w:r>
    </w:p>
    <w:p w14:paraId="44023BFF" w14:textId="77777777" w:rsidR="00296D15" w:rsidRDefault="00296D15">
      <w:pPr>
        <w:ind w:left="568" w:hanging="284"/>
      </w:pPr>
      <w:r>
        <w:t>-</w:t>
      </w:r>
      <w:r>
        <w:tab/>
        <w:t>For a specific reference, subsequent revisions do not apply.</w:t>
      </w:r>
    </w:p>
    <w:p w14:paraId="24C48D90" w14:textId="77777777" w:rsidR="00296D15" w:rsidRDefault="00296D15">
      <w:pPr>
        <w:ind w:left="568" w:hanging="284"/>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77A4AE" w14:textId="77777777" w:rsidR="00296D15" w:rsidRDefault="00296D15">
      <w:pPr>
        <w:keepLines/>
        <w:ind w:left="1702" w:hanging="1418"/>
      </w:pPr>
      <w:r>
        <w:t>[1]</w:t>
      </w:r>
      <w:r>
        <w:tab/>
        <w:t>3GPP TR 21.905: "Vocabulary for 3GPP Specifications".</w:t>
      </w:r>
    </w:p>
    <w:p w14:paraId="3FF5791C" w14:textId="77777777" w:rsidR="00296D15" w:rsidRDefault="00296D15">
      <w:pPr>
        <w:keepLines/>
        <w:ind w:left="1702" w:hanging="1418"/>
      </w:pPr>
      <w:r>
        <w:rPr>
          <w:lang w:val="en-US"/>
        </w:rPr>
        <w:t>[2]</w:t>
      </w:r>
      <w:r>
        <w:rPr>
          <w:lang w:val="en-US"/>
        </w:rPr>
        <w:tab/>
      </w:r>
      <w:r>
        <w:t>3GPP TR 22.895: "Study on Service aspects of integration of Single Sign-On (SSO) frameworks with 3GPP operator-controlled resources and mechanisms".</w:t>
      </w:r>
    </w:p>
    <w:p w14:paraId="4733EF1A" w14:textId="77777777" w:rsidR="00296D15" w:rsidRDefault="00296D15">
      <w:pPr>
        <w:keepLines/>
        <w:ind w:left="1702" w:hanging="1418"/>
      </w:pPr>
      <w:r>
        <w:rPr>
          <w:lang w:val="en-US"/>
        </w:rPr>
        <w:t>[3]</w:t>
      </w:r>
      <w:r>
        <w:rPr>
          <w:lang w:val="en-US"/>
        </w:rPr>
        <w:tab/>
      </w:r>
      <w:r>
        <w:t xml:space="preserve">3GPP TR 33.980: "Interworking of </w:t>
      </w:r>
      <w:smartTag w:uri="urn:schemas-microsoft-com:office:smarttags" w:element="City">
        <w:r>
          <w:t>Liberty</w:t>
        </w:r>
      </w:smartTag>
      <w:r>
        <w:t xml:space="preserve"> </w:t>
      </w:r>
      <w:smartTag w:uri="urn:schemas-microsoft-com:office:smarttags" w:element="place">
        <w:smartTag w:uri="urn:schemas-microsoft-com:office:smarttags" w:element="City">
          <w:r>
            <w:t>Alliance</w:t>
          </w:r>
        </w:smartTag>
      </w:smartTag>
      <w:r>
        <w:t xml:space="preserve"> Identity Federation Framework (ID-FF), Identity Web Service Framework (ID-WSF) and the Generic Authentication Architecture (GAA)".</w:t>
      </w:r>
    </w:p>
    <w:p w14:paraId="2E68A0AC" w14:textId="77777777" w:rsidR="00296D15" w:rsidRDefault="00296D15">
      <w:pPr>
        <w:keepLines/>
        <w:ind w:left="1702" w:hanging="1418"/>
      </w:pPr>
      <w:r>
        <w:rPr>
          <w:lang w:val="en-US"/>
        </w:rPr>
        <w:t>[4]</w:t>
      </w:r>
      <w:r>
        <w:rPr>
          <w:lang w:val="en-US"/>
        </w:rPr>
        <w:tab/>
        <w:t xml:space="preserve">3GPP TR 33.924: </w:t>
      </w:r>
      <w:r>
        <w:t>"Identity management and 3GPP security interworking; Identity management and Generic Authentication Architecture (GAA) interworking".</w:t>
      </w:r>
    </w:p>
    <w:p w14:paraId="7EE8B35B" w14:textId="77777777" w:rsidR="00296D15" w:rsidRDefault="00296D15">
      <w:pPr>
        <w:keepLines/>
        <w:ind w:left="1702" w:hanging="1418"/>
      </w:pPr>
      <w:r>
        <w:rPr>
          <w:lang w:val="en-US"/>
        </w:rPr>
        <w:t>[5]</w:t>
      </w:r>
      <w:r>
        <w:rPr>
          <w:lang w:val="en-US"/>
        </w:rPr>
        <w:tab/>
        <w:t xml:space="preserve">3GPP TR 33.804: </w:t>
      </w:r>
      <w:r>
        <w:t>"Single Sign On Application Security for Common IMS – based on SIP Digest".</w:t>
      </w:r>
    </w:p>
    <w:p w14:paraId="4035B833" w14:textId="77777777" w:rsidR="00296D15" w:rsidRDefault="00296D15">
      <w:pPr>
        <w:keepLines/>
        <w:ind w:left="1702" w:hanging="1418"/>
      </w:pPr>
      <w:r>
        <w:t>[6]</w:t>
      </w:r>
      <w:r>
        <w:tab/>
      </w:r>
      <w:r>
        <w:rPr>
          <w:lang w:val="en-US"/>
        </w:rPr>
        <w:t xml:space="preserve">3GPP TS 33.220: </w:t>
      </w:r>
      <w:r>
        <w:t>"Generic Authentication Architecture (GAA); Generic Bootstrapping Architecture".</w:t>
      </w:r>
    </w:p>
    <w:p w14:paraId="67E84608" w14:textId="77777777" w:rsidR="00296D15" w:rsidRDefault="00296D15">
      <w:pPr>
        <w:keepLines/>
        <w:ind w:left="1702" w:hanging="1418"/>
      </w:pPr>
      <w:r>
        <w:t>[7]</w:t>
      </w:r>
      <w:r>
        <w:tab/>
        <w:t>3GPP TS 24.109: "Bootstrapping interface (Ub) and network application function interface (Ua); Protocol details".</w:t>
      </w:r>
    </w:p>
    <w:p w14:paraId="54D38203" w14:textId="77777777" w:rsidR="00296D15" w:rsidRDefault="00296D15">
      <w:pPr>
        <w:keepLines/>
        <w:ind w:left="1702" w:hanging="1418"/>
      </w:pPr>
      <w:r>
        <w:t>[8]</w:t>
      </w:r>
      <w:r>
        <w:tab/>
        <w:t xml:space="preserve">3GPP TS 29.109: </w:t>
      </w:r>
      <w:bookmarkStart w:id="8" w:name="OLE_LINK16"/>
      <w:bookmarkStart w:id="9" w:name="OLE_LINK15"/>
      <w:r>
        <w:t>"</w:t>
      </w:r>
      <w:bookmarkEnd w:id="8"/>
      <w:bookmarkEnd w:id="9"/>
      <w:r>
        <w:t>Generic Authentication Architecture (GAA); Zh and Zn Interfaces based on the Diameter protocol; Stage 3".</w:t>
      </w:r>
    </w:p>
    <w:p w14:paraId="512F9683" w14:textId="77777777" w:rsidR="00296D15" w:rsidRDefault="00296D15">
      <w:pPr>
        <w:keepLines/>
        <w:pBdr>
          <w:bottom w:val="single" w:sz="6" w:space="15" w:color="auto"/>
        </w:pBdr>
        <w:ind w:left="1702" w:hanging="1418"/>
        <w:rPr>
          <w:rFonts w:cs="Arial"/>
        </w:rPr>
      </w:pPr>
      <w:r>
        <w:t>[9]</w:t>
      </w:r>
      <w:r>
        <w:tab/>
      </w:r>
      <w:r>
        <w:rPr>
          <w:rFonts w:cs="Arial"/>
        </w:rPr>
        <w:t>OpenID Foundation "</w:t>
      </w:r>
      <w:bookmarkStart w:id="10" w:name="OLE_LINK313"/>
      <w:bookmarkStart w:id="11" w:name="OLE_LINK312"/>
      <w:r>
        <w:rPr>
          <w:rFonts w:cs="Arial"/>
        </w:rPr>
        <w:t>OpenID Authentication 2.0</w:t>
      </w:r>
      <w:bookmarkEnd w:id="10"/>
      <w:bookmarkEnd w:id="11"/>
      <w:r>
        <w:rPr>
          <w:rFonts w:cs="Arial"/>
        </w:rPr>
        <w:t xml:space="preserve">", </w:t>
      </w:r>
      <w:hyperlink r:id="rId12" w:history="1">
        <w:r>
          <w:rPr>
            <w:color w:val="0000FF"/>
            <w:u w:val="single"/>
          </w:rPr>
          <w:t>http://openid.net/</w:t>
        </w:r>
      </w:hyperlink>
      <w:r>
        <w:rPr>
          <w:rFonts w:cs="Arial"/>
        </w:rPr>
        <w:t>.</w:t>
      </w:r>
    </w:p>
    <w:p w14:paraId="29AE0F3C" w14:textId="77777777" w:rsidR="00296D15" w:rsidRDefault="00296D15">
      <w:pPr>
        <w:keepLines/>
        <w:pBdr>
          <w:bottom w:val="single" w:sz="6" w:space="15" w:color="auto"/>
        </w:pBdr>
        <w:ind w:left="1702" w:hanging="1418"/>
        <w:rPr>
          <w:rFonts w:cs="Arial"/>
        </w:rPr>
      </w:pPr>
      <w:r>
        <w:rPr>
          <w:rFonts w:cs="Arial"/>
        </w:rPr>
        <w:t>[10]</w:t>
      </w:r>
      <w:r>
        <w:rPr>
          <w:rFonts w:cs="Arial"/>
        </w:rPr>
        <w:tab/>
        <w:t>3GPP TS 33.222, “Access to network application functions using Hypertext Transfer Protocol over Transport Layer Security (HTTPS)“</w:t>
      </w:r>
    </w:p>
    <w:p w14:paraId="158B3D00" w14:textId="77777777" w:rsidR="00296D15" w:rsidRDefault="00296D15">
      <w:pPr>
        <w:keepLines/>
        <w:pBdr>
          <w:bottom w:val="single" w:sz="6" w:space="15" w:color="auto"/>
        </w:pBdr>
        <w:ind w:left="1702" w:hanging="1418"/>
        <w:rPr>
          <w:rFonts w:cs="Arial"/>
        </w:rPr>
      </w:pPr>
      <w:r>
        <w:rPr>
          <w:rFonts w:cs="Arial"/>
        </w:rPr>
        <w:t>[11]</w:t>
      </w:r>
      <w:r>
        <w:rPr>
          <w:rFonts w:cs="Arial"/>
        </w:rPr>
        <w:tab/>
        <w:t>3GPP TS 22.101, “Service aspects; Service principles”.</w:t>
      </w:r>
    </w:p>
    <w:p w14:paraId="19AFF86D" w14:textId="77777777" w:rsidR="00296D15" w:rsidRDefault="00296D15">
      <w:pPr>
        <w:keepLines/>
        <w:pBdr>
          <w:bottom w:val="single" w:sz="6" w:space="15" w:color="auto"/>
        </w:pBdr>
        <w:ind w:left="1702" w:hanging="1418"/>
        <w:rPr>
          <w:rFonts w:cs="Arial"/>
        </w:rPr>
      </w:pPr>
      <w:r>
        <w:rPr>
          <w:rFonts w:cs="Arial"/>
        </w:rPr>
        <w:t>[12]</w:t>
      </w:r>
      <w:r>
        <w:rPr>
          <w:rFonts w:cs="Arial"/>
        </w:rPr>
        <w:tab/>
        <w:t>3GPP TR 33.905, "</w:t>
      </w:r>
      <w:r>
        <w:t>Recommendations for trusted open platforms</w:t>
      </w:r>
      <w:r>
        <w:rPr>
          <w:rFonts w:cs="Arial"/>
        </w:rPr>
        <w:t>".</w:t>
      </w:r>
    </w:p>
    <w:p w14:paraId="0EDA35C2" w14:textId="77777777" w:rsidR="00296D15" w:rsidRPr="005E073C" w:rsidRDefault="00296D15" w:rsidP="005E073C">
      <w:pPr>
        <w:keepLines/>
        <w:pBdr>
          <w:bottom w:val="single" w:sz="6" w:space="15" w:color="auto"/>
        </w:pBdr>
        <w:ind w:left="1702" w:hanging="1418"/>
        <w:rPr>
          <w:rFonts w:cs="Arial"/>
        </w:rPr>
      </w:pPr>
      <w:r>
        <w:lastRenderedPageBreak/>
        <w:t>[13]</w:t>
      </w:r>
      <w:r>
        <w:tab/>
        <w:t>OpenID Foundation "OpenID Provider Authentication Policy Extension 1.0", http://openid.net/.</w:t>
      </w:r>
    </w:p>
    <w:p w14:paraId="644D03E1" w14:textId="77777777" w:rsidR="00296D15" w:rsidRDefault="00296D15">
      <w:pPr>
        <w:pStyle w:val="Heading1"/>
      </w:pPr>
      <w:bookmarkStart w:id="12" w:name="_Toc421778711"/>
      <w:r>
        <w:t>3</w:t>
      </w:r>
      <w:r>
        <w:tab/>
        <w:t>Definitions</w:t>
      </w:r>
      <w:r w:rsidR="004247A1">
        <w:t xml:space="preserve"> </w:t>
      </w:r>
      <w:r>
        <w:t>and abbreviations</w:t>
      </w:r>
      <w:bookmarkEnd w:id="12"/>
    </w:p>
    <w:p w14:paraId="799AB59D" w14:textId="77777777" w:rsidR="00296D15" w:rsidRDefault="00296D15" w:rsidP="005E073C">
      <w:pPr>
        <w:pStyle w:val="Heading2"/>
      </w:pPr>
      <w:bookmarkStart w:id="13" w:name="_Toc421778712"/>
      <w:r>
        <w:t>3.1</w:t>
      </w:r>
      <w:r>
        <w:tab/>
        <w:t>Definitions</w:t>
      </w:r>
      <w:bookmarkEnd w:id="13"/>
    </w:p>
    <w:p w14:paraId="3F3630EF" w14:textId="77777777" w:rsidR="00296D15" w:rsidRDefault="00296D15">
      <w:r>
        <w:t>For the purposes of the present document, the terms and definitions given in TR 21.905 [1], TS 22.101 [11] and the following apply. A term defined in the present document takes precedence over the definition of the same term, if any, in TR 21.905 [1].</w:t>
      </w:r>
    </w:p>
    <w:p w14:paraId="1D00260E" w14:textId="77777777" w:rsidR="00296D15" w:rsidRDefault="00296D15">
      <w:r>
        <w:rPr>
          <w:b/>
        </w:rPr>
        <w:t>example:</w:t>
      </w:r>
      <w:r>
        <w:t xml:space="preserve"> text used to clarify abstract rules by applying them literally.</w:t>
      </w:r>
    </w:p>
    <w:p w14:paraId="29C0A9C6" w14:textId="77777777" w:rsidR="00671131" w:rsidRDefault="00671131" w:rsidP="00671131">
      <w:r w:rsidRPr="001C78A3">
        <w:rPr>
          <w:b/>
        </w:rPr>
        <w:t>Authorization</w:t>
      </w:r>
      <w:r>
        <w:rPr>
          <w:b/>
        </w:rPr>
        <w:t xml:space="preserve">: </w:t>
      </w:r>
      <w:r w:rsidRPr="001C78A3">
        <w:rPr>
          <w:b/>
        </w:rPr>
        <w:t xml:space="preserve"> </w:t>
      </w:r>
      <w:r w:rsidRPr="00425D03">
        <w:t>a mechanism</w:t>
      </w:r>
      <w:r>
        <w:t xml:space="preserve"> or process</w:t>
      </w:r>
      <w:r w:rsidRPr="00425D03">
        <w:t xml:space="preserve"> </w:t>
      </w:r>
      <w:r>
        <w:t>which determines</w:t>
      </w:r>
      <w:r w:rsidRPr="00425D03">
        <w:t xml:space="preserve"> what </w:t>
      </w:r>
      <w:r>
        <w:t>a particular user or a group of users</w:t>
      </w:r>
      <w:r w:rsidRPr="00425D03">
        <w:t xml:space="preserve"> can access or do</w:t>
      </w:r>
      <w:r>
        <w:t>.</w:t>
      </w:r>
    </w:p>
    <w:p w14:paraId="5F3DDDBB" w14:textId="77777777" w:rsidR="00671131" w:rsidRDefault="00671131" w:rsidP="00671131">
      <w:r w:rsidRPr="00425D03">
        <w:rPr>
          <w:b/>
        </w:rPr>
        <w:t>Multi-factor authentication:</w:t>
      </w:r>
      <w:r>
        <w:t xml:space="preserve">  a method of logon verification where at least two different factors of proof are provided, and jointly verified. There are three generally recognized types of authentication</w:t>
      </w:r>
      <w:r>
        <w:tab/>
        <w:t>factors:</w:t>
      </w:r>
      <w:r>
        <w:tab/>
      </w:r>
    </w:p>
    <w:p w14:paraId="63702FBD" w14:textId="77777777" w:rsidR="00671131" w:rsidRDefault="00671131" w:rsidP="00B427AE">
      <w:pPr>
        <w:pStyle w:val="B1"/>
      </w:pPr>
      <w:r>
        <w:t>•</w:t>
      </w:r>
      <w:r>
        <w:tab/>
        <w:t xml:space="preserve"> Type</w:t>
      </w:r>
      <w:r>
        <w:tab/>
        <w:t>1 - Something You Know. Type 1 includes, but is not limited to, passwords, PINs, combinations, code words, or secret handshakes. Anything that a user can remember and then type, say, do, perform, or otherwise recall when needed falls into this category.</w:t>
      </w:r>
    </w:p>
    <w:p w14:paraId="61E45993" w14:textId="77777777" w:rsidR="00671131" w:rsidRDefault="00671131" w:rsidP="00B427AE">
      <w:pPr>
        <w:pStyle w:val="B1"/>
      </w:pPr>
      <w:r>
        <w:t>•</w:t>
      </w:r>
      <w:r>
        <w:tab/>
        <w:t xml:space="preserve"> Type</w:t>
      </w:r>
      <w:r>
        <w:tab/>
        <w:t>2 - Something You Have. Type 2 includes all items that are physical objects, such as, but not limited to, keys, smart phones, smart cards, USB drives, and token devices. (A token device produces a time-based PIN or can compute a response from a challenge number issued by the server.)</w:t>
      </w:r>
    </w:p>
    <w:p w14:paraId="104D362B" w14:textId="77777777" w:rsidR="00671131" w:rsidRDefault="00671131" w:rsidP="00B427AE">
      <w:pPr>
        <w:pStyle w:val="B1"/>
      </w:pPr>
      <w:r>
        <w:t>•</w:t>
      </w:r>
      <w:r>
        <w:tab/>
        <w:t xml:space="preserve"> Type</w:t>
      </w:r>
      <w:r>
        <w:tab/>
        <w:t>3 - Something You Are. Type 3 includes any part of the human body that can be offered for verification, such as, but not limited to, fingerprints, palm scanning, facial recognition, retina scans, iris scans, and voice verification.</w:t>
      </w:r>
    </w:p>
    <w:p w14:paraId="7D23DA52" w14:textId="77777777" w:rsidR="00671131" w:rsidRPr="00365BE2" w:rsidRDefault="00671131" w:rsidP="00671131">
      <w:pPr>
        <w:rPr>
          <w:noProof/>
        </w:rPr>
      </w:pPr>
      <w:r w:rsidRPr="00365BE2">
        <w:rPr>
          <w:b/>
          <w:noProof/>
          <w:lang w:val="en-US"/>
        </w:rPr>
        <w:t>Multi-</w:t>
      </w:r>
      <w:r>
        <w:rPr>
          <w:b/>
          <w:noProof/>
          <w:lang w:val="en-US"/>
        </w:rPr>
        <w:t>step</w:t>
      </w:r>
      <w:r w:rsidRPr="00365BE2">
        <w:rPr>
          <w:b/>
          <w:noProof/>
          <w:lang w:val="en-US"/>
        </w:rPr>
        <w:t xml:space="preserve"> authentication</w:t>
      </w:r>
      <w:r>
        <w:rPr>
          <w:noProof/>
          <w:lang w:val="en-US"/>
        </w:rPr>
        <w:t>:</w:t>
      </w:r>
      <w:r w:rsidRPr="00365BE2">
        <w:rPr>
          <w:noProof/>
          <w:lang w:val="en-US"/>
        </w:rPr>
        <w:t xml:space="preserve"> </w:t>
      </w:r>
      <w:r>
        <w:t xml:space="preserve">a method of logon verification where </w:t>
      </w:r>
      <w:r w:rsidRPr="00365BE2">
        <w:rPr>
          <w:noProof/>
        </w:rPr>
        <w:t>the authentication can take several steps or phases to complete</w:t>
      </w:r>
      <w:r>
        <w:rPr>
          <w:noProof/>
        </w:rPr>
        <w:t>. Multi-step authentication</w:t>
      </w:r>
      <w:r>
        <w:t xml:space="preserve"> </w:t>
      </w:r>
      <w:r w:rsidRPr="00365BE2">
        <w:rPr>
          <w:noProof/>
        </w:rPr>
        <w:t>differs from multi-factor authentication in that it does not strictly require that each authent</w:t>
      </w:r>
      <w:r>
        <w:rPr>
          <w:noProof/>
        </w:rPr>
        <w:t>ication factor be different, or that multiple factors are evaluated in conjunction.</w:t>
      </w:r>
      <w:r w:rsidRPr="00365BE2">
        <w:rPr>
          <w:noProof/>
        </w:rPr>
        <w:t xml:space="preserve"> </w:t>
      </w:r>
    </w:p>
    <w:p w14:paraId="637B7FA9" w14:textId="77777777" w:rsidR="00296D15" w:rsidRDefault="00296D15">
      <w:pPr>
        <w:pStyle w:val="EW"/>
      </w:pPr>
    </w:p>
    <w:p w14:paraId="13DD6A9D" w14:textId="77777777" w:rsidR="00296D15" w:rsidRDefault="00296D15" w:rsidP="005E073C">
      <w:pPr>
        <w:pStyle w:val="Heading3"/>
      </w:pPr>
      <w:bookmarkStart w:id="14" w:name="_Toc421778713"/>
      <w:r>
        <w:t>3.</w:t>
      </w:r>
      <w:r w:rsidR="004247A1">
        <w:t>2</w:t>
      </w:r>
      <w:r>
        <w:tab/>
        <w:t>Abbreviations</w:t>
      </w:r>
      <w:bookmarkEnd w:id="14"/>
    </w:p>
    <w:p w14:paraId="304FB1F3" w14:textId="77777777" w:rsidR="00296D15" w:rsidRDefault="00296D15">
      <w:pPr>
        <w:keepNext/>
      </w:pPr>
      <w:r>
        <w:t>For the purposes of the present document, the abbreviations given in TR 21.905 [1], TS 22.101 [11] and the following apply. An abbreviation defined in the present document takes precedence over the definition of the same abbreviation, if any, in TR 21.905 [1].</w:t>
      </w:r>
    </w:p>
    <w:p w14:paraId="7C6A717E" w14:textId="77777777" w:rsidR="007578C2" w:rsidRDefault="007578C2">
      <w:pPr>
        <w:keepLines/>
        <w:spacing w:after="0"/>
        <w:ind w:left="1702" w:hanging="1418"/>
      </w:pPr>
    </w:p>
    <w:p w14:paraId="1A90F426" w14:textId="77777777" w:rsidR="007578C2" w:rsidRDefault="007578C2">
      <w:pPr>
        <w:keepLines/>
        <w:spacing w:after="0"/>
        <w:ind w:left="1702" w:hanging="1418"/>
      </w:pPr>
      <w:r>
        <w:t>IdP</w:t>
      </w:r>
      <w:r>
        <w:tab/>
        <w:t>Identity Provider</w:t>
      </w:r>
    </w:p>
    <w:p w14:paraId="45F31592" w14:textId="77777777" w:rsidR="007578C2" w:rsidRDefault="007578C2">
      <w:pPr>
        <w:pStyle w:val="EW"/>
      </w:pPr>
      <w:r>
        <w:t>RP</w:t>
      </w:r>
      <w:r>
        <w:tab/>
        <w:t>Relaying Party</w:t>
      </w:r>
    </w:p>
    <w:p w14:paraId="198F4B9F" w14:textId="77777777" w:rsidR="00296D15" w:rsidRDefault="007578C2">
      <w:pPr>
        <w:pStyle w:val="EW"/>
      </w:pPr>
      <w:r>
        <w:t>SSO</w:t>
      </w:r>
      <w:r>
        <w:tab/>
        <w:t>Single Sign-On</w:t>
      </w:r>
    </w:p>
    <w:p w14:paraId="2954D47A" w14:textId="77777777" w:rsidR="00296D15" w:rsidRDefault="00296D15" w:rsidP="00744151">
      <w:pPr>
        <w:pStyle w:val="Heading1"/>
      </w:pPr>
      <w:bookmarkStart w:id="15" w:name="OLE_LINK5"/>
      <w:bookmarkStart w:id="16" w:name="OLE_LINK6"/>
      <w:bookmarkStart w:id="17" w:name="_Toc421778714"/>
      <w:r>
        <w:t>4</w:t>
      </w:r>
      <w:r>
        <w:tab/>
        <w:t>Relation of the present study to other related work in 3GPP</w:t>
      </w:r>
      <w:bookmarkEnd w:id="17"/>
    </w:p>
    <w:p w14:paraId="36680B43" w14:textId="77777777" w:rsidR="00296D15" w:rsidRDefault="00296D15">
      <w:pPr>
        <w:rPr>
          <w:b/>
        </w:rPr>
      </w:pPr>
      <w:r>
        <w:rPr>
          <w:b/>
        </w:rPr>
        <w:t>Other SSO related work in 3GPP</w:t>
      </w:r>
    </w:p>
    <w:p w14:paraId="5084D2FE" w14:textId="77777777" w:rsidR="00296D15" w:rsidRDefault="00296D15">
      <w:r>
        <w:t>Completed SA1 work</w:t>
      </w:r>
    </w:p>
    <w:p w14:paraId="129F4952" w14:textId="77777777" w:rsidR="00296D15" w:rsidRDefault="00296D15" w:rsidP="00267E61">
      <w:pPr>
        <w:pStyle w:val="B1"/>
      </w:pPr>
      <w:r>
        <w:t>-</w:t>
      </w:r>
      <w:r>
        <w:tab/>
        <w:t>SSO requirements, TS 22.101 [11]</w:t>
      </w:r>
      <w:r w:rsidR="00E35658">
        <w:t xml:space="preserve"> clause 26</w:t>
      </w:r>
      <w:r>
        <w:t>;</w:t>
      </w:r>
    </w:p>
    <w:p w14:paraId="03CC899D" w14:textId="77777777" w:rsidR="00296D15" w:rsidRDefault="00296D15" w:rsidP="00267E61">
      <w:pPr>
        <w:pStyle w:val="B1"/>
      </w:pPr>
      <w:r>
        <w:t>-</w:t>
      </w:r>
      <w:r>
        <w:tab/>
        <w:t>Study on integration of SSO frameworks with 3GPP, TR 22.895[2].</w:t>
      </w:r>
    </w:p>
    <w:p w14:paraId="58C7EFB3" w14:textId="77777777" w:rsidR="00296D15" w:rsidRDefault="00296D15">
      <w:r>
        <w:t>Completed SA3 work</w:t>
      </w:r>
    </w:p>
    <w:p w14:paraId="0943918E" w14:textId="77777777" w:rsidR="00296D15" w:rsidRDefault="00296D15" w:rsidP="00267E61">
      <w:pPr>
        <w:pStyle w:val="B1"/>
      </w:pPr>
      <w:r>
        <w:lastRenderedPageBreak/>
        <w:t>-</w:t>
      </w:r>
      <w:r>
        <w:tab/>
      </w:r>
      <w:smartTag w:uri="urn:schemas-microsoft-com:office:smarttags" w:element="place">
        <w:smartTag w:uri="urn:schemas-microsoft-com:office:smarttags" w:element="City">
          <w:r>
            <w:t>Liberty</w:t>
          </w:r>
        </w:smartTag>
      </w:smartTag>
      <w:r>
        <w:t xml:space="preserve"> - GBA interworking, TR 33.980 [3];</w:t>
      </w:r>
    </w:p>
    <w:p w14:paraId="00339ACE" w14:textId="77777777" w:rsidR="00296D15" w:rsidRDefault="00296D15" w:rsidP="00267E61">
      <w:pPr>
        <w:pStyle w:val="B1"/>
      </w:pPr>
      <w:r>
        <w:t>-</w:t>
      </w:r>
      <w:r>
        <w:tab/>
        <w:t>OpenID – GBA interworking, TR 33.924 [4].</w:t>
      </w:r>
    </w:p>
    <w:p w14:paraId="56C67660" w14:textId="77777777" w:rsidR="00296D15" w:rsidRDefault="00296D15" w:rsidP="00267E61">
      <w:pPr>
        <w:pStyle w:val="B1"/>
      </w:pPr>
      <w:r>
        <w:t>-</w:t>
      </w:r>
      <w:r>
        <w:tab/>
        <w:t xml:space="preserve">SSO with SIP Digest, TR 33.804 [5].  </w:t>
      </w:r>
    </w:p>
    <w:p w14:paraId="16B81ACB" w14:textId="77777777" w:rsidR="00296D15" w:rsidRDefault="00296D15">
      <w:pPr>
        <w:rPr>
          <w:b/>
        </w:rPr>
      </w:pPr>
      <w:r>
        <w:rPr>
          <w:b/>
        </w:rPr>
        <w:t>What is the relation of this study to other work in 3GPP</w:t>
      </w:r>
    </w:p>
    <w:p w14:paraId="2FE89E69" w14:textId="77777777" w:rsidR="00296D15" w:rsidRDefault="00296D15">
      <w:r>
        <w:t>This study evaluate</w:t>
      </w:r>
      <w:r w:rsidR="00EA13BF">
        <w:t>s</w:t>
      </w:r>
      <w:r>
        <w:t xml:space="preserve"> the completed and ongoing SA3 SSO work against the service requirements identified bySA1</w:t>
      </w:r>
      <w:r w:rsidR="00E35658">
        <w:t xml:space="preserve"> in TS 22.101 [11]</w:t>
      </w:r>
      <w:r w:rsidR="00943192">
        <w:t xml:space="preserve"> clause 26</w:t>
      </w:r>
      <w:r>
        <w:t xml:space="preserve">.  </w:t>
      </w:r>
    </w:p>
    <w:p w14:paraId="0A11F29F" w14:textId="77777777" w:rsidR="00296D15" w:rsidRDefault="00296D15">
      <w:r>
        <w:t xml:space="preserve">All input in this study </w:t>
      </w:r>
      <w:r w:rsidR="00EA13BF">
        <w:t xml:space="preserve">is intended to </w:t>
      </w:r>
      <w:r>
        <w:t xml:space="preserve">have a clear relation to the SA1 service requirements. This study </w:t>
      </w:r>
      <w:r w:rsidR="00EA13BF">
        <w:t xml:space="preserve">is </w:t>
      </w:r>
      <w:r>
        <w:t xml:space="preserve">not </w:t>
      </w:r>
      <w:r w:rsidR="00EA13BF">
        <w:t xml:space="preserve">intended </w:t>
      </w:r>
      <w:r>
        <w:t xml:space="preserve">duplicate functionality supporting SA1 service requirements, when such functionality can be offered by existing SSO mechanisms. In particular </w:t>
      </w:r>
      <w:r>
        <w:rPr>
          <w:u w:val="single"/>
        </w:rPr>
        <w:t>existing</w:t>
      </w:r>
      <w:r>
        <w:t xml:space="preserve"> solutions in other SA3 specifications are evaluated and new ones </w:t>
      </w:r>
      <w:r w:rsidR="00EA13BF">
        <w:t xml:space="preserve">can </w:t>
      </w:r>
      <w:r>
        <w:t xml:space="preserve">be proposed only if the existing solutions would not meet the SA1 service requirements. </w:t>
      </w:r>
    </w:p>
    <w:p w14:paraId="6D957462" w14:textId="77777777" w:rsidR="00296D15" w:rsidRDefault="00296D15"/>
    <w:p w14:paraId="199EBD67" w14:textId="77777777" w:rsidR="00296D15" w:rsidRDefault="000A199A">
      <w:pPr>
        <w:pStyle w:val="Heading1"/>
      </w:pPr>
      <w:bookmarkStart w:id="18" w:name="_Toc421778715"/>
      <w:r>
        <w:t>5</w:t>
      </w:r>
      <w:r w:rsidR="00296D15">
        <w:tab/>
      </w:r>
      <w:r w:rsidR="00717AF4">
        <w:t>Potential r</w:t>
      </w:r>
      <w:r w:rsidR="00296D15">
        <w:t>equirements identified in the present study</w:t>
      </w:r>
      <w:bookmarkEnd w:id="18"/>
    </w:p>
    <w:p w14:paraId="79D4DE2C" w14:textId="77777777" w:rsidR="002A14B2" w:rsidRDefault="002A14B2" w:rsidP="00AC5426">
      <w:bookmarkStart w:id="19" w:name="_Toc421778716"/>
      <w:bookmarkEnd w:id="15"/>
      <w:bookmarkEnd w:id="16"/>
      <w:r>
        <w:t xml:space="preserve">The purpose of this clause is to identify </w:t>
      </w:r>
      <w:r w:rsidR="00717AF4">
        <w:t xml:space="preserve">potential </w:t>
      </w:r>
      <w:r>
        <w:t>security requirements in the present study, if any.  The requirements may be general or specific to identified SSO frameworks as seen appropriate.</w:t>
      </w:r>
    </w:p>
    <w:p w14:paraId="765C424E" w14:textId="77777777" w:rsidR="005C4DEF" w:rsidRDefault="005C4DEF" w:rsidP="005C4DEF">
      <w:pPr>
        <w:pStyle w:val="NO"/>
      </w:pPr>
      <w:r>
        <w:rPr>
          <w:lang w:val="en-US"/>
        </w:rPr>
        <w:t xml:space="preserve">NOTE: No potential requirements were identified in the present study. </w:t>
      </w:r>
    </w:p>
    <w:p w14:paraId="4C68A225" w14:textId="77777777" w:rsidR="005C4DEF" w:rsidRDefault="005C4DEF" w:rsidP="002A14B2"/>
    <w:p w14:paraId="6521505D" w14:textId="77777777" w:rsidR="00296D15" w:rsidRDefault="000A199A">
      <w:pPr>
        <w:pStyle w:val="Heading1"/>
      </w:pPr>
      <w:r>
        <w:t>6</w:t>
      </w:r>
      <w:r w:rsidR="00296D15">
        <w:tab/>
        <w:t>Solutions for Liberty Alliance/SAML – 3GPP interworking</w:t>
      </w:r>
      <w:bookmarkEnd w:id="19"/>
    </w:p>
    <w:p w14:paraId="4A14E157" w14:textId="77777777" w:rsidR="00AD017B" w:rsidRDefault="00AD017B" w:rsidP="00AD017B">
      <w:pPr>
        <w:pStyle w:val="Heading2"/>
        <w:ind w:left="576" w:hanging="576"/>
        <w:rPr>
          <w:lang w:val="en-US"/>
        </w:rPr>
      </w:pPr>
      <w:bookmarkStart w:id="20" w:name="_Toc421778717"/>
      <w:r>
        <w:rPr>
          <w:lang w:val="en-US"/>
        </w:rPr>
        <w:t>6.1</w:t>
      </w:r>
      <w:r>
        <w:rPr>
          <w:lang w:val="en-US"/>
        </w:rPr>
        <w:tab/>
        <w:t>General</w:t>
      </w:r>
      <w:bookmarkEnd w:id="20"/>
    </w:p>
    <w:p w14:paraId="1E15B37B" w14:textId="77777777" w:rsidR="00AD017B" w:rsidRDefault="00AD017B" w:rsidP="00AD017B">
      <w:r>
        <w:t>The purpose of this clause is to investigate the existing (and possible new) solutions for interworking of Liberty Alliance/SAML and 3GPP authentication mechanisms and evaluate the solutions against the SA1 requirements.</w:t>
      </w:r>
    </w:p>
    <w:p w14:paraId="4193263D" w14:textId="77777777" w:rsidR="00296D15" w:rsidRDefault="00AD017B" w:rsidP="00B427AE">
      <w:pPr>
        <w:pStyle w:val="NO"/>
      </w:pPr>
      <w:r>
        <w:rPr>
          <w:lang w:val="en-US"/>
        </w:rPr>
        <w:t xml:space="preserve">NOTE: No solutions were investigated under this clause. </w:t>
      </w:r>
    </w:p>
    <w:p w14:paraId="452EC09C" w14:textId="77777777" w:rsidR="00296D15" w:rsidRDefault="00296D15">
      <w:pPr>
        <w:pStyle w:val="EW"/>
      </w:pPr>
    </w:p>
    <w:p w14:paraId="2DA00155" w14:textId="77777777" w:rsidR="00296D15" w:rsidRDefault="000A199A">
      <w:pPr>
        <w:pStyle w:val="Heading1"/>
      </w:pPr>
      <w:bookmarkStart w:id="21" w:name="_Toc421778718"/>
      <w:r>
        <w:t>7</w:t>
      </w:r>
      <w:r w:rsidR="00296D15">
        <w:tab/>
        <w:t>Solutions for OpenID – 3GPP interworking</w:t>
      </w:r>
      <w:bookmarkEnd w:id="21"/>
    </w:p>
    <w:p w14:paraId="6E5FD97E" w14:textId="77777777" w:rsidR="00296D15" w:rsidRDefault="000A199A" w:rsidP="00FB7C1A">
      <w:pPr>
        <w:pStyle w:val="Heading2"/>
        <w:rPr>
          <w:lang w:val="en-US"/>
        </w:rPr>
      </w:pPr>
      <w:bookmarkStart w:id="22" w:name="_Toc421778719"/>
      <w:r>
        <w:rPr>
          <w:lang w:val="en-US"/>
        </w:rPr>
        <w:t>7</w:t>
      </w:r>
      <w:r w:rsidR="00296D15">
        <w:rPr>
          <w:lang w:val="en-US"/>
        </w:rPr>
        <w:t>.1</w:t>
      </w:r>
      <w:r w:rsidR="00296D15">
        <w:rPr>
          <w:lang w:val="en-US"/>
        </w:rPr>
        <w:tab/>
        <w:t>General</w:t>
      </w:r>
      <w:bookmarkEnd w:id="22"/>
    </w:p>
    <w:p w14:paraId="6E2798C7" w14:textId="77777777" w:rsidR="00BC40A7" w:rsidRPr="00BC40A7" w:rsidRDefault="00BC40A7" w:rsidP="00744151">
      <w:pPr>
        <w:rPr>
          <w:lang w:val="en-US"/>
        </w:rPr>
      </w:pPr>
      <w:r>
        <w:t>The purpose of this clause is to investigate the existing (and possible new) solutions for interworking of OpenID and 3GPP authentication mechanisms and evaluate the solutions against the SA1 requirements.</w:t>
      </w:r>
    </w:p>
    <w:p w14:paraId="001CFA9D" w14:textId="77777777" w:rsidR="00296D15" w:rsidRDefault="000A199A">
      <w:pPr>
        <w:pStyle w:val="Heading2"/>
        <w:rPr>
          <w:lang w:val="en-US"/>
        </w:rPr>
      </w:pPr>
      <w:bookmarkStart w:id="23" w:name="_Toc421778720"/>
      <w:r>
        <w:rPr>
          <w:lang w:val="en-US"/>
        </w:rPr>
        <w:t>7</w:t>
      </w:r>
      <w:r w:rsidR="00296D15">
        <w:rPr>
          <w:lang w:val="en-US"/>
        </w:rPr>
        <w:t>.2</w:t>
      </w:r>
      <w:r w:rsidR="00296D15">
        <w:rPr>
          <w:lang w:val="en-US"/>
        </w:rPr>
        <w:tab/>
        <w:t>GBA Lite</w:t>
      </w:r>
      <w:bookmarkEnd w:id="23"/>
    </w:p>
    <w:p w14:paraId="72C7174C" w14:textId="77777777" w:rsidR="00296D15" w:rsidRDefault="000A199A">
      <w:pPr>
        <w:pStyle w:val="Heading3"/>
        <w:rPr>
          <w:lang w:val="en-US"/>
        </w:rPr>
      </w:pPr>
      <w:bookmarkStart w:id="24" w:name="_Toc421778721"/>
      <w:r>
        <w:rPr>
          <w:lang w:val="en-US"/>
        </w:rPr>
        <w:t>7</w:t>
      </w:r>
      <w:r w:rsidR="00296D15">
        <w:rPr>
          <w:lang w:val="en-US"/>
        </w:rPr>
        <w:t>.2.1</w:t>
      </w:r>
      <w:r w:rsidR="00296D15">
        <w:rPr>
          <w:lang w:val="en-US"/>
        </w:rPr>
        <w:tab/>
        <w:t>Rationale for solution</w:t>
      </w:r>
      <w:bookmarkEnd w:id="24"/>
      <w:r w:rsidR="00296D15">
        <w:rPr>
          <w:lang w:val="en-US"/>
        </w:rPr>
        <w:t xml:space="preserve"> </w:t>
      </w:r>
    </w:p>
    <w:p w14:paraId="5AD5BCA4" w14:textId="77777777" w:rsidR="00296D15" w:rsidRDefault="00296D15">
      <w:pPr>
        <w:spacing w:after="120"/>
      </w:pPr>
      <w:r>
        <w:t>SSO has been identified as one of the most promising applications of GBA. Clearly, the value of this use-case for an external service provider depends on the number of supporting users. This number in turn depends on the availability of GBA-capable phones and the number of operators which have deployed the necessary GBA infrastructure</w:t>
      </w:r>
    </w:p>
    <w:p w14:paraId="54B2B55F" w14:textId="77777777" w:rsidR="00296D15" w:rsidRDefault="00296D15">
      <w:pPr>
        <w:spacing w:after="120"/>
      </w:pPr>
      <w:r>
        <w:lastRenderedPageBreak/>
        <w:t>One way to overcome the initial threshold of supporting users is to simplify the deployment process. This is accomplished using an SSO specific implementation option of  GBA called– GBA Lite. Later on, if an operator finds a need to support other applications as well, the SSO specific version can be extended to full GBA.</w:t>
      </w:r>
    </w:p>
    <w:p w14:paraId="66E4D686" w14:textId="77777777" w:rsidR="00296D15" w:rsidRDefault="00296D15">
      <w:pPr>
        <w:spacing w:after="120"/>
      </w:pPr>
      <w:r>
        <w:t>The solution presented here closely follows the GBA and OpenID interworking described in 3GPP TR 33.924 [4]. The difference is that the BSF and OP are co-located and hence the Zn interface is a matter of internal implementation. This results in a simpler implementation and deployment.  All other nodes and interfaces remain unchanged.</w:t>
      </w:r>
    </w:p>
    <w:p w14:paraId="7406CAC9" w14:textId="77777777" w:rsidR="00296D15" w:rsidRDefault="00296D15">
      <w:pPr>
        <w:spacing w:after="240"/>
      </w:pPr>
      <w:r>
        <w:t>The design goals for GBA Lite were the following:</w:t>
      </w:r>
    </w:p>
    <w:p w14:paraId="439E87BE" w14:textId="77777777" w:rsidR="00296D15" w:rsidRDefault="004247A1" w:rsidP="004247A1">
      <w:pPr>
        <w:pStyle w:val="B1"/>
      </w:pPr>
      <w:r>
        <w:t>-</w:t>
      </w:r>
      <w:r>
        <w:tab/>
      </w:r>
      <w:r w:rsidR="00296D15">
        <w:t>A simple migration path to use of full GBA</w:t>
      </w:r>
    </w:p>
    <w:p w14:paraId="33CA4E47" w14:textId="77777777" w:rsidR="00296D15" w:rsidRDefault="004247A1" w:rsidP="004247A1">
      <w:pPr>
        <w:pStyle w:val="B1"/>
      </w:pPr>
      <w:r>
        <w:t>-</w:t>
      </w:r>
      <w:r>
        <w:tab/>
      </w:r>
      <w:r w:rsidR="00296D15">
        <w:t>The Client/UE and RP (Relying Party) follow TR 33.924 [4] without impact</w:t>
      </w:r>
    </w:p>
    <w:p w14:paraId="7329D3DB" w14:textId="77777777" w:rsidR="00296D15" w:rsidRDefault="004247A1" w:rsidP="004247A1">
      <w:pPr>
        <w:pStyle w:val="B1"/>
      </w:pPr>
      <w:r>
        <w:t>-</w:t>
      </w:r>
      <w:r>
        <w:tab/>
      </w:r>
      <w:r w:rsidR="00296D15">
        <w:t>Aim for simplicity: keep only the core BSF functionality, remove the rest.</w:t>
      </w:r>
    </w:p>
    <w:p w14:paraId="26B15F23" w14:textId="77777777" w:rsidR="00296D15" w:rsidRDefault="00296D15"/>
    <w:p w14:paraId="7D9B8ED0" w14:textId="77777777" w:rsidR="00296D15" w:rsidRDefault="000A199A">
      <w:pPr>
        <w:pStyle w:val="Heading3"/>
      </w:pPr>
      <w:bookmarkStart w:id="25" w:name="_Toc421778722"/>
      <w:r>
        <w:t>7</w:t>
      </w:r>
      <w:r w:rsidR="00296D15">
        <w:t>.2.2</w:t>
      </w:r>
      <w:r w:rsidR="00296D15">
        <w:tab/>
        <w:t>Solution description</w:t>
      </w:r>
      <w:bookmarkEnd w:id="25"/>
    </w:p>
    <w:p w14:paraId="53C2BE3E" w14:textId="77777777" w:rsidR="00296D15" w:rsidRDefault="000A199A">
      <w:pPr>
        <w:pStyle w:val="Heading4"/>
      </w:pPr>
      <w:bookmarkStart w:id="26" w:name="_Toc421778723"/>
      <w:r>
        <w:t>7</w:t>
      </w:r>
      <w:r w:rsidR="00296D15">
        <w:t>.2.2.1</w:t>
      </w:r>
      <w:r w:rsidR="00296D15">
        <w:tab/>
        <w:t>Architecture</w:t>
      </w:r>
      <w:bookmarkEnd w:id="26"/>
    </w:p>
    <w:p w14:paraId="710933F3" w14:textId="77777777" w:rsidR="00296D15" w:rsidRDefault="00296D15">
      <w:pPr>
        <w:spacing w:after="240"/>
      </w:pPr>
      <w:r>
        <w:t>The architecture is identical to 3GPP TR 33.924 [4] Figure 4.3-1 except for the co-location of BSF and OP and the consequent internalization of the Zn interface.</w:t>
      </w:r>
    </w:p>
    <w:p w14:paraId="091AF2E8" w14:textId="77777777" w:rsidR="00296D15" w:rsidRDefault="00296D15" w:rsidP="004247A1">
      <w:pPr>
        <w:pStyle w:val="TH"/>
      </w:pPr>
      <w:r>
        <w:object w:dxaOrig="5619" w:dyaOrig="5913" w14:anchorId="20FD2953">
          <v:shape id="_x0000_i1027" type="#_x0000_t75" style="width:202.55pt;height:212.25pt" o:ole="">
            <v:imagedata r:id="rId13" o:title=""/>
          </v:shape>
          <o:OLEObject Type="Embed" ProgID="Visio.Drawing.11" ShapeID="_x0000_i1027" DrawAspect="Content" ObjectID="_1821880991" r:id="rId14"/>
        </w:object>
      </w:r>
    </w:p>
    <w:p w14:paraId="69E56B0C" w14:textId="77777777" w:rsidR="00296D15" w:rsidRDefault="00296D15">
      <w:pPr>
        <w:pStyle w:val="TF"/>
        <w:rPr>
          <w:lang w:val="da-DK"/>
        </w:rPr>
      </w:pPr>
      <w:r>
        <w:t xml:space="preserve">Figure </w:t>
      </w:r>
      <w:r w:rsidR="000A199A">
        <w:t>7</w:t>
      </w:r>
      <w:r>
        <w:t xml:space="preserve">.2.2.2-1 GBA Lite Network Architecture </w:t>
      </w:r>
    </w:p>
    <w:p w14:paraId="2148911D" w14:textId="77777777" w:rsidR="00296D15" w:rsidRDefault="00296D15">
      <w:pPr>
        <w:pStyle w:val="Heading4"/>
      </w:pPr>
      <w:r>
        <w:t xml:space="preserve"> </w:t>
      </w:r>
      <w:bookmarkStart w:id="27" w:name="_Toc421778724"/>
      <w:r w:rsidR="000A199A">
        <w:t>7</w:t>
      </w:r>
      <w:r>
        <w:t>.2.2.2</w:t>
      </w:r>
      <w:r>
        <w:tab/>
        <w:t>BSF Implementation optimizations</w:t>
      </w:r>
      <w:bookmarkEnd w:id="27"/>
      <w:r>
        <w:t xml:space="preserve"> </w:t>
      </w:r>
    </w:p>
    <w:p w14:paraId="77F3D2A2" w14:textId="77777777" w:rsidR="00296D15" w:rsidRDefault="00296D15">
      <w:pPr>
        <w:rPr>
          <w:b/>
          <w:lang w:val="da-DK"/>
        </w:rPr>
      </w:pPr>
      <w:r>
        <w:rPr>
          <w:b/>
          <w:lang w:val="da-DK"/>
        </w:rPr>
        <w:t>No GUSS handling</w:t>
      </w:r>
    </w:p>
    <w:p w14:paraId="5FE48D88" w14:textId="77777777" w:rsidR="00296D15" w:rsidRDefault="00296D15">
      <w:r>
        <w:t>In ordinary GBA the BSF has to support a wide range of applications with varying options and permissions. In GBA Lite, however, there is only one application: OpenID. This allows us to simplify both the handling of keys and of GBA user security settings (GUSS).</w:t>
      </w:r>
    </w:p>
    <w:p w14:paraId="5E167DD6" w14:textId="77777777" w:rsidR="00296D15" w:rsidRDefault="00296D15">
      <w:r>
        <w:t>Key handling can be simplified since we only need to deal with OpenID specific keys. For example, the NAF identifier used in the key derivation can be static instead of dynamically determined at the run of the Zn protocol.</w:t>
      </w:r>
    </w:p>
    <w:p w14:paraId="1FE65602" w14:textId="77777777" w:rsidR="00296D15" w:rsidRDefault="00296D15">
      <w:r>
        <w:t xml:space="preserve">The information contained in the GUSS (key lifetime, UICC type, MSISDN etc) can either be statically encoded (key lifetime) or stored as part of the OpenID user account (UICC type, MSISDN). Typically, the OP will maintain a user account for each of its users where the OpenID identifier, attributes, and settings are stored. </w:t>
      </w:r>
    </w:p>
    <w:p w14:paraId="627E4757" w14:textId="77777777" w:rsidR="00296D15" w:rsidRDefault="00296D15">
      <w:pPr>
        <w:rPr>
          <w:rFonts w:eastAsia="SimSun" w:cs="Arial"/>
          <w:kern w:val="2"/>
          <w:lang w:val="en-US"/>
        </w:rPr>
      </w:pPr>
      <w:r>
        <w:rPr>
          <w:rFonts w:eastAsia="SimSun" w:cs="Arial"/>
          <w:kern w:val="2"/>
          <w:lang w:val="en-US"/>
        </w:rPr>
        <w:t xml:space="preserve">The Zh interface </w:t>
      </w:r>
      <w:r w:rsidR="00EA13BF">
        <w:rPr>
          <w:rFonts w:eastAsia="SimSun" w:cs="Arial"/>
          <w:kern w:val="2"/>
          <w:lang w:val="en-US"/>
        </w:rPr>
        <w:t xml:space="preserve">can </w:t>
      </w:r>
      <w:r>
        <w:rPr>
          <w:rFonts w:eastAsia="SimSun" w:cs="Arial"/>
          <w:kern w:val="2"/>
          <w:lang w:val="en-US"/>
        </w:rPr>
        <w:t xml:space="preserve">be utilized with minimal effort i.e. no support of GBA User Security Settings (GUSS) is required. </w:t>
      </w:r>
    </w:p>
    <w:p w14:paraId="2183D2C9" w14:textId="77777777" w:rsidR="00296D15" w:rsidRDefault="00296D15">
      <w:pPr>
        <w:rPr>
          <w:b/>
        </w:rPr>
      </w:pPr>
      <w:r>
        <w:lastRenderedPageBreak/>
        <w:br/>
      </w:r>
      <w:r>
        <w:rPr>
          <w:b/>
        </w:rPr>
        <w:t>Zn implementation options</w:t>
      </w:r>
    </w:p>
    <w:p w14:paraId="593A3E5D" w14:textId="77777777" w:rsidR="00296D15" w:rsidRDefault="00296D15">
      <w:r>
        <w:t xml:space="preserve">Since the Zn interface is internal the vendor or operator is free to choose whatever modifications and optimizations it sees fit. For example, the BSF can be made stateless if the bootstrapping information (B-TID, keys, etc) is pushed over Zn and stored in the OP database. Another option is to use a common database backend and replace Zn with two database calls. Of course, one could also choose not to make any changes and implement the standard Zn interface. The latter approach makes it easier to migrate to full GBA in the future. </w:t>
      </w:r>
    </w:p>
    <w:p w14:paraId="2A774B5B" w14:textId="77777777" w:rsidR="00296D15" w:rsidRDefault="000A199A">
      <w:pPr>
        <w:pStyle w:val="Heading4"/>
      </w:pPr>
      <w:bookmarkStart w:id="28" w:name="_Toc421778725"/>
      <w:r>
        <w:t>7</w:t>
      </w:r>
      <w:r w:rsidR="00296D15">
        <w:t>.2.2.3</w:t>
      </w:r>
      <w:r w:rsidR="00296D15">
        <w:tab/>
        <w:t>Message Flow</w:t>
      </w:r>
      <w:bookmarkEnd w:id="28"/>
    </w:p>
    <w:p w14:paraId="3D92A62B" w14:textId="77777777" w:rsidR="00296D15" w:rsidRDefault="00296D15">
      <w:r>
        <w:t>The following message flow is identical to the Direct Interworking Scenario in TS 33.924 [4] except for the B-TID lookup (step 8 below) and a slightly different wording.</w:t>
      </w:r>
    </w:p>
    <w:p w14:paraId="3DFD9DBB" w14:textId="77777777" w:rsidR="00296D15" w:rsidRDefault="00296D15" w:rsidP="004247A1">
      <w:pPr>
        <w:pStyle w:val="TH"/>
      </w:pPr>
      <w:r>
        <w:object w:dxaOrig="11866" w:dyaOrig="7861" w14:anchorId="2B270B7A">
          <v:shape id="_x0000_i1028" type="#_x0000_t75" style="width:481.95pt;height:319.15pt" o:ole="">
            <v:imagedata r:id="rId15" o:title=""/>
          </v:shape>
          <o:OLEObject Type="Embed" ProgID="Visio.Drawing.11" ShapeID="_x0000_i1028" DrawAspect="Content" ObjectID="_1821880992" r:id="rId16"/>
        </w:object>
      </w:r>
    </w:p>
    <w:p w14:paraId="4598EE2B" w14:textId="77777777" w:rsidR="00296D15" w:rsidRDefault="00296D15">
      <w:pPr>
        <w:pStyle w:val="TF"/>
      </w:pPr>
      <w:r>
        <w:t xml:space="preserve">Figure </w:t>
      </w:r>
      <w:r w:rsidR="000A199A">
        <w:t>7</w:t>
      </w:r>
      <w:r>
        <w:t>.2.2.3-1 Interworking message flow for GBA / OpenID</w:t>
      </w:r>
    </w:p>
    <w:p w14:paraId="16F5BC4B" w14:textId="77777777" w:rsidR="00296D15" w:rsidRDefault="004247A1" w:rsidP="004247A1">
      <w:pPr>
        <w:pStyle w:val="B1"/>
      </w:pPr>
      <w:r>
        <w:t>1)</w:t>
      </w:r>
      <w:r>
        <w:tab/>
      </w:r>
      <w:r w:rsidR="00296D15">
        <w:t>The user initiates authentication by presenting a User-Supplied Identifier to the Relying Party via their User-Agent</w:t>
      </w:r>
    </w:p>
    <w:p w14:paraId="6C454676" w14:textId="77777777" w:rsidR="00296D15" w:rsidRDefault="004247A1" w:rsidP="004247A1">
      <w:pPr>
        <w:pStyle w:val="B1"/>
      </w:pPr>
      <w:r>
        <w:t>2)</w:t>
      </w:r>
      <w:r>
        <w:tab/>
      </w:r>
      <w:r w:rsidR="00296D15">
        <w:t>After normalizing the User-Supplied Identifier, the Relying Party performs discovery on it and establishes the OP Endpoint URL that the end user uses for authentication.</w:t>
      </w:r>
    </w:p>
    <w:p w14:paraId="38AD0611" w14:textId="77777777" w:rsidR="00296D15" w:rsidRDefault="004247A1" w:rsidP="004247A1">
      <w:pPr>
        <w:pStyle w:val="B1"/>
      </w:pPr>
      <w:r>
        <w:t>3)</w:t>
      </w:r>
      <w:r>
        <w:tab/>
      </w:r>
      <w:r w:rsidR="00296D15">
        <w:t>(optional) The Relying Party and the OP establish an association – a shared secret established using Diffie-Hellman Key Exchange. The OP uses an association to sign subsequent messages and the Relying Party to verify those messages; this removes the need for subsequent direct requests to verify the signature after each authentication request/response.</w:t>
      </w:r>
    </w:p>
    <w:p w14:paraId="60CE94EA" w14:textId="77777777" w:rsidR="00296D15" w:rsidRDefault="004247A1" w:rsidP="004247A1">
      <w:pPr>
        <w:pStyle w:val="B1"/>
      </w:pPr>
      <w:r>
        <w:t>4)</w:t>
      </w:r>
      <w:r>
        <w:tab/>
      </w:r>
      <w:r w:rsidR="00296D15">
        <w:t xml:space="preserve">The Relying Party redirects the end user's User-Agent to the OP with an OpenID </w:t>
      </w:r>
      <w:hyperlink r:id="rId17" w:anchor="requesting_authentication#requesting_authentication" w:history="1">
        <w:r w:rsidR="00296D15">
          <w:t>Authentication request (Requesting Authentication)</w:t>
        </w:r>
      </w:hyperlink>
      <w:r w:rsidR="00296D15">
        <w:t>.</w:t>
      </w:r>
    </w:p>
    <w:p w14:paraId="7033AD92" w14:textId="77777777" w:rsidR="00296D15" w:rsidRDefault="004247A1" w:rsidP="004247A1">
      <w:pPr>
        <w:pStyle w:val="B1"/>
      </w:pPr>
      <w:r>
        <w:t>5)</w:t>
      </w:r>
      <w:r>
        <w:tab/>
      </w:r>
      <w:r w:rsidR="00296D15">
        <w:t>The OP (NAF) initiates the UE authentication and responds with a HTTPS response code 401 “Unauthorized”, which contains a WWW Authenticate header carrying a challenge requesting the UE to use Digest Authentication with GBA as specified in TS 33.222 [10] with server side certificates.</w:t>
      </w:r>
    </w:p>
    <w:p w14:paraId="0996AEB5" w14:textId="77777777" w:rsidR="00296D15" w:rsidRDefault="004247A1" w:rsidP="004247A1">
      <w:pPr>
        <w:pStyle w:val="B1"/>
      </w:pPr>
      <w:r>
        <w:t>6)</w:t>
      </w:r>
      <w:r>
        <w:tab/>
      </w:r>
      <w:r w:rsidR="00296D15">
        <w:t>If no valid Ks is available, then the UE bootstraps with the BSF as described in TS 33.220, which results in the possession of the UE of a valid Ks. From this the UE can derive the application specific (OpenID specific) Ks_(ext/int)_NAF key(s).</w:t>
      </w:r>
    </w:p>
    <w:p w14:paraId="74B9022F" w14:textId="77777777" w:rsidR="00296D15" w:rsidRDefault="004247A1" w:rsidP="004247A1">
      <w:pPr>
        <w:pStyle w:val="B1"/>
      </w:pPr>
      <w:r>
        <w:t>7)</w:t>
      </w:r>
      <w:r>
        <w:tab/>
      </w:r>
      <w:r w:rsidR="00296D15">
        <w:t>The UE generates a HTTP GET request to the NAF. The HTTP request carries an authorization header containing the B-TID received from the BSF and a response digest.</w:t>
      </w:r>
    </w:p>
    <w:p w14:paraId="7895BA42" w14:textId="77777777" w:rsidR="00296D15" w:rsidRDefault="004247A1" w:rsidP="004247A1">
      <w:pPr>
        <w:pStyle w:val="B1"/>
      </w:pPr>
      <w:r>
        <w:t>8)</w:t>
      </w:r>
      <w:r>
        <w:tab/>
      </w:r>
      <w:r w:rsidR="00296D15">
        <w:t>Using the B-TID the NAF retrieves the shared application specific NAF key and validates the response digest.</w:t>
      </w:r>
    </w:p>
    <w:p w14:paraId="2317797A" w14:textId="77777777" w:rsidR="00296D15" w:rsidRDefault="00296D15" w:rsidP="004247A1">
      <w:pPr>
        <w:pStyle w:val="NO"/>
      </w:pPr>
      <w:r>
        <w:t>N</w:t>
      </w:r>
      <w:r w:rsidR="004247A1">
        <w:t>OTE</w:t>
      </w:r>
      <w:r>
        <w:t>: Since BSF–OP/NAF interface is internal, several implementation options are possible. E.g. the standard Zn interface could be implemented.</w:t>
      </w:r>
    </w:p>
    <w:p w14:paraId="569C0EC4" w14:textId="77777777" w:rsidR="00296D15" w:rsidRDefault="004247A1" w:rsidP="004247A1">
      <w:pPr>
        <w:pStyle w:val="B1"/>
      </w:pPr>
      <w:r>
        <w:t>9)</w:t>
      </w:r>
      <w:r>
        <w:tab/>
      </w:r>
      <w:r w:rsidR="00296D15">
        <w:t>Possibly further interaction where e.g. the user is made aware that he is logging in to RP with OpenID.</w:t>
      </w:r>
    </w:p>
    <w:p w14:paraId="3BEF600D" w14:textId="77777777" w:rsidR="00296D15" w:rsidRDefault="004247A1" w:rsidP="004247A1">
      <w:pPr>
        <w:pStyle w:val="B1"/>
      </w:pPr>
      <w:r>
        <w:t>10)</w:t>
      </w:r>
      <w:r>
        <w:tab/>
      </w:r>
      <w:r w:rsidR="00296D15">
        <w:t>The OP redirects the end user's User-Agent back to the Relying Party with either an assertion that authentication is approved or a message that authentication failed.</w:t>
      </w:r>
    </w:p>
    <w:p w14:paraId="6944AD4F" w14:textId="77777777" w:rsidR="00296D15" w:rsidRDefault="004247A1" w:rsidP="004247A1">
      <w:pPr>
        <w:pStyle w:val="B1"/>
      </w:pPr>
      <w:r>
        <w:t>11)</w:t>
      </w:r>
      <w:r>
        <w:tab/>
      </w:r>
      <w:r w:rsidR="00296D15">
        <w:t>The Relying Party validates the assertion received from the by using either the shared key established during the association or by sending a direct request to the OP. If the validation is successful, then the user is logged in to the service of the RP.</w:t>
      </w:r>
    </w:p>
    <w:p w14:paraId="0AB9A0B2" w14:textId="77777777" w:rsidR="00296D15" w:rsidRDefault="000A199A">
      <w:pPr>
        <w:pStyle w:val="Heading3"/>
      </w:pPr>
      <w:bookmarkStart w:id="29" w:name="_Toc421778726"/>
      <w:r>
        <w:t>7</w:t>
      </w:r>
      <w:r w:rsidR="00296D15">
        <w:t>.2.3</w:t>
      </w:r>
      <w:r w:rsidR="00296D15">
        <w:tab/>
        <w:t xml:space="preserve">Evaluation against SA1 </w:t>
      </w:r>
      <w:r w:rsidR="00DA38CA">
        <w:t>requirements</w:t>
      </w:r>
      <w:bookmarkEnd w:id="29"/>
    </w:p>
    <w:p w14:paraId="0E567CD9" w14:textId="77777777" w:rsidR="00296D15" w:rsidRDefault="00296D15">
      <w:pPr>
        <w:rPr>
          <w:rFonts w:eastAsia="SimSun" w:cs="Arial"/>
          <w:kern w:val="2"/>
          <w:lang w:val="en-US"/>
        </w:rPr>
      </w:pPr>
      <w:r>
        <w:rPr>
          <w:rFonts w:eastAsia="SimSun" w:cs="Arial"/>
          <w:kern w:val="2"/>
          <w:lang w:val="en-US"/>
        </w:rPr>
        <w:t xml:space="preserve">The collocated GBA architecture shows an easy entry solution for an operator that has not yet deployed GBA, but would like to have an extensible system. </w:t>
      </w:r>
    </w:p>
    <w:p w14:paraId="27003C71" w14:textId="77777777" w:rsidR="00296D15" w:rsidRDefault="000A199A">
      <w:pPr>
        <w:pStyle w:val="Heading2"/>
        <w:ind w:left="0" w:firstLine="0"/>
        <w:rPr>
          <w:lang w:val="en-US"/>
        </w:rPr>
      </w:pPr>
      <w:bookmarkStart w:id="30" w:name="_Toc421778727"/>
      <w:r>
        <w:rPr>
          <w:lang w:val="en-US"/>
        </w:rPr>
        <w:t>7</w:t>
      </w:r>
      <w:r w:rsidR="00296D15">
        <w:rPr>
          <w:lang w:val="en-US"/>
        </w:rPr>
        <w:t>.3</w:t>
      </w:r>
      <w:r w:rsidR="00296D15">
        <w:rPr>
          <w:lang w:val="en-US"/>
        </w:rPr>
        <w:tab/>
        <w:t>Third Party IdP binding for two-factor authentication</w:t>
      </w:r>
      <w:bookmarkEnd w:id="30"/>
    </w:p>
    <w:p w14:paraId="4F1B89F3" w14:textId="77777777" w:rsidR="00296D15" w:rsidRDefault="000A199A">
      <w:pPr>
        <w:pStyle w:val="Heading3"/>
      </w:pPr>
      <w:bookmarkStart w:id="31" w:name="_Toc421778728"/>
      <w:r>
        <w:t>7</w:t>
      </w:r>
      <w:r w:rsidR="00296D15">
        <w:t>.3.1</w:t>
      </w:r>
      <w:r w:rsidR="00296D15">
        <w:tab/>
        <w:t>Rationale for solution</w:t>
      </w:r>
      <w:bookmarkEnd w:id="31"/>
      <w:r w:rsidR="00296D15">
        <w:t xml:space="preserve"> </w:t>
      </w:r>
    </w:p>
    <w:p w14:paraId="6E881361" w14:textId="77777777" w:rsidR="00296D15" w:rsidRDefault="00296D15">
      <w:r>
        <w:t xml:space="preserve">Enterprises and “Over-The-Top” application services providers (OTT) need a means of asserting users’ identities for their subsequent authorization. Current use of user ID/password credentials is considered as inadequate security for value added applications such as mobile payments and access to enterprise applications. </w:t>
      </w:r>
    </w:p>
    <w:p w14:paraId="755C63DA" w14:textId="77777777" w:rsidR="00296D15" w:rsidRDefault="00296D15">
      <w:r>
        <w:t xml:space="preserve">The most widespread two-factor authentication is based on the user’s ID/password as a first authentication factor (for user’s presence authentication) as well as a hardware-based token as a second authentication factor (confirming a user’s possession of a physical entity such as a token or device on which such token functionality resides). </w:t>
      </w:r>
    </w:p>
    <w:p w14:paraId="746F8685" w14:textId="77777777" w:rsidR="00296D15" w:rsidRDefault="00296D15">
      <w:r>
        <w:t>When a smartphone containing UICC mutually authenticates with its MNO, reuse of the user’s UICC as a second authentication factor allows MNOs to become ID Providers (IDP) and inherently provide more security than the sole use of user ID/password credentials.  Existing 3GPP SSO solutions do not provide a means to confirm the presence of a registered user of a data application, nor do they provide a means for binding (e.g. cryptographically) the results of two discrete authentication mechanisms.</w:t>
      </w:r>
    </w:p>
    <w:p w14:paraId="7588A4E8" w14:textId="77777777" w:rsidR="00296D15" w:rsidRDefault="00296D15">
      <w:r>
        <w:t xml:space="preserve">Traditionally, 3GPP was focusing on the developing the means to authenticate subscriptions, rather than subscribers (i.e., presence of registered users). Existing SSO solutions do not provide adequate mechanisms to confirm presence of a registered user, since it is the subscription credentials (vs. User credentials) that are being authenticated by existing SSO solutions. </w:t>
      </w:r>
    </w:p>
    <w:p w14:paraId="162B5D95" w14:textId="77777777" w:rsidR="00296D15" w:rsidRDefault="00296D15">
      <w:r>
        <w:t xml:space="preserve">Some of the existing solutions </w:t>
      </w:r>
      <w:r w:rsidR="00EA13BF">
        <w:t xml:space="preserve">might </w:t>
      </w:r>
      <w:r>
        <w:t>be deemed capable of providing means for two-factor authentication. Their analysis is presented below.</w:t>
      </w:r>
    </w:p>
    <w:p w14:paraId="18B1D601" w14:textId="77777777" w:rsidR="00296D15" w:rsidRDefault="00296D15">
      <w:r>
        <w:t xml:space="preserve">GBA – </w:t>
      </w:r>
      <w:smartTag w:uri="urn:schemas-microsoft-com:office:smarttags" w:element="place">
        <w:smartTag w:uri="urn:schemas-microsoft-com:office:smarttags" w:element="City">
          <w:r>
            <w:t>Liberty</w:t>
          </w:r>
        </w:smartTag>
      </w:smartTag>
      <w:r>
        <w:t xml:space="preserve"> interworking via using GBATwoFactor authentication as described in TS 29.109</w:t>
      </w:r>
    </w:p>
    <w:p w14:paraId="796B92AA" w14:textId="77777777" w:rsidR="00296D15" w:rsidRDefault="00296D15">
      <w:r>
        <w:t>TR 33.980 [3] describes 3GPP framework for GBA-Liberty Alliance interworking while not having specific provisions for multi-factor authentication. TS 29.109 [8] in its informative Annex E defines the following information elements and with Associated 3GPP URIs and Class schemas for invoking two-factor authentication using interworking with Liberty Alliance:</w:t>
      </w:r>
    </w:p>
    <w:p w14:paraId="2EE68DB4" w14:textId="77777777" w:rsidR="00296D15" w:rsidRDefault="00296D15" w:rsidP="000857F6">
      <w:pPr>
        <w:pStyle w:val="B1"/>
      </w:pPr>
      <w:r>
        <w:t>GBATwoFactorUnregistered</w:t>
      </w:r>
    </w:p>
    <w:p w14:paraId="5DD6F54D" w14:textId="77777777" w:rsidR="00296D15" w:rsidRDefault="00296D15" w:rsidP="000857F6">
      <w:pPr>
        <w:pStyle w:val="B1"/>
      </w:pPr>
      <w:r>
        <w:t xml:space="preserve">GBATwoFactorContract </w:t>
      </w:r>
    </w:p>
    <w:p w14:paraId="1A8D6CAF" w14:textId="77777777" w:rsidR="00296D15" w:rsidRDefault="00296D15">
      <w:r>
        <w:t>It is, however, unclear how such authentication proceeds, what entity is the Master IDP, and how the binding of authentication factors is being achieved. It is presumed that such binding is possible to accomplish.</w:t>
      </w:r>
    </w:p>
    <w:p w14:paraId="3E8F23A8" w14:textId="77777777" w:rsidR="00296D15" w:rsidRDefault="00296D15">
      <w:r>
        <w:t xml:space="preserve"> GBA – OpenID interworking via using PAPE extensions</w:t>
      </w:r>
    </w:p>
    <w:p w14:paraId="1457B2B5" w14:textId="77777777" w:rsidR="00296D15" w:rsidRDefault="00296D15">
      <w:pPr>
        <w:rPr>
          <w:lang w:val="en-US"/>
        </w:rPr>
      </w:pPr>
      <w:r>
        <w:t xml:space="preserve">PAPE (Provider Authentication Policy Extension) [13] defines </w:t>
      </w:r>
      <w:r>
        <w:rPr>
          <w:lang w:val="en-US"/>
        </w:rPr>
        <w:t xml:space="preserve">a mechanism which allows an OpenID Relying Party to achieve the following: </w:t>
      </w:r>
    </w:p>
    <w:p w14:paraId="036F98F5" w14:textId="77777777" w:rsidR="00296D15" w:rsidRDefault="000857F6" w:rsidP="000857F6">
      <w:pPr>
        <w:pStyle w:val="B1"/>
        <w:rPr>
          <w:lang w:val="en-US"/>
        </w:rPr>
      </w:pPr>
      <w:r>
        <w:rPr>
          <w:lang w:val="en-US"/>
        </w:rPr>
        <w:t>-</w:t>
      </w:r>
      <w:r>
        <w:rPr>
          <w:lang w:val="en-US"/>
        </w:rPr>
        <w:tab/>
      </w:r>
      <w:r w:rsidR="00296D15">
        <w:rPr>
          <w:lang w:val="en-US"/>
        </w:rPr>
        <w:t>request identity providers to use specific authentication policies when authenticating a user.</w:t>
      </w:r>
    </w:p>
    <w:p w14:paraId="6B4BA241" w14:textId="77777777" w:rsidR="00296D15" w:rsidRDefault="000857F6" w:rsidP="000857F6">
      <w:pPr>
        <w:pStyle w:val="B1"/>
        <w:rPr>
          <w:lang w:val="en-US"/>
        </w:rPr>
      </w:pPr>
      <w:r>
        <w:rPr>
          <w:lang w:val="en-US"/>
        </w:rPr>
        <w:t>-</w:t>
      </w:r>
      <w:r>
        <w:rPr>
          <w:lang w:val="en-US"/>
        </w:rPr>
        <w:tab/>
      </w:r>
      <w:r w:rsidR="00296D15">
        <w:rPr>
          <w:lang w:val="en-US"/>
        </w:rPr>
        <w:t>require an identity provider to inform the relying party of the authentication policies used during authentication.</w:t>
      </w:r>
    </w:p>
    <w:p w14:paraId="4F9C7ABE" w14:textId="77777777" w:rsidR="00296D15" w:rsidRDefault="000857F6" w:rsidP="000857F6">
      <w:pPr>
        <w:pStyle w:val="B1"/>
        <w:rPr>
          <w:lang w:val="en-US"/>
        </w:rPr>
      </w:pPr>
      <w:r>
        <w:rPr>
          <w:lang w:val="en-US"/>
        </w:rPr>
        <w:t>-</w:t>
      </w:r>
      <w:r>
        <w:rPr>
          <w:lang w:val="en-US"/>
        </w:rPr>
        <w:tab/>
      </w:r>
      <w:r w:rsidR="00296D15">
        <w:rPr>
          <w:lang w:val="en-US"/>
        </w:rPr>
        <w:t>require an identity provider to communicate the levels of authentication used as defined in sets of requested custom assurance levels.</w:t>
      </w:r>
    </w:p>
    <w:p w14:paraId="411DB0DA" w14:textId="77777777" w:rsidR="00296D15" w:rsidRDefault="00296D15">
      <w:r>
        <w:t>It is possible to use PAPE for the GBA service to request, and to successfully perform GBA authentication. It seems reasonable to have both factors authenticated either in sequence or concurrently. However, PAPE does not seem to provide a mechanism to bind authentication processes for different factors. While PAPE is defined outside of 3GPP, such binding mechanism arguably needs to be defined in 3GPP to be successfully used for multi-factor authentication by 3GPP operators.</w:t>
      </w:r>
    </w:p>
    <w:p w14:paraId="2B166F44" w14:textId="77777777" w:rsidR="00296D15" w:rsidRDefault="00296D15">
      <w:pPr>
        <w:rPr>
          <w:b/>
        </w:rPr>
      </w:pPr>
      <w:r>
        <w:rPr>
          <w:b/>
        </w:rPr>
        <w:t>SA1 Service Requirements to be taken into SA3 consideration</w:t>
      </w:r>
    </w:p>
    <w:p w14:paraId="16B755E7" w14:textId="77777777" w:rsidR="00296D15" w:rsidRDefault="00296D15">
      <w:r>
        <w:t xml:space="preserve">As part of the technical specification work for Rel-12, 3GPP SA1 defined requirements (see TS 22.101 section 26.1) on providing Single Sign-On service for the UE and the SSO Provider. One of the requirements states that the UE and the SSO Service Provider have mechanisms in place in order to confirm the presence of a registered user of a data application. </w:t>
      </w:r>
    </w:p>
    <w:p w14:paraId="12673C5D" w14:textId="77777777" w:rsidR="00296D15" w:rsidRDefault="00296D15">
      <w:r>
        <w:t xml:space="preserve">In addition, the 3GPP SSO Service is required to support flexibility regarding user configuration of third party SSO identities in the process of gaining access to a service using 3GPP SSO Service. It is required to interwork with such SSO technologies as OpenID (see TS 22.101 section 26.1). </w:t>
      </w:r>
    </w:p>
    <w:p w14:paraId="1D836D2A" w14:textId="77777777" w:rsidR="00296D15" w:rsidRDefault="00296D15">
      <w:pPr>
        <w:rPr>
          <w:b/>
        </w:rPr>
      </w:pPr>
      <w:r>
        <w:rPr>
          <w:b/>
        </w:rPr>
        <w:t>MNO Benefits</w:t>
      </w:r>
    </w:p>
    <w:p w14:paraId="55FFB2A2" w14:textId="77777777" w:rsidR="00296D15" w:rsidRDefault="00296D15">
      <w:r>
        <w:t xml:space="preserve">Customer records are the biggest MNO asset, together with the MNO’s ability to authenticate subscriptions based on AKA credentials residing in the MNO network and UICC. When presence of the user’s UICC in the smartphone is verified to serve as a second authentication factor, the MNO becomes an IDP. MNO-provisioned IDP services, anchored on the trust in the MNOs, can be revenue-producing and more importantly, allow MNOs to leverage their ability to provide value-adding authentication services to either over-the-top application services or to enterprises. </w:t>
      </w:r>
    </w:p>
    <w:p w14:paraId="4D74CA8A" w14:textId="77777777" w:rsidR="00296D15" w:rsidRDefault="00296D15">
      <w:r>
        <w:rPr>
          <w:b/>
        </w:rPr>
        <w:t>Application Services/Enterprise Benefits</w:t>
      </w:r>
    </w:p>
    <w:p w14:paraId="148AFA3C" w14:textId="77777777" w:rsidR="00296D15" w:rsidRDefault="00296D15">
      <w:r>
        <w:t xml:space="preserve">Over-the-top application services and enterprises need a secure way of authenticating their users. Two-factor authentication, with user ID/password as the first factor and possession of a token as the second factor, is considered to be a strong form of user authentication. </w:t>
      </w:r>
    </w:p>
    <w:p w14:paraId="32AE8B11" w14:textId="77777777" w:rsidR="00AA3BDE" w:rsidRPr="00FF5847" w:rsidRDefault="000A199A" w:rsidP="00AA3BDE">
      <w:pPr>
        <w:keepNext/>
        <w:keepLines/>
        <w:spacing w:before="120"/>
        <w:ind w:left="1134" w:hanging="1134"/>
        <w:outlineLvl w:val="2"/>
        <w:rPr>
          <w:rFonts w:ascii="Arial" w:hAnsi="Arial"/>
          <w:sz w:val="28"/>
        </w:rPr>
      </w:pPr>
      <w:r>
        <w:rPr>
          <w:rFonts w:ascii="Arial" w:hAnsi="Arial"/>
          <w:sz w:val="28"/>
        </w:rPr>
        <w:t>7</w:t>
      </w:r>
      <w:r w:rsidR="00AA3BDE">
        <w:rPr>
          <w:rFonts w:ascii="Arial" w:hAnsi="Arial"/>
          <w:sz w:val="28"/>
        </w:rPr>
        <w:t>.3.2</w:t>
      </w:r>
      <w:r w:rsidR="00AA3BDE" w:rsidRPr="00FF5847">
        <w:rPr>
          <w:rFonts w:ascii="Arial" w:hAnsi="Arial"/>
          <w:sz w:val="28"/>
        </w:rPr>
        <w:tab/>
      </w:r>
      <w:r w:rsidR="00AA3BDE">
        <w:rPr>
          <w:rFonts w:ascii="Arial" w:hAnsi="Arial"/>
          <w:sz w:val="28"/>
        </w:rPr>
        <w:t>Considerations on multi-step and multi-factor authentication</w:t>
      </w:r>
    </w:p>
    <w:p w14:paraId="6D19D8A6" w14:textId="77777777" w:rsidR="00AA3BDE" w:rsidRDefault="00AA3BDE" w:rsidP="00AA3BDE">
      <w:pPr>
        <w:rPr>
          <w:rFonts w:eastAsia="SimSun" w:cs="Arial"/>
          <w:kern w:val="2"/>
          <w:lang w:val="en-US"/>
        </w:rPr>
      </w:pPr>
      <w:r>
        <w:rPr>
          <w:rFonts w:eastAsia="SimSun" w:cs="Arial"/>
          <w:kern w:val="2"/>
          <w:lang w:val="en-US"/>
        </w:rPr>
        <w:t>Based on the SA1 requirement, this TR is attempting to solve the problem of user authentication. Such authentication is rather new for 3GPP and requires user input for authentication. Using multi-factor and multi-step authentication for user authentication is being described in the following sections of this TR.</w:t>
      </w:r>
    </w:p>
    <w:p w14:paraId="13995177" w14:textId="77777777" w:rsidR="00AA3BDE" w:rsidRDefault="00AA3BDE" w:rsidP="00AA3BDE">
      <w:pPr>
        <w:rPr>
          <w:rFonts w:eastAsia="SimSun" w:cs="Arial"/>
          <w:kern w:val="2"/>
          <w:lang w:val="en-US"/>
        </w:rPr>
      </w:pPr>
      <w:r>
        <w:rPr>
          <w:rFonts w:eastAsia="SimSun" w:cs="Arial"/>
          <w:kern w:val="2"/>
          <w:lang w:val="en-US"/>
        </w:rPr>
        <w:t xml:space="preserve">The orthogonal relationship between multi-factor and multi-step authentication methods is described in the following diagram </w:t>
      </w:r>
      <w:r w:rsidR="000A199A">
        <w:rPr>
          <w:rFonts w:eastAsia="SimSun" w:cs="Arial"/>
          <w:kern w:val="2"/>
          <w:lang w:val="en-US"/>
        </w:rPr>
        <w:t>7</w:t>
      </w:r>
      <w:r>
        <w:rPr>
          <w:rFonts w:eastAsia="SimSun" w:cs="Arial"/>
          <w:kern w:val="2"/>
          <w:lang w:val="en-US"/>
        </w:rPr>
        <w:t>.3.2-1. For simplicity this diagram lists examples of single step/multi-step and single-factor/multi-factor authentication in a 2x2 table.</w:t>
      </w:r>
    </w:p>
    <w:p w14:paraId="7BD71120" w14:textId="77777777" w:rsidR="00C430E9" w:rsidRDefault="00C430E9" w:rsidP="00AA3BDE">
      <w:pPr>
        <w:rPr>
          <w:rFonts w:eastAsia="SimSun" w:cs="Arial"/>
          <w:kern w:val="2"/>
          <w:lang w:val="en-US"/>
        </w:rPr>
      </w:pPr>
    </w:p>
    <w:p w14:paraId="04B90319" w14:textId="77777777" w:rsidR="00C430E9" w:rsidRDefault="00C430E9" w:rsidP="00AA3BDE">
      <w:pPr>
        <w:rPr>
          <w:rFonts w:eastAsia="SimSun" w:cs="Arial"/>
          <w:kern w:val="2"/>
          <w:lang w:val="en-US"/>
        </w:rPr>
      </w:pPr>
    </w:p>
    <w:p w14:paraId="48B87CF8" w14:textId="77777777" w:rsidR="00C430E9" w:rsidRDefault="00C430E9" w:rsidP="000857F6">
      <w:pPr>
        <w:pStyle w:val="TH"/>
        <w:rPr>
          <w:rFonts w:eastAsia="SimSun"/>
          <w:kern w:val="2"/>
          <w:lang w:val="en-US"/>
        </w:rPr>
      </w:pPr>
    </w:p>
    <w:p w14:paraId="689F1A58" w14:textId="77777777" w:rsidR="00076518" w:rsidRDefault="00076518" w:rsidP="00AA3BDE">
      <w:pPr>
        <w:pStyle w:val="TF"/>
        <w:rPr>
          <w:noProof/>
        </w:rPr>
      </w:pPr>
      <w:r>
        <w:rPr>
          <w:rFonts w:eastAsia="SimSun"/>
          <w:noProof/>
          <w:kern w:val="2"/>
          <w:lang w:val="en-US"/>
        </w:rPr>
      </w:r>
      <w:r>
        <w:rPr>
          <w:rFonts w:eastAsia="SimSun"/>
          <w:kern w:val="2"/>
          <w:lang w:val="en-US"/>
        </w:rPr>
        <w:pict w14:anchorId="13F01540">
          <v:group id="_x0000_s1475" editas="canvas" style="width:482.05pt;height:356.55pt;mso-position-horizontal-relative:char;mso-position-vertical-relative:line" coordorigin="1133,1416" coordsize="9641,7131">
            <o:lock v:ext="edit" aspectratio="t"/>
            <v:shape id="_x0000_s1476" type="#_x0000_t75" style="position:absolute;left:1133;top:1416;width:9641;height:7131" o:preferrelative="f">
              <v:fill o:detectmouseclick="t"/>
              <v:path o:extrusionok="t" o:connecttype="none"/>
              <o:lock v:ext="edit" text="t"/>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477" type="#_x0000_t68" style="position:absolute;left:1869;top:2499;width:1483;height:3722">
              <v:textbox style="layout-flow:vertical;mso-layout-flow-alt:bottom-to-top;mso-next-textbox:#_x0000_s1477">
                <w:txbxContent>
                  <w:p w14:paraId="6F54E0B7" w14:textId="77777777" w:rsidR="00076518" w:rsidRDefault="00076518" w:rsidP="00076518">
                    <w:r>
                      <w:t xml:space="preserve"> 1                      Factors                    2</w:t>
                    </w:r>
                  </w:p>
                  <w:p w14:paraId="263DBA54" w14:textId="77777777" w:rsidR="00076518" w:rsidRDefault="00076518" w:rsidP="00076518">
                    <w:r>
                      <w:t>Single                                         Multi</w:t>
                    </w:r>
                  </w:p>
                </w:txbxContent>
              </v:textbox>
            </v:shape>
            <v:rect id="_x0000_s1478" style="position:absolute;left:3628;top:2062;width:2893;height:2370">
              <v:textbox style="mso-next-textbox:#_x0000_s1478">
                <w:txbxContent>
                  <w:p w14:paraId="14AADDCF" w14:textId="77777777" w:rsidR="00076518" w:rsidRDefault="00076518" w:rsidP="00076518">
                    <w:r w:rsidRPr="00B13025">
                      <w:t>E.g., RSA Security Token which allows one-step binding of two different factors (PIN and RN) prior to presenting them to the network in a single step</w:t>
                    </w:r>
                  </w:p>
                </w:txbxContent>
              </v:textbox>
            </v:rect>
            <v:rect id="_x0000_s1479" style="position:absolute;left:6498;top:2063;width:2895;height:2369">
              <v:textbox style="mso-next-textbox:#_x0000_s1479">
                <w:txbxContent>
                  <w:p w14:paraId="3A2D5592" w14:textId="77777777" w:rsidR="00076518" w:rsidRPr="00FB7C1A" w:rsidRDefault="00076518" w:rsidP="00076518">
                    <w:r w:rsidRPr="00FB7C1A">
                      <w:t>E.g., use of biometrics factor and/or UID/password factor to authenticate the user to the device/token, then token to authenticate the device to the network (i.e., two different factors at two subsequent steps). This is known as match-on-card system.</w:t>
                    </w:r>
                  </w:p>
                  <w:p w14:paraId="78389DAC" w14:textId="77777777" w:rsidR="00076518" w:rsidRPr="00705BC3" w:rsidRDefault="00076518" w:rsidP="00076518">
                    <w:pPr>
                      <w:rPr>
                        <w:sz w:val="18"/>
                      </w:rPr>
                    </w:pPr>
                  </w:p>
                </w:txbxContent>
              </v:textbox>
            </v:rect>
            <v:rect id="_x0000_s1480" style="position:absolute;left:6501;top:4432;width:2894;height:2194">
              <v:textbox style="mso-next-textbox:#_x0000_s1480">
                <w:txbxContent>
                  <w:p w14:paraId="0DD4FB10" w14:textId="77777777" w:rsidR="00076518" w:rsidRDefault="00076518" w:rsidP="00076518">
                    <w:r w:rsidRPr="00B13025">
                      <w:t>E.g., UID/password authentication to the device and subsequent UID/password authentication to the networ</w:t>
                    </w:r>
                    <w:r>
                      <w:t>k (i.e., two of the same factor type</w:t>
                    </w:r>
                    <w:r w:rsidRPr="00B13025">
                      <w:t xml:space="preserve"> at two subsequent steps).</w:t>
                    </w:r>
                    <w:r>
                      <w:t xml:space="preserve"> </w:t>
                    </w:r>
                  </w:p>
                </w:txbxContent>
              </v:textbox>
            </v:rect>
            <v:rect id="_x0000_s1481" style="position:absolute;left:3616;top:4429;width:2893;height:2195">
              <v:textbox style="mso-next-textbox:#_x0000_s1481">
                <w:txbxContent>
                  <w:p w14:paraId="0D841D08" w14:textId="77777777" w:rsidR="00076518" w:rsidRDefault="00076518" w:rsidP="00076518">
                    <w:r>
                      <w:t xml:space="preserve">E.g., UID/password factor in the single step or UID/biometrics factor in the single step. </w:t>
                    </w:r>
                  </w:p>
                  <w:p w14:paraId="205A6678" w14:textId="77777777" w:rsidR="00076518" w:rsidRDefault="00076518" w:rsidP="00076518">
                    <w:r>
                      <w:t>This single factor, single step authentication could be used as the building block for either single factor/dual step or dual factor/dual step authentication.</w:t>
                    </w:r>
                  </w:p>
                </w:txbxContent>
              </v:textbox>
            </v:rect>
            <v:shape id="_x0000_s1482" type="#_x0000_t68" style="position:absolute;left:6112;top:5627;width:1554;height:3721;rotation:90">
              <v:textbox style="mso-next-textbox:#_x0000_s1482">
                <w:txbxContent>
                  <w:p w14:paraId="427421D5" w14:textId="77777777" w:rsidR="00076518" w:rsidRDefault="00076518" w:rsidP="00076518">
                    <w:r>
                      <w:t xml:space="preserve"> 1                      Steps                    2</w:t>
                    </w:r>
                  </w:p>
                  <w:p w14:paraId="7C42B062" w14:textId="77777777" w:rsidR="00076518" w:rsidRDefault="00076518" w:rsidP="00076518">
                    <w:r>
                      <w:t>Single                                         Multi</w:t>
                    </w:r>
                  </w:p>
                </w:txbxContent>
              </v:textbox>
            </v:shape>
            <w10:anchorlock/>
          </v:group>
        </w:pict>
      </w:r>
    </w:p>
    <w:p w14:paraId="3AC2A385" w14:textId="77777777" w:rsidR="00AA3BDE" w:rsidRDefault="00AA3BDE" w:rsidP="00AA3BDE">
      <w:pPr>
        <w:pStyle w:val="TF"/>
        <w:rPr>
          <w:noProof/>
        </w:rPr>
      </w:pPr>
      <w:r>
        <w:rPr>
          <w:noProof/>
        </w:rPr>
        <w:t xml:space="preserve">Figure </w:t>
      </w:r>
      <w:r w:rsidR="000A199A">
        <w:rPr>
          <w:noProof/>
        </w:rPr>
        <w:t>7</w:t>
      </w:r>
      <w:r>
        <w:rPr>
          <w:noProof/>
        </w:rPr>
        <w:t>.3.2-1. Orthogonal relationship between Multi-step and Multi-factor authentication</w:t>
      </w:r>
    </w:p>
    <w:p w14:paraId="58080154" w14:textId="77777777" w:rsidR="00AA3BDE" w:rsidRDefault="00AA3BDE" w:rsidP="00AA3BDE">
      <w:pPr>
        <w:rPr>
          <w:noProof/>
        </w:rPr>
      </w:pPr>
      <w:r>
        <w:rPr>
          <w:noProof/>
        </w:rPr>
        <w:t xml:space="preserve">Moving from the single-factor quadrant to the quadrant with two-factor (or multi-factor) authentication offers the potential to provide better authentication strength and better authentication assurance. However, increasing authentication steps without increasing authentication factors (i.e., lateral horizontal move from left to right) in most cases provides only marginal authentication strength increase and authentication assurance. In addition, it is useful to observe that multi-step authentication while even employing multiple factors </w:t>
      </w:r>
      <w:r w:rsidR="00076518">
        <w:rPr>
          <w:noProof/>
        </w:rPr>
        <w:t xml:space="preserve">could </w:t>
      </w:r>
      <w:r>
        <w:rPr>
          <w:noProof/>
        </w:rPr>
        <w:t>only be as strong as its weakest step.  Particularly, in some of the examples of multi-step authentication (match-on-card) provided above, a token is used as an intermediary, which carries out the first factor authentication and then performs the second factor authentication toward another verifier. In this situation, overall authentication strength also relies on the trust in the intermediary. This exhibits the chain-like nature of multi-step</w:t>
      </w:r>
      <w:r w:rsidRPr="00D85C75">
        <w:rPr>
          <w:noProof/>
        </w:rPr>
        <w:t xml:space="preserve"> </w:t>
      </w:r>
      <w:r>
        <w:rPr>
          <w:noProof/>
        </w:rPr>
        <w:t>authentication. Even in the example given for the case of single step, single factor, authentication, trust in the intermediary becomes important to achieve optimal assurance. Cached credentials in a browser can weaken the assurance achievable with a two-step authentication.</w:t>
      </w:r>
    </w:p>
    <w:p w14:paraId="4627CF74" w14:textId="77777777" w:rsidR="00296D15" w:rsidRDefault="000A199A">
      <w:pPr>
        <w:pStyle w:val="Heading3"/>
      </w:pPr>
      <w:bookmarkStart w:id="32" w:name="_Toc421778729"/>
      <w:r>
        <w:t>7</w:t>
      </w:r>
      <w:r w:rsidR="00296D15">
        <w:t>.3.</w:t>
      </w:r>
      <w:r w:rsidR="00AA3BDE">
        <w:t>3</w:t>
      </w:r>
      <w:r w:rsidR="00296D15">
        <w:tab/>
        <w:t>Solution 1 description</w:t>
      </w:r>
      <w:bookmarkEnd w:id="32"/>
    </w:p>
    <w:p w14:paraId="004E6A1D" w14:textId="77777777" w:rsidR="00296D15" w:rsidRDefault="000A199A">
      <w:pPr>
        <w:pStyle w:val="Heading4"/>
      </w:pPr>
      <w:bookmarkStart w:id="33" w:name="_Toc421778730"/>
      <w:r>
        <w:t>7</w:t>
      </w:r>
      <w:r w:rsidR="00296D15">
        <w:t>.3.</w:t>
      </w:r>
      <w:r w:rsidR="00AA3BDE">
        <w:t>3</w:t>
      </w:r>
      <w:r w:rsidR="00296D15">
        <w:t>.1</w:t>
      </w:r>
      <w:r w:rsidR="00296D15">
        <w:tab/>
        <w:t>General</w:t>
      </w:r>
      <w:bookmarkEnd w:id="33"/>
    </w:p>
    <w:p w14:paraId="5B498D43" w14:textId="77777777" w:rsidR="00296D15" w:rsidRDefault="00296D15">
      <w:pPr>
        <w:rPr>
          <w:b/>
        </w:rPr>
      </w:pPr>
      <w:r>
        <w:rPr>
          <w:b/>
        </w:rPr>
        <w:t xml:space="preserve">Example high-level Flow: OTT as a master IDP and MNO as authenticator for factor 2. Figure </w:t>
      </w:r>
      <w:r w:rsidR="000A199A">
        <w:rPr>
          <w:b/>
        </w:rPr>
        <w:t>7</w:t>
      </w:r>
      <w:r>
        <w:rPr>
          <w:b/>
        </w:rPr>
        <w:t>.3.</w:t>
      </w:r>
      <w:r w:rsidR="00AA3BDE">
        <w:rPr>
          <w:b/>
        </w:rPr>
        <w:t>3.1</w:t>
      </w:r>
      <w:r>
        <w:rPr>
          <w:b/>
        </w:rPr>
        <w:t>-1</w:t>
      </w:r>
    </w:p>
    <w:p w14:paraId="2FBD1C0F" w14:textId="77777777" w:rsidR="00296D15" w:rsidRDefault="00296D15">
      <w:r>
        <w:t>A User attempts to login to an application service (or to an enterprise network) requiring two-factor authentication.</w:t>
      </w:r>
    </w:p>
    <w:p w14:paraId="04EA2FB6" w14:textId="77777777" w:rsidR="00296D15" w:rsidRDefault="00296D15">
      <w:r>
        <w:t>Upon verification of the first authentication factor by an over-the-top (OTT) application service, the OTT initiates a second factor authentication (token-based) with the user’s MNO.</w:t>
      </w:r>
    </w:p>
    <w:p w14:paraId="27351ECD" w14:textId="77777777" w:rsidR="00296D15" w:rsidRDefault="00296D15">
      <w:r>
        <w:t xml:space="preserve">When the second factor authentication is completed, the results of the two authentications (from the OTT based on the first factor and from the user’s MNO based on the second factor) are bound together by the OTT. Such authentication binding </w:t>
      </w:r>
      <w:r w:rsidR="00EA13BF">
        <w:t xml:space="preserve">can </w:t>
      </w:r>
      <w:r>
        <w:t>be achieved either cryptographically or on the protocol level.</w:t>
      </w:r>
    </w:p>
    <w:p w14:paraId="3BEB7577" w14:textId="77777777" w:rsidR="00296D15" w:rsidRDefault="000857F6" w:rsidP="000857F6">
      <w:pPr>
        <w:pStyle w:val="B1"/>
      </w:pPr>
      <w:r>
        <w:t>1)</w:t>
      </w:r>
      <w:r>
        <w:tab/>
      </w:r>
      <w:r w:rsidR="00296D15">
        <w:t>User Authentication: OTT performs first factor authentication (e.g. using UID/Password) and decides, based on policy, whether to proceed with a second authentication factor;</w:t>
      </w:r>
    </w:p>
    <w:p w14:paraId="53062BA6" w14:textId="77777777" w:rsidR="00296D15" w:rsidRDefault="000857F6" w:rsidP="000857F6">
      <w:pPr>
        <w:pStyle w:val="B1"/>
      </w:pPr>
      <w:r>
        <w:t>2)</w:t>
      </w:r>
      <w:r>
        <w:tab/>
      </w:r>
      <w:r w:rsidR="00296D15">
        <w:t>Second Factor Authentication: OTT forwards a request to the Browser Agent for second factor authentication;</w:t>
      </w:r>
    </w:p>
    <w:p w14:paraId="2EC55BD8" w14:textId="77777777" w:rsidR="00296D15" w:rsidRDefault="000857F6" w:rsidP="000857F6">
      <w:pPr>
        <w:pStyle w:val="B1"/>
      </w:pPr>
      <w:r>
        <w:t>3)</w:t>
      </w:r>
      <w:r>
        <w:tab/>
      </w:r>
      <w:r w:rsidR="00296D15">
        <w:t>UE Authentication Request: Browser Agent forwards authentication request to the UE;</w:t>
      </w:r>
    </w:p>
    <w:p w14:paraId="64612D75" w14:textId="77777777" w:rsidR="00296D15" w:rsidRDefault="000857F6" w:rsidP="000857F6">
      <w:pPr>
        <w:pStyle w:val="B1"/>
      </w:pPr>
      <w:r>
        <w:t>4)</w:t>
      </w:r>
      <w:r>
        <w:tab/>
      </w:r>
      <w:r w:rsidR="00296D15">
        <w:t>UICC based Authentication: GBA based authentication occurs based on AKA credentials;</w:t>
      </w:r>
    </w:p>
    <w:p w14:paraId="7F19BFFC" w14:textId="77777777" w:rsidR="00296D15" w:rsidRDefault="000857F6" w:rsidP="000857F6">
      <w:pPr>
        <w:pStyle w:val="B1"/>
      </w:pPr>
      <w:r>
        <w:t>5)</w:t>
      </w:r>
      <w:r>
        <w:tab/>
      </w:r>
      <w:r w:rsidR="00296D15">
        <w:t>Send Result to OTT: Upon successful completion of Step 4, OP/NAF (MNO) asserts UE Identity to the OTT. The functional interface between OP/NAF/MNO and RP/OTT can be realized via OpenID indirect requests using HTTP re-direct;</w:t>
      </w:r>
    </w:p>
    <w:p w14:paraId="19E728A0" w14:textId="77777777" w:rsidR="00296D15" w:rsidRDefault="000857F6" w:rsidP="000857F6">
      <w:pPr>
        <w:pStyle w:val="B1"/>
      </w:pPr>
      <w:r>
        <w:t>6)</w:t>
      </w:r>
      <w:r>
        <w:tab/>
      </w:r>
      <w:r w:rsidR="00296D15">
        <w:t xml:space="preserve">Conclude Second Factor Authentication: OTT receives confirmation of second authentication factor and binds the two authentication factors. </w:t>
      </w:r>
    </w:p>
    <w:p w14:paraId="540E4230" w14:textId="77777777" w:rsidR="00296D15" w:rsidRDefault="00296D15" w:rsidP="000857F6">
      <w:pPr>
        <w:pStyle w:val="TH"/>
        <w:rPr>
          <w:rFonts w:eastAsia="Calibri"/>
          <w:sz w:val="22"/>
          <w:szCs w:val="22"/>
          <w:lang w:val="en-US"/>
        </w:rPr>
      </w:pPr>
      <w:r>
        <w:rPr>
          <w:rFonts w:eastAsia="Calibri"/>
          <w:lang w:val="en-US"/>
        </w:rPr>
      </w:r>
      <w:r>
        <w:rPr>
          <w:rFonts w:eastAsia="Calibri"/>
          <w:lang w:val="en-US"/>
        </w:rPr>
        <w:pict w14:anchorId="7C6BE820">
          <v:group id="_x0000_s1274" editas="canvas" style="width:401.2pt;height:250.5pt;mso-position-horizontal-relative:char;mso-position-vertical-relative:line" coordorigin="1854,4958" coordsize="8024,5010">
            <o:lock v:ext="edit" aspectratio="t"/>
            <v:shape id="_x0000_s1275" type="#_x0000_t75" style="position:absolute;left:1854;top:4958;width:8024;height:5010"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76" type="#_x0000_t202" style="position:absolute;left:3963;top:8721;width:2958;height:1117" stroked="f">
              <v:textbox style="mso-next-textbox:#_x0000_s1276">
                <w:txbxContent>
                  <w:p w14:paraId="29F3F0DE" w14:textId="77777777" w:rsidR="00296D15" w:rsidRDefault="00296D15">
                    <w:pPr>
                      <w:rPr>
                        <w:sz w:val="16"/>
                        <w:szCs w:val="16"/>
                      </w:rPr>
                    </w:pPr>
                    <w:r>
                      <w:rPr>
                        <w:sz w:val="16"/>
                        <w:szCs w:val="16"/>
                      </w:rPr>
                      <w:t xml:space="preserve">2. RP / OTT requests to perform Second factor authentication based on policy settings. (via OpenID re-direct message) </w:t>
                    </w:r>
                  </w:p>
                  <w:p w14:paraId="0E6C3670" w14:textId="77777777" w:rsidR="00296D15" w:rsidRDefault="00296D15">
                    <w:pPr>
                      <w:rPr>
                        <w:sz w:val="16"/>
                        <w:szCs w:val="16"/>
                      </w:rPr>
                    </w:pPr>
                  </w:p>
                </w:txbxContent>
              </v:textbox>
            </v:shape>
            <v:shapetype id="_x0000_t32" coordsize="21600,21600" o:spt="32" o:oned="t" path="m,l21600,21600e" filled="f">
              <v:path arrowok="t" fillok="f" o:connecttype="none"/>
              <o:lock v:ext="edit" shapetype="t"/>
            </v:shapetype>
            <v:shape id="_x0000_s1277" type="#_x0000_t32" style="position:absolute;left:3759;top:9161;width:3663;height:1" o:connectortype="straight">
              <v:stroke startarrow="block"/>
            </v:shape>
            <v:shapetype id="_x0000_t109" coordsize="21600,21600" o:spt="109" path="m,l,21600r21600,l21600,xe">
              <v:stroke joinstyle="miter"/>
              <v:path gradientshapeok="t" o:connecttype="rect"/>
            </v:shapetype>
            <v:shape id="_x0000_s1278" type="#_x0000_t109" style="position:absolute;left:2624;top:5046;width:1174;height:1299">
              <v:textbox style="mso-next-textbox:#_x0000_s1278">
                <w:txbxContent>
                  <w:p w14:paraId="58C8AF1D" w14:textId="77777777" w:rsidR="00296D15" w:rsidRDefault="00296D15"/>
                  <w:p w14:paraId="25F2DAF5" w14:textId="77777777" w:rsidR="00296D15" w:rsidRDefault="00296D15">
                    <w:pPr>
                      <w:jc w:val="center"/>
                    </w:pPr>
                    <w:r>
                      <w:t>UE /AA</w:t>
                    </w:r>
                  </w:p>
                </w:txbxContent>
              </v:textbox>
            </v:shape>
            <v:shape id="_x0000_s1279" type="#_x0000_t32" style="position:absolute;left:3214;top:6345;width:1;height:1328" o:connectortype="straight">
              <v:stroke startarrow="block"/>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280" type="#_x0000_t69" style="position:absolute;left:3798;top:5447;width:3576;height:487">
              <v:textbox style="mso-next-textbox:#_x0000_s1280">
                <w:txbxContent>
                  <w:p w14:paraId="0F0085C3" w14:textId="77777777" w:rsidR="00296D15" w:rsidRDefault="00296D15">
                    <w:pPr>
                      <w:pStyle w:val="ListParagraph"/>
                      <w:numPr>
                        <w:ilvl w:val="0"/>
                        <w:numId w:val="8"/>
                      </w:numPr>
                      <w:jc w:val="center"/>
                      <w:rPr>
                        <w:sz w:val="14"/>
                        <w:szCs w:val="14"/>
                      </w:rPr>
                    </w:pPr>
                    <w:r>
                      <w:rPr>
                        <w:sz w:val="14"/>
                        <w:szCs w:val="14"/>
                      </w:rPr>
                      <w:t>GBA exchange based on AKA  credentials</w:t>
                    </w:r>
                  </w:p>
                </w:txbxContent>
              </v:textbox>
            </v:shape>
            <v:shape id="_x0000_s1281" type="#_x0000_t109" style="position:absolute;left:2663;top:7645;width:1099;height:2053">
              <v:textbox style="mso-next-textbox:#_x0000_s1281">
                <w:txbxContent>
                  <w:p w14:paraId="19E63C38" w14:textId="77777777" w:rsidR="00296D15" w:rsidRDefault="00296D15"/>
                  <w:p w14:paraId="30A0DDD4" w14:textId="77777777" w:rsidR="00296D15" w:rsidRDefault="00296D15">
                    <w:pPr>
                      <w:jc w:val="center"/>
                    </w:pPr>
                  </w:p>
                  <w:p w14:paraId="266ACB4F" w14:textId="77777777" w:rsidR="00296D15" w:rsidRDefault="00296D15">
                    <w:pPr>
                      <w:jc w:val="center"/>
                    </w:pPr>
                    <w:r>
                      <w:t>Browser/BA</w:t>
                    </w:r>
                  </w:p>
                </w:txbxContent>
              </v:textbox>
            </v:shape>
            <v:shape id="_x0000_s1282" type="#_x0000_t69" style="position:absolute;left:3762;top:8115;width:3594;height:530">
              <v:textbox style="mso-next-textbox:#_x0000_s1282">
                <w:txbxContent>
                  <w:p w14:paraId="118AAE7C" w14:textId="77777777" w:rsidR="00296D15" w:rsidRDefault="00296D15">
                    <w:pPr>
                      <w:pStyle w:val="ListParagraph"/>
                      <w:numPr>
                        <w:ilvl w:val="0"/>
                        <w:numId w:val="18"/>
                      </w:numPr>
                    </w:pPr>
                    <w:r>
                      <w:rPr>
                        <w:sz w:val="14"/>
                        <w:szCs w:val="14"/>
                      </w:rPr>
                      <w:t>First factor authentication</w:t>
                    </w:r>
                  </w:p>
                </w:txbxContent>
              </v:textbox>
            </v:shape>
            <v:shape id="_x0000_s1283" type="#_x0000_t32" style="position:absolute;left:7716;top:6345;width:2;height:1448;flip:y" o:connectortype="straight">
              <v:stroke startarrow="block"/>
            </v:shape>
            <v:shape id="_x0000_s1284" type="#_x0000_t202" style="position:absolute;left:7812;top:6476;width:1801;height:1044" stroked="f">
              <v:textbox style="mso-next-textbox:#_x0000_s1284">
                <w:txbxContent>
                  <w:p w14:paraId="14642DE8" w14:textId="77777777" w:rsidR="00296D15" w:rsidRDefault="00296D15">
                    <w:pPr>
                      <w:rPr>
                        <w:sz w:val="16"/>
                        <w:szCs w:val="16"/>
                      </w:rPr>
                    </w:pPr>
                    <w:r>
                      <w:rPr>
                        <w:sz w:val="16"/>
                        <w:szCs w:val="16"/>
                      </w:rPr>
                      <w:t>5. Asserts UE Identity based on second factor authentication (via an OpenID re-direct message)</w:t>
                    </w:r>
                  </w:p>
                </w:txbxContent>
              </v:textbox>
            </v:shape>
            <v:shape id="_x0000_s1285" type="#_x0000_t202" style="position:absolute;left:8077;top:8294;width:1536;height:889" stroked="f">
              <v:textbox style="mso-next-textbox:#_x0000_s1285">
                <w:txbxContent>
                  <w:p w14:paraId="138AA1CA" w14:textId="77777777" w:rsidR="00296D15" w:rsidRDefault="00296D15">
                    <w:pPr>
                      <w:rPr>
                        <w:sz w:val="16"/>
                        <w:szCs w:val="16"/>
                      </w:rPr>
                    </w:pPr>
                    <w:r>
                      <w:rPr>
                        <w:sz w:val="16"/>
                        <w:szCs w:val="16"/>
                      </w:rPr>
                      <w:t>6. OTT receives confirmation of the second factor authentication.</w:t>
                    </w:r>
                  </w:p>
                </w:txbxContent>
              </v:textbox>
            </v:shape>
            <v:shape id="_x0000_s1286" type="#_x0000_t109" style="position:absolute;left:7350;top:7793;width:727;height:2045">
              <v:textbox style="mso-next-textbox:#_x0000_s1286">
                <w:txbxContent>
                  <w:p w14:paraId="28C85C2F" w14:textId="77777777" w:rsidR="00296D15" w:rsidRDefault="00296D15">
                    <w:pPr>
                      <w:jc w:val="center"/>
                    </w:pPr>
                  </w:p>
                  <w:p w14:paraId="2985417B" w14:textId="77777777" w:rsidR="00296D15" w:rsidRDefault="00296D15">
                    <w:pPr>
                      <w:jc w:val="center"/>
                    </w:pPr>
                    <w:r>
                      <w:t>RP / OTT</w:t>
                    </w:r>
                  </w:p>
                </w:txbxContent>
              </v:textbox>
            </v:shape>
            <v:shape id="_x0000_s1287" type="#_x0000_t109" style="position:absolute;left:7350;top:4958;width:821;height:1387">
              <v:textbox style="mso-next-textbox:#_x0000_s1287">
                <w:txbxContent>
                  <w:p w14:paraId="102AA121" w14:textId="77777777" w:rsidR="00296D15" w:rsidRDefault="00296D15">
                    <w:pPr>
                      <w:rPr>
                        <w:sz w:val="16"/>
                      </w:rPr>
                    </w:pPr>
                  </w:p>
                  <w:p w14:paraId="4E74167A" w14:textId="77777777" w:rsidR="00296D15" w:rsidRDefault="00296D15">
                    <w:pPr>
                      <w:jc w:val="center"/>
                    </w:pPr>
                    <w:r>
                      <w:rPr>
                        <w:sz w:val="16"/>
                      </w:rPr>
                      <w:t>OP / NAF (MNO)</w:t>
                    </w:r>
                  </w:p>
                </w:txbxContent>
              </v:textbox>
            </v:shape>
            <v:shape id="_x0000_s1288" type="#_x0000_t202" style="position:absolute;left:3296;top:6476;width:1510;height:1044" stroked="f">
              <v:textbox style="mso-next-textbox:#_x0000_s1288">
                <w:txbxContent>
                  <w:p w14:paraId="4A3C48CD" w14:textId="77777777" w:rsidR="00296D15" w:rsidRDefault="00296D15">
                    <w:pPr>
                      <w:rPr>
                        <w:sz w:val="16"/>
                        <w:szCs w:val="16"/>
                      </w:rPr>
                    </w:pPr>
                    <w:r>
                      <w:rPr>
                        <w:sz w:val="16"/>
                        <w:szCs w:val="16"/>
                      </w:rPr>
                      <w:t>3. Browser requests UE to perform second factor authentication</w:t>
                    </w:r>
                  </w:p>
                </w:txbxContent>
              </v:textbox>
            </v:shape>
            <w10:anchorlock/>
          </v:group>
        </w:pict>
      </w:r>
    </w:p>
    <w:p w14:paraId="420E10E4" w14:textId="77777777" w:rsidR="00296D15" w:rsidRDefault="00296D15" w:rsidP="000857F6">
      <w:pPr>
        <w:pStyle w:val="TF"/>
        <w:rPr>
          <w:lang w:val="da-DK"/>
        </w:rPr>
      </w:pPr>
      <w:r>
        <w:t xml:space="preserve">Figure </w:t>
      </w:r>
      <w:r w:rsidR="000A199A">
        <w:t>7.</w:t>
      </w:r>
      <w:r>
        <w:t>3.</w:t>
      </w:r>
      <w:r w:rsidR="00AA3BDE">
        <w:t>3</w:t>
      </w:r>
      <w:r>
        <w:t xml:space="preserve">.1-1 </w:t>
      </w:r>
    </w:p>
    <w:p w14:paraId="30AAD26C" w14:textId="77777777" w:rsidR="00296D15" w:rsidRDefault="00296D15">
      <w:pPr>
        <w:spacing w:after="200" w:line="276" w:lineRule="auto"/>
        <w:ind w:left="720"/>
        <w:contextualSpacing/>
        <w:rPr>
          <w:rFonts w:ascii="Calibri" w:eastAsia="Calibri" w:hAnsi="Calibri"/>
          <w:sz w:val="16"/>
          <w:szCs w:val="16"/>
          <w:lang w:val="en-US"/>
        </w:rPr>
      </w:pPr>
    </w:p>
    <w:p w14:paraId="245739AD" w14:textId="77777777" w:rsidR="00296D15" w:rsidRDefault="00296D15">
      <w:r>
        <w:t>Steps 1 through 6 create a “proof of possession”, thus providing two-factor authentication for the OTT.</w:t>
      </w:r>
    </w:p>
    <w:p w14:paraId="414C5D6A" w14:textId="77777777" w:rsidR="00296D15" w:rsidRDefault="00296D15">
      <w:pPr>
        <w:keepLines/>
        <w:ind w:left="1135" w:hanging="851"/>
        <w:rPr>
          <w:color w:val="FF0000"/>
        </w:rPr>
      </w:pPr>
      <w:r>
        <w:t xml:space="preserve">Caching/storing user identity credentials (e.g., user identity and password) in the browser has to be avoided since such caching can potentially interfere with confirming the presence of the “registered user of the data application” and effective user authentication. Preventative measures against storage/caching of user identity credentials </w:t>
      </w:r>
      <w:r w:rsidR="00EA13BF">
        <w:t xml:space="preserve">can </w:t>
      </w:r>
      <w:r>
        <w:t>include the use of a freshness indication (e.g. when the password was supplied by the user) in the authentication protocol by utilizing appropriate policies. Defining such preventative measures is outside of the scope of this TR.</w:t>
      </w:r>
    </w:p>
    <w:p w14:paraId="29A894DC" w14:textId="77777777" w:rsidR="00296D15" w:rsidRDefault="00296D15">
      <w:pPr>
        <w:rPr>
          <w:b/>
        </w:rPr>
      </w:pPr>
      <w:r>
        <w:rPr>
          <w:b/>
        </w:rPr>
        <w:t xml:space="preserve">Example high-level flow: MNO as Master IdP (authenticator for factor 1 &amp; 2). Figure </w:t>
      </w:r>
      <w:r w:rsidR="000A199A">
        <w:rPr>
          <w:b/>
        </w:rPr>
        <w:t>7.</w:t>
      </w:r>
      <w:r>
        <w:rPr>
          <w:b/>
        </w:rPr>
        <w:t>3.</w:t>
      </w:r>
      <w:r w:rsidR="00AA3BDE">
        <w:rPr>
          <w:b/>
        </w:rPr>
        <w:t>3.1</w:t>
      </w:r>
      <w:r>
        <w:rPr>
          <w:b/>
        </w:rPr>
        <w:t>-2.</w:t>
      </w:r>
    </w:p>
    <w:p w14:paraId="43637E3C" w14:textId="77777777" w:rsidR="00296D15" w:rsidRDefault="00296D15">
      <w:r>
        <w:t>A User attempts to login (using MNO credentials) to an over-the-top application service (or to an enterprise network).</w:t>
      </w:r>
    </w:p>
    <w:p w14:paraId="5AEE941E" w14:textId="77777777" w:rsidR="00296D15" w:rsidRDefault="00296D15">
      <w:r>
        <w:t>The OTT, based on policies, determines that two-factor authentication is required and requests the User to perform two-factor authentication with the MNO that works as the master IdP.</w:t>
      </w:r>
    </w:p>
    <w:p w14:paraId="0DB53851" w14:textId="77777777" w:rsidR="00296D15" w:rsidRDefault="00296D15">
      <w:r>
        <w:t>Upon verification of the first authentication factor by the OP / NAF, the MNO initiates a second factor authentication (token-based).</w:t>
      </w:r>
    </w:p>
    <w:p w14:paraId="7C3E20BD" w14:textId="77777777" w:rsidR="00296D15" w:rsidRDefault="00296D15">
      <w:r>
        <w:t xml:space="preserve">When the second factor authentication is completed, the results of the two authentications (first factor based on the User authentication and second factor based on the user’s UICC-) are bound together. Such authentication binding </w:t>
      </w:r>
      <w:r w:rsidR="00EA13BF">
        <w:t xml:space="preserve">can </w:t>
      </w:r>
      <w:r>
        <w:t>be achieved either cryptographically or on the protocol level.</w:t>
      </w:r>
    </w:p>
    <w:p w14:paraId="767ADE08" w14:textId="77777777" w:rsidR="00296D15" w:rsidRDefault="000857F6" w:rsidP="000857F6">
      <w:pPr>
        <w:pStyle w:val="B1"/>
      </w:pPr>
      <w:r>
        <w:t>1)</w:t>
      </w:r>
      <w:r>
        <w:tab/>
      </w:r>
      <w:r w:rsidR="00296D15">
        <w:t>OTT/RP decides, based on its policy, to request the User to perform two-factor authentication;</w:t>
      </w:r>
    </w:p>
    <w:p w14:paraId="62A4BDFC" w14:textId="77777777" w:rsidR="00296D15" w:rsidRDefault="000857F6" w:rsidP="000857F6">
      <w:pPr>
        <w:pStyle w:val="B1"/>
      </w:pPr>
      <w:r>
        <w:t>2)</w:t>
      </w:r>
      <w:r>
        <w:tab/>
      </w:r>
      <w:r w:rsidR="00296D15">
        <w:t>User Authentication: MNO/OP/NAF performs first factor authentication e.g. using UID/Password;</w:t>
      </w:r>
    </w:p>
    <w:p w14:paraId="651947BC" w14:textId="77777777" w:rsidR="00296D15" w:rsidRDefault="000857F6" w:rsidP="000857F6">
      <w:pPr>
        <w:pStyle w:val="B1"/>
      </w:pPr>
      <w:r>
        <w:t>3)</w:t>
      </w:r>
      <w:r>
        <w:tab/>
      </w:r>
      <w:r w:rsidR="00296D15">
        <w:t>UE Authentication Request: Browser forwards authentication request to the UE;</w:t>
      </w:r>
    </w:p>
    <w:p w14:paraId="15E1D350" w14:textId="77777777" w:rsidR="00296D15" w:rsidRDefault="000857F6" w:rsidP="000857F6">
      <w:pPr>
        <w:pStyle w:val="B1"/>
      </w:pPr>
      <w:r>
        <w:t>4)</w:t>
      </w:r>
      <w:r>
        <w:tab/>
      </w:r>
      <w:r w:rsidR="00296D15">
        <w:t>UICC based Authentication: GBA based authentication occurs based on AKA  credentials;</w:t>
      </w:r>
    </w:p>
    <w:p w14:paraId="137459A4" w14:textId="77777777" w:rsidR="00296D15" w:rsidRDefault="000857F6" w:rsidP="000857F6">
      <w:pPr>
        <w:pStyle w:val="B1"/>
      </w:pPr>
      <w:r>
        <w:t>5)</w:t>
      </w:r>
      <w:r>
        <w:tab/>
      </w:r>
      <w:r w:rsidR="00296D15">
        <w:t>Bind UE/AA and Browser/BA: Upon successful completion of Step 4 and step 2, OP/NAF (MNO) asserts User and UE Identity based on the success of two-factor authentication. The functional interface between OP/NAF/MNO and RP/OTT can be realized via OpenID indirect request using HTTP re-direct;</w:t>
      </w:r>
    </w:p>
    <w:p w14:paraId="719F972E" w14:textId="77777777" w:rsidR="00296D15" w:rsidRDefault="000857F6" w:rsidP="000857F6">
      <w:pPr>
        <w:pStyle w:val="B1"/>
      </w:pPr>
      <w:r>
        <w:t>6)</w:t>
      </w:r>
      <w:r>
        <w:tab/>
      </w:r>
      <w:r w:rsidR="00296D15">
        <w:t xml:space="preserve">Conclude Second Factor Authentication: OTT receives confirmation of second authentication factor. </w:t>
      </w:r>
    </w:p>
    <w:p w14:paraId="1277BF2B" w14:textId="77777777" w:rsidR="00296D15" w:rsidRDefault="00296D15">
      <w:r>
        <w:t xml:space="preserve">This high-level message flow example is amplified in Section </w:t>
      </w:r>
      <w:r w:rsidR="000A199A">
        <w:t>7.</w:t>
      </w:r>
      <w:r>
        <w:t>3.</w:t>
      </w:r>
      <w:r w:rsidR="00AA3BDE">
        <w:t>3</w:t>
      </w:r>
      <w:r>
        <w:t>.2.</w:t>
      </w:r>
    </w:p>
    <w:p w14:paraId="16ED870D" w14:textId="77777777" w:rsidR="00296D15" w:rsidRDefault="00296D15" w:rsidP="000857F6">
      <w:pPr>
        <w:pStyle w:val="TH"/>
      </w:pPr>
      <w:r>
        <w:rPr>
          <w:noProof/>
          <w:sz w:val="28"/>
          <w:lang w:val="en-US"/>
        </w:rPr>
      </w:r>
      <w:r>
        <w:pict w14:anchorId="52B51673">
          <v:group id="_x0000_s1408" editas="canvas" style="width:482.05pt;height:289.25pt;mso-position-horizontal-relative:char;mso-position-vertical-relative:line" coordorigin="2357,4265" coordsize="7200,4320">
            <o:lock v:ext="edit" aspectratio="t"/>
            <v:shape id="_x0000_s1407" type="#_x0000_t75" style="position:absolute;left:2357;top:4265;width:7200;height:4320" o:preferrelative="f">
              <v:fill o:detectmouseclick="t"/>
              <v:path o:extrusionok="t" o:connecttype="none"/>
              <o:lock v:ext="edit" text="t"/>
            </v:shape>
            <v:shape id="_x0000_s1410" type="#_x0000_t202" style="position:absolute;left:4711;top:7670;width:2273;height:588" stroked="f">
              <v:textbox style="mso-next-textbox:#_x0000_s1410">
                <w:txbxContent>
                  <w:p w14:paraId="74DBB7CF" w14:textId="77777777" w:rsidR="00296D15" w:rsidRDefault="00296D15">
                    <w:pPr>
                      <w:rPr>
                        <w:sz w:val="16"/>
                        <w:szCs w:val="16"/>
                      </w:rPr>
                    </w:pPr>
                    <w:r>
                      <w:rPr>
                        <w:sz w:val="16"/>
                        <w:szCs w:val="16"/>
                      </w:rPr>
                      <w:t>1. RP / OTT requests two-factor Authentication based on policy settings (re-directs browser to OP/NAF)</w:t>
                    </w:r>
                  </w:p>
                </w:txbxContent>
              </v:textbox>
            </v:shape>
            <v:shape id="_x0000_s1411" type="#_x0000_t32" style="position:absolute;left:4409;top:7992;width:2736;height:1" o:connectortype="straight">
              <v:stroke startarrow="block"/>
            </v:shape>
            <v:shape id="_x0000_s1412" type="#_x0000_t109" style="position:absolute;left:3562;top:4659;width:876;height:970">
              <v:textbox style="mso-next-textbox:#_x0000_s1412">
                <w:txbxContent>
                  <w:p w14:paraId="0005FD4F" w14:textId="77777777" w:rsidR="00296D15" w:rsidRDefault="00296D15"/>
                  <w:p w14:paraId="00D36637" w14:textId="77777777" w:rsidR="00296D15" w:rsidRDefault="00296D15">
                    <w:pPr>
                      <w:jc w:val="center"/>
                    </w:pPr>
                    <w:r>
                      <w:t>UE / AA</w:t>
                    </w:r>
                  </w:p>
                </w:txbxContent>
              </v:textbox>
            </v:shape>
            <v:shape id="_x0000_s1413" type="#_x0000_t32" style="position:absolute;left:4170;top:5629;width:0;height:991" o:connectortype="straight">
              <v:stroke startarrow="block"/>
            </v:shape>
            <v:shape id="_x0000_s1414" type="#_x0000_t69" style="position:absolute;left:4438;top:4752;width:2671;height:680">
              <v:textbox style="mso-next-textbox:#_x0000_s1414">
                <w:txbxContent>
                  <w:p w14:paraId="61DFB2C6" w14:textId="77777777" w:rsidR="00296D15" w:rsidRDefault="00296D15">
                    <w:pPr>
                      <w:pStyle w:val="ListParagraph"/>
                      <w:numPr>
                        <w:ilvl w:val="0"/>
                        <w:numId w:val="19"/>
                      </w:numPr>
                      <w:rPr>
                        <w:sz w:val="14"/>
                        <w:szCs w:val="14"/>
                      </w:rPr>
                    </w:pPr>
                    <w:r>
                      <w:rPr>
                        <w:sz w:val="14"/>
                        <w:szCs w:val="14"/>
                      </w:rPr>
                      <w:t>GBA exchange based on AKA  credentials</w:t>
                    </w:r>
                  </w:p>
                </w:txbxContent>
              </v:textbox>
            </v:shape>
            <v:shape id="_x0000_s1415" type="#_x0000_t109" style="position:absolute;left:3591;top:6599;width:820;height:1533">
              <v:textbox style="mso-next-textbox:#_x0000_s1415">
                <w:txbxContent>
                  <w:p w14:paraId="1A809B09" w14:textId="77777777" w:rsidR="00296D15" w:rsidRDefault="00296D15"/>
                  <w:p w14:paraId="52C879A4" w14:textId="77777777" w:rsidR="00296D15" w:rsidRDefault="00296D15"/>
                  <w:p w14:paraId="6FEF6C74" w14:textId="77777777" w:rsidR="00296D15" w:rsidRDefault="00296D15">
                    <w:pPr>
                      <w:jc w:val="center"/>
                    </w:pPr>
                    <w:r>
                      <w:t>Browser / BA</w:t>
                    </w:r>
                  </w:p>
                </w:txbxContent>
              </v:textbox>
            </v:shape>
            <v:shape id="_x0000_s1416" type="#_x0000_t69" style="position:absolute;left:4119;top:6138;width:3239;height:396;rotation:-25852886fd">
              <v:textbox style="mso-next-textbox:#_x0000_s1416">
                <w:txbxContent>
                  <w:p w14:paraId="32223F3C" w14:textId="77777777" w:rsidR="00296D15" w:rsidRDefault="00296D15">
                    <w:pPr>
                      <w:pStyle w:val="ListParagraph"/>
                      <w:numPr>
                        <w:ilvl w:val="0"/>
                        <w:numId w:val="20"/>
                      </w:numPr>
                    </w:pPr>
                    <w:r>
                      <w:rPr>
                        <w:sz w:val="16"/>
                        <w:szCs w:val="16"/>
                      </w:rPr>
                      <w:t>First factor authentication</w:t>
                    </w:r>
                  </w:p>
                  <w:p w14:paraId="66E0BADC" w14:textId="77777777" w:rsidR="00296D15" w:rsidRDefault="00296D15">
                    <w:pPr>
                      <w:pStyle w:val="ListParagraph"/>
                      <w:ind w:left="1080"/>
                    </w:pPr>
                    <w:r>
                      <w:rPr>
                        <w:sz w:val="16"/>
                        <w:szCs w:val="16"/>
                      </w:rPr>
                      <w:t xml:space="preserve"> Authentication</w:t>
                    </w:r>
                    <w:r>
                      <w:rPr>
                        <w:sz w:val="14"/>
                        <w:szCs w:val="14"/>
                      </w:rPr>
                      <w:t>. Browser is sent the ticket</w:t>
                    </w:r>
                    <w:r>
                      <w:rPr>
                        <w:sz w:val="14"/>
                      </w:rPr>
                      <w:t xml:space="preserve"> </w:t>
                    </w:r>
                    <w:r>
                      <w:t xml:space="preserve"> AuAuthentication</w:t>
                    </w:r>
                  </w:p>
                </w:txbxContent>
              </v:textbox>
            </v:shape>
            <v:shape id="_x0000_s1417" type="#_x0000_t32" style="position:absolute;left:7417;top:5629;width:1;height:1081;flip:y" o:connectortype="straight">
              <v:stroke startarrow="block"/>
            </v:shape>
            <v:shape id="_x0000_s1418" type="#_x0000_t202" style="position:absolute;left:7572;top:5726;width:1345;height:808" stroked="f">
              <v:textbox style="mso-next-textbox:#_x0000_s1418">
                <w:txbxContent>
                  <w:p w14:paraId="3F81AB87" w14:textId="77777777" w:rsidR="00296D15" w:rsidRDefault="00296D15">
                    <w:pPr>
                      <w:rPr>
                        <w:sz w:val="16"/>
                        <w:szCs w:val="16"/>
                      </w:rPr>
                    </w:pPr>
                    <w:r>
                      <w:rPr>
                        <w:sz w:val="16"/>
                        <w:szCs w:val="16"/>
                      </w:rPr>
                      <w:t>5. Asserts User and UE Identities based on two-factor authentication (using an OpenID re-direct) messge)</w:t>
                    </w:r>
                  </w:p>
                </w:txbxContent>
              </v:textbox>
            </v:shape>
            <v:shape id="_x0000_s1419" type="#_x0000_t202" style="position:absolute;left:7634;top:7084;width:1147;height:985" stroked="f">
              <v:textbox style="mso-next-textbox:#_x0000_s1419">
                <w:txbxContent>
                  <w:p w14:paraId="0AA6C8E2" w14:textId="77777777" w:rsidR="00296D15" w:rsidRDefault="00296D15">
                    <w:pPr>
                      <w:rPr>
                        <w:sz w:val="16"/>
                        <w:szCs w:val="16"/>
                      </w:rPr>
                    </w:pPr>
                    <w:r>
                      <w:rPr>
                        <w:sz w:val="16"/>
                        <w:szCs w:val="16"/>
                      </w:rPr>
                      <w:t xml:space="preserve">6. OTT receives assertion of User and UE Identities and provides access to service based on policy </w:t>
                    </w:r>
                  </w:p>
                </w:txbxContent>
              </v:textbox>
            </v:shape>
            <v:shape id="_x0000_s1420" type="#_x0000_t109" style="position:absolute;left:7091;top:6710;width:543;height:1527">
              <v:textbox style="mso-next-textbox:#_x0000_s1420">
                <w:txbxContent>
                  <w:p w14:paraId="1B5CB25F" w14:textId="77777777" w:rsidR="00296D15" w:rsidRDefault="00296D15">
                    <w:pPr>
                      <w:jc w:val="center"/>
                    </w:pPr>
                  </w:p>
                  <w:p w14:paraId="4E33A454" w14:textId="77777777" w:rsidR="00296D15" w:rsidRDefault="00296D15">
                    <w:pPr>
                      <w:jc w:val="center"/>
                    </w:pPr>
                    <w:r>
                      <w:t>RP / OTT</w:t>
                    </w:r>
                  </w:p>
                </w:txbxContent>
              </v:textbox>
            </v:shape>
            <v:shape id="_x0000_s1421" type="#_x0000_t109" style="position:absolute;left:7091;top:4593;width:624;height:1036">
              <v:textbox style="mso-next-textbox:#_x0000_s1421">
                <w:txbxContent>
                  <w:p w14:paraId="1BC0526F" w14:textId="77777777" w:rsidR="00296D15" w:rsidRDefault="00296D15">
                    <w:pPr>
                      <w:rPr>
                        <w:sz w:val="16"/>
                      </w:rPr>
                    </w:pPr>
                  </w:p>
                  <w:p w14:paraId="3C272186" w14:textId="77777777" w:rsidR="00296D15" w:rsidRDefault="00296D15">
                    <w:pPr>
                      <w:jc w:val="center"/>
                    </w:pPr>
                    <w:r>
                      <w:rPr>
                        <w:sz w:val="16"/>
                      </w:rPr>
                      <w:t>OP / NAF (MNO)</w:t>
                    </w:r>
                  </w:p>
                </w:txbxContent>
              </v:textbox>
            </v:shape>
            <v:shape id="_x0000_s1422" type="#_x0000_t202" style="position:absolute;left:2997;top:5726;width:1168;height:643" stroked="f">
              <v:textbox style="mso-next-textbox:#_x0000_s1422">
                <w:txbxContent>
                  <w:p w14:paraId="164D6152" w14:textId="77777777" w:rsidR="00296D15" w:rsidRDefault="00296D15">
                    <w:pPr>
                      <w:rPr>
                        <w:sz w:val="16"/>
                        <w:szCs w:val="16"/>
                      </w:rPr>
                    </w:pPr>
                    <w:r>
                      <w:rPr>
                        <w:sz w:val="16"/>
                        <w:szCs w:val="16"/>
                      </w:rPr>
                      <w:t>3. Browser requests UE to perform second factor authentication. Sends the Tickert</w:t>
                    </w:r>
                    <w:r>
                      <w:rPr>
                        <w:sz w:val="16"/>
                        <w:szCs w:val="16"/>
                        <w:vertAlign w:val="subscript"/>
                      </w:rPr>
                      <w:t>UserAuth</w:t>
                    </w:r>
                  </w:p>
                </w:txbxContent>
              </v:textbox>
            </v:shape>
            <w10:anchorlock/>
          </v:group>
        </w:pict>
      </w:r>
    </w:p>
    <w:p w14:paraId="3162BA91" w14:textId="77777777" w:rsidR="00296D15" w:rsidRDefault="00296D15" w:rsidP="000857F6">
      <w:pPr>
        <w:pStyle w:val="TF"/>
        <w:rPr>
          <w:lang w:val="da-DK"/>
        </w:rPr>
      </w:pPr>
      <w:r>
        <w:t xml:space="preserve">Figure </w:t>
      </w:r>
      <w:r w:rsidR="000A199A">
        <w:t>7.</w:t>
      </w:r>
      <w:r>
        <w:t>3.</w:t>
      </w:r>
      <w:r w:rsidR="00AA3BDE">
        <w:t>3</w:t>
      </w:r>
      <w:r>
        <w:t>.1-2</w:t>
      </w:r>
    </w:p>
    <w:p w14:paraId="339C1309" w14:textId="77777777" w:rsidR="00296D15" w:rsidRDefault="000A199A">
      <w:pPr>
        <w:pStyle w:val="Heading4"/>
      </w:pPr>
      <w:bookmarkStart w:id="34" w:name="_Toc421778731"/>
      <w:r>
        <w:t>7.</w:t>
      </w:r>
      <w:r w:rsidR="00296D15">
        <w:t>3.</w:t>
      </w:r>
      <w:r w:rsidR="00AA3BDE">
        <w:t>3</w:t>
      </w:r>
      <w:r w:rsidR="00296D15">
        <w:t>.2</w:t>
      </w:r>
      <w:r w:rsidR="00296D15">
        <w:tab/>
        <w:t>Example solutions for two factor authentication</w:t>
      </w:r>
      <w:bookmarkEnd w:id="34"/>
    </w:p>
    <w:p w14:paraId="05930941" w14:textId="77777777" w:rsidR="00296D15" w:rsidRDefault="00296D15">
      <w:r>
        <w:t xml:space="preserve">Variant 1, </w:t>
      </w:r>
    </w:p>
    <w:p w14:paraId="74D6B2F0" w14:textId="77777777" w:rsidR="00296D15" w:rsidRDefault="00296D15"/>
    <w:p w14:paraId="6B9BA775" w14:textId="77777777" w:rsidR="00296D15" w:rsidRDefault="00296D15" w:rsidP="007C4AFE">
      <w:pPr>
        <w:pStyle w:val="TH"/>
      </w:pPr>
      <w:r>
        <w:rPr>
          <w:noProof/>
        </w:rPr>
      </w:r>
      <w:r>
        <w:pict w14:anchorId="082B1951">
          <v:group id="_x0000_s1325" editas="canvas" style="width:493.5pt;height:541.8pt;mso-position-horizontal-relative:char;mso-position-vertical-relative:line" coordorigin="150,1845" coordsize="9870,10836">
            <o:lock v:ext="edit" aspectratio="t"/>
            <v:shape id="_x0000_s1326" type="#_x0000_t75" style="position:absolute;left:150;top:1845;width:9870;height:10836" o:preferrelative="f">
              <v:fill o:detectmouseclick="t"/>
              <v:path o:extrusionok="t" o:connecttype="none"/>
              <o:lock v:ext="edit" text="t"/>
            </v:shape>
            <v:rect id="_x0000_s1327" style="position:absolute;left:8006;top:3056;width:180;height:8953;v-text-anchor:middle" fillcolor="#f93"/>
            <v:shape id="_x0000_s1328" type="#_x0000_t202" style="position:absolute;left:2271;top:2878;width:3883;height:415;v-text-anchor:top-baseline" filled="f" fillcolor="#bbe0e3" stroked="f">
              <v:textbox style="mso-next-textbox:#_x0000_s1328">
                <w:txbxContent>
                  <w:p w14:paraId="2AA4198D" w14:textId="77777777" w:rsidR="00296D15" w:rsidRDefault="00296D15">
                    <w:pPr>
                      <w:autoSpaceDE w:val="0"/>
                      <w:autoSpaceDN w:val="0"/>
                      <w:adjustRightInd w:val="0"/>
                      <w:rPr>
                        <w:rFonts w:ascii="Arial" w:hAnsi="Arial" w:cs="Arial"/>
                        <w:b/>
                        <w:bCs/>
                        <w:color w:val="000000"/>
                        <w:sz w:val="32"/>
                        <w:szCs w:val="32"/>
                        <w:vertAlign w:val="superscript"/>
                      </w:rPr>
                    </w:pPr>
                  </w:p>
                </w:txbxContent>
              </v:textbox>
            </v:shape>
            <v:shape id="_x0000_s1329" type="#_x0000_t202" style="position:absolute;left:918;top:6684;width:4317;height:737;v-text-anchor:top-baseline" filled="f" fillcolor="#bbe0e3" stroked="f">
              <v:textbox style="mso-next-textbox:#_x0000_s1329">
                <w:txbxContent>
                  <w:p w14:paraId="45D9F6D1" w14:textId="77777777" w:rsidR="00296D15" w:rsidRDefault="00296D15">
                    <w:pPr>
                      <w:autoSpaceDE w:val="0"/>
                      <w:autoSpaceDN w:val="0"/>
                      <w:adjustRightInd w:val="0"/>
                      <w:jc w:val="center"/>
                      <w:rPr>
                        <w:rFonts w:ascii="Arial" w:cs="Arial"/>
                        <w:b/>
                        <w:bCs/>
                        <w:color w:val="000000"/>
                        <w:sz w:val="32"/>
                        <w:szCs w:val="32"/>
                        <w:vertAlign w:val="superscript"/>
                      </w:rPr>
                    </w:pPr>
                    <w:r>
                      <w:rPr>
                        <w:rFonts w:ascii="Arial" w:cs="Arial"/>
                        <w:b/>
                        <w:bCs/>
                        <w:color w:val="000000"/>
                        <w:sz w:val="32"/>
                        <w:szCs w:val="32"/>
                        <w:vertAlign w:val="superscript"/>
                      </w:rPr>
                      <w:t xml:space="preserve">7. HTTPS request start GBA authentication </w:t>
                    </w:r>
                  </w:p>
                  <w:p w14:paraId="55DE9574" w14:textId="77777777" w:rsidR="00296D15" w:rsidRDefault="00296D15">
                    <w:pPr>
                      <w:autoSpaceDE w:val="0"/>
                      <w:autoSpaceDN w:val="0"/>
                      <w:adjustRightInd w:val="0"/>
                      <w:jc w:val="center"/>
                      <w:rPr>
                        <w:rFonts w:ascii="Arial" w:hAnsi="Arial" w:cs="Arial"/>
                        <w:b/>
                        <w:bCs/>
                        <w:color w:val="000000"/>
                        <w:sz w:val="32"/>
                        <w:szCs w:val="32"/>
                        <w:vertAlign w:val="superscript"/>
                      </w:rPr>
                    </w:pPr>
                  </w:p>
                </w:txbxContent>
              </v:textbox>
            </v:shape>
            <v:rect id="_x0000_s1330" style="position:absolute;left:779;top:3042;width:147;height:8967;flip:x;v-text-anchor:middle" fillcolor="#f93"/>
            <v:rect id="_x0000_s1331" style="position:absolute;left:4559;top:3042;width:148;height:8967;v-text-anchor:middle" fillcolor="#f93"/>
            <v:line id="_x0000_s1332" style="position:absolute;flip:x" from="951,3693" to="7988,3694">
              <v:stroke endarrow="block"/>
            </v:line>
            <v:shape id="_x0000_s1333" type="#_x0000_t202" style="position:absolute;left:1933;top:3311;width:5310;height:421;v-text-anchor:top-baseline" filled="f" fillcolor="#bbe0e3" stroked="f">
              <v:textbox style="mso-next-textbox:#_x0000_s1333">
                <w:txbxContent>
                  <w:p w14:paraId="5D68F2B5" w14:textId="77777777" w:rsidR="00296D15" w:rsidRDefault="00296D15">
                    <w:pPr>
                      <w:pStyle w:val="ListParagraph"/>
                      <w:numPr>
                        <w:ilvl w:val="0"/>
                        <w:numId w:val="10"/>
                      </w:numPr>
                      <w:autoSpaceDE w:val="0"/>
                      <w:autoSpaceDN w:val="0"/>
                      <w:adjustRightInd w:val="0"/>
                      <w:spacing w:after="0" w:line="240" w:lineRule="auto"/>
                      <w:rPr>
                        <w:rFonts w:ascii="Arial" w:hAnsi="Arial" w:cs="Arial"/>
                        <w:b/>
                        <w:bCs/>
                        <w:color w:val="000000"/>
                        <w:sz w:val="32"/>
                        <w:szCs w:val="32"/>
                        <w:vertAlign w:val="superscript"/>
                      </w:rPr>
                    </w:pPr>
                    <w:r>
                      <w:rPr>
                        <w:rFonts w:ascii="Arial" w:cs="Arial"/>
                        <w:b/>
                        <w:bCs/>
                        <w:color w:val="000000"/>
                        <w:sz w:val="32"/>
                        <w:szCs w:val="32"/>
                        <w:vertAlign w:val="superscript"/>
                      </w:rPr>
                      <w:t>Initial HTTPS request following OpenID redirect</w:t>
                    </w:r>
                  </w:p>
                </w:txbxContent>
              </v:textbox>
            </v:shape>
            <v:shape id="_x0000_s1334" type="#_x0000_t202" style="position:absolute;left:2118;top:3755;width:3564;height:334;v-text-anchor:top-baseline" filled="f" fillcolor="#bbe0e3" stroked="f">
              <v:textbox style="mso-next-textbox:#_x0000_s1334">
                <w:txbxContent>
                  <w:p w14:paraId="48F3E147"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lang w:val="fr-FR"/>
                      </w:rPr>
                      <w:t>2. HTTPS Unauthorized Response</w:t>
                    </w:r>
                  </w:p>
                </w:txbxContent>
              </v:textbox>
            </v:shape>
            <v:line id="_x0000_s1335" style="position:absolute;flip:x" from="951,7071" to="4469,7072">
              <v:stroke endarrow="block"/>
            </v:line>
            <v:line id="_x0000_s1336" style="position:absolute;flip:x" from="956,8758" to="4551,8759">
              <v:stroke startarrow="block"/>
            </v:line>
            <v:shape id="_x0000_s1337" type="#_x0000_t202" style="position:absolute;left:769;top:8358;width:3585;height:771;v-text-anchor:top-baseline" filled="f" fillcolor="#bbe0e3" stroked="f">
              <v:textbox style="mso-next-textbox:#_x0000_s1337">
                <w:txbxContent>
                  <w:p w14:paraId="21F6D47C" w14:textId="77777777" w:rsidR="00296D15" w:rsidRDefault="00296D15">
                    <w:pPr>
                      <w:autoSpaceDE w:val="0"/>
                      <w:autoSpaceDN w:val="0"/>
                      <w:adjustRightInd w:val="0"/>
                      <w:jc w:val="center"/>
                      <w:rPr>
                        <w:rFonts w:ascii="Arial" w:cs="Arial"/>
                        <w:b/>
                        <w:bCs/>
                        <w:color w:val="000000"/>
                        <w:sz w:val="32"/>
                        <w:szCs w:val="32"/>
                        <w:vertAlign w:val="superscript"/>
                      </w:rPr>
                    </w:pPr>
                    <w:r>
                      <w:rPr>
                        <w:rFonts w:ascii="Arial" w:cs="Arial"/>
                        <w:b/>
                        <w:bCs/>
                        <w:color w:val="000000"/>
                        <w:sz w:val="32"/>
                        <w:szCs w:val="32"/>
                        <w:vertAlign w:val="superscript"/>
                      </w:rPr>
                      <w:t>10. HTTPS response with NonceNAF</w:t>
                    </w:r>
                  </w:p>
                </w:txbxContent>
              </v:textbox>
            </v:shape>
            <v:line id="_x0000_s1338" style="position:absolute;flip:x" from="951,8099" to="4469,8100">
              <v:stroke endarrow="block"/>
            </v:line>
            <v:line id="_x0000_s1339" style="position:absolute;flip:x" from="914,11282" to="7952,11283">
              <v:stroke endarrow="block"/>
            </v:line>
            <v:shape id="_x0000_s1340" type="#_x0000_t202" style="position:absolute;left:1651;top:10969;width:4744;height:414;v-text-anchor:top-baseline" filled="f" fillcolor="#bbe0e3" stroked="f">
              <v:textbox style="mso-next-textbox:#_x0000_s1340">
                <w:txbxContent>
                  <w:p w14:paraId="2CFCD127"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 HTTPS request with Authorization header</w:t>
                    </w:r>
                  </w:p>
                </w:txbxContent>
              </v:textbox>
            </v:shape>
            <v:shape id="_x0000_s1341" type="#_x0000_t202" style="position:absolute;left:1071;top:7751;width:5776;height:820;v-text-anchor:top-baseline" filled="f" fillcolor="#bbe0e3" stroked="f">
              <v:textbox style="mso-next-textbox:#_x0000_s1341">
                <w:txbxContent>
                  <w:p w14:paraId="1D591530" w14:textId="77777777" w:rsidR="00296D15" w:rsidRDefault="00296D15">
                    <w:pPr>
                      <w:autoSpaceDE w:val="0"/>
                      <w:autoSpaceDN w:val="0"/>
                      <w:adjustRightInd w:val="0"/>
                      <w:jc w:val="center"/>
                      <w:rPr>
                        <w:rFonts w:ascii="Arial" w:hAnsi="Arial" w:cs="Arial"/>
                        <w:b/>
                        <w:bCs/>
                        <w:color w:val="000000"/>
                        <w:sz w:val="32"/>
                        <w:szCs w:val="32"/>
                        <w:vertAlign w:val="superscript"/>
                      </w:rPr>
                    </w:pPr>
                    <w:r>
                      <w:rPr>
                        <w:rFonts w:ascii="Arial" w:cs="Arial"/>
                        <w:b/>
                        <w:bCs/>
                        <w:color w:val="000000"/>
                        <w:sz w:val="32"/>
                        <w:szCs w:val="32"/>
                        <w:vertAlign w:val="superscript"/>
                      </w:rPr>
                      <w:t>9. HTTPS GBA challenge Response (</w:t>
                    </w:r>
                    <w:r>
                      <w:rPr>
                        <w:rFonts w:ascii="Arial" w:cs="Arial"/>
                        <w:b/>
                        <w:bCs/>
                        <w:color w:val="C00000"/>
                        <w:sz w:val="32"/>
                        <w:szCs w:val="32"/>
                        <w:vertAlign w:val="superscript"/>
                        <w:lang w:val="fr-FR"/>
                      </w:rPr>
                      <w:t>Ticket</w:t>
                    </w:r>
                    <w:r>
                      <w:rPr>
                        <w:rFonts w:ascii="Arial" w:cs="Arial"/>
                        <w:bCs/>
                        <w:color w:val="C00000"/>
                        <w:sz w:val="32"/>
                        <w:szCs w:val="32"/>
                        <w:vertAlign w:val="subscript"/>
                        <w:lang w:val="fr-FR"/>
                      </w:rPr>
                      <w:t>UserAuth</w:t>
                    </w:r>
                    <w:r>
                      <w:rPr>
                        <w:rFonts w:ascii="Arial" w:cs="Arial"/>
                        <w:b/>
                        <w:bCs/>
                        <w:color w:val="000000"/>
                        <w:sz w:val="32"/>
                        <w:szCs w:val="32"/>
                        <w:vertAlign w:val="superscript"/>
                        <w:lang w:val="fr-FR"/>
                      </w:rPr>
                      <w:t>)</w:t>
                    </w:r>
                  </w:p>
                  <w:p w14:paraId="7D8E963F" w14:textId="77777777" w:rsidR="00296D15" w:rsidRDefault="00296D15">
                    <w:pPr>
                      <w:autoSpaceDE w:val="0"/>
                      <w:autoSpaceDN w:val="0"/>
                      <w:adjustRightInd w:val="0"/>
                      <w:rPr>
                        <w:rFonts w:ascii="Arial" w:hAnsi="Arial" w:cs="Arial"/>
                        <w:b/>
                        <w:bCs/>
                        <w:color w:val="000000"/>
                        <w:sz w:val="32"/>
                        <w:szCs w:val="32"/>
                        <w:vertAlign w:val="superscript"/>
                      </w:rPr>
                    </w:pPr>
                  </w:p>
                  <w:p w14:paraId="6226D77C" w14:textId="77777777" w:rsidR="00296D15" w:rsidRDefault="00296D15">
                    <w:pPr>
                      <w:autoSpaceDE w:val="0"/>
                      <w:autoSpaceDN w:val="0"/>
                      <w:adjustRightInd w:val="0"/>
                      <w:jc w:val="center"/>
                      <w:rPr>
                        <w:rFonts w:ascii="Arial" w:hAnsi="Arial" w:cs="Arial"/>
                        <w:b/>
                        <w:bCs/>
                        <w:color w:val="000000"/>
                        <w:sz w:val="32"/>
                        <w:szCs w:val="32"/>
                        <w:vertAlign w:val="superscript"/>
                      </w:rPr>
                    </w:pPr>
                    <w:r>
                      <w:rPr>
                        <w:rFonts w:ascii="Arial" w:cs="Arial"/>
                        <w:b/>
                        <w:bCs/>
                        <w:color w:val="000000"/>
                        <w:sz w:val="32"/>
                        <w:szCs w:val="32"/>
                        <w:vertAlign w:val="superscript"/>
                      </w:rPr>
                      <w:t xml:space="preserve">with B-TID </w:t>
                    </w:r>
                    <w:r>
                      <w:rPr>
                        <w:rFonts w:ascii="Arial" w:cs="Arial"/>
                        <w:b/>
                        <w:bCs/>
                        <w:color w:val="000000"/>
                        <w:sz w:val="32"/>
                        <w:szCs w:val="32"/>
                        <w:vertAlign w:val="superscript"/>
                        <w:lang w:val="fr-FR"/>
                      </w:rPr>
                      <w:t>and Nonce</w:t>
                    </w:r>
                    <w:r>
                      <w:rPr>
                        <w:rFonts w:ascii="Arial" w:hAnsi="Arial" w:cs="Arial"/>
                        <w:b/>
                        <w:bCs/>
                        <w:color w:val="000000"/>
                        <w:sz w:val="32"/>
                        <w:szCs w:val="32"/>
                        <w:vertAlign w:val="superscript"/>
                        <w:lang w:val="fr-FR"/>
                      </w:rPr>
                      <w:t>UserAuth</w:t>
                    </w:r>
                  </w:p>
                </w:txbxContent>
              </v:textbox>
            </v:shape>
            <v:shape id="_x0000_s1342" type="#_x0000_t202" style="position:absolute;left:4707;top:9258;width:3299;height:823" filled="f" fillcolor="#bbe0e3" stroked="f">
              <v:textbox style="mso-next-textbox:#_x0000_s1342">
                <w:txbxContent>
                  <w:p w14:paraId="496EF560" w14:textId="77777777" w:rsidR="00296D15" w:rsidRDefault="00296D15">
                    <w:pPr>
                      <w:autoSpaceDE w:val="0"/>
                      <w:autoSpaceDN w:val="0"/>
                      <w:adjustRightInd w:val="0"/>
                      <w:rPr>
                        <w:rFonts w:ascii="Arial" w:cs="Arial"/>
                        <w:b/>
                        <w:bCs/>
                        <w:color w:val="000000"/>
                        <w:sz w:val="32"/>
                        <w:szCs w:val="32"/>
                        <w:vertAlign w:val="superscript"/>
                      </w:rPr>
                    </w:pPr>
                    <w:r>
                      <w:rPr>
                        <w:rFonts w:ascii="Arial" w:cs="Arial"/>
                        <w:b/>
                        <w:bCs/>
                        <w:color w:val="000000"/>
                        <w:sz w:val="32"/>
                        <w:szCs w:val="32"/>
                        <w:vertAlign w:val="superscript"/>
                      </w:rPr>
                      <w:t>12. Transfer password and Nonce</w:t>
                    </w:r>
                    <w:r>
                      <w:rPr>
                        <w:rFonts w:ascii="Arial" w:hAnsi="Arial" w:cs="Arial"/>
                        <w:b/>
                        <w:bCs/>
                        <w:color w:val="000000"/>
                        <w:sz w:val="32"/>
                        <w:szCs w:val="32"/>
                        <w:vertAlign w:val="subscript"/>
                      </w:rPr>
                      <w:t>AA</w:t>
                    </w:r>
                    <w:r>
                      <w:rPr>
                        <w:rFonts w:ascii="Arial" w:cs="Arial"/>
                        <w:b/>
                        <w:bCs/>
                        <w:color w:val="000000"/>
                        <w:sz w:val="32"/>
                        <w:szCs w:val="32"/>
                        <w:vertAlign w:val="superscript"/>
                      </w:rPr>
                      <w:t xml:space="preserve"> over local   link</w:t>
                    </w:r>
                  </w:p>
                </w:txbxContent>
              </v:textbox>
            </v:shape>
            <v:line id="_x0000_s1343" style="position:absolute" from="4737,9658" to="7964,9659">
              <v:stroke dashstyle="dash" endarrow="block"/>
            </v:line>
            <v:shape id="_x0000_s1344" type="#_x0000_t202" style="position:absolute;left:1303;top:2791;width:2184;height:415;v-text-anchor:top-baseline" fillcolor="#9c0" stroked="f">
              <v:textbox style="mso-next-textbox:#_x0000_s1344">
                <w:txbxContent>
                  <w:p w14:paraId="5AC6C03D" w14:textId="77777777" w:rsidR="00296D15" w:rsidRDefault="00296D15">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After OpenID set-up: </w:t>
                    </w:r>
                  </w:p>
                </w:txbxContent>
              </v:textbox>
            </v:shape>
            <v:shape id="_x0000_s1345" type="#_x0000_t202" style="position:absolute;left:1532;top:11981;width:2655;height:415;v-text-anchor:top-baseline" fillcolor="#9c0" stroked="f">
              <v:textbox style="mso-next-textbox:#_x0000_s1345">
                <w:txbxContent>
                  <w:p w14:paraId="7C4DA0D6" w14:textId="77777777" w:rsidR="00296D15" w:rsidRDefault="00296D15">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Continue OpenID with RP</w:t>
                    </w:r>
                  </w:p>
                </w:txbxContent>
              </v:textbox>
            </v:shape>
            <v:line id="_x0000_s1346" style="position:absolute;flip:x" from="914,11628" to="7952,11629">
              <v:stroke startarrow="block"/>
            </v:line>
            <v:shape id="_x0000_s1347" type="#_x0000_t202" style="position:absolute;left:1651;top:11316;width:5633;height:414;v-text-anchor:top-baseline" filled="f" fillcolor="#bbe0e3" stroked="f">
              <v:textbox style="mso-next-textbox:#_x0000_s1347">
                <w:txbxContent>
                  <w:p w14:paraId="6FF2C7A5"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 xml:space="preserve">15. HTTPS redirect to OpenID success or failure address </w:t>
                    </w:r>
                  </w:p>
                </w:txbxContent>
              </v:textbox>
            </v:shape>
            <v:shape id="_x0000_s1348" type="#_x0000_t202" style="position:absolute;left:1303;top:7363;width:3118;height:416;v-text-anchor:top-baseline" filled="f" fillcolor="#bbe0e3" stroked="f">
              <v:textbox style="mso-next-textbox:#_x0000_s1348">
                <w:txbxContent>
                  <w:p w14:paraId="2C4E153A"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 xml:space="preserve">8. HTTPS GBA challenge </w:t>
                    </w:r>
                  </w:p>
                </w:txbxContent>
              </v:textbox>
            </v:shape>
            <v:line id="_x0000_s1349" style="position:absolute;flip:x" from="993,7664" to="4551,7665">
              <v:stroke startarrow="block"/>
            </v:line>
            <v:shape id="_x0000_s1350" type="#_x0000_t202" style="position:absolute;left:3199;top:8829;width:3961;height:347;v-text-anchor:top-baseline">
              <v:textbox style="mso-next-textbox:#_x0000_s1350">
                <w:txbxContent>
                  <w:p w14:paraId="3DB6022C" w14:textId="77777777" w:rsidR="00296D15" w:rsidRDefault="00296D15">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11. Generate NonceAA and password</w:t>
                    </w:r>
                  </w:p>
                </w:txbxContent>
              </v:textbox>
            </v:shape>
            <v:shape id="_x0000_s1351" type="#_x0000_t202" style="position:absolute;left:4737;top:6221;width:3301;height:964" filled="f" fillcolor="#bbe0e3" stroked="f">
              <v:textbox style="mso-next-textbox:#_x0000_s1351">
                <w:txbxContent>
                  <w:p w14:paraId="238F8468" w14:textId="77777777" w:rsidR="00296D15" w:rsidRDefault="00296D15">
                    <w:pPr>
                      <w:autoSpaceDE w:val="0"/>
                      <w:autoSpaceDN w:val="0"/>
                      <w:adjustRightInd w:val="0"/>
                      <w:jc w:val="center"/>
                      <w:rPr>
                        <w:rFonts w:ascii="Arial" w:hAnsi="Arial" w:cs="Arial"/>
                        <w:b/>
                        <w:bCs/>
                        <w:color w:val="000000"/>
                        <w:sz w:val="32"/>
                        <w:szCs w:val="32"/>
                        <w:vertAlign w:val="superscript"/>
                      </w:rPr>
                    </w:pPr>
                    <w:r>
                      <w:rPr>
                        <w:rFonts w:ascii="Arial" w:cs="Arial"/>
                        <w:b/>
                        <w:bCs/>
                        <w:color w:val="000000"/>
                        <w:sz w:val="32"/>
                        <w:szCs w:val="32"/>
                        <w:vertAlign w:val="superscript"/>
                      </w:rPr>
                      <w:t>6. GBA trigger over local link (</w:t>
                    </w:r>
                    <w:r>
                      <w:rPr>
                        <w:rFonts w:ascii="Arial" w:cs="Arial"/>
                        <w:b/>
                        <w:bCs/>
                        <w:color w:val="C00000"/>
                        <w:sz w:val="32"/>
                        <w:szCs w:val="32"/>
                        <w:vertAlign w:val="superscript"/>
                        <w:lang w:val="fr-FR"/>
                      </w:rPr>
                      <w:t>Ticket</w:t>
                    </w:r>
                    <w:r>
                      <w:rPr>
                        <w:rFonts w:ascii="Arial" w:cs="Arial"/>
                        <w:bCs/>
                        <w:color w:val="C00000"/>
                        <w:sz w:val="32"/>
                        <w:szCs w:val="32"/>
                        <w:vertAlign w:val="subscript"/>
                        <w:lang w:val="fr-FR"/>
                      </w:rPr>
                      <w:t>UserAuth</w:t>
                    </w:r>
                    <w:r>
                      <w:rPr>
                        <w:rFonts w:ascii="Arial" w:cs="Arial"/>
                        <w:b/>
                        <w:bCs/>
                        <w:color w:val="000000"/>
                        <w:sz w:val="32"/>
                        <w:szCs w:val="32"/>
                        <w:vertAlign w:val="superscript"/>
                        <w:lang w:val="fr-FR"/>
                      </w:rPr>
                      <w:t>)</w:t>
                    </w:r>
                  </w:p>
                </w:txbxContent>
              </v:textbox>
            </v:shape>
            <v:line id="_x0000_s1352" style="position:absolute" from="4748,6613" to="7974,6614">
              <v:stroke dashstyle="dash" startarrow="block"/>
            </v:line>
            <v:line id="_x0000_s1353" style="position:absolute;flip:x" from="983,4056" to="8021,4057">
              <v:stroke startarrow="block"/>
            </v:line>
            <v:shape id="_x0000_s1354" type="#_x0000_t69" style="position:absolute;left:982;top:4167;width:7006;height:699" strokecolor="red">
              <v:textbox style="mso-next-textbox:#_x0000_s1354">
                <w:txbxContent>
                  <w:p w14:paraId="0632DDAD" w14:textId="77777777" w:rsidR="00296D15" w:rsidRDefault="00296D15">
                    <w:pPr>
                      <w:rPr>
                        <w:rFonts w:ascii="Arial" w:hAnsi="Arial" w:cs="Arial"/>
                        <w:b/>
                        <w:color w:val="FF0000"/>
                        <w:sz w:val="32"/>
                        <w:szCs w:val="32"/>
                        <w:vertAlign w:val="superscript"/>
                      </w:rPr>
                    </w:pPr>
                    <w:r>
                      <w:rPr>
                        <w:sz w:val="32"/>
                        <w:szCs w:val="32"/>
                        <w:vertAlign w:val="superscript"/>
                      </w:rPr>
                      <w:t xml:space="preserve">               </w:t>
                    </w:r>
                    <w:r>
                      <w:rPr>
                        <w:rFonts w:ascii="Arial" w:hAnsi="Arial" w:cs="Arial"/>
                        <w:b/>
                        <w:color w:val="FF0000"/>
                        <w:sz w:val="32"/>
                        <w:szCs w:val="32"/>
                        <w:vertAlign w:val="superscript"/>
                      </w:rPr>
                      <w:t>3. User Authentication using the first factor</w:t>
                    </w:r>
                  </w:p>
                </w:txbxContent>
              </v:textbox>
            </v:shape>
            <v:shape id="_x0000_s1355" type="#_x0000_t202" style="position:absolute;left:7493;top:2019;width:1217;height:822;v-text-anchor:top-baseline" fillcolor="#ff6" stroked="f">
              <v:textbox style="mso-next-textbox:#_x0000_s1355">
                <w:txbxContent>
                  <w:p w14:paraId="7FA6E197" w14:textId="77777777" w:rsidR="00296D15" w:rsidRDefault="00296D15">
                    <w:pPr>
                      <w:autoSpaceDE w:val="0"/>
                      <w:autoSpaceDN w:val="0"/>
                      <w:adjustRightInd w:val="0"/>
                      <w:jc w:val="center"/>
                      <w:rPr>
                        <w:rFonts w:ascii="Arial" w:hAnsi="Arial" w:cs="Arial"/>
                        <w:color w:val="000000"/>
                        <w:szCs w:val="36"/>
                      </w:rPr>
                    </w:pPr>
                    <w:r>
                      <w:rPr>
                        <w:rFonts w:ascii="Arial" w:cs="Arial"/>
                        <w:color w:val="000000"/>
                        <w:szCs w:val="36"/>
                        <w:lang w:val="fr-FR"/>
                      </w:rPr>
                      <w:t>Browser (BA)</w:t>
                    </w:r>
                  </w:p>
                </w:txbxContent>
              </v:textbox>
            </v:shape>
            <v:shape id="_x0000_s1356" type="#_x0000_t202" style="position:absolute;left:4013;top:2005;width:1217;height:821;v-text-anchor:top-baseline" fillcolor="#ff6" stroked="f">
              <v:textbox style="mso-next-textbox:#_x0000_s1356">
                <w:txbxContent>
                  <w:p w14:paraId="0F54C867" w14:textId="77777777" w:rsidR="00296D15" w:rsidRDefault="00296D15">
                    <w:pPr>
                      <w:autoSpaceDE w:val="0"/>
                      <w:autoSpaceDN w:val="0"/>
                      <w:adjustRightInd w:val="0"/>
                      <w:jc w:val="center"/>
                      <w:rPr>
                        <w:rFonts w:ascii="Arial" w:cs="Arial"/>
                        <w:color w:val="000000"/>
                        <w:szCs w:val="36"/>
                        <w:lang w:val="fr-FR"/>
                      </w:rPr>
                    </w:pPr>
                    <w:r>
                      <w:rPr>
                        <w:rFonts w:ascii="Arial" w:cs="Arial"/>
                        <w:color w:val="000000"/>
                        <w:szCs w:val="36"/>
                        <w:lang w:val="fr-FR"/>
                      </w:rPr>
                      <w:t xml:space="preserve">UE </w:t>
                    </w:r>
                  </w:p>
                  <w:p w14:paraId="4298CAD2" w14:textId="77777777" w:rsidR="00296D15" w:rsidRDefault="00296D15">
                    <w:pPr>
                      <w:autoSpaceDE w:val="0"/>
                      <w:autoSpaceDN w:val="0"/>
                      <w:adjustRightInd w:val="0"/>
                      <w:jc w:val="center"/>
                      <w:rPr>
                        <w:rFonts w:ascii="Arial" w:hAnsi="Arial" w:cs="Arial"/>
                        <w:color w:val="000000"/>
                        <w:szCs w:val="36"/>
                      </w:rPr>
                    </w:pPr>
                    <w:r>
                      <w:rPr>
                        <w:rFonts w:ascii="Arial" w:cs="Arial"/>
                        <w:color w:val="000000"/>
                        <w:szCs w:val="36"/>
                        <w:lang w:val="fr-FR"/>
                      </w:rPr>
                      <w:t>(AA)</w:t>
                    </w:r>
                  </w:p>
                </w:txbxContent>
              </v:textbox>
            </v:shape>
            <v:shape id="_x0000_s1357" type="#_x0000_t202" style="position:absolute;left:281;top:2200;width:1177;height:485;v-text-anchor:top-baseline" fillcolor="#ff6" stroked="f">
              <v:textbox style="mso-next-textbox:#_x0000_s1357">
                <w:txbxContent>
                  <w:p w14:paraId="592B81C8" w14:textId="77777777" w:rsidR="00296D15" w:rsidRDefault="00296D15">
                    <w:pPr>
                      <w:autoSpaceDE w:val="0"/>
                      <w:autoSpaceDN w:val="0"/>
                      <w:adjustRightInd w:val="0"/>
                      <w:rPr>
                        <w:rFonts w:ascii="Arial" w:hAnsi="Arial" w:cs="Arial"/>
                        <w:color w:val="000000"/>
                        <w:sz w:val="22"/>
                        <w:szCs w:val="36"/>
                      </w:rPr>
                    </w:pPr>
                    <w:r>
                      <w:rPr>
                        <w:rFonts w:ascii="Arial" w:cs="Arial"/>
                        <w:color w:val="000000"/>
                        <w:sz w:val="22"/>
                        <w:szCs w:val="36"/>
                        <w:lang w:val="fr-FR"/>
                      </w:rPr>
                      <w:t>NAF/OP</w:t>
                    </w:r>
                  </w:p>
                </w:txbxContent>
              </v:textbox>
            </v:shape>
            <v:line id="_x0000_s1358" style="position:absolute;flip:x" from="938,6034" to="7974,6035">
              <v:stroke startarrow="block"/>
            </v:line>
            <v:shape id="_x0000_s1359" type="#_x0000_t202" style="position:absolute;left:1303;top:5348;width:7242;height:873;v-text-anchor:top-baseline" filled="f" fillcolor="#bbe0e3" stroked="f">
              <v:textbox style="mso-next-textbox:#_x0000_s1359">
                <w:txbxContent>
                  <w:p w14:paraId="39333F49" w14:textId="77777777" w:rsidR="00296D15" w:rsidRDefault="00296D15">
                    <w:pPr>
                      <w:autoSpaceDE w:val="0"/>
                      <w:autoSpaceDN w:val="0"/>
                      <w:adjustRightInd w:val="0"/>
                      <w:rPr>
                        <w:rFonts w:ascii="Arial" w:cs="Arial"/>
                        <w:b/>
                        <w:bCs/>
                        <w:color w:val="FF0000"/>
                        <w:sz w:val="32"/>
                        <w:szCs w:val="32"/>
                        <w:vertAlign w:val="superscript"/>
                        <w:lang w:val="fr-FR"/>
                      </w:rPr>
                    </w:pPr>
                    <w:r>
                      <w:rPr>
                        <w:rFonts w:ascii="Arial" w:cs="Arial"/>
                        <w:b/>
                        <w:bCs/>
                        <w:color w:val="FF0000"/>
                        <w:sz w:val="32"/>
                        <w:szCs w:val="32"/>
                        <w:vertAlign w:val="superscript"/>
                        <w:lang w:val="fr-FR"/>
                      </w:rPr>
                      <w:t>5. HTTPS response with Ticket</w:t>
                    </w:r>
                    <w:r>
                      <w:rPr>
                        <w:rFonts w:ascii="Arial" w:hAnsi="Arial" w:cs="Arial"/>
                        <w:b/>
                        <w:bCs/>
                        <w:color w:val="FF0000"/>
                        <w:vertAlign w:val="subscript"/>
                        <w:lang w:val="fr-FR"/>
                      </w:rPr>
                      <w:t xml:space="preserve">UserAuth </w:t>
                    </w:r>
                    <w:r>
                      <w:rPr>
                        <w:rFonts w:ascii="Arial" w:cs="Arial"/>
                        <w:b/>
                        <w:bCs/>
                        <w:color w:val="FF0000"/>
                        <w:sz w:val="32"/>
                        <w:szCs w:val="32"/>
                        <w:vertAlign w:val="superscript"/>
                        <w:lang w:val="fr-FR"/>
                      </w:rPr>
                      <w:t>and an implicit 2nd factor authentication Request</w:t>
                    </w:r>
                  </w:p>
                </w:txbxContent>
              </v:textbox>
            </v:shape>
            <v:shape id="_x0000_s1360" type="#_x0000_t202" style="position:absolute;left:4899;top:10090;width:4995;height:880;v-text-anchor:top-baseline">
              <v:textbox style="mso-next-textbox:#_x0000_s1360">
                <w:txbxContent>
                  <w:p w14:paraId="3B82E832" w14:textId="77777777" w:rsidR="00296D15" w:rsidRDefault="00296D15">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 xml:space="preserve">Enter the </w:t>
                    </w:r>
                    <w:r>
                      <w:rPr>
                        <w:rFonts w:ascii="Arial" w:cs="Arial"/>
                        <w:b/>
                        <w:bCs/>
                        <w:color w:val="FF0000"/>
                        <w:sz w:val="22"/>
                        <w:szCs w:val="28"/>
                        <w:lang w:val="fr-FR"/>
                      </w:rPr>
                      <w:t>Ticket</w:t>
                    </w:r>
                    <w:r>
                      <w:rPr>
                        <w:rFonts w:ascii="Arial" w:hAnsi="Arial" w:cs="Arial"/>
                        <w:b/>
                        <w:bCs/>
                        <w:color w:val="FF0000"/>
                        <w:szCs w:val="28"/>
                        <w:vertAlign w:val="subscript"/>
                        <w:lang w:val="fr-FR"/>
                      </w:rPr>
                      <w:t>UserAuth</w:t>
                    </w:r>
                    <w:r>
                      <w:rPr>
                        <w:rFonts w:ascii="Arial" w:cs="Arial"/>
                        <w:b/>
                        <w:bCs/>
                        <w:color w:val="000000"/>
                        <w:sz w:val="22"/>
                        <w:szCs w:val="28"/>
                        <w:lang w:val="fr-FR"/>
                      </w:rPr>
                      <w:t xml:space="preserve"> as the username and copy the password and Nonce</w:t>
                    </w:r>
                    <w:r>
                      <w:rPr>
                        <w:rFonts w:ascii="Arial" w:hAnsi="Arial" w:cs="Arial"/>
                        <w:b/>
                        <w:bCs/>
                        <w:color w:val="000000"/>
                        <w:sz w:val="22"/>
                        <w:szCs w:val="28"/>
                        <w:vertAlign w:val="subscript"/>
                        <w:lang w:val="fr-FR"/>
                      </w:rPr>
                      <w:t>AA</w:t>
                    </w:r>
                  </w:p>
                </w:txbxContent>
              </v:textbox>
            </v:shape>
            <v:shape id="_x0000_s1361" type="#_x0000_t202" style="position:absolute;left:184;top:4925;width:3303;height:423;v-text-anchor:top-baseline">
              <v:textbox style="mso-next-textbox:#_x0000_s1361">
                <w:txbxContent>
                  <w:p w14:paraId="6E3210CA" w14:textId="77777777" w:rsidR="00296D15" w:rsidRDefault="00296D15">
                    <w:pPr>
                      <w:autoSpaceDE w:val="0"/>
                      <w:autoSpaceDN w:val="0"/>
                      <w:adjustRightInd w:val="0"/>
                      <w:rPr>
                        <w:rFonts w:ascii="Arial" w:cs="Arial"/>
                        <w:b/>
                        <w:bCs/>
                        <w:color w:val="000000"/>
                        <w:szCs w:val="28"/>
                      </w:rPr>
                    </w:pPr>
                    <w:r>
                      <w:rPr>
                        <w:rFonts w:ascii="Arial" w:cs="Arial"/>
                        <w:b/>
                        <w:bCs/>
                        <w:color w:val="000000"/>
                        <w:szCs w:val="28"/>
                      </w:rPr>
                      <w:t>4. Mapping of BA and AA</w:t>
                    </w:r>
                  </w:p>
                </w:txbxContent>
              </v:textbox>
            </v:shape>
            <w10:anchorlock/>
          </v:group>
        </w:pict>
      </w:r>
    </w:p>
    <w:p w14:paraId="4D742086" w14:textId="77777777" w:rsidR="00296D15" w:rsidRDefault="00296D15">
      <w:pPr>
        <w:pStyle w:val="TF"/>
        <w:rPr>
          <w:lang w:val="da-DK"/>
        </w:rPr>
      </w:pPr>
      <w:r>
        <w:t xml:space="preserve">Figure </w:t>
      </w:r>
      <w:r w:rsidR="000A199A">
        <w:t>7.</w:t>
      </w:r>
      <w:r>
        <w:t>3.</w:t>
      </w:r>
      <w:r w:rsidR="00AA3BDE">
        <w:t>3</w:t>
      </w:r>
      <w:r>
        <w:t xml:space="preserve">.2 -1 </w:t>
      </w:r>
    </w:p>
    <w:p w14:paraId="7B10999B" w14:textId="77777777" w:rsidR="00296D15" w:rsidRDefault="00296D15"/>
    <w:p w14:paraId="46E1C2D9" w14:textId="77777777" w:rsidR="00296D15" w:rsidRDefault="00296D15">
      <w:r>
        <w:t>Detailed call flow description</w:t>
      </w:r>
    </w:p>
    <w:p w14:paraId="5DFCDC44" w14:textId="77777777" w:rsidR="00296D15" w:rsidRDefault="00296D15">
      <w:r>
        <w:t xml:space="preserve">For better understanding of the higher-level diagram </w:t>
      </w:r>
      <w:r w:rsidR="000A199A">
        <w:t>7.</w:t>
      </w:r>
      <w:r>
        <w:t>3.</w:t>
      </w:r>
      <w:r w:rsidR="00C430E9">
        <w:t>3</w:t>
      </w:r>
      <w:r>
        <w:t xml:space="preserve">-1 and the detailed call flow presented here, note that the RP or Service Provider </w:t>
      </w:r>
      <w:r w:rsidR="00EA13BF">
        <w:t xml:space="preserve">can </w:t>
      </w:r>
      <w:r>
        <w:t xml:space="preserve">be an OTT and OP/NAF </w:t>
      </w:r>
      <w:r w:rsidR="00EA13BF">
        <w:t xml:space="preserve">can </w:t>
      </w:r>
      <w:r>
        <w:t>be a MNO.</w:t>
      </w:r>
    </w:p>
    <w:p w14:paraId="489B09F3" w14:textId="77777777" w:rsidR="00296D15" w:rsidRDefault="00296D15">
      <w:pPr>
        <w:ind w:left="720"/>
        <w:contextualSpacing/>
      </w:pPr>
      <w:r>
        <w:t>After the OpenID setup as per specification:</w:t>
      </w:r>
    </w:p>
    <w:p w14:paraId="7ED982AB" w14:textId="77777777" w:rsidR="00296D15" w:rsidRDefault="00296D15">
      <w:pPr>
        <w:ind w:left="720"/>
        <w:contextualSpacing/>
      </w:pPr>
    </w:p>
    <w:p w14:paraId="7976E0B0" w14:textId="77777777" w:rsidR="00296D15" w:rsidRDefault="007C4AFE" w:rsidP="007C4AFE">
      <w:pPr>
        <w:pStyle w:val="B1"/>
      </w:pPr>
      <w:r>
        <w:t>1)</w:t>
      </w:r>
      <w:r>
        <w:tab/>
      </w:r>
      <w:r w:rsidR="00296D15">
        <w:t>Initial HTTPS request following OpenID redirect (same as in TR 33.924, Section 4.4.2. , Fig. 4.4.2.4-3)</w:t>
      </w:r>
    </w:p>
    <w:p w14:paraId="6096C8D4" w14:textId="77777777" w:rsidR="00296D15" w:rsidRDefault="007C4AFE" w:rsidP="007C4AFE">
      <w:pPr>
        <w:pStyle w:val="B1"/>
      </w:pPr>
      <w:r>
        <w:t>2)</w:t>
      </w:r>
      <w:r>
        <w:tab/>
      </w:r>
      <w:r w:rsidR="00296D15">
        <w:t>HTTP Unauthorized Response (same as in TR 33.924, Section 4.4.2. , Fig. 4.4.2.4-3)</w:t>
      </w:r>
    </w:p>
    <w:p w14:paraId="13A367D3" w14:textId="77777777" w:rsidR="00296D15" w:rsidRDefault="007C4AFE" w:rsidP="007C4AFE">
      <w:pPr>
        <w:pStyle w:val="B1"/>
      </w:pPr>
      <w:r>
        <w:t>3)</w:t>
      </w:r>
      <w:r>
        <w:tab/>
      </w:r>
      <w:r w:rsidR="00296D15">
        <w:t xml:space="preserve">Message 3 is an aggregate of more than one actual message. It is shown as a single message for simplicity with the intent of being agnostic to any particular authentication mechanism or protocol. User proceeds with the First Factor authentication to OP (e.g., user ID and password). Note that the first factor freshness, e.g. password being cached in the Browser, etc. has to be addressed by the OP policy. To enforce such policies, a Trusted Execution Environment (TEE), a TPM or a similar trusted entity such as a UICC </w:t>
      </w:r>
      <w:r w:rsidR="00076518">
        <w:t xml:space="preserve">could </w:t>
      </w:r>
      <w:r w:rsidR="00296D15">
        <w:t>be needed for policy control (e.g., Policy Enforcement Point and Policy Decision Point.) The way OP addresses enforcement of policies is outside of this Technical Report’s scope. Upon successful first factor authentication, a HTTP request is sent by the BA to the OP/NAF requesting a Ticket. This HTTP request is an implicit request within Message 3.</w:t>
      </w:r>
    </w:p>
    <w:p w14:paraId="7ED2D853" w14:textId="77777777" w:rsidR="00296D15" w:rsidRDefault="007C4AFE" w:rsidP="007C4AFE">
      <w:pPr>
        <w:pStyle w:val="B1"/>
      </w:pPr>
      <w:r>
        <w:t>4)</w:t>
      </w:r>
      <w:r>
        <w:tab/>
      </w:r>
      <w:r w:rsidR="00296D15">
        <w:t>Mapping of BA and AA is performed at the NAF / OP.</w:t>
      </w:r>
    </w:p>
    <w:p w14:paraId="79C1DDB6" w14:textId="77777777" w:rsidR="00296D15" w:rsidRDefault="007C4AFE" w:rsidP="007C4AFE">
      <w:pPr>
        <w:pStyle w:val="B1"/>
        <w:rPr>
          <w:b/>
          <w:bCs/>
        </w:rPr>
      </w:pPr>
      <w:r>
        <w:t>5)</w:t>
      </w:r>
      <w:r>
        <w:tab/>
      </w:r>
      <w:r w:rsidR="00296D15">
        <w:t>The OP generates a Ticket</w:t>
      </w:r>
      <w:r w:rsidR="00296D15">
        <w:rPr>
          <w:vertAlign w:val="subscript"/>
        </w:rPr>
        <w:t>UserAuth</w:t>
      </w:r>
      <w:r w:rsidR="00296D15">
        <w:t xml:space="preserve"> (e.g. a nonce) and sends it within the HTTPS response message, which is in response to the HTTPS request that was sent by the BA as part of the Message 3 exchange. Sending of the Ticket</w:t>
      </w:r>
      <w:r w:rsidR="00296D15">
        <w:rPr>
          <w:sz w:val="22"/>
          <w:vertAlign w:val="subscript"/>
        </w:rPr>
        <w:t>UserAuth</w:t>
      </w:r>
      <w:r w:rsidR="00296D15">
        <w:t>, has to be interpreted as an implicit request for second factor authentication. Response to this request message is Message 12.</w:t>
      </w:r>
    </w:p>
    <w:p w14:paraId="1D638F2C" w14:textId="77777777" w:rsidR="00296D15" w:rsidRDefault="007C4AFE" w:rsidP="007C4AFE">
      <w:pPr>
        <w:pStyle w:val="B1"/>
      </w:pPr>
      <w:r>
        <w:t>6)</w:t>
      </w:r>
      <w:r>
        <w:tab/>
      </w:r>
      <w:r w:rsidR="00296D15">
        <w:t xml:space="preserve">GBA is triggered by Message 6, carrying </w:t>
      </w:r>
      <w:r w:rsidR="00296D15" w:rsidRPr="007C4AFE">
        <w:rPr>
          <w:bCs/>
          <w:lang w:val="en-US"/>
        </w:rPr>
        <w:t>Ticket</w:t>
      </w:r>
      <w:r w:rsidR="00296D15" w:rsidRPr="007C4AFE">
        <w:rPr>
          <w:bCs/>
          <w:vertAlign w:val="subscript"/>
          <w:lang w:val="en-US"/>
        </w:rPr>
        <w:t>UserAuth</w:t>
      </w:r>
      <w:r w:rsidR="00296D15">
        <w:t xml:space="preserve"> from the Browser (BA) to the UE (AA). This message is corresponding to the (analogous to message in TR 33.924, Section 4.4.2., Fig. 4.4.2.4-3)</w:t>
      </w:r>
    </w:p>
    <w:p w14:paraId="0F784ECC" w14:textId="77777777" w:rsidR="00296D15" w:rsidRDefault="007C4AFE" w:rsidP="007C4AFE">
      <w:pPr>
        <w:pStyle w:val="B1"/>
      </w:pPr>
      <w:r>
        <w:rPr>
          <w:bCs/>
        </w:rPr>
        <w:t>7)</w:t>
      </w:r>
      <w:r>
        <w:rPr>
          <w:bCs/>
        </w:rPr>
        <w:tab/>
      </w:r>
      <w:r w:rsidR="00296D15">
        <w:rPr>
          <w:bCs/>
        </w:rPr>
        <w:t xml:space="preserve">HTTPS request start GBA authentication </w:t>
      </w:r>
      <w:r w:rsidR="00296D15">
        <w:t>(same as in TR 33.924, Section 4.4.2., Fig. 4.4.2.4-3)</w:t>
      </w:r>
    </w:p>
    <w:p w14:paraId="1573AA59" w14:textId="77777777" w:rsidR="00296D15" w:rsidRPr="00FE7371" w:rsidRDefault="007C4AFE" w:rsidP="007C4AFE">
      <w:pPr>
        <w:pStyle w:val="B1"/>
      </w:pPr>
      <w:r>
        <w:rPr>
          <w:bCs/>
        </w:rPr>
        <w:t>8)</w:t>
      </w:r>
      <w:r>
        <w:rPr>
          <w:bCs/>
        </w:rPr>
        <w:tab/>
      </w:r>
      <w:r w:rsidR="00296D15" w:rsidRPr="00FE7371">
        <w:rPr>
          <w:bCs/>
        </w:rPr>
        <w:t xml:space="preserve">HTTPS GBA challenge </w:t>
      </w:r>
      <w:r w:rsidR="00296D15" w:rsidRPr="00FE7371">
        <w:t>(same as in TR 33.924, Section 4.4.2., Fig. 4.4.2.4-3)</w:t>
      </w:r>
    </w:p>
    <w:p w14:paraId="115AE1B1" w14:textId="77777777" w:rsidR="00296D15" w:rsidRPr="00FE7371" w:rsidRDefault="007C4AFE" w:rsidP="007C4AFE">
      <w:pPr>
        <w:pStyle w:val="B1"/>
        <w:rPr>
          <w:rFonts w:ascii="Calibri" w:hAnsi="Calibri"/>
          <w:sz w:val="22"/>
          <w:szCs w:val="22"/>
        </w:rPr>
      </w:pPr>
      <w:r>
        <w:t>9)</w:t>
      </w:r>
      <w:r>
        <w:tab/>
      </w:r>
      <w:r w:rsidR="00296D15" w:rsidRPr="00FE7371">
        <w:t>HTTPS GBA challenge Response carrying Ticket</w:t>
      </w:r>
      <w:r w:rsidR="00296D15" w:rsidRPr="007C4AFE">
        <w:rPr>
          <w:bCs/>
          <w:vertAlign w:val="subscript"/>
          <w:lang w:val="en-US"/>
        </w:rPr>
        <w:t>UserAuth</w:t>
      </w:r>
      <w:r w:rsidR="00296D15" w:rsidRPr="00FE7371">
        <w:t xml:space="preserve"> with B-TID from the UE (AA) to the NAF/OP. This message is corresponding to the (analogous to message in TR 33.924, Section 4.4.2. , Fig. 4.4.2.4-3). At this time NAF/OP received Ticket</w:t>
      </w:r>
      <w:r w:rsidR="00296D15" w:rsidRPr="00FE7371">
        <w:rPr>
          <w:bCs/>
          <w:vertAlign w:val="subscript"/>
          <w:lang w:val="fr-FR"/>
        </w:rPr>
        <w:t xml:space="preserve">UserAuth </w:t>
      </w:r>
      <w:r w:rsidR="00296D15" w:rsidRPr="00FE7371">
        <w:t>and is able to verify that the second factor authentication (UICC-based) is bound to the first factor in Step 3.</w:t>
      </w:r>
    </w:p>
    <w:p w14:paraId="6690F01B" w14:textId="77777777" w:rsidR="00296D15" w:rsidRPr="00FE7371" w:rsidRDefault="007C4AFE" w:rsidP="007C4AFE">
      <w:pPr>
        <w:pStyle w:val="B1"/>
      </w:pPr>
      <w:r>
        <w:t>10)</w:t>
      </w:r>
      <w:r>
        <w:tab/>
      </w:r>
      <w:r w:rsidR="00296D15" w:rsidRPr="00FE7371">
        <w:t>NAF/OP responds with a NonceNAF</w:t>
      </w:r>
    </w:p>
    <w:p w14:paraId="61582D79" w14:textId="77777777" w:rsidR="00296D15" w:rsidRPr="00FE7371" w:rsidRDefault="007C4AFE" w:rsidP="007C4AFE">
      <w:pPr>
        <w:pStyle w:val="B1"/>
      </w:pPr>
      <w:r>
        <w:t>11)</w:t>
      </w:r>
      <w:r>
        <w:tab/>
      </w:r>
      <w:r w:rsidR="00296D15" w:rsidRPr="00FE7371">
        <w:t>The AA generates Nonce</w:t>
      </w:r>
      <w:r w:rsidR="00296D15" w:rsidRPr="00FE7371">
        <w:rPr>
          <w:vertAlign w:val="subscript"/>
        </w:rPr>
        <w:t>AA</w:t>
      </w:r>
      <w:r w:rsidR="00296D15" w:rsidRPr="00FE7371">
        <w:t xml:space="preserve"> and uses the NonceNAF and Nonce</w:t>
      </w:r>
      <w:r w:rsidR="00296D15" w:rsidRPr="00FE7371">
        <w:rPr>
          <w:vertAlign w:val="subscript"/>
        </w:rPr>
        <w:t>AA</w:t>
      </w:r>
      <w:r w:rsidR="00296D15" w:rsidRPr="00FE7371">
        <w:t xml:space="preserve"> in order to generate a password.</w:t>
      </w:r>
    </w:p>
    <w:p w14:paraId="0ED569DB" w14:textId="77777777" w:rsidR="00296D15" w:rsidRPr="00FE7371" w:rsidRDefault="007C4AFE" w:rsidP="007C4AFE">
      <w:pPr>
        <w:pStyle w:val="B1"/>
        <w:rPr>
          <w:rFonts w:ascii="Calibri" w:hAnsi="Calibri"/>
          <w:sz w:val="22"/>
          <w:szCs w:val="22"/>
        </w:rPr>
      </w:pPr>
      <w:r>
        <w:t>12)</w:t>
      </w:r>
      <w:r>
        <w:tab/>
      </w:r>
      <w:r w:rsidR="00296D15" w:rsidRPr="00FE7371">
        <w:t>The password and Nonce</w:t>
      </w:r>
      <w:r w:rsidR="00296D15" w:rsidRPr="00FE7371">
        <w:rPr>
          <w:vertAlign w:val="subscript"/>
        </w:rPr>
        <w:t>AA</w:t>
      </w:r>
      <w:r w:rsidR="00296D15" w:rsidRPr="00FE7371">
        <w:t xml:space="preserve"> is copied over a local link to the BA.</w:t>
      </w:r>
    </w:p>
    <w:p w14:paraId="2C4AA371" w14:textId="77777777" w:rsidR="00296D15" w:rsidRPr="00FE7371" w:rsidRDefault="007C4AFE" w:rsidP="007C4AFE">
      <w:pPr>
        <w:pStyle w:val="B1"/>
        <w:rPr>
          <w:rFonts w:ascii="Calibri" w:hAnsi="Calibri"/>
          <w:sz w:val="22"/>
          <w:szCs w:val="22"/>
        </w:rPr>
      </w:pPr>
      <w:r>
        <w:t>13)</w:t>
      </w:r>
      <w:r>
        <w:tab/>
      </w:r>
      <w:r w:rsidR="00296D15" w:rsidRPr="00FE7371">
        <w:t>Copy NonceAA as Username and password received over the local link</w:t>
      </w:r>
    </w:p>
    <w:p w14:paraId="466CF852" w14:textId="77777777" w:rsidR="00296D15" w:rsidRPr="00FE7371" w:rsidRDefault="007C4AFE" w:rsidP="007C4AFE">
      <w:pPr>
        <w:pStyle w:val="B1"/>
        <w:rPr>
          <w:rFonts w:ascii="Calibri" w:hAnsi="Calibri"/>
          <w:sz w:val="22"/>
          <w:szCs w:val="22"/>
        </w:rPr>
      </w:pPr>
      <w:r>
        <w:t>14)</w:t>
      </w:r>
      <w:r>
        <w:tab/>
      </w:r>
      <w:r w:rsidR="00296D15" w:rsidRPr="00FE7371">
        <w:t>Steps 14-15 are reproduced here only for referential integrity with the Solution 3 from TR 33.924. They are not germane for the purpose of this Section.</w:t>
      </w:r>
    </w:p>
    <w:p w14:paraId="5D7F4C8F" w14:textId="77777777" w:rsidR="00296D15" w:rsidRDefault="00296D15">
      <w:r>
        <w:t xml:space="preserve">Variant 2. </w:t>
      </w:r>
    </w:p>
    <w:p w14:paraId="77A903EE" w14:textId="77777777" w:rsidR="00296D15" w:rsidRDefault="00296D15">
      <w:r>
        <w:t xml:space="preserve">For better understanding of the higher-level diagram </w:t>
      </w:r>
      <w:r w:rsidR="000A199A">
        <w:t>7.</w:t>
      </w:r>
      <w:r>
        <w:t>3.</w:t>
      </w:r>
      <w:r w:rsidR="00AA3BDE">
        <w:t>3</w:t>
      </w:r>
      <w:r>
        <w:t xml:space="preserve">-1 and the detailed call flow presented here, note that the RP or Service Provider </w:t>
      </w:r>
      <w:r w:rsidR="00EA13BF">
        <w:t xml:space="preserve">can </w:t>
      </w:r>
      <w:r>
        <w:t xml:space="preserve">be an OTT and OP/NAF </w:t>
      </w:r>
      <w:r w:rsidR="00EA13BF">
        <w:t xml:space="preserve">can </w:t>
      </w:r>
      <w:r>
        <w:t>be a MNO.</w:t>
      </w:r>
    </w:p>
    <w:p w14:paraId="2A08B693" w14:textId="77777777" w:rsidR="00296D15" w:rsidRDefault="00296D15" w:rsidP="007C4AFE">
      <w:pPr>
        <w:pStyle w:val="TH"/>
      </w:pPr>
      <w:r>
        <w:rPr>
          <w:noProof/>
        </w:rPr>
      </w:r>
      <w:r>
        <w:pict w14:anchorId="7876DC3D">
          <v:group id="_x0000_s1289" editas="canvas" style="width:492.75pt;height:539.25pt;mso-position-horizontal-relative:char;mso-position-vertical-relative:line" coordorigin="870,1215" coordsize="9855,10785">
            <o:lock v:ext="edit" aspectratio="t"/>
            <v:shape id="_x0000_s1290" type="#_x0000_t75" style="position:absolute;left:870;top:1215;width:9855;height:10785" o:preferrelative="f">
              <v:fill o:detectmouseclick="t"/>
              <v:path o:extrusionok="t" o:connecttype="none"/>
              <o:lock v:ext="edit" text="t"/>
            </v:shape>
            <v:rect id="_x0000_s1291" style="position:absolute;left:1420;top:2428;width:154;height:8616;v-text-anchor:middle" fillcolor="#f93"/>
            <v:rect id="_x0000_s1292" style="position:absolute;left:5185;top:2611;width:171;height:8606;v-text-anchor:middle" fillcolor="#f93"/>
            <v:rect id="_x0000_s1293" style="position:absolute;left:8623;top:2680;width:193;height:8718;v-text-anchor:middle" fillcolor="#f93"/>
            <v:shape id="_x0000_s1294" type="#_x0000_t202" style="position:absolute;left:1162;top:5857;width:5385;height:737;v-text-anchor:top-baseline" filled="f" fillcolor="#bbe0e3" stroked="f">
              <v:textbox style="mso-next-textbox:#_x0000_s1294">
                <w:txbxContent>
                  <w:p w14:paraId="510FAF0C" w14:textId="77777777" w:rsidR="00296D15" w:rsidRDefault="00296D15">
                    <w:pPr>
                      <w:autoSpaceDE w:val="0"/>
                      <w:autoSpaceDN w:val="0"/>
                      <w:adjustRightInd w:val="0"/>
                      <w:jc w:val="center"/>
                      <w:rPr>
                        <w:rFonts w:ascii="Arial" w:cs="Arial"/>
                        <w:b/>
                        <w:bCs/>
                        <w:color w:val="000000"/>
                        <w:sz w:val="32"/>
                        <w:szCs w:val="32"/>
                        <w:vertAlign w:val="superscript"/>
                      </w:rPr>
                    </w:pPr>
                    <w:r>
                      <w:rPr>
                        <w:rFonts w:ascii="Arial" w:cs="Arial"/>
                        <w:b/>
                        <w:bCs/>
                        <w:color w:val="000000"/>
                        <w:sz w:val="32"/>
                        <w:szCs w:val="32"/>
                        <w:vertAlign w:val="superscript"/>
                      </w:rPr>
                      <w:t xml:space="preserve">7. HTTPS request start GBA authentication </w:t>
                    </w:r>
                  </w:p>
                  <w:p w14:paraId="61BB530C" w14:textId="77777777" w:rsidR="00296D15" w:rsidRDefault="00296D15">
                    <w:pPr>
                      <w:autoSpaceDE w:val="0"/>
                      <w:autoSpaceDN w:val="0"/>
                      <w:adjustRightInd w:val="0"/>
                      <w:jc w:val="center"/>
                      <w:rPr>
                        <w:rFonts w:ascii="Arial" w:hAnsi="Arial" w:cs="Arial"/>
                        <w:b/>
                        <w:bCs/>
                        <w:color w:val="000000"/>
                        <w:sz w:val="32"/>
                        <w:szCs w:val="32"/>
                        <w:vertAlign w:val="superscript"/>
                      </w:rPr>
                    </w:pPr>
                  </w:p>
                </w:txbxContent>
              </v:textbox>
            </v:shape>
            <v:line id="_x0000_s1295" style="position:absolute;flip:x" from="1585,2968" to="8623,2970">
              <v:stroke endarrow="block"/>
            </v:line>
            <v:shape id="_x0000_s1296" type="#_x0000_t202" style="position:absolute;left:2568;top:2728;width:5311;height:421;v-text-anchor:top-baseline" filled="f" fillcolor="#bbe0e3" stroked="f">
              <v:textbox style="mso-next-textbox:#_x0000_s1296">
                <w:txbxContent>
                  <w:p w14:paraId="1400D133" w14:textId="77777777" w:rsidR="00296D15" w:rsidRDefault="00296D15">
                    <w:pPr>
                      <w:pStyle w:val="ListParagraph"/>
                      <w:numPr>
                        <w:ilvl w:val="0"/>
                        <w:numId w:val="12"/>
                      </w:numPr>
                      <w:autoSpaceDE w:val="0"/>
                      <w:autoSpaceDN w:val="0"/>
                      <w:adjustRightInd w:val="0"/>
                      <w:spacing w:after="0" w:line="240" w:lineRule="auto"/>
                      <w:rPr>
                        <w:rFonts w:ascii="Arial" w:hAnsi="Arial" w:cs="Arial"/>
                        <w:b/>
                        <w:bCs/>
                        <w:color w:val="000000"/>
                        <w:sz w:val="32"/>
                        <w:szCs w:val="32"/>
                        <w:vertAlign w:val="superscript"/>
                      </w:rPr>
                    </w:pPr>
                    <w:r>
                      <w:rPr>
                        <w:rFonts w:ascii="Arial" w:cs="Arial"/>
                        <w:b/>
                        <w:bCs/>
                        <w:color w:val="000000"/>
                        <w:sz w:val="32"/>
                        <w:szCs w:val="32"/>
                        <w:vertAlign w:val="superscript"/>
                      </w:rPr>
                      <w:t>Initial HTTPS request following OpenID redirect</w:t>
                    </w:r>
                  </w:p>
                </w:txbxContent>
              </v:textbox>
            </v:shape>
            <v:shape id="_x0000_s1297" type="#_x0000_t202" style="position:absolute;left:2751;top:3085;width:3567;height:337;v-text-anchor:top-baseline" filled="f" fillcolor="#bbe0e3" stroked="f">
              <v:textbox style="mso-next-textbox:#_x0000_s1297">
                <w:txbxContent>
                  <w:p w14:paraId="34D3C4A4"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lang w:val="fr-FR"/>
                      </w:rPr>
                      <w:t>2. HTTPS Unauthorized Response</w:t>
                    </w:r>
                  </w:p>
                </w:txbxContent>
              </v:textbox>
            </v:shape>
            <v:line id="_x0000_s1298" style="position:absolute;flip:x" from="1585,6245" to="5105,6246">
              <v:stroke endarrow="block"/>
            </v:line>
            <v:line id="_x0000_s1299" style="position:absolute;flip:x" from="1590,7753" to="5185,7754">
              <v:stroke startarrow="block"/>
            </v:line>
            <v:shape id="_x0000_s1300" type="#_x0000_t202" style="position:absolute;left:1268;top:7321;width:4263;height:590;v-text-anchor:top-baseline" filled="f" fillcolor="#bbe0e3" stroked="f">
              <v:textbox style="mso-next-textbox:#_x0000_s1300">
                <w:txbxContent>
                  <w:p w14:paraId="100B0384" w14:textId="77777777" w:rsidR="00296D15" w:rsidRDefault="00296D15">
                    <w:pPr>
                      <w:autoSpaceDE w:val="0"/>
                      <w:autoSpaceDN w:val="0"/>
                      <w:adjustRightInd w:val="0"/>
                      <w:jc w:val="center"/>
                      <w:rPr>
                        <w:rFonts w:ascii="Arial" w:cs="Arial"/>
                        <w:b/>
                        <w:bCs/>
                        <w:color w:val="000000"/>
                        <w:sz w:val="32"/>
                        <w:szCs w:val="32"/>
                        <w:vertAlign w:val="superscript"/>
                      </w:rPr>
                    </w:pPr>
                    <w:r>
                      <w:rPr>
                        <w:rFonts w:ascii="Arial" w:cs="Arial"/>
                        <w:b/>
                        <w:bCs/>
                        <w:color w:val="000000"/>
                        <w:sz w:val="32"/>
                        <w:szCs w:val="32"/>
                        <w:vertAlign w:val="superscript"/>
                      </w:rPr>
                      <w:t>10. HTTPS response with Nonce</w:t>
                    </w:r>
                    <w:r>
                      <w:rPr>
                        <w:rFonts w:ascii="Arial" w:hAnsi="Arial" w:cs="Arial"/>
                        <w:b/>
                        <w:bCs/>
                        <w:color w:val="000000"/>
                        <w:szCs w:val="32"/>
                        <w:vertAlign w:val="subscript"/>
                      </w:rPr>
                      <w:t>NAF</w:t>
                    </w:r>
                  </w:p>
                </w:txbxContent>
              </v:textbox>
            </v:shape>
            <v:line id="_x0000_s1301" style="position:absolute;flip:x" from="1585,7273" to="5105,7274">
              <v:stroke endarrow="block"/>
            </v:line>
            <v:line id="_x0000_s1302" style="position:absolute;flip:x" from="1574,10386" to="8613,10388">
              <v:stroke endarrow="block"/>
            </v:line>
            <v:shape id="_x0000_s1303" type="#_x0000_t202" style="position:absolute;left:2312;top:10072;width:4744;height:416;v-text-anchor:top-baseline" filled="f" fillcolor="#bbe0e3" stroked="f">
              <v:textbox style="mso-next-textbox:#_x0000_s1303">
                <w:txbxContent>
                  <w:p w14:paraId="41F975C0"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 HTTPS request with Authorization header</w:t>
                    </w:r>
                  </w:p>
                </w:txbxContent>
              </v:textbox>
            </v:shape>
            <v:shape id="_x0000_s1304" type="#_x0000_t202" style="position:absolute;left:1706;top:6954;width:3971;height:529;v-text-anchor:top-baseline" filled="f" fillcolor="#bbe0e3" stroked="f">
              <v:textbox style="mso-next-textbox:#_x0000_s1304">
                <w:txbxContent>
                  <w:p w14:paraId="69341CDF"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9. HTTPS GBA challenge Response</w:t>
                    </w:r>
                  </w:p>
                  <w:p w14:paraId="0F44872F" w14:textId="77777777" w:rsidR="00296D15" w:rsidRDefault="00296D15">
                    <w:pPr>
                      <w:autoSpaceDE w:val="0"/>
                      <w:autoSpaceDN w:val="0"/>
                      <w:adjustRightInd w:val="0"/>
                      <w:jc w:val="center"/>
                      <w:rPr>
                        <w:rFonts w:ascii="Arial" w:hAnsi="Arial" w:cs="Arial"/>
                        <w:b/>
                        <w:bCs/>
                        <w:color w:val="000000"/>
                        <w:sz w:val="32"/>
                        <w:szCs w:val="32"/>
                        <w:vertAlign w:val="superscript"/>
                      </w:rPr>
                    </w:pPr>
                    <w:r>
                      <w:rPr>
                        <w:rFonts w:ascii="Arial" w:cs="Arial"/>
                        <w:b/>
                        <w:bCs/>
                        <w:color w:val="000000"/>
                        <w:sz w:val="32"/>
                        <w:szCs w:val="32"/>
                        <w:vertAlign w:val="superscript"/>
                      </w:rPr>
                      <w:t xml:space="preserve">with B-TID </w:t>
                    </w:r>
                    <w:r>
                      <w:rPr>
                        <w:rFonts w:ascii="Arial" w:cs="Arial"/>
                        <w:b/>
                        <w:bCs/>
                        <w:color w:val="000000"/>
                        <w:sz w:val="32"/>
                        <w:szCs w:val="32"/>
                        <w:vertAlign w:val="superscript"/>
                        <w:lang w:val="fr-FR"/>
                      </w:rPr>
                      <w:t>and Nonce</w:t>
                    </w:r>
                    <w:r>
                      <w:rPr>
                        <w:rFonts w:ascii="Arial" w:hAnsi="Arial" w:cs="Arial"/>
                        <w:b/>
                        <w:bCs/>
                        <w:color w:val="000000"/>
                        <w:sz w:val="32"/>
                        <w:szCs w:val="32"/>
                        <w:vertAlign w:val="superscript"/>
                        <w:lang w:val="fr-FR"/>
                      </w:rPr>
                      <w:t>UserAuth</w:t>
                    </w:r>
                  </w:p>
                </w:txbxContent>
              </v:textbox>
            </v:shape>
            <v:shape id="_x0000_s1305" type="#_x0000_t202" style="position:absolute;left:5443;top:8361;width:3730;height:706" filled="f" fillcolor="#bbe0e3" stroked="f">
              <v:textbox style="mso-next-textbox:#_x0000_s1305">
                <w:txbxContent>
                  <w:p w14:paraId="2C7F5D75" w14:textId="77777777" w:rsidR="00296D15" w:rsidRDefault="00296D15">
                    <w:pPr>
                      <w:autoSpaceDE w:val="0"/>
                      <w:autoSpaceDN w:val="0"/>
                      <w:adjustRightInd w:val="0"/>
                      <w:rPr>
                        <w:rFonts w:ascii="Arial" w:cs="Arial"/>
                        <w:b/>
                        <w:bCs/>
                        <w:color w:val="000000"/>
                        <w:sz w:val="22"/>
                        <w:szCs w:val="28"/>
                        <w:lang w:val="fr-FR"/>
                      </w:rPr>
                    </w:pPr>
                    <w:r>
                      <w:rPr>
                        <w:rFonts w:ascii="Arial" w:cs="Arial"/>
                        <w:b/>
                        <w:bCs/>
                        <w:color w:val="000000"/>
                        <w:sz w:val="22"/>
                        <w:szCs w:val="28"/>
                        <w:lang w:val="fr-FR"/>
                      </w:rPr>
                      <w:t>12. Copy password and Nonce</w:t>
                    </w:r>
                    <w:r>
                      <w:rPr>
                        <w:rFonts w:ascii="Arial" w:hAnsi="Arial" w:cs="Arial"/>
                        <w:b/>
                        <w:bCs/>
                        <w:color w:val="000000"/>
                        <w:sz w:val="22"/>
                        <w:szCs w:val="28"/>
                        <w:vertAlign w:val="subscript"/>
                        <w:lang w:val="fr-FR"/>
                      </w:rPr>
                      <w:t>AA</w:t>
                    </w:r>
                    <w:r>
                      <w:rPr>
                        <w:rFonts w:ascii="Arial" w:cs="Arial"/>
                        <w:b/>
                        <w:bCs/>
                        <w:color w:val="000000"/>
                        <w:sz w:val="22"/>
                        <w:szCs w:val="28"/>
                        <w:lang w:val="fr-FR"/>
                      </w:rPr>
                      <w:t xml:space="preserve"> over local link</w:t>
                    </w:r>
                  </w:p>
                </w:txbxContent>
              </v:textbox>
            </v:shape>
            <v:line id="_x0000_s1306" style="position:absolute" from="5372,8940" to="8597,8941">
              <v:stroke dashstyle="dash" endarrow="block"/>
            </v:line>
            <v:shape id="_x0000_s1307" type="#_x0000_t202" style="position:absolute;left:2202;top:2138;width:2185;height:414;v-text-anchor:top-baseline" fillcolor="#9c0" stroked="f">
              <v:textbox style="mso-next-textbox:#_x0000_s1307">
                <w:txbxContent>
                  <w:p w14:paraId="5016DAA2" w14:textId="77777777" w:rsidR="00296D15" w:rsidRDefault="00296D15">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After OpenID set-up: </w:t>
                    </w:r>
                  </w:p>
                </w:txbxContent>
              </v:textbox>
            </v:shape>
            <v:shape id="_x0000_s1308" type="#_x0000_t202" style="position:absolute;left:2260;top:10883;width:2654;height:415;v-text-anchor:top-baseline" fillcolor="#9c0" stroked="f">
              <v:textbox style="mso-next-textbox:#_x0000_s1308">
                <w:txbxContent>
                  <w:p w14:paraId="649CDB90" w14:textId="77777777" w:rsidR="00296D15" w:rsidRDefault="00296D15">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Continue OpenID with RP</w:t>
                    </w:r>
                  </w:p>
                </w:txbxContent>
              </v:textbox>
            </v:shape>
            <v:line id="_x0000_s1309" style="position:absolute;flip:x" from="1590,10672" to="8627,10674">
              <v:stroke startarrow="block"/>
            </v:line>
            <v:shape id="_x0000_s1310" type="#_x0000_t202" style="position:absolute;left:2329;top:10359;width:5631;height:415;v-text-anchor:top-baseline" filled="f" fillcolor="#bbe0e3" stroked="f">
              <v:textbox style="mso-next-textbox:#_x0000_s1310">
                <w:txbxContent>
                  <w:p w14:paraId="453B2D47"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 xml:space="preserve">15. HTTPS redirect to OpenID success or failure address </w:t>
                    </w:r>
                  </w:p>
                </w:txbxContent>
              </v:textbox>
            </v:shape>
            <v:shape id="_x0000_s1311" type="#_x0000_t202" style="position:absolute;left:1938;top:6537;width:3117;height:413;v-text-anchor:top-baseline" filled="f" fillcolor="#bbe0e3" stroked="f">
              <v:textbox style="mso-next-textbox:#_x0000_s1311">
                <w:txbxContent>
                  <w:p w14:paraId="100CFDF4" w14:textId="77777777" w:rsidR="00296D15" w:rsidRDefault="00296D15">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 xml:space="preserve">8. HTTPS GBA challenge </w:t>
                    </w:r>
                  </w:p>
                </w:txbxContent>
              </v:textbox>
            </v:shape>
            <v:line id="_x0000_s1312" style="position:absolute;flip:x" from="1628,6837" to="5185,6839">
              <v:stroke startarrow="block"/>
            </v:line>
            <v:shape id="_x0000_s1313" type="#_x0000_t202" style="position:absolute;left:3775;top:7851;width:4510;height:476;v-text-anchor:top-baseline">
              <v:textbox style="mso-next-textbox:#_x0000_s1313">
                <w:txbxContent>
                  <w:p w14:paraId="435D834A" w14:textId="77777777" w:rsidR="00296D15" w:rsidRDefault="00296D15">
                    <w:pPr>
                      <w:autoSpaceDE w:val="0"/>
                      <w:autoSpaceDN w:val="0"/>
                      <w:adjustRightInd w:val="0"/>
                      <w:rPr>
                        <w:rFonts w:ascii="Arial" w:cs="Arial"/>
                        <w:b/>
                        <w:bCs/>
                        <w:color w:val="000000"/>
                        <w:sz w:val="28"/>
                        <w:szCs w:val="32"/>
                        <w:vertAlign w:val="superscript"/>
                        <w:lang w:val="fr-FR"/>
                      </w:rPr>
                    </w:pPr>
                    <w:r>
                      <w:rPr>
                        <w:rFonts w:ascii="Arial" w:cs="Arial"/>
                        <w:b/>
                        <w:bCs/>
                        <w:color w:val="000000"/>
                        <w:sz w:val="28"/>
                        <w:szCs w:val="32"/>
                        <w:vertAlign w:val="superscript"/>
                        <w:lang w:val="fr-FR"/>
                      </w:rPr>
                      <w:t xml:space="preserve">11. Generate </w:t>
                    </w:r>
                    <w:r>
                      <w:rPr>
                        <w:rFonts w:ascii="Arial" w:cs="Arial"/>
                        <w:b/>
                        <w:bCs/>
                        <w:color w:val="FF0000"/>
                        <w:sz w:val="28"/>
                        <w:szCs w:val="32"/>
                        <w:vertAlign w:val="superscript"/>
                        <w:lang w:val="fr-FR"/>
                      </w:rPr>
                      <w:t>Nonce</w:t>
                    </w:r>
                    <w:r>
                      <w:rPr>
                        <w:rFonts w:ascii="Arial" w:hAnsi="Arial" w:cs="Arial"/>
                        <w:b/>
                        <w:bCs/>
                        <w:color w:val="FF0000"/>
                        <w:sz w:val="28"/>
                        <w:szCs w:val="32"/>
                        <w:vertAlign w:val="subscript"/>
                        <w:lang w:val="fr-FR"/>
                      </w:rPr>
                      <w:t>AA</w:t>
                    </w:r>
                    <w:r>
                      <w:rPr>
                        <w:rFonts w:ascii="Arial" w:hAnsi="Arial" w:cs="Arial"/>
                        <w:b/>
                        <w:bCs/>
                        <w:color w:val="000000"/>
                        <w:sz w:val="28"/>
                        <w:szCs w:val="32"/>
                        <w:vertAlign w:val="subscript"/>
                        <w:lang w:val="fr-FR"/>
                      </w:rPr>
                      <w:t xml:space="preserve"> </w:t>
                    </w:r>
                    <w:r>
                      <w:rPr>
                        <w:rFonts w:ascii="Arial" w:cs="Arial"/>
                        <w:b/>
                        <w:bCs/>
                        <w:color w:val="000000"/>
                        <w:sz w:val="28"/>
                        <w:szCs w:val="32"/>
                        <w:vertAlign w:val="superscript"/>
                        <w:lang w:val="fr-FR"/>
                      </w:rPr>
                      <w:t>and generate</w:t>
                    </w:r>
                    <w:r>
                      <w:rPr>
                        <w:rFonts w:ascii="Arial" w:hAnsi="Arial" w:cs="Arial"/>
                        <w:b/>
                        <w:bCs/>
                        <w:color w:val="000000"/>
                        <w:sz w:val="28"/>
                        <w:szCs w:val="32"/>
                        <w:vertAlign w:val="subscript"/>
                        <w:lang w:val="fr-FR"/>
                      </w:rPr>
                      <w:t xml:space="preserve"> </w:t>
                    </w:r>
                    <w:r>
                      <w:rPr>
                        <w:rFonts w:ascii="Arial" w:cs="Arial"/>
                        <w:b/>
                        <w:bCs/>
                        <w:color w:val="000000"/>
                        <w:sz w:val="28"/>
                        <w:szCs w:val="32"/>
                        <w:vertAlign w:val="superscript"/>
                        <w:lang w:val="fr-FR"/>
                      </w:rPr>
                      <w:t>password</w:t>
                    </w:r>
                  </w:p>
                </w:txbxContent>
              </v:textbox>
            </v:shape>
            <v:shape id="_x0000_s1314" type="#_x0000_t202" style="position:absolute;left:5372;top:5539;width:3300;height:403" filled="f" fillcolor="#bbe0e3" stroked="f">
              <v:textbox style="mso-next-textbox:#_x0000_s1314">
                <w:txbxContent>
                  <w:p w14:paraId="2CB74935" w14:textId="77777777" w:rsidR="00296D15" w:rsidRDefault="00296D15">
                    <w:pPr>
                      <w:autoSpaceDE w:val="0"/>
                      <w:autoSpaceDN w:val="0"/>
                      <w:adjustRightInd w:val="0"/>
                      <w:jc w:val="center"/>
                      <w:rPr>
                        <w:rFonts w:ascii="Arial" w:hAnsi="Arial" w:cs="Arial"/>
                        <w:b/>
                        <w:bCs/>
                        <w:color w:val="000000"/>
                        <w:sz w:val="32"/>
                        <w:szCs w:val="32"/>
                        <w:vertAlign w:val="superscript"/>
                      </w:rPr>
                    </w:pPr>
                    <w:r>
                      <w:rPr>
                        <w:rFonts w:ascii="Arial" w:cs="Arial"/>
                        <w:b/>
                        <w:bCs/>
                        <w:color w:val="000000"/>
                        <w:sz w:val="32"/>
                        <w:szCs w:val="32"/>
                        <w:vertAlign w:val="superscript"/>
                      </w:rPr>
                      <w:t xml:space="preserve">6. GBA trigger over local link </w:t>
                    </w:r>
                  </w:p>
                </w:txbxContent>
              </v:textbox>
            </v:shape>
            <v:line id="_x0000_s1315" style="position:absolute" from="5381,5870" to="8610,5871">
              <v:stroke dashstyle="dash" startarrow="block"/>
            </v:line>
            <v:line id="_x0000_s1316" style="position:absolute;flip:x" from="1616,3390" to="8655,3391">
              <v:stroke startarrow="block"/>
            </v:line>
            <v:line id="_x0000_s1317" style="position:absolute;flip:x" from="1628,5487" to="8665,5488">
              <v:stroke startarrow="block"/>
            </v:line>
            <v:shape id="_x0000_s1318" type="#_x0000_t202" style="position:absolute;left:1837;top:4735;width:6979;height:785;v-text-anchor:top-baseline" filled="f" fillcolor="#bbe0e3" stroked="f">
              <v:textbox style="mso-next-textbox:#_x0000_s1318">
                <w:txbxContent>
                  <w:p w14:paraId="68741E15" w14:textId="77777777" w:rsidR="00296D15" w:rsidRDefault="00296D15">
                    <w:pPr>
                      <w:autoSpaceDE w:val="0"/>
                      <w:autoSpaceDN w:val="0"/>
                      <w:adjustRightInd w:val="0"/>
                      <w:rPr>
                        <w:rFonts w:ascii="Arial" w:hAnsi="Arial" w:cs="Arial"/>
                        <w:b/>
                        <w:bCs/>
                        <w:sz w:val="32"/>
                        <w:szCs w:val="32"/>
                        <w:vertAlign w:val="superscript"/>
                      </w:rPr>
                    </w:pPr>
                    <w:r>
                      <w:rPr>
                        <w:rFonts w:ascii="Arial" w:cs="Arial"/>
                        <w:b/>
                        <w:bCs/>
                        <w:sz w:val="32"/>
                        <w:szCs w:val="32"/>
                        <w:vertAlign w:val="superscript"/>
                        <w:lang w:val="fr-FR"/>
                      </w:rPr>
                      <w:t>5. HTTPS response with Ticket</w:t>
                    </w:r>
                    <w:r>
                      <w:rPr>
                        <w:rFonts w:ascii="Arial" w:hAnsi="Arial" w:cs="Arial"/>
                        <w:b/>
                        <w:bCs/>
                        <w:vertAlign w:val="subscript"/>
                        <w:lang w:val="fr-FR"/>
                      </w:rPr>
                      <w:t xml:space="preserve">UserAuth </w:t>
                    </w:r>
                    <w:r>
                      <w:rPr>
                        <w:rFonts w:ascii="Arial" w:cs="Arial"/>
                        <w:b/>
                        <w:bCs/>
                        <w:sz w:val="32"/>
                        <w:szCs w:val="32"/>
                        <w:vertAlign w:val="superscript"/>
                        <w:lang w:val="fr-FR"/>
                      </w:rPr>
                      <w:t>and an implicit 2nd factor Authentication Request</w:t>
                    </w:r>
                  </w:p>
                </w:txbxContent>
              </v:textbox>
            </v:shape>
            <v:shape id="_x0000_s1319" type="#_x0000_t69" style="position:absolute;left:1616;top:3527;width:7007;height:628" strokecolor="red">
              <v:textbox style="mso-next-textbox:#_x0000_s1319">
                <w:txbxContent>
                  <w:p w14:paraId="72C3141A" w14:textId="77777777" w:rsidR="00296D15" w:rsidRDefault="00296D15">
                    <w:pPr>
                      <w:rPr>
                        <w:rFonts w:ascii="Arial" w:hAnsi="Arial" w:cs="Arial"/>
                        <w:b/>
                        <w:color w:val="FF0000"/>
                        <w:sz w:val="32"/>
                        <w:szCs w:val="32"/>
                        <w:vertAlign w:val="superscript"/>
                      </w:rPr>
                    </w:pPr>
                    <w:r>
                      <w:rPr>
                        <w:sz w:val="32"/>
                        <w:szCs w:val="32"/>
                        <w:vertAlign w:val="superscript"/>
                      </w:rPr>
                      <w:t xml:space="preserve">    </w:t>
                    </w:r>
                    <w:r>
                      <w:rPr>
                        <w:rFonts w:ascii="Arial" w:hAnsi="Arial" w:cs="Arial"/>
                        <w:b/>
                        <w:color w:val="FF0000"/>
                        <w:sz w:val="32"/>
                        <w:szCs w:val="32"/>
                        <w:vertAlign w:val="superscript"/>
                      </w:rPr>
                      <w:t>3. User Authentication using the first factor</w:t>
                    </w:r>
                  </w:p>
                </w:txbxContent>
              </v:textbox>
            </v:shape>
            <v:shape id="_x0000_s1320" type="#_x0000_t202" style="position:absolute;left:8127;top:1436;width:1217;height:823;v-text-anchor:top-baseline" fillcolor="#ff6" stroked="f">
              <v:textbox style="mso-next-textbox:#_x0000_s1320">
                <w:txbxContent>
                  <w:p w14:paraId="7F07991E" w14:textId="77777777" w:rsidR="00296D15" w:rsidRDefault="00296D15">
                    <w:pPr>
                      <w:autoSpaceDE w:val="0"/>
                      <w:autoSpaceDN w:val="0"/>
                      <w:adjustRightInd w:val="0"/>
                      <w:jc w:val="center"/>
                      <w:rPr>
                        <w:rFonts w:ascii="Arial" w:hAnsi="Arial" w:cs="Arial"/>
                        <w:color w:val="000000"/>
                        <w:szCs w:val="36"/>
                      </w:rPr>
                    </w:pPr>
                    <w:r>
                      <w:rPr>
                        <w:rFonts w:ascii="Arial" w:cs="Arial"/>
                        <w:color w:val="000000"/>
                        <w:szCs w:val="36"/>
                        <w:lang w:val="fr-FR"/>
                      </w:rPr>
                      <w:t>Browser (BA)</w:t>
                    </w:r>
                  </w:p>
                </w:txbxContent>
              </v:textbox>
            </v:shape>
            <v:shape id="_x0000_s1321" type="#_x0000_t202" style="position:absolute;left:914;top:1616;width:1177;height:485;v-text-anchor:top-baseline" fillcolor="#ff6" stroked="f">
              <v:textbox style="mso-next-textbox:#_x0000_s1321">
                <w:txbxContent>
                  <w:p w14:paraId="088E22A4" w14:textId="77777777" w:rsidR="00296D15" w:rsidRDefault="00296D15">
                    <w:pPr>
                      <w:autoSpaceDE w:val="0"/>
                      <w:autoSpaceDN w:val="0"/>
                      <w:adjustRightInd w:val="0"/>
                      <w:rPr>
                        <w:rFonts w:ascii="Arial" w:hAnsi="Arial" w:cs="Arial"/>
                        <w:color w:val="000000"/>
                        <w:sz w:val="22"/>
                        <w:szCs w:val="36"/>
                      </w:rPr>
                    </w:pPr>
                    <w:r>
                      <w:rPr>
                        <w:rFonts w:ascii="Arial" w:cs="Arial"/>
                        <w:color w:val="000000"/>
                        <w:sz w:val="22"/>
                        <w:szCs w:val="36"/>
                        <w:lang w:val="fr-FR"/>
                      </w:rPr>
                      <w:t>NAF/OP</w:t>
                    </w:r>
                  </w:p>
                </w:txbxContent>
              </v:textbox>
            </v:shape>
            <v:shape id="_x0000_s1322" type="#_x0000_t202" style="position:absolute;left:5531;top:9151;width:4661;height:881;v-text-anchor:top-baseline">
              <v:textbox style="mso-next-textbox:#_x0000_s1322">
                <w:txbxContent>
                  <w:p w14:paraId="0790E856" w14:textId="77777777" w:rsidR="00296D15" w:rsidRDefault="00296D15">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 xml:space="preserve">Enter the </w:t>
                    </w:r>
                    <w:r>
                      <w:rPr>
                        <w:rFonts w:ascii="Arial" w:cs="Arial"/>
                        <w:b/>
                        <w:bCs/>
                        <w:color w:val="FF0000"/>
                        <w:sz w:val="22"/>
                        <w:szCs w:val="28"/>
                        <w:lang w:val="fr-FR"/>
                      </w:rPr>
                      <w:t>Ticket</w:t>
                    </w:r>
                    <w:r>
                      <w:rPr>
                        <w:rFonts w:ascii="Arial" w:hAnsi="Arial" w:cs="Arial"/>
                        <w:b/>
                        <w:bCs/>
                        <w:color w:val="FF0000"/>
                        <w:szCs w:val="28"/>
                        <w:vertAlign w:val="subscript"/>
                        <w:lang w:val="fr-FR"/>
                      </w:rPr>
                      <w:t>UserAuth</w:t>
                    </w:r>
                    <w:r>
                      <w:rPr>
                        <w:rFonts w:ascii="Arial" w:cs="Arial"/>
                        <w:b/>
                        <w:bCs/>
                        <w:color w:val="000000"/>
                        <w:sz w:val="22"/>
                        <w:szCs w:val="28"/>
                        <w:lang w:val="fr-FR"/>
                      </w:rPr>
                      <w:t xml:space="preserve"> as the username and copy the password and Nonce</w:t>
                    </w:r>
                    <w:r>
                      <w:rPr>
                        <w:rFonts w:ascii="Arial" w:hAnsi="Arial" w:cs="Arial"/>
                        <w:b/>
                        <w:bCs/>
                        <w:color w:val="000000"/>
                        <w:sz w:val="22"/>
                        <w:szCs w:val="28"/>
                        <w:vertAlign w:val="subscript"/>
                        <w:lang w:val="fr-FR"/>
                      </w:rPr>
                      <w:t>AA</w:t>
                    </w:r>
                  </w:p>
                </w:txbxContent>
              </v:textbox>
            </v:shape>
            <v:shape id="_x0000_s1323" type="#_x0000_t202" style="position:absolute;left:4647;top:1451;width:1216;height:822;v-text-anchor:top-baseline" fillcolor="#ff6" stroked="f">
              <v:textbox style="mso-next-textbox:#_x0000_s1323">
                <w:txbxContent>
                  <w:p w14:paraId="431C7225" w14:textId="77777777" w:rsidR="00296D15" w:rsidRDefault="00296D15">
                    <w:pPr>
                      <w:autoSpaceDE w:val="0"/>
                      <w:autoSpaceDN w:val="0"/>
                      <w:adjustRightInd w:val="0"/>
                      <w:jc w:val="center"/>
                      <w:rPr>
                        <w:rFonts w:ascii="Arial" w:cs="Arial"/>
                        <w:color w:val="000000"/>
                        <w:szCs w:val="36"/>
                        <w:lang w:val="fr-FR"/>
                      </w:rPr>
                    </w:pPr>
                    <w:r>
                      <w:rPr>
                        <w:rFonts w:ascii="Arial" w:cs="Arial"/>
                        <w:color w:val="000000"/>
                        <w:szCs w:val="36"/>
                        <w:lang w:val="fr-FR"/>
                      </w:rPr>
                      <w:t xml:space="preserve">UE </w:t>
                    </w:r>
                  </w:p>
                  <w:p w14:paraId="3553DBCB" w14:textId="77777777" w:rsidR="00296D15" w:rsidRDefault="00296D15">
                    <w:pPr>
                      <w:autoSpaceDE w:val="0"/>
                      <w:autoSpaceDN w:val="0"/>
                      <w:adjustRightInd w:val="0"/>
                      <w:jc w:val="center"/>
                      <w:rPr>
                        <w:rFonts w:ascii="Arial" w:hAnsi="Arial" w:cs="Arial"/>
                        <w:color w:val="000000"/>
                        <w:szCs w:val="36"/>
                      </w:rPr>
                    </w:pPr>
                    <w:r>
                      <w:rPr>
                        <w:rFonts w:ascii="Arial" w:cs="Arial"/>
                        <w:color w:val="000000"/>
                        <w:szCs w:val="36"/>
                        <w:lang w:val="fr-FR"/>
                      </w:rPr>
                      <w:t>(AA)</w:t>
                    </w:r>
                  </w:p>
                </w:txbxContent>
              </v:textbox>
            </v:shape>
            <v:shape id="_x0000_s1324" type="#_x0000_t202" style="position:absolute;left:997;top:4223;width:3303;height:422;v-text-anchor:top-baseline">
              <v:textbox style="mso-next-textbox:#_x0000_s1324">
                <w:txbxContent>
                  <w:p w14:paraId="13518826" w14:textId="77777777" w:rsidR="00296D15" w:rsidRDefault="00296D15">
                    <w:pPr>
                      <w:autoSpaceDE w:val="0"/>
                      <w:autoSpaceDN w:val="0"/>
                      <w:adjustRightInd w:val="0"/>
                      <w:rPr>
                        <w:rFonts w:ascii="Arial" w:cs="Arial"/>
                        <w:b/>
                        <w:bCs/>
                        <w:color w:val="000000"/>
                        <w:szCs w:val="28"/>
                      </w:rPr>
                    </w:pPr>
                    <w:r>
                      <w:rPr>
                        <w:rFonts w:ascii="Arial" w:cs="Arial"/>
                        <w:b/>
                        <w:bCs/>
                        <w:color w:val="000000"/>
                        <w:szCs w:val="28"/>
                      </w:rPr>
                      <w:t>4. Mapping of BA and AA</w:t>
                    </w:r>
                  </w:p>
                </w:txbxContent>
              </v:textbox>
            </v:shape>
            <w10:anchorlock/>
          </v:group>
        </w:pict>
      </w:r>
    </w:p>
    <w:p w14:paraId="2B50FBA5" w14:textId="77777777" w:rsidR="00296D15" w:rsidRDefault="00296D15">
      <w:pPr>
        <w:pStyle w:val="TF"/>
        <w:rPr>
          <w:lang w:val="da-DK"/>
        </w:rPr>
      </w:pPr>
      <w:r>
        <w:t xml:space="preserve">Figure </w:t>
      </w:r>
      <w:r w:rsidR="000A199A">
        <w:t>7.</w:t>
      </w:r>
      <w:r>
        <w:t>3.</w:t>
      </w:r>
      <w:r w:rsidR="00C430E9">
        <w:t>3</w:t>
      </w:r>
      <w:r>
        <w:t xml:space="preserve">.1-2 </w:t>
      </w:r>
    </w:p>
    <w:p w14:paraId="5CD2C567" w14:textId="77777777" w:rsidR="00296D15" w:rsidRDefault="00296D15">
      <w:pPr>
        <w:pStyle w:val="ListParagraph"/>
      </w:pPr>
    </w:p>
    <w:p w14:paraId="1CEBDFCE" w14:textId="77777777" w:rsidR="00296D15" w:rsidRDefault="00296D15">
      <w:pPr>
        <w:ind w:left="720"/>
        <w:contextualSpacing/>
      </w:pPr>
      <w:r>
        <w:t>After the OpenID setup as per specification:</w:t>
      </w:r>
    </w:p>
    <w:p w14:paraId="1FF59E15" w14:textId="77777777" w:rsidR="00296D15" w:rsidRDefault="00296D15">
      <w:pPr>
        <w:ind w:left="720"/>
        <w:contextualSpacing/>
      </w:pPr>
    </w:p>
    <w:p w14:paraId="2CBE409B" w14:textId="77777777" w:rsidR="00296D15" w:rsidRDefault="007C4AFE" w:rsidP="007C4AFE">
      <w:pPr>
        <w:pStyle w:val="B1"/>
      </w:pPr>
      <w:r>
        <w:t>1)</w:t>
      </w:r>
      <w:r>
        <w:tab/>
      </w:r>
      <w:r w:rsidR="00296D15">
        <w:t>Initial HTTPS request following OpenID redirect (same as in TR 33.924, Section 4.4.2. , Fig. 4.4.2.4-3)</w:t>
      </w:r>
    </w:p>
    <w:p w14:paraId="19C13DE6" w14:textId="77777777" w:rsidR="00296D15" w:rsidRDefault="007C4AFE" w:rsidP="007C4AFE">
      <w:pPr>
        <w:pStyle w:val="B1"/>
      </w:pPr>
      <w:r>
        <w:t>2)</w:t>
      </w:r>
      <w:r>
        <w:tab/>
      </w:r>
      <w:r w:rsidR="00296D15">
        <w:t>HTTP Unauthorized Response (same as in TR 33.924, Section 4.4.2. , Fig. 4.4.2.4-3)</w:t>
      </w:r>
    </w:p>
    <w:p w14:paraId="25704DE3" w14:textId="77777777" w:rsidR="00296D15" w:rsidRDefault="007C4AFE" w:rsidP="007C4AFE">
      <w:pPr>
        <w:pStyle w:val="B1"/>
      </w:pPr>
      <w:r>
        <w:t>3)</w:t>
      </w:r>
      <w:r>
        <w:tab/>
      </w:r>
      <w:r w:rsidR="00296D15">
        <w:t xml:space="preserve">Message 3 is an aggregate of more than one actual message. It is shown as a single message for simplicity with the intent of being agnostic to any particular authentication mechanism or protocol. User proceeds with the First Factor authentication to OP (e.g., user ID and password). Note that the first factor freshness, e.g. password being cached in the Browser, etc. has to be addressed by the OP policy. To enforce such policies, Trusted Execution Environment, similar to the UICC </w:t>
      </w:r>
      <w:r w:rsidR="00076518">
        <w:t xml:space="preserve">could </w:t>
      </w:r>
      <w:r w:rsidR="00296D15">
        <w:t>be needed for execution of policy control and enforcement (e.g., Policy Enforcement Point and Policy Decision Point.) The way OP addresses the first factor freshness e.g. password being cached in the Browser, etc. is outside of this Technical Report’s scope. Upon successful first factor authentication, a HTTP request is sent by the BA to the OP/NAF requesting a Ticket. This HTTP request is an implicit request within Message 3</w:t>
      </w:r>
    </w:p>
    <w:p w14:paraId="6068D32E" w14:textId="77777777" w:rsidR="00296D15" w:rsidRDefault="007C4AFE" w:rsidP="007C4AFE">
      <w:pPr>
        <w:pStyle w:val="B1"/>
      </w:pPr>
      <w:r>
        <w:t>4)</w:t>
      </w:r>
      <w:r>
        <w:tab/>
      </w:r>
      <w:r w:rsidR="00296D15">
        <w:t>Mapping of BA and AA is performed at the NAF / OP</w:t>
      </w:r>
    </w:p>
    <w:p w14:paraId="307A841F" w14:textId="77777777" w:rsidR="00296D15" w:rsidRDefault="007C4AFE" w:rsidP="007C4AFE">
      <w:pPr>
        <w:pStyle w:val="B1"/>
        <w:rPr>
          <w:b/>
          <w:bCs/>
        </w:rPr>
      </w:pPr>
      <w:r>
        <w:t>5)</w:t>
      </w:r>
      <w:r>
        <w:tab/>
      </w:r>
      <w:r w:rsidR="00296D15">
        <w:t>The OP generates a TicketUserAuth (e.g. a nonce) and sends it within the HTTPS response message, which is in response to the HTTPS request that was sent by the BA as part of the Message 3 exchange. Sending of the Ticket</w:t>
      </w:r>
      <w:r w:rsidR="00296D15">
        <w:rPr>
          <w:sz w:val="22"/>
          <w:vertAlign w:val="subscript"/>
        </w:rPr>
        <w:t>UserAuth</w:t>
      </w:r>
      <w:r w:rsidR="00296D15">
        <w:t>, has to be interpreted as an implicit request for second factor authentication. While Message 12 is the response to this request.</w:t>
      </w:r>
    </w:p>
    <w:p w14:paraId="672B6F21" w14:textId="77777777" w:rsidR="00296D15" w:rsidRDefault="007C4AFE" w:rsidP="007C4AFE">
      <w:pPr>
        <w:pStyle w:val="B1"/>
      </w:pPr>
      <w:r>
        <w:t>6)</w:t>
      </w:r>
      <w:r>
        <w:tab/>
      </w:r>
      <w:r w:rsidR="00296D15">
        <w:t>GBA is triggered by Message 6. This message is corresponding to the (analogous to message in TR 33.924, Section 4.4.2. , Fig. 4.4.2.4-3)</w:t>
      </w:r>
    </w:p>
    <w:p w14:paraId="085324FA" w14:textId="77777777" w:rsidR="00296D15" w:rsidRDefault="007C4AFE" w:rsidP="007C4AFE">
      <w:pPr>
        <w:pStyle w:val="B1"/>
      </w:pPr>
      <w:r>
        <w:rPr>
          <w:bCs/>
        </w:rPr>
        <w:t>7)</w:t>
      </w:r>
      <w:r>
        <w:rPr>
          <w:bCs/>
        </w:rPr>
        <w:tab/>
      </w:r>
      <w:r w:rsidR="00296D15">
        <w:rPr>
          <w:bCs/>
        </w:rPr>
        <w:t xml:space="preserve">HTTPS request start GBA authentication </w:t>
      </w:r>
      <w:r w:rsidR="00296D15">
        <w:t>(same as in TR 33.924, Section 4.4.2. , Fig. 4.4.2.4-3)</w:t>
      </w:r>
    </w:p>
    <w:p w14:paraId="78BE3214" w14:textId="77777777" w:rsidR="00296D15" w:rsidRDefault="007C4AFE" w:rsidP="007C4AFE">
      <w:pPr>
        <w:pStyle w:val="B1"/>
      </w:pPr>
      <w:r>
        <w:rPr>
          <w:bCs/>
        </w:rPr>
        <w:t>8)</w:t>
      </w:r>
      <w:r>
        <w:rPr>
          <w:bCs/>
        </w:rPr>
        <w:tab/>
      </w:r>
      <w:r w:rsidR="00296D15">
        <w:rPr>
          <w:bCs/>
        </w:rPr>
        <w:t xml:space="preserve">HTTPS GBA challenge </w:t>
      </w:r>
      <w:r w:rsidR="00296D15">
        <w:t>(same as in TR 33.924, Section 4.4.2. , Fig. 4.4.2.4-3)</w:t>
      </w:r>
    </w:p>
    <w:p w14:paraId="3394305D" w14:textId="77777777" w:rsidR="00296D15" w:rsidRDefault="007C4AFE" w:rsidP="007C4AFE">
      <w:pPr>
        <w:pStyle w:val="B1"/>
      </w:pPr>
      <w:r>
        <w:t>9)</w:t>
      </w:r>
      <w:r>
        <w:tab/>
      </w:r>
      <w:r w:rsidR="00296D15">
        <w:t xml:space="preserve">HTTPS GBA challenge Response with B-TID from the UE (AA) to the NAF/OP. This message is corresponding to the (analogous to message in TR 33.924, Section 4.4.2.4, Scenario 3). </w:t>
      </w:r>
    </w:p>
    <w:p w14:paraId="57102671" w14:textId="77777777" w:rsidR="00296D15" w:rsidRDefault="007C4AFE" w:rsidP="007C4AFE">
      <w:pPr>
        <w:pStyle w:val="B1"/>
      </w:pPr>
      <w:r>
        <w:t>10)</w:t>
      </w:r>
      <w:r>
        <w:tab/>
      </w:r>
      <w:r w:rsidR="00296D15">
        <w:t>NAF/OP responds with a NonceNAF</w:t>
      </w:r>
    </w:p>
    <w:p w14:paraId="219FA1E8" w14:textId="77777777" w:rsidR="00296D15" w:rsidRDefault="007C4AFE" w:rsidP="007C4AFE">
      <w:pPr>
        <w:pStyle w:val="B1"/>
      </w:pPr>
      <w:r>
        <w:t>11)</w:t>
      </w:r>
      <w:r>
        <w:tab/>
      </w:r>
      <w:r w:rsidR="00296D15">
        <w:t>The AA uses the NonceNAF and Nonce</w:t>
      </w:r>
      <w:r w:rsidR="00296D15">
        <w:rPr>
          <w:vertAlign w:val="subscript"/>
        </w:rPr>
        <w:t>AA</w:t>
      </w:r>
      <w:r w:rsidR="00296D15">
        <w:t xml:space="preserve"> in order to generate a password.</w:t>
      </w:r>
    </w:p>
    <w:p w14:paraId="0413077E" w14:textId="77777777" w:rsidR="00296D15" w:rsidRDefault="007C4AFE" w:rsidP="007C4AFE">
      <w:pPr>
        <w:pStyle w:val="B1"/>
      </w:pPr>
      <w:r>
        <w:t>12)</w:t>
      </w:r>
      <w:r>
        <w:tab/>
      </w:r>
      <w:r w:rsidR="00296D15">
        <w:t>The password and Nonce</w:t>
      </w:r>
      <w:r w:rsidR="00296D15">
        <w:rPr>
          <w:vertAlign w:val="subscript"/>
        </w:rPr>
        <w:t>AA</w:t>
      </w:r>
      <w:r w:rsidR="00296D15">
        <w:t xml:space="preserve"> is copied over a local link to the BA.</w:t>
      </w:r>
    </w:p>
    <w:p w14:paraId="691327D1" w14:textId="77777777" w:rsidR="00296D15" w:rsidRDefault="007C4AFE" w:rsidP="007C4AFE">
      <w:pPr>
        <w:pStyle w:val="B1"/>
      </w:pPr>
      <w:r>
        <w:t>13)</w:t>
      </w:r>
      <w:r>
        <w:tab/>
      </w:r>
      <w:r w:rsidR="00296D15">
        <w:t xml:space="preserve">The </w:t>
      </w:r>
      <w:r w:rsidR="00296D15" w:rsidRPr="007C4AFE">
        <w:rPr>
          <w:bCs/>
          <w:lang w:val="en-US"/>
        </w:rPr>
        <w:t>Ticket</w:t>
      </w:r>
      <w:r w:rsidR="00296D15" w:rsidRPr="007C4AFE">
        <w:rPr>
          <w:bCs/>
          <w:vertAlign w:val="subscript"/>
          <w:lang w:val="en-US"/>
        </w:rPr>
        <w:t xml:space="preserve">UserAuth </w:t>
      </w:r>
      <w:r w:rsidR="00296D15">
        <w:t>is copied into the Username field while the password and Nonce</w:t>
      </w:r>
      <w:r w:rsidR="00296D15" w:rsidRPr="007C4AFE">
        <w:rPr>
          <w:vertAlign w:val="subscript"/>
        </w:rPr>
        <w:t>AA</w:t>
      </w:r>
      <w:r w:rsidR="00296D15">
        <w:t xml:space="preserve"> received over local link is copied into the Password field. The functionality of Nonce</w:t>
      </w:r>
      <w:r w:rsidR="00296D15" w:rsidRPr="007C4AFE">
        <w:rPr>
          <w:vertAlign w:val="subscript"/>
        </w:rPr>
        <w:t xml:space="preserve">AA  </w:t>
      </w:r>
      <w:r w:rsidR="00296D15">
        <w:t>and NonceNAF are dedicated to binding AA with BA, and preserved in this example for conformance with the solution described in TR 33.924. The functionality of TicketUserAuth is devoted to binding authentications procedure/for the 1</w:t>
      </w:r>
      <w:r w:rsidR="00296D15" w:rsidRPr="007C4AFE">
        <w:rPr>
          <w:vertAlign w:val="superscript"/>
        </w:rPr>
        <w:t>st</w:t>
      </w:r>
      <w:r w:rsidR="00296D15">
        <w:t xml:space="preserve"> Factor with the authentication procedure for the 2</w:t>
      </w:r>
      <w:r w:rsidR="00296D15" w:rsidRPr="007C4AFE">
        <w:rPr>
          <w:vertAlign w:val="superscript"/>
        </w:rPr>
        <w:t>nd</w:t>
      </w:r>
      <w:r w:rsidR="00296D15">
        <w:t xml:space="preserve"> factor.</w:t>
      </w:r>
    </w:p>
    <w:p w14:paraId="1EEB5BDD" w14:textId="77777777" w:rsidR="00296D15" w:rsidRDefault="007C4AFE" w:rsidP="007C4AFE">
      <w:pPr>
        <w:pStyle w:val="B1"/>
      </w:pPr>
      <w:r>
        <w:t>14)</w:t>
      </w:r>
      <w:r>
        <w:tab/>
      </w:r>
      <w:r w:rsidR="00296D15">
        <w:t>Steps 14-15 are reproduced here only for referential integrity with the Solution 3 from TR 33.924. They are not germane for the purpose of this Section.</w:t>
      </w:r>
    </w:p>
    <w:p w14:paraId="462FE615" w14:textId="77777777" w:rsidR="00296D15" w:rsidRDefault="000A199A">
      <w:pPr>
        <w:pStyle w:val="Heading3"/>
      </w:pPr>
      <w:bookmarkStart w:id="35" w:name="_Toc421778732"/>
      <w:r>
        <w:t>7.</w:t>
      </w:r>
      <w:r w:rsidR="00296D15">
        <w:t>3.</w:t>
      </w:r>
      <w:r w:rsidR="00AA3BDE">
        <w:t>4</w:t>
      </w:r>
      <w:r w:rsidR="00296D15">
        <w:tab/>
        <w:t>Solution 2 description</w:t>
      </w:r>
      <w:bookmarkEnd w:id="35"/>
    </w:p>
    <w:p w14:paraId="369A8155" w14:textId="77777777" w:rsidR="00296D15" w:rsidRDefault="000A199A">
      <w:pPr>
        <w:pStyle w:val="Heading4"/>
      </w:pPr>
      <w:bookmarkStart w:id="36" w:name="_Toc421778733"/>
      <w:r>
        <w:t>7.</w:t>
      </w:r>
      <w:r w:rsidR="00296D15">
        <w:t>3.</w:t>
      </w:r>
      <w:r w:rsidR="00AA3BDE">
        <w:t>4</w:t>
      </w:r>
      <w:r w:rsidR="00296D15">
        <w:t>.1</w:t>
      </w:r>
      <w:r w:rsidR="00296D15">
        <w:tab/>
        <w:t>Solution based on OpenID-GBA interworking where OTT performs username/password authentication</w:t>
      </w:r>
      <w:bookmarkEnd w:id="36"/>
    </w:p>
    <w:p w14:paraId="60605B37" w14:textId="77777777" w:rsidR="00296D15" w:rsidRDefault="00296D15">
      <w:r>
        <w:t>The solution presented here is based on OpenID – GBA interworking. Two factor authentication is achieved by the additional step in the beginning where the RP authenticates the user using username/password. Provided the first factor authentication is successful, the RP will redirect the user to the IdP for the second factor GBA based authentication. Once the authentication is done the IdP sends an OpenID token back to the RP via the user, asserting the user's identity.</w:t>
      </w:r>
    </w:p>
    <w:p w14:paraId="6B9835CE" w14:textId="77777777" w:rsidR="00296D15" w:rsidRDefault="00296D15">
      <w:r>
        <w:t>Since the RP receives the username/password and OpenID token in the same TLS tunnel/HTTP session it is assured that the they were both provided by the same entity, In other words the "binding" between the first and second factor of authentication is accomplished by the TLS tunnel/HTTP session.</w:t>
      </w:r>
    </w:p>
    <w:p w14:paraId="4954FE18" w14:textId="77777777" w:rsidR="00296D15" w:rsidRDefault="00296D15">
      <w:r>
        <w:t>A benefit of this solution is that it requires no additional standardization. This is because the first factor of authentication and the binding is handled by the RP on its own, and the RP is not a 3GPP entity.</w:t>
      </w:r>
    </w:p>
    <w:p w14:paraId="5CA4CC0A" w14:textId="77777777" w:rsidR="00296D15" w:rsidRDefault="00810AFF" w:rsidP="007C4AFE">
      <w:pPr>
        <w:pStyle w:val="TH"/>
      </w:pPr>
      <w:r w:rsidRPr="008B0AFF">
        <w:t xml:space="preserve">A high-level message flow is presented below. Note that the order in which the authentications are performed does not matter, An alternative flow would be to perform the username/password authentication after the OpenID authentication. The message flow is based on OpenID 2.0 but it </w:t>
      </w:r>
      <w:r w:rsidR="00EA13BF">
        <w:t>can</w:t>
      </w:r>
      <w:r w:rsidR="00EA13BF" w:rsidRPr="008B0AFF">
        <w:t xml:space="preserve"> </w:t>
      </w:r>
      <w:r w:rsidRPr="008B0AFF">
        <w:t>be possible to use OpenID Connect as well with some small changes to to the message flow.</w:t>
      </w:r>
      <w:r>
        <w:t xml:space="preserve"> </w:t>
      </w:r>
      <w:r w:rsidR="00296D15">
        <w:object w:dxaOrig="11696" w:dyaOrig="8846" w14:anchorId="02EC099F">
          <v:shape id="_x0000_i1034" type="#_x0000_t75" style="width:430.4pt;height:325.6pt" o:ole="">
            <v:imagedata r:id="rId18" o:title=""/>
          </v:shape>
          <o:OLEObject Type="Embed" ProgID="Visio.Drawing.11" ShapeID="_x0000_i1034" DrawAspect="Content" ObjectID="_1821880993" r:id="rId19"/>
        </w:object>
      </w:r>
    </w:p>
    <w:p w14:paraId="393475FF" w14:textId="77777777" w:rsidR="00296D15" w:rsidRDefault="00296D15">
      <w:pPr>
        <w:pStyle w:val="TF"/>
        <w:rPr>
          <w:lang w:val="da-DK"/>
        </w:rPr>
      </w:pPr>
      <w:r>
        <w:t xml:space="preserve">Figure </w:t>
      </w:r>
      <w:r w:rsidR="000A199A">
        <w:t>7.</w:t>
      </w:r>
      <w:r>
        <w:t>3.</w:t>
      </w:r>
      <w:r w:rsidR="00AA3BDE">
        <w:t>4</w:t>
      </w:r>
      <w:r>
        <w:t>.1-1: Two factor authentication based on OpenID – GBA interworking where OTT performs username/password authentication</w:t>
      </w:r>
    </w:p>
    <w:p w14:paraId="2C9F93BA" w14:textId="77777777" w:rsidR="00296D15" w:rsidRDefault="007C4AFE" w:rsidP="007C4AFE">
      <w:pPr>
        <w:pStyle w:val="B1"/>
      </w:pPr>
      <w:r>
        <w:t>1)</w:t>
      </w:r>
      <w:r>
        <w:tab/>
      </w:r>
      <w:r w:rsidR="00296D15">
        <w:t>The user initiates the login process by sending his username/password to the Relying Party via the User-Agent</w:t>
      </w:r>
      <w:r w:rsidR="00810AFF">
        <w:t>.</w:t>
      </w:r>
    </w:p>
    <w:p w14:paraId="00F3031E" w14:textId="77777777" w:rsidR="00296D15" w:rsidRDefault="007C4AFE" w:rsidP="007C4AFE">
      <w:pPr>
        <w:pStyle w:val="B1"/>
      </w:pPr>
      <w:r>
        <w:t>2)</w:t>
      </w:r>
      <w:r>
        <w:tab/>
      </w:r>
      <w:r w:rsidR="00296D15">
        <w:t>The Relying Party verifies the username/password, and if successful, redirects the end user's User-Agent to the OP and thereby requests OpenID authentication</w:t>
      </w:r>
      <w:r w:rsidR="00810AFF">
        <w:t>.</w:t>
      </w:r>
    </w:p>
    <w:p w14:paraId="05CB4063" w14:textId="77777777" w:rsidR="00296D15" w:rsidRDefault="007C4AFE" w:rsidP="007C4AFE">
      <w:pPr>
        <w:pStyle w:val="B1"/>
      </w:pPr>
      <w:r>
        <w:t>3)</w:t>
      </w:r>
      <w:r>
        <w:tab/>
      </w:r>
      <w:r w:rsidR="00296D15">
        <w:t>The OP initiates GBA authentication which triggers the User-Agent to start authentication using its GBA credentials with the OP</w:t>
      </w:r>
      <w:r w:rsidR="00810AFF">
        <w:t>.</w:t>
      </w:r>
    </w:p>
    <w:p w14:paraId="6171C911" w14:textId="77777777" w:rsidR="00296D15" w:rsidRDefault="007C4AFE" w:rsidP="007C4AFE">
      <w:pPr>
        <w:pStyle w:val="B1"/>
      </w:pPr>
      <w:r>
        <w:t>4)</w:t>
      </w:r>
      <w:r>
        <w:tab/>
      </w:r>
      <w:r w:rsidR="00296D15">
        <w:t xml:space="preserve">The OP verifies the GBA credentials and, optionally, presents a permission dialog asking the user whether OpenID data </w:t>
      </w:r>
      <w:r w:rsidR="00EA13BF">
        <w:t xml:space="preserve">can </w:t>
      </w:r>
      <w:r w:rsidR="00296D15">
        <w:t>be sent to the OP</w:t>
      </w:r>
      <w:r w:rsidR="00810AFF">
        <w:t>.</w:t>
      </w:r>
    </w:p>
    <w:p w14:paraId="653B71DD" w14:textId="77777777" w:rsidR="00296D15" w:rsidRDefault="007C4AFE" w:rsidP="007C4AFE">
      <w:pPr>
        <w:pStyle w:val="B1"/>
      </w:pPr>
      <w:r>
        <w:t>5)</w:t>
      </w:r>
      <w:r>
        <w:tab/>
      </w:r>
      <w:r w:rsidR="00810AFF" w:rsidRPr="008B0AFF">
        <w:t>If the user gives his approval in step 4, the OpenID assertion is sent to the RP via the User-Agent</w:t>
      </w:r>
      <w:r w:rsidR="00810AFF">
        <w:t>.</w:t>
      </w:r>
    </w:p>
    <w:p w14:paraId="348C2053" w14:textId="77777777" w:rsidR="00296D15" w:rsidRDefault="007C4AFE" w:rsidP="007C4AFE">
      <w:pPr>
        <w:pStyle w:val="B1"/>
      </w:pPr>
      <w:r>
        <w:t>6)</w:t>
      </w:r>
      <w:r>
        <w:tab/>
      </w:r>
      <w:r w:rsidR="00810AFF" w:rsidRPr="008B0AFF">
        <w:t>The Relying Party verifies the OpenID assertion and if the verification is successful the user is considered logged in.</w:t>
      </w:r>
    </w:p>
    <w:p w14:paraId="7EC0DF59" w14:textId="77777777" w:rsidR="00296D15" w:rsidRDefault="000A199A">
      <w:pPr>
        <w:pStyle w:val="Heading4"/>
      </w:pPr>
      <w:bookmarkStart w:id="37" w:name="_Toc421778734"/>
      <w:r>
        <w:t>7.</w:t>
      </w:r>
      <w:r w:rsidR="00296D15">
        <w:t>3.</w:t>
      </w:r>
      <w:r w:rsidR="00AA3BDE">
        <w:t>4</w:t>
      </w:r>
      <w:r w:rsidR="00296D15">
        <w:t>.2</w:t>
      </w:r>
      <w:r w:rsidR="00296D15">
        <w:tab/>
        <w:t>Solution based on OpenID-GBA interworking where MNO performs both GBA and username/password authentication</w:t>
      </w:r>
      <w:bookmarkEnd w:id="37"/>
      <w:r w:rsidR="00296D15">
        <w:t xml:space="preserve"> </w:t>
      </w:r>
    </w:p>
    <w:p w14:paraId="4845594F" w14:textId="77777777" w:rsidR="00296D15" w:rsidRDefault="00296D15">
      <w:r>
        <w:t xml:space="preserve">The solution presented here is based  on OpenID – GBA interworking. Two factor authentication is achieved by adding an additional step before the GBA authentication where the OP requests username/password from the user. </w:t>
      </w:r>
    </w:p>
    <w:p w14:paraId="27800ED5" w14:textId="77777777" w:rsidR="00296D15" w:rsidRDefault="00296D15">
      <w:r>
        <w:t>Since OP receives the username/password and GBA credentials in the same TLS tunnel or HTTP session it is assured that they were both provided by the same entity, In other words the "binding" between  the first and second factor of authentication is accomplished by the TLS tunnel or HTTP session.</w:t>
      </w:r>
    </w:p>
    <w:p w14:paraId="76C5C0C4" w14:textId="77777777" w:rsidR="00AA67F0" w:rsidRPr="008B0AFF" w:rsidRDefault="00AA67F0" w:rsidP="00AA67F0">
      <w:r>
        <w:t xml:space="preserve">The </w:t>
      </w:r>
      <w:r w:rsidRPr="008B0AFF">
        <w:t xml:space="preserve">message flow is based on OpenID 2.0 but it </w:t>
      </w:r>
      <w:r w:rsidR="00EA13BF">
        <w:t>can</w:t>
      </w:r>
      <w:r w:rsidR="00EA13BF" w:rsidRPr="008B0AFF">
        <w:t xml:space="preserve"> </w:t>
      </w:r>
      <w:r w:rsidRPr="008B0AFF">
        <w:t>be possible to use OpenID Connect as well with some small changes to to the message flow.</w:t>
      </w:r>
    </w:p>
    <w:p w14:paraId="1B8112AC" w14:textId="77777777" w:rsidR="00AA67F0" w:rsidRDefault="00AA67F0"/>
    <w:p w14:paraId="41B60083" w14:textId="77777777" w:rsidR="00296D15" w:rsidRDefault="00296D15">
      <w:r>
        <w:t xml:space="preserve">Note that the method for distributing username/password pairs to end-users is considered out-of-scope. </w:t>
      </w:r>
    </w:p>
    <w:p w14:paraId="7E3E8BFC" w14:textId="77777777" w:rsidR="00296D15" w:rsidRDefault="00296D15" w:rsidP="007C4AFE">
      <w:pPr>
        <w:pStyle w:val="TH"/>
      </w:pPr>
      <w:r>
        <w:object w:dxaOrig="11696" w:dyaOrig="8846" w14:anchorId="3439DD2C">
          <v:shape id="_x0000_i1035" type="#_x0000_t75" style="width:430.4pt;height:325.6pt" o:ole="">
            <v:imagedata r:id="rId20" o:title=""/>
          </v:shape>
          <o:OLEObject Type="Embed" ProgID="Visio.Drawing.11" ShapeID="_x0000_i1035" DrawAspect="Content" ObjectID="_1821880994" r:id="rId21"/>
        </w:object>
      </w:r>
    </w:p>
    <w:p w14:paraId="408D400D" w14:textId="77777777" w:rsidR="00296D15" w:rsidRDefault="00296D15">
      <w:pPr>
        <w:pStyle w:val="TF"/>
        <w:rPr>
          <w:lang w:val="da-DK"/>
        </w:rPr>
      </w:pPr>
      <w:r>
        <w:t xml:space="preserve">Figure </w:t>
      </w:r>
      <w:r w:rsidR="000A199A">
        <w:t>7.</w:t>
      </w:r>
      <w:r>
        <w:t>3.</w:t>
      </w:r>
      <w:r w:rsidR="00AA3BDE">
        <w:t>4</w:t>
      </w:r>
      <w:r>
        <w:t>.2-1: Two factor authentication based on OpenID – GBA interworking where OP also performs username/password authentication</w:t>
      </w:r>
    </w:p>
    <w:p w14:paraId="05DF1628" w14:textId="77777777" w:rsidR="00296D15" w:rsidRDefault="007C4AFE" w:rsidP="007C4AFE">
      <w:pPr>
        <w:pStyle w:val="B1"/>
      </w:pPr>
      <w:r>
        <w:t>1)</w:t>
      </w:r>
      <w:r>
        <w:tab/>
      </w:r>
      <w:r w:rsidR="00296D15">
        <w:t>The user initiates the login process by presenting an identifier of himself or the OP to the Relying Party via the User-Agent</w:t>
      </w:r>
    </w:p>
    <w:p w14:paraId="5A61B16E" w14:textId="77777777" w:rsidR="00296D15" w:rsidRDefault="007C4AFE" w:rsidP="007C4AFE">
      <w:pPr>
        <w:pStyle w:val="B1"/>
      </w:pPr>
      <w:r>
        <w:t>2)</w:t>
      </w:r>
      <w:r>
        <w:tab/>
      </w:r>
      <w:r w:rsidR="00296D15">
        <w:t>The Relying Party redirects the end user's User-Agent to the OP and thereby requests OpenID authentication</w:t>
      </w:r>
    </w:p>
    <w:p w14:paraId="70E0ABF0" w14:textId="77777777" w:rsidR="00296D15" w:rsidRDefault="007C4AFE" w:rsidP="007C4AFE">
      <w:pPr>
        <w:pStyle w:val="B1"/>
      </w:pPr>
      <w:r>
        <w:t>3)</w:t>
      </w:r>
      <w:r>
        <w:tab/>
      </w:r>
      <w:r w:rsidR="00296D15">
        <w:t>The OP requests username/password which the end user supplies via the User-Agent</w:t>
      </w:r>
    </w:p>
    <w:p w14:paraId="7631145D" w14:textId="77777777" w:rsidR="00296D15" w:rsidRDefault="007C4AFE" w:rsidP="007C4AFE">
      <w:pPr>
        <w:pStyle w:val="B1"/>
      </w:pPr>
      <w:r>
        <w:t>4)</w:t>
      </w:r>
      <w:r>
        <w:tab/>
      </w:r>
      <w:r w:rsidR="00296D15">
        <w:t>Provided the username/password pair is valid, the OP initiates GBA authentication which triggers the User-Agent to start authentication using its GBA credentials with the OP</w:t>
      </w:r>
    </w:p>
    <w:p w14:paraId="53E72F7E" w14:textId="77777777" w:rsidR="00296D15" w:rsidRDefault="007C4AFE" w:rsidP="007C4AFE">
      <w:pPr>
        <w:pStyle w:val="B1"/>
      </w:pPr>
      <w:r>
        <w:t>5)</w:t>
      </w:r>
      <w:r>
        <w:tab/>
      </w:r>
      <w:r w:rsidR="00296D15">
        <w:t xml:space="preserve">The OP verifies the GBA credentials and, optionally, presents a permission dialog asking the user whether OpenID data </w:t>
      </w:r>
      <w:r w:rsidR="00EA13BF">
        <w:t xml:space="preserve">can </w:t>
      </w:r>
      <w:r w:rsidR="00296D15">
        <w:t>be sent to the RP</w:t>
      </w:r>
    </w:p>
    <w:p w14:paraId="6715CA6A" w14:textId="77777777" w:rsidR="00296D15" w:rsidRDefault="007C4AFE" w:rsidP="007C4AFE">
      <w:pPr>
        <w:pStyle w:val="B1"/>
      </w:pPr>
      <w:r>
        <w:t>6)</w:t>
      </w:r>
      <w:r>
        <w:tab/>
      </w:r>
      <w:r w:rsidR="00944C14" w:rsidRPr="008B0AFF">
        <w:t>If the user gives his approval in step 4, the OpenID assertion is sent to the RP via the User-Agent. Optionally, the OP can indicate to the Relaying Party that two-factor authentication was used via the OpenID PAPE extension [13].</w:t>
      </w:r>
    </w:p>
    <w:p w14:paraId="4A0335F3" w14:textId="77777777" w:rsidR="00296D15" w:rsidRDefault="007C4AFE" w:rsidP="007C4AFE">
      <w:pPr>
        <w:pStyle w:val="B1"/>
      </w:pPr>
      <w:r>
        <w:t>7)</w:t>
      </w:r>
      <w:r>
        <w:tab/>
      </w:r>
      <w:r w:rsidR="00944C14" w:rsidRPr="008B0AFF">
        <w:t>The Relying Party verifies the OpenID assertion and if the verification is successful the user is considered logged in.</w:t>
      </w:r>
    </w:p>
    <w:p w14:paraId="78398543" w14:textId="77777777" w:rsidR="00296D15" w:rsidRDefault="000A199A">
      <w:pPr>
        <w:pStyle w:val="Heading3"/>
      </w:pPr>
      <w:bookmarkStart w:id="38" w:name="_Toc421778735"/>
      <w:r>
        <w:t>7.</w:t>
      </w:r>
      <w:r w:rsidR="00296D15">
        <w:t>3.</w:t>
      </w:r>
      <w:r w:rsidR="00AA3BDE">
        <w:t>5</w:t>
      </w:r>
      <w:r w:rsidR="00296D15">
        <w:tab/>
        <w:t xml:space="preserve">Evaluation against SA1 </w:t>
      </w:r>
      <w:r w:rsidR="00200A27">
        <w:t>requirements</w:t>
      </w:r>
      <w:bookmarkEnd w:id="38"/>
    </w:p>
    <w:p w14:paraId="51BA6150" w14:textId="77777777" w:rsidR="0030169A" w:rsidRDefault="0030169A" w:rsidP="0030169A">
      <w:r>
        <w:t>The following table summarizes and illustrates conformance of solutions in this TR with SA1 service requirements specified by SA1 in TS 22.101 [11] clause 26, on the integration of SSO frameworks with 3GPP networks for various operator authentication configurations.</w:t>
      </w:r>
    </w:p>
    <w:p w14:paraId="76340B35" w14:textId="77777777" w:rsidR="0030169A" w:rsidRDefault="0030169A" w:rsidP="0030169A">
      <w:pPr>
        <w:pStyle w:val="TH"/>
      </w:pPr>
      <w:r>
        <w:t>Table 7.3.5-1 Summary of</w:t>
      </w:r>
      <w:r w:rsidRPr="003828CC">
        <w:t xml:space="preserve"> conformance with SA1 service requirements specified by SA1 in TS 22.101 [11] clause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37"/>
        <w:gridCol w:w="2343"/>
        <w:gridCol w:w="1890"/>
        <w:gridCol w:w="1890"/>
      </w:tblGrid>
      <w:tr w:rsidR="0030169A" w14:paraId="2524E392" w14:textId="77777777" w:rsidTr="00217E60">
        <w:tc>
          <w:tcPr>
            <w:tcW w:w="648" w:type="dxa"/>
          </w:tcPr>
          <w:p w14:paraId="459EE597" w14:textId="77777777" w:rsidR="0030169A" w:rsidRPr="001C6844" w:rsidRDefault="0030169A" w:rsidP="007C4AFE">
            <w:pPr>
              <w:pStyle w:val="TAL"/>
            </w:pPr>
            <w:r w:rsidRPr="001C6844">
              <w:t>##</w:t>
            </w:r>
          </w:p>
        </w:tc>
        <w:tc>
          <w:tcPr>
            <w:tcW w:w="2337" w:type="dxa"/>
          </w:tcPr>
          <w:p w14:paraId="7BDABD13" w14:textId="77777777" w:rsidR="00076518" w:rsidRDefault="00076518" w:rsidP="007C4AFE">
            <w:pPr>
              <w:pStyle w:val="TAL"/>
            </w:pPr>
          </w:p>
          <w:p w14:paraId="11947F56" w14:textId="77777777" w:rsidR="0030169A" w:rsidRPr="001C6844" w:rsidRDefault="00076518" w:rsidP="007C4AFE">
            <w:pPr>
              <w:pStyle w:val="TAL"/>
            </w:pPr>
            <w:r>
              <w:t>SA1 service requirement</w:t>
            </w:r>
          </w:p>
        </w:tc>
        <w:tc>
          <w:tcPr>
            <w:tcW w:w="2343" w:type="dxa"/>
          </w:tcPr>
          <w:p w14:paraId="08E5BC6B" w14:textId="77777777" w:rsidR="0030169A" w:rsidRPr="001C6844" w:rsidRDefault="0030169A" w:rsidP="007C4AFE">
            <w:pPr>
              <w:pStyle w:val="TAL"/>
              <w:rPr>
                <w:rFonts w:ascii="Calibri" w:hAnsi="Calibri"/>
              </w:rPr>
            </w:pPr>
            <w:r w:rsidRPr="001C6844">
              <w:rPr>
                <w:rFonts w:ascii="Calibri" w:hAnsi="Calibri"/>
              </w:rPr>
              <w:t xml:space="preserve">Solutions in Section 7.3.3.1 and and Section 7.3.4.1, OTT as a master IDP and MNO as authenticator for factor 2 </w:t>
            </w:r>
          </w:p>
        </w:tc>
        <w:tc>
          <w:tcPr>
            <w:tcW w:w="1890" w:type="dxa"/>
          </w:tcPr>
          <w:p w14:paraId="707A14DB" w14:textId="77777777" w:rsidR="0030169A" w:rsidRPr="001C6844" w:rsidRDefault="0030169A" w:rsidP="007C4AFE">
            <w:pPr>
              <w:pStyle w:val="TAL"/>
              <w:rPr>
                <w:rFonts w:ascii="Calibri" w:hAnsi="Calibri"/>
              </w:rPr>
            </w:pPr>
            <w:r w:rsidRPr="001C6844">
              <w:rPr>
                <w:rFonts w:ascii="Calibri" w:hAnsi="Calibri"/>
              </w:rPr>
              <w:t>Solutions in Section 7.3.3.2 and and Section 7.3.4.2, MNO as Master IDP</w:t>
            </w:r>
          </w:p>
        </w:tc>
        <w:tc>
          <w:tcPr>
            <w:tcW w:w="1890" w:type="dxa"/>
          </w:tcPr>
          <w:p w14:paraId="167F1A69" w14:textId="77777777" w:rsidR="0030169A" w:rsidRPr="001C6844" w:rsidRDefault="0030169A" w:rsidP="007C4AFE">
            <w:pPr>
              <w:pStyle w:val="TAL"/>
              <w:rPr>
                <w:rFonts w:ascii="Calibri" w:hAnsi="Calibri"/>
              </w:rPr>
            </w:pPr>
            <w:r w:rsidRPr="001C6844">
              <w:rPr>
                <w:rFonts w:ascii="Calibri" w:hAnsi="Calibri"/>
              </w:rPr>
              <w:t>Comments</w:t>
            </w:r>
          </w:p>
        </w:tc>
      </w:tr>
      <w:tr w:rsidR="0030169A" w14:paraId="2DAE5073" w14:textId="77777777" w:rsidTr="00217E60">
        <w:tc>
          <w:tcPr>
            <w:tcW w:w="648" w:type="dxa"/>
          </w:tcPr>
          <w:p w14:paraId="133B1F13"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1</w:t>
            </w:r>
          </w:p>
        </w:tc>
        <w:tc>
          <w:tcPr>
            <w:tcW w:w="2337" w:type="dxa"/>
          </w:tcPr>
          <w:p w14:paraId="5E23D6DF" w14:textId="77777777" w:rsidR="0030169A" w:rsidRPr="001C6844" w:rsidRDefault="0030169A" w:rsidP="007C4AFE">
            <w:pPr>
              <w:pStyle w:val="TAL"/>
              <w:rPr>
                <w:rFonts w:cs="Arial"/>
                <w:sz w:val="36"/>
                <w:szCs w:val="36"/>
              </w:rPr>
            </w:pPr>
            <w:r w:rsidRPr="001C6844">
              <w:rPr>
                <w:rFonts w:ascii="Calibri" w:hAnsi="Calibri" w:cs="Arial"/>
                <w:bCs/>
                <w:kern w:val="24"/>
                <w:sz w:val="20"/>
              </w:rPr>
              <w:t>UE shall support 3GPP SSO Authentication, without user intervention, based on Operator-controlled credentials</w:t>
            </w:r>
          </w:p>
        </w:tc>
        <w:tc>
          <w:tcPr>
            <w:tcW w:w="2343" w:type="dxa"/>
          </w:tcPr>
          <w:p w14:paraId="1FF700FB" w14:textId="77777777" w:rsidR="0030169A" w:rsidRPr="001C6844" w:rsidRDefault="0030169A" w:rsidP="007C4AFE">
            <w:pPr>
              <w:pStyle w:val="TAL"/>
              <w:rPr>
                <w:rFonts w:ascii="Calibri" w:hAnsi="Calibri" w:cs="Arial"/>
                <w:sz w:val="20"/>
              </w:rPr>
            </w:pPr>
            <w:r w:rsidRPr="001C6844">
              <w:rPr>
                <w:rFonts w:ascii="Calibri" w:hAnsi="Calibri" w:cs="Arial"/>
                <w:sz w:val="20"/>
              </w:rPr>
              <w:t>YES. Since it is based on GBA/AKA credentials</w:t>
            </w:r>
          </w:p>
        </w:tc>
        <w:tc>
          <w:tcPr>
            <w:tcW w:w="1890" w:type="dxa"/>
          </w:tcPr>
          <w:p w14:paraId="61ED5A19" w14:textId="77777777" w:rsidR="0030169A" w:rsidRPr="001C6844" w:rsidRDefault="0030169A" w:rsidP="007C4AFE">
            <w:pPr>
              <w:pStyle w:val="TAL"/>
              <w:rPr>
                <w:rFonts w:ascii="Calibri" w:hAnsi="Calibri" w:cs="Arial"/>
                <w:sz w:val="20"/>
              </w:rPr>
            </w:pPr>
            <w:r w:rsidRPr="001C6844">
              <w:rPr>
                <w:rFonts w:ascii="Calibri" w:hAnsi="Calibri" w:cs="Arial"/>
                <w:sz w:val="20"/>
              </w:rPr>
              <w:t>YES. Since it is based on GBA/AKA credentials</w:t>
            </w:r>
          </w:p>
          <w:p w14:paraId="69A664C5" w14:textId="77777777" w:rsidR="0030169A" w:rsidRPr="001C6844" w:rsidRDefault="0030169A" w:rsidP="007C4AFE">
            <w:pPr>
              <w:pStyle w:val="TAL"/>
              <w:rPr>
                <w:rFonts w:ascii="Calibri" w:hAnsi="Calibri" w:cs="Arial"/>
                <w:sz w:val="20"/>
              </w:rPr>
            </w:pPr>
          </w:p>
        </w:tc>
        <w:tc>
          <w:tcPr>
            <w:tcW w:w="1890" w:type="dxa"/>
          </w:tcPr>
          <w:p w14:paraId="2F74C4CA" w14:textId="77777777" w:rsidR="0030169A" w:rsidRPr="001C6844" w:rsidRDefault="0030169A" w:rsidP="007C4AFE">
            <w:pPr>
              <w:pStyle w:val="TAL"/>
              <w:rPr>
                <w:rFonts w:ascii="Calibri" w:hAnsi="Calibri" w:cs="Arial"/>
                <w:sz w:val="20"/>
              </w:rPr>
            </w:pPr>
            <w:r w:rsidRPr="001C6844">
              <w:rPr>
                <w:rFonts w:ascii="Calibri" w:hAnsi="Calibri" w:cs="Arial"/>
                <w:sz w:val="20"/>
              </w:rPr>
              <w:t>Support Requirement #1</w:t>
            </w:r>
          </w:p>
        </w:tc>
      </w:tr>
      <w:tr w:rsidR="0030169A" w14:paraId="492A79CC" w14:textId="77777777" w:rsidTr="00217E60">
        <w:tc>
          <w:tcPr>
            <w:tcW w:w="648" w:type="dxa"/>
          </w:tcPr>
          <w:p w14:paraId="1351282B"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2</w:t>
            </w:r>
          </w:p>
        </w:tc>
        <w:tc>
          <w:tcPr>
            <w:tcW w:w="2337" w:type="dxa"/>
          </w:tcPr>
          <w:p w14:paraId="2B7EABAD" w14:textId="77777777" w:rsidR="0030169A" w:rsidRPr="001C6844" w:rsidRDefault="0030169A" w:rsidP="007C4AFE">
            <w:pPr>
              <w:pStyle w:val="TAL"/>
              <w:rPr>
                <w:rFonts w:cs="Arial"/>
                <w:sz w:val="36"/>
                <w:szCs w:val="36"/>
              </w:rPr>
            </w:pPr>
            <w:r w:rsidRPr="001C6844">
              <w:rPr>
                <w:rFonts w:ascii="Calibri" w:hAnsi="Calibri" w:cs="Arial"/>
                <w:bCs/>
                <w:kern w:val="24"/>
                <w:sz w:val="20"/>
              </w:rPr>
              <w:t>UE may support a request for SSO Local User Authentication</w:t>
            </w:r>
            <w:r w:rsidRPr="001C6844">
              <w:rPr>
                <w:rFonts w:ascii="Calibri" w:hAnsi="Calibri" w:cs="Arial"/>
                <w:kern w:val="24"/>
                <w:sz w:val="20"/>
              </w:rPr>
              <w:t xml:space="preserve"> </w:t>
            </w:r>
            <w:r w:rsidRPr="001C6844">
              <w:rPr>
                <w:rFonts w:ascii="Calibri" w:hAnsi="Calibri" w:cs="Arial"/>
                <w:bCs/>
                <w:kern w:val="24"/>
                <w:sz w:val="20"/>
              </w:rPr>
              <w:t>from a Data Application Provider</w:t>
            </w:r>
          </w:p>
        </w:tc>
        <w:tc>
          <w:tcPr>
            <w:tcW w:w="2343" w:type="dxa"/>
          </w:tcPr>
          <w:p w14:paraId="358CCC36"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75830E94"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3FD3313C" w14:textId="77777777" w:rsidR="0030169A" w:rsidRPr="001C6844" w:rsidRDefault="0030169A" w:rsidP="007C4AFE">
            <w:pPr>
              <w:pStyle w:val="TAL"/>
              <w:rPr>
                <w:rFonts w:ascii="Calibri" w:hAnsi="Calibri" w:cs="Arial"/>
                <w:sz w:val="20"/>
              </w:rPr>
            </w:pPr>
            <w:r w:rsidRPr="001C6844">
              <w:rPr>
                <w:rFonts w:ascii="Calibri" w:hAnsi="Calibri" w:cs="Arial"/>
                <w:sz w:val="20"/>
              </w:rPr>
              <w:t>Request for Local User authentication does not come from DAP</w:t>
            </w:r>
          </w:p>
          <w:p w14:paraId="2414B32D"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#2 is not supported</w:t>
            </w:r>
          </w:p>
        </w:tc>
      </w:tr>
      <w:tr w:rsidR="0030169A" w14:paraId="0522E36B" w14:textId="77777777" w:rsidTr="00217E60">
        <w:tc>
          <w:tcPr>
            <w:tcW w:w="648" w:type="dxa"/>
          </w:tcPr>
          <w:p w14:paraId="7D8F66A4"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3</w:t>
            </w:r>
          </w:p>
        </w:tc>
        <w:tc>
          <w:tcPr>
            <w:tcW w:w="2337" w:type="dxa"/>
          </w:tcPr>
          <w:p w14:paraId="01619220" w14:textId="77777777" w:rsidR="0030169A" w:rsidRPr="001C6844" w:rsidRDefault="0030169A" w:rsidP="007C4AFE">
            <w:pPr>
              <w:pStyle w:val="TAL"/>
              <w:rPr>
                <w:rFonts w:cs="Arial"/>
                <w:sz w:val="36"/>
                <w:szCs w:val="36"/>
              </w:rPr>
            </w:pPr>
            <w:r w:rsidRPr="001C6844">
              <w:rPr>
                <w:rFonts w:ascii="Calibri" w:hAnsi="Calibri" w:cs="Arial"/>
                <w:bCs/>
                <w:kern w:val="24"/>
                <w:sz w:val="20"/>
              </w:rPr>
              <w:t>UE may support a request for SSO Local User Authentication</w:t>
            </w:r>
            <w:r w:rsidRPr="001C6844">
              <w:rPr>
                <w:rFonts w:ascii="Calibri" w:hAnsi="Calibri" w:cs="Arial"/>
                <w:kern w:val="24"/>
                <w:sz w:val="20"/>
              </w:rPr>
              <w:t xml:space="preserve"> </w:t>
            </w:r>
            <w:r w:rsidRPr="001C6844">
              <w:rPr>
                <w:rFonts w:ascii="Calibri" w:hAnsi="Calibri"/>
                <w:bCs/>
                <w:kern w:val="24"/>
                <w:sz w:val="20"/>
              </w:rPr>
              <w:t>from</w:t>
            </w:r>
            <w:r w:rsidRPr="001C6844">
              <w:rPr>
                <w:rFonts w:ascii="Calibri" w:hAnsi="Calibri" w:cs="Arial"/>
                <w:bCs/>
                <w:kern w:val="24"/>
                <w:sz w:val="20"/>
              </w:rPr>
              <w:t xml:space="preserve"> an Identity Provider </w:t>
            </w:r>
          </w:p>
        </w:tc>
        <w:tc>
          <w:tcPr>
            <w:tcW w:w="2343" w:type="dxa"/>
          </w:tcPr>
          <w:p w14:paraId="172F8283"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14AE8781"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0691096A" w14:textId="77777777" w:rsidR="0030169A" w:rsidRPr="001C6844" w:rsidRDefault="0030169A" w:rsidP="007C4AFE">
            <w:pPr>
              <w:pStyle w:val="TAL"/>
              <w:rPr>
                <w:rFonts w:ascii="Calibri" w:hAnsi="Calibri" w:cs="Arial"/>
                <w:sz w:val="20"/>
              </w:rPr>
            </w:pPr>
            <w:r>
              <w:rPr>
                <w:rFonts w:ascii="Calibri" w:hAnsi="Calibri" w:cs="Arial"/>
                <w:sz w:val="20"/>
              </w:rPr>
              <w:t>Requirement #3</w:t>
            </w:r>
            <w:r w:rsidRPr="001C6844">
              <w:rPr>
                <w:rFonts w:ascii="Calibri" w:hAnsi="Calibri" w:cs="Arial"/>
                <w:sz w:val="20"/>
              </w:rPr>
              <w:t xml:space="preserve"> is not supported</w:t>
            </w:r>
          </w:p>
        </w:tc>
      </w:tr>
      <w:tr w:rsidR="0030169A" w14:paraId="60D4D12D" w14:textId="77777777" w:rsidTr="00217E60">
        <w:tc>
          <w:tcPr>
            <w:tcW w:w="648" w:type="dxa"/>
          </w:tcPr>
          <w:p w14:paraId="267B28AC"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4</w:t>
            </w:r>
          </w:p>
        </w:tc>
        <w:tc>
          <w:tcPr>
            <w:tcW w:w="2337" w:type="dxa"/>
          </w:tcPr>
          <w:p w14:paraId="5DD4116E" w14:textId="77777777" w:rsidR="0030169A" w:rsidRPr="001C6844" w:rsidRDefault="0030169A" w:rsidP="007C4AFE">
            <w:pPr>
              <w:pStyle w:val="TAL"/>
              <w:rPr>
                <w:rFonts w:cs="Arial"/>
                <w:sz w:val="36"/>
                <w:szCs w:val="36"/>
              </w:rPr>
            </w:pPr>
            <w:r w:rsidRPr="001C6844">
              <w:rPr>
                <w:rFonts w:ascii="Calibri" w:hAnsi="Calibri" w:cs="Arial"/>
                <w:bCs/>
                <w:kern w:val="24"/>
                <w:sz w:val="20"/>
              </w:rPr>
              <w:t>UE may support a request for SSO Local User Authentication…to confirm the presence of the registered user of the data application</w:t>
            </w:r>
          </w:p>
        </w:tc>
        <w:tc>
          <w:tcPr>
            <w:tcW w:w="2343" w:type="dxa"/>
          </w:tcPr>
          <w:p w14:paraId="2BADA156"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3F131F7B"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w:t>
            </w:r>
          </w:p>
        </w:tc>
        <w:tc>
          <w:tcPr>
            <w:tcW w:w="1890" w:type="dxa"/>
          </w:tcPr>
          <w:p w14:paraId="5BAB9736"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w:t>
            </w:r>
            <w:r>
              <w:rPr>
                <w:rFonts w:ascii="Calibri" w:hAnsi="Calibri" w:cs="Arial"/>
                <w:sz w:val="20"/>
              </w:rPr>
              <w:t>4</w:t>
            </w:r>
            <w:r w:rsidRPr="001C6844">
              <w:rPr>
                <w:rFonts w:ascii="Calibri" w:hAnsi="Calibri" w:cs="Arial"/>
                <w:sz w:val="20"/>
              </w:rPr>
              <w:t xml:space="preserve"> is not supported</w:t>
            </w:r>
          </w:p>
        </w:tc>
      </w:tr>
      <w:tr w:rsidR="0030169A" w14:paraId="33E4C34B" w14:textId="77777777" w:rsidTr="00217E60">
        <w:tc>
          <w:tcPr>
            <w:tcW w:w="648" w:type="dxa"/>
          </w:tcPr>
          <w:p w14:paraId="5F698E07"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5</w:t>
            </w:r>
          </w:p>
        </w:tc>
        <w:tc>
          <w:tcPr>
            <w:tcW w:w="2337" w:type="dxa"/>
          </w:tcPr>
          <w:p w14:paraId="6F7A84D9" w14:textId="77777777" w:rsidR="0030169A" w:rsidRPr="001C6844" w:rsidRDefault="0030169A" w:rsidP="007C4AFE">
            <w:pPr>
              <w:pStyle w:val="TAL"/>
              <w:rPr>
                <w:rFonts w:cs="Arial"/>
                <w:sz w:val="36"/>
                <w:szCs w:val="36"/>
              </w:rPr>
            </w:pPr>
            <w:r w:rsidRPr="001C6844">
              <w:rPr>
                <w:rFonts w:ascii="Calibri" w:hAnsi="Calibri" w:cs="Arial"/>
                <w:bCs/>
                <w:kern w:val="24"/>
                <w:sz w:val="20"/>
              </w:rPr>
              <w:t xml:space="preserve">The 3GPP SSO Service shall be able to interwork with Identity Management (IdM) specifications </w:t>
            </w:r>
            <w:r w:rsidRPr="001C6844">
              <w:rPr>
                <w:rFonts w:ascii="Calibri" w:hAnsi="Calibri" w:cs="Arial"/>
                <w:kern w:val="24"/>
                <w:sz w:val="20"/>
              </w:rPr>
              <w:t>(e.g., OpenID [51])</w:t>
            </w:r>
          </w:p>
        </w:tc>
        <w:tc>
          <w:tcPr>
            <w:tcW w:w="2343" w:type="dxa"/>
          </w:tcPr>
          <w:p w14:paraId="4A475EA9"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w:t>
            </w:r>
          </w:p>
        </w:tc>
        <w:tc>
          <w:tcPr>
            <w:tcW w:w="1890" w:type="dxa"/>
          </w:tcPr>
          <w:p w14:paraId="2F074D8A"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w:t>
            </w:r>
          </w:p>
        </w:tc>
        <w:tc>
          <w:tcPr>
            <w:tcW w:w="1890" w:type="dxa"/>
          </w:tcPr>
          <w:p w14:paraId="4636804C" w14:textId="77777777" w:rsidR="0030169A" w:rsidRPr="001C6844" w:rsidRDefault="0030169A" w:rsidP="007C4AFE">
            <w:pPr>
              <w:pStyle w:val="TAL"/>
              <w:rPr>
                <w:rFonts w:ascii="Calibri" w:hAnsi="Calibri" w:cs="Arial"/>
                <w:sz w:val="20"/>
              </w:rPr>
            </w:pPr>
            <w:r>
              <w:rPr>
                <w:rFonts w:ascii="Calibri" w:hAnsi="Calibri" w:cs="Arial"/>
                <w:sz w:val="20"/>
              </w:rPr>
              <w:t xml:space="preserve">Requirement #5 is </w:t>
            </w:r>
            <w:r w:rsidRPr="001C6844">
              <w:rPr>
                <w:rFonts w:ascii="Calibri" w:hAnsi="Calibri" w:cs="Arial"/>
                <w:sz w:val="20"/>
              </w:rPr>
              <w:t>satisfied</w:t>
            </w:r>
          </w:p>
        </w:tc>
      </w:tr>
      <w:tr w:rsidR="0030169A" w14:paraId="28288487" w14:textId="77777777" w:rsidTr="00217E60">
        <w:tc>
          <w:tcPr>
            <w:tcW w:w="648" w:type="dxa"/>
          </w:tcPr>
          <w:p w14:paraId="6A24EC5C"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6</w:t>
            </w:r>
          </w:p>
        </w:tc>
        <w:tc>
          <w:tcPr>
            <w:tcW w:w="2337" w:type="dxa"/>
          </w:tcPr>
          <w:p w14:paraId="258C76A4" w14:textId="77777777" w:rsidR="0030169A" w:rsidRPr="001C6844" w:rsidRDefault="0030169A" w:rsidP="007C4AFE">
            <w:pPr>
              <w:pStyle w:val="TAL"/>
              <w:rPr>
                <w:rFonts w:cs="Arial"/>
                <w:sz w:val="36"/>
                <w:szCs w:val="36"/>
              </w:rPr>
            </w:pPr>
            <w:r w:rsidRPr="001C6844">
              <w:rPr>
                <w:rFonts w:ascii="Calibri" w:hAnsi="Calibri" w:cs="Arial"/>
                <w:bCs/>
                <w:kern w:val="24"/>
                <w:sz w:val="20"/>
              </w:rPr>
              <w:t>The 3GPP SSO Service shall support 3GPP SSO Authentication based on Operator-controlled credentials and policies</w:t>
            </w:r>
          </w:p>
        </w:tc>
        <w:tc>
          <w:tcPr>
            <w:tcW w:w="2343" w:type="dxa"/>
          </w:tcPr>
          <w:p w14:paraId="18B036AA"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 Only for a single “What you have” factor. Static policies only.</w:t>
            </w:r>
          </w:p>
        </w:tc>
        <w:tc>
          <w:tcPr>
            <w:tcW w:w="1890" w:type="dxa"/>
          </w:tcPr>
          <w:p w14:paraId="3B2DDD5E"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 Only for a single “What you have” factor. Static policies only.</w:t>
            </w:r>
          </w:p>
        </w:tc>
        <w:tc>
          <w:tcPr>
            <w:tcW w:w="1890" w:type="dxa"/>
          </w:tcPr>
          <w:p w14:paraId="69922F2B"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#5 is satisfied</w:t>
            </w:r>
          </w:p>
        </w:tc>
      </w:tr>
      <w:tr w:rsidR="0030169A" w14:paraId="3CFF703C" w14:textId="77777777" w:rsidTr="00217E60">
        <w:tc>
          <w:tcPr>
            <w:tcW w:w="648" w:type="dxa"/>
          </w:tcPr>
          <w:p w14:paraId="3570E4D8" w14:textId="77777777" w:rsidR="0030169A" w:rsidRPr="001C6844" w:rsidRDefault="0030169A" w:rsidP="007C4AFE">
            <w:pPr>
              <w:pStyle w:val="TAL"/>
              <w:rPr>
                <w:rFonts w:ascii="Calibri" w:hAnsi="Calibri" w:cs="Arial"/>
                <w:kern w:val="24"/>
                <w:sz w:val="20"/>
              </w:rPr>
            </w:pPr>
            <w:r w:rsidRPr="001C6844">
              <w:rPr>
                <w:rFonts w:ascii="Calibri" w:hAnsi="Calibri" w:cs="Arial"/>
                <w:kern w:val="24"/>
                <w:sz w:val="20"/>
              </w:rPr>
              <w:t>7</w:t>
            </w:r>
          </w:p>
        </w:tc>
        <w:tc>
          <w:tcPr>
            <w:tcW w:w="2337" w:type="dxa"/>
          </w:tcPr>
          <w:p w14:paraId="4707F5FB" w14:textId="77777777" w:rsidR="0030169A" w:rsidRPr="001C6844" w:rsidRDefault="0030169A" w:rsidP="007C4AFE">
            <w:pPr>
              <w:pStyle w:val="TAL"/>
              <w:rPr>
                <w:rFonts w:cs="Arial"/>
                <w:sz w:val="36"/>
                <w:szCs w:val="36"/>
              </w:rPr>
            </w:pPr>
            <w:r w:rsidRPr="001C6844">
              <w:rPr>
                <w:rFonts w:ascii="Calibri" w:hAnsi="Calibri" w:cs="Arial"/>
                <w:kern w:val="24"/>
                <w:sz w:val="20"/>
              </w:rPr>
              <w:t xml:space="preserve">The 3GPP SSO Service may </w:t>
            </w:r>
            <w:r w:rsidRPr="001C6844">
              <w:rPr>
                <w:rFonts w:ascii="Calibri" w:hAnsi="Calibri" w:cs="Arial"/>
                <w:bCs/>
                <w:kern w:val="24"/>
                <w:sz w:val="20"/>
              </w:rPr>
              <w:t>support negotiation and use of an agreed authentication method</w:t>
            </w:r>
            <w:r w:rsidRPr="001C6844">
              <w:rPr>
                <w:rFonts w:ascii="Calibri" w:hAnsi="Calibri" w:cs="Arial"/>
                <w:kern w:val="24"/>
                <w:sz w:val="20"/>
              </w:rPr>
              <w:t xml:space="preserve"> between the UE and the 3GPP SSO Identity Provider</w:t>
            </w:r>
          </w:p>
        </w:tc>
        <w:tc>
          <w:tcPr>
            <w:tcW w:w="2343" w:type="dxa"/>
          </w:tcPr>
          <w:p w14:paraId="17746AEA"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 negotiation. Pre-provisioned authentication method.</w:t>
            </w:r>
          </w:p>
        </w:tc>
        <w:tc>
          <w:tcPr>
            <w:tcW w:w="1890" w:type="dxa"/>
          </w:tcPr>
          <w:p w14:paraId="6836467B"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 negotiation. Pre-provisioned authentication method.</w:t>
            </w:r>
          </w:p>
        </w:tc>
        <w:tc>
          <w:tcPr>
            <w:tcW w:w="1890" w:type="dxa"/>
          </w:tcPr>
          <w:p w14:paraId="053AD4B9"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#7 is not satisfied</w:t>
            </w:r>
          </w:p>
        </w:tc>
      </w:tr>
      <w:tr w:rsidR="0030169A" w14:paraId="1C5E7746" w14:textId="77777777" w:rsidTr="00217E60">
        <w:tc>
          <w:tcPr>
            <w:tcW w:w="648" w:type="dxa"/>
          </w:tcPr>
          <w:p w14:paraId="2E817C06" w14:textId="77777777" w:rsidR="0030169A" w:rsidRPr="001C6844" w:rsidRDefault="0030169A" w:rsidP="007C4AFE">
            <w:pPr>
              <w:pStyle w:val="TAL"/>
              <w:rPr>
                <w:rFonts w:cs="Arial"/>
                <w:sz w:val="20"/>
                <w:szCs w:val="36"/>
              </w:rPr>
            </w:pPr>
            <w:r w:rsidRPr="001C6844">
              <w:rPr>
                <w:rFonts w:cs="Arial"/>
                <w:sz w:val="20"/>
                <w:szCs w:val="36"/>
              </w:rPr>
              <w:t>8</w:t>
            </w:r>
          </w:p>
        </w:tc>
        <w:tc>
          <w:tcPr>
            <w:tcW w:w="2337" w:type="dxa"/>
          </w:tcPr>
          <w:p w14:paraId="387FBDEF" w14:textId="77777777" w:rsidR="0030169A" w:rsidRPr="001C6844" w:rsidRDefault="0030169A" w:rsidP="007C4AFE">
            <w:pPr>
              <w:pStyle w:val="TAL"/>
              <w:rPr>
                <w:rFonts w:ascii="Calibri" w:hAnsi="Calibri" w:cs="Arial"/>
                <w:sz w:val="20"/>
                <w:szCs w:val="36"/>
              </w:rPr>
            </w:pPr>
            <w:r w:rsidRPr="001C6844">
              <w:rPr>
                <w:rFonts w:ascii="Calibri" w:hAnsi="Calibri" w:cs="Arial"/>
                <w:sz w:val="20"/>
                <w:szCs w:val="36"/>
              </w:rPr>
              <w:t xml:space="preserve">The 3GPP SSO Service may support mechanisms to </w:t>
            </w:r>
            <w:r w:rsidRPr="001C6844">
              <w:rPr>
                <w:rFonts w:ascii="Calibri" w:hAnsi="Calibri" w:cs="Arial"/>
                <w:bCs/>
                <w:sz w:val="20"/>
                <w:szCs w:val="36"/>
              </w:rPr>
              <w:t>ensure the presence of the registered user of the data application</w:t>
            </w:r>
          </w:p>
          <w:p w14:paraId="17A645CE" w14:textId="77777777" w:rsidR="0030169A" w:rsidRPr="001C6844" w:rsidRDefault="0030169A" w:rsidP="007C4AFE">
            <w:pPr>
              <w:pStyle w:val="TAL"/>
              <w:rPr>
                <w:rFonts w:ascii="Calibri" w:hAnsi="Calibri" w:cs="Arial"/>
                <w:sz w:val="20"/>
                <w:szCs w:val="36"/>
              </w:rPr>
            </w:pPr>
          </w:p>
        </w:tc>
        <w:tc>
          <w:tcPr>
            <w:tcW w:w="2343" w:type="dxa"/>
          </w:tcPr>
          <w:p w14:paraId="60D0AA5A" w14:textId="77777777" w:rsidR="0030169A" w:rsidRPr="001C6844" w:rsidRDefault="0030169A" w:rsidP="007C4AFE">
            <w:pPr>
              <w:pStyle w:val="TAL"/>
              <w:rPr>
                <w:rFonts w:ascii="Calibri" w:hAnsi="Calibri" w:cs="Arial"/>
                <w:sz w:val="20"/>
              </w:rPr>
            </w:pPr>
            <w:r w:rsidRPr="001C6844">
              <w:rPr>
                <w:rFonts w:ascii="Calibri" w:hAnsi="Calibri" w:cs="Arial"/>
                <w:sz w:val="20"/>
              </w:rPr>
              <w:t>Yes. The MNO asserts subscription authentication  but has no visibility on User authentication</w:t>
            </w:r>
          </w:p>
          <w:p w14:paraId="40243994" w14:textId="77777777" w:rsidR="0030169A" w:rsidRPr="001C6844" w:rsidRDefault="0030169A" w:rsidP="007C4AFE">
            <w:pPr>
              <w:pStyle w:val="TAL"/>
              <w:rPr>
                <w:rFonts w:ascii="Calibri" w:hAnsi="Calibri" w:cs="Arial"/>
                <w:sz w:val="20"/>
              </w:rPr>
            </w:pPr>
          </w:p>
        </w:tc>
        <w:tc>
          <w:tcPr>
            <w:tcW w:w="1890" w:type="dxa"/>
          </w:tcPr>
          <w:p w14:paraId="48C1B869" w14:textId="77777777" w:rsidR="0030169A" w:rsidRPr="001C6844" w:rsidRDefault="0030169A" w:rsidP="007C4AFE">
            <w:pPr>
              <w:pStyle w:val="TAL"/>
              <w:rPr>
                <w:rFonts w:ascii="Calibri" w:hAnsi="Calibri" w:cs="Arial"/>
                <w:sz w:val="20"/>
              </w:rPr>
            </w:pPr>
            <w:r w:rsidRPr="001C6844">
              <w:rPr>
                <w:rFonts w:ascii="Calibri" w:hAnsi="Calibri" w:cs="Arial"/>
                <w:sz w:val="20"/>
              </w:rPr>
              <w:t>Yes.Limited. MNO performs User authentication; MNO leaves thejudgment on the presence of the “registerd user” to RP</w:t>
            </w:r>
          </w:p>
          <w:p w14:paraId="4ACC5F39" w14:textId="77777777" w:rsidR="0030169A" w:rsidRPr="001C6844" w:rsidRDefault="0030169A" w:rsidP="007C4AFE">
            <w:pPr>
              <w:pStyle w:val="TAL"/>
              <w:rPr>
                <w:rFonts w:ascii="Calibri" w:hAnsi="Calibri" w:cs="Arial"/>
                <w:sz w:val="20"/>
              </w:rPr>
            </w:pPr>
          </w:p>
        </w:tc>
        <w:tc>
          <w:tcPr>
            <w:tcW w:w="1890" w:type="dxa"/>
          </w:tcPr>
          <w:p w14:paraId="1D6DE7B3" w14:textId="77777777" w:rsidR="0030169A" w:rsidRPr="001C6844" w:rsidRDefault="0030169A" w:rsidP="007C4AFE">
            <w:pPr>
              <w:pStyle w:val="TAL"/>
              <w:rPr>
                <w:rFonts w:ascii="Calibri" w:hAnsi="Calibri" w:cs="Arial"/>
                <w:sz w:val="20"/>
              </w:rPr>
            </w:pPr>
            <w:r w:rsidRPr="001C6844">
              <w:rPr>
                <w:rFonts w:ascii="Calibri" w:hAnsi="Calibri" w:cs="Arial"/>
                <w:sz w:val="20"/>
              </w:rPr>
              <w:t xml:space="preserve">Requirement #8 is mostly satisfied. </w:t>
            </w:r>
          </w:p>
        </w:tc>
      </w:tr>
      <w:tr w:rsidR="0030169A" w14:paraId="7D205A23" w14:textId="77777777" w:rsidTr="00217E60">
        <w:tc>
          <w:tcPr>
            <w:tcW w:w="648" w:type="dxa"/>
          </w:tcPr>
          <w:p w14:paraId="6F128993" w14:textId="77777777" w:rsidR="0030169A" w:rsidRPr="001C6844" w:rsidRDefault="0030169A" w:rsidP="007C4AFE">
            <w:pPr>
              <w:pStyle w:val="TAL"/>
              <w:rPr>
                <w:rFonts w:ascii="Calibri" w:hAnsi="Calibri" w:cs="Arial"/>
                <w:kern w:val="24"/>
                <w:sz w:val="20"/>
              </w:rPr>
            </w:pPr>
            <w:r w:rsidRPr="001C6844">
              <w:rPr>
                <w:rFonts w:ascii="Calibri" w:hAnsi="Calibri" w:cs="Arial"/>
                <w:kern w:val="24"/>
                <w:sz w:val="20"/>
              </w:rPr>
              <w:t>9</w:t>
            </w:r>
          </w:p>
        </w:tc>
        <w:tc>
          <w:tcPr>
            <w:tcW w:w="2337" w:type="dxa"/>
          </w:tcPr>
          <w:p w14:paraId="3534C1BE" w14:textId="77777777" w:rsidR="0030169A" w:rsidRPr="001C6844" w:rsidRDefault="0030169A" w:rsidP="007C4AFE">
            <w:pPr>
              <w:pStyle w:val="TAL"/>
              <w:rPr>
                <w:rFonts w:cs="Arial"/>
                <w:sz w:val="36"/>
                <w:szCs w:val="36"/>
              </w:rPr>
            </w:pPr>
            <w:r w:rsidRPr="001C6844">
              <w:rPr>
                <w:rFonts w:ascii="Calibri" w:hAnsi="Calibri" w:cs="Arial"/>
                <w:kern w:val="24"/>
                <w:sz w:val="20"/>
              </w:rPr>
              <w:t>The 3GPP SSO Service may support mechanisms to….</w:t>
            </w:r>
            <w:r w:rsidRPr="001C6844">
              <w:rPr>
                <w:rFonts w:ascii="Calibri" w:hAnsi="Calibri" w:cs="Arial"/>
                <w:bCs/>
                <w:kern w:val="24"/>
                <w:sz w:val="20"/>
              </w:rPr>
              <w:t xml:space="preserve"> satisfy policies of the Data Application Provider</w:t>
            </w:r>
          </w:p>
        </w:tc>
        <w:tc>
          <w:tcPr>
            <w:tcW w:w="2343" w:type="dxa"/>
          </w:tcPr>
          <w:p w14:paraId="43F95AE2"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 but Limited. It asserts “what you have” factor to RP / DAP. Policies are static.</w:t>
            </w:r>
          </w:p>
        </w:tc>
        <w:tc>
          <w:tcPr>
            <w:tcW w:w="1890" w:type="dxa"/>
          </w:tcPr>
          <w:p w14:paraId="5020672B"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 MNO as the M-IDP satisfies policies on behalf of RP/DAP. Policies are static.</w:t>
            </w:r>
          </w:p>
        </w:tc>
        <w:tc>
          <w:tcPr>
            <w:tcW w:w="1890" w:type="dxa"/>
          </w:tcPr>
          <w:p w14:paraId="0622B903"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#9 is partially satisfied</w:t>
            </w:r>
          </w:p>
        </w:tc>
      </w:tr>
      <w:tr w:rsidR="0030169A" w14:paraId="0D5A31A0" w14:textId="77777777" w:rsidTr="00217E60">
        <w:tc>
          <w:tcPr>
            <w:tcW w:w="648" w:type="dxa"/>
          </w:tcPr>
          <w:p w14:paraId="5D2EFDCE"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10</w:t>
            </w:r>
          </w:p>
        </w:tc>
        <w:tc>
          <w:tcPr>
            <w:tcW w:w="2337" w:type="dxa"/>
          </w:tcPr>
          <w:p w14:paraId="6ECBA2DF" w14:textId="77777777" w:rsidR="0030169A" w:rsidRPr="001C6844" w:rsidRDefault="0030169A" w:rsidP="007C4AFE">
            <w:pPr>
              <w:pStyle w:val="TAL"/>
              <w:rPr>
                <w:rFonts w:cs="Arial"/>
                <w:sz w:val="36"/>
                <w:szCs w:val="36"/>
              </w:rPr>
            </w:pPr>
            <w:r w:rsidRPr="001C6844">
              <w:rPr>
                <w:rFonts w:ascii="Calibri" w:hAnsi="Calibri" w:cs="Arial"/>
                <w:bCs/>
                <w:kern w:val="24"/>
                <w:sz w:val="20"/>
              </w:rPr>
              <w:t>3GPP</w:t>
            </w:r>
            <w:r w:rsidRPr="001C6844">
              <w:rPr>
                <w:rFonts w:ascii="Calibri" w:hAnsi="Calibri" w:cs="Arial"/>
                <w:kern w:val="24"/>
                <w:sz w:val="20"/>
              </w:rPr>
              <w:t xml:space="preserve"> </w:t>
            </w:r>
            <w:r w:rsidRPr="001C6844">
              <w:rPr>
                <w:rFonts w:ascii="Calibri" w:hAnsi="Calibri" w:cs="Arial"/>
                <w:bCs/>
                <w:kern w:val="24"/>
                <w:sz w:val="20"/>
              </w:rPr>
              <w:t>SSO Service shall be transparent from a user perspective when the user accesses a data application using an identity created through a 3rd Party SSO Identity Provider</w:t>
            </w:r>
          </w:p>
        </w:tc>
        <w:tc>
          <w:tcPr>
            <w:tcW w:w="2343" w:type="dxa"/>
          </w:tcPr>
          <w:p w14:paraId="15343974"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Yes. Very much so. Since MNO provides a service (“vouching for what you have”) to a UE that has an identity associated with the OTT</w:t>
            </w:r>
          </w:p>
        </w:tc>
        <w:tc>
          <w:tcPr>
            <w:tcW w:w="1890" w:type="dxa"/>
          </w:tcPr>
          <w:p w14:paraId="0F8CD51C" w14:textId="77777777" w:rsidR="0030169A" w:rsidRPr="001C6844" w:rsidRDefault="0030169A" w:rsidP="007C4AFE">
            <w:pPr>
              <w:pStyle w:val="TAL"/>
              <w:rPr>
                <w:rFonts w:ascii="Calibri" w:hAnsi="Calibri" w:cs="Arial"/>
                <w:sz w:val="20"/>
              </w:rPr>
            </w:pPr>
            <w:r w:rsidRPr="001C6844">
              <w:rPr>
                <w:rFonts w:ascii="Calibri" w:hAnsi="Calibri" w:cs="Arial"/>
                <w:color w:val="000000"/>
                <w:kern w:val="24"/>
                <w:sz w:val="20"/>
              </w:rPr>
              <w:t>No. User/UE has identity associated with MNO</w:t>
            </w:r>
          </w:p>
        </w:tc>
        <w:tc>
          <w:tcPr>
            <w:tcW w:w="1890" w:type="dxa"/>
          </w:tcPr>
          <w:p w14:paraId="28D84EF7"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#10 only partially satisfied. Assumption: “transparency” == Predictability, i.e., the same SSO service with 3</w:t>
            </w:r>
            <w:r w:rsidRPr="001C6844">
              <w:rPr>
                <w:rFonts w:ascii="Calibri" w:hAnsi="Calibri" w:cs="Arial"/>
                <w:sz w:val="20"/>
                <w:vertAlign w:val="superscript"/>
              </w:rPr>
              <w:t>rd</w:t>
            </w:r>
            <w:r w:rsidRPr="001C6844">
              <w:rPr>
                <w:rFonts w:ascii="Calibri" w:hAnsi="Calibri" w:cs="Arial"/>
                <w:sz w:val="20"/>
              </w:rPr>
              <w:t xml:space="preserve"> Party identity as with MNO identity</w:t>
            </w:r>
          </w:p>
        </w:tc>
      </w:tr>
      <w:tr w:rsidR="0030169A" w14:paraId="66472D7C" w14:textId="77777777" w:rsidTr="00217E60">
        <w:tc>
          <w:tcPr>
            <w:tcW w:w="648" w:type="dxa"/>
          </w:tcPr>
          <w:p w14:paraId="582E7D12" w14:textId="77777777" w:rsidR="0030169A" w:rsidRPr="001C6844" w:rsidRDefault="0030169A" w:rsidP="007C4AFE">
            <w:pPr>
              <w:pStyle w:val="TAL"/>
              <w:rPr>
                <w:rFonts w:ascii="Calibri" w:hAnsi="Calibri" w:cs="Arial"/>
                <w:bCs/>
                <w:kern w:val="24"/>
                <w:sz w:val="20"/>
              </w:rPr>
            </w:pPr>
            <w:r w:rsidRPr="001C6844">
              <w:rPr>
                <w:rFonts w:ascii="Calibri" w:hAnsi="Calibri" w:cs="Arial"/>
                <w:bCs/>
                <w:kern w:val="24"/>
                <w:sz w:val="20"/>
              </w:rPr>
              <w:t>11</w:t>
            </w:r>
          </w:p>
        </w:tc>
        <w:tc>
          <w:tcPr>
            <w:tcW w:w="2337" w:type="dxa"/>
          </w:tcPr>
          <w:p w14:paraId="0A81135A" w14:textId="77777777" w:rsidR="0030169A" w:rsidRPr="001C6844" w:rsidRDefault="0030169A" w:rsidP="007C4AFE">
            <w:pPr>
              <w:pStyle w:val="TAL"/>
              <w:rPr>
                <w:rFonts w:cs="Arial"/>
                <w:sz w:val="36"/>
                <w:szCs w:val="36"/>
              </w:rPr>
            </w:pPr>
            <w:r w:rsidRPr="001C6844">
              <w:rPr>
                <w:rFonts w:ascii="Calibri" w:hAnsi="Calibri" w:cs="Arial"/>
                <w:bCs/>
                <w:kern w:val="24"/>
                <w:sz w:val="20"/>
              </w:rPr>
              <w:t>The user shall be able to configure which 3rd party SSO identities are used with the 3GPP SSO Service</w:t>
            </w:r>
          </w:p>
        </w:tc>
        <w:tc>
          <w:tcPr>
            <w:tcW w:w="2343" w:type="dxa"/>
          </w:tcPr>
          <w:p w14:paraId="14D0282F" w14:textId="77777777" w:rsidR="0030169A" w:rsidRPr="001C6844" w:rsidRDefault="0030169A" w:rsidP="007C4AFE">
            <w:pPr>
              <w:pStyle w:val="TAL"/>
              <w:rPr>
                <w:rFonts w:ascii="Calibri" w:hAnsi="Calibri" w:cs="Arial"/>
                <w:sz w:val="20"/>
              </w:rPr>
            </w:pPr>
            <w:r>
              <w:rPr>
                <w:rFonts w:ascii="Calibri" w:hAnsi="Calibri" w:cs="Arial"/>
                <w:color w:val="000000"/>
                <w:kern w:val="24"/>
                <w:sz w:val="20"/>
              </w:rPr>
              <w:t>No</w:t>
            </w:r>
            <w:r w:rsidRPr="001C6844">
              <w:rPr>
                <w:rFonts w:ascii="Calibri" w:hAnsi="Calibri" w:cs="Arial"/>
                <w:color w:val="000000"/>
                <w:kern w:val="24"/>
                <w:sz w:val="20"/>
              </w:rPr>
              <w:t>.</w:t>
            </w:r>
          </w:p>
        </w:tc>
        <w:tc>
          <w:tcPr>
            <w:tcW w:w="1890" w:type="dxa"/>
          </w:tcPr>
          <w:p w14:paraId="10A2474D" w14:textId="77777777" w:rsidR="0030169A" w:rsidRPr="001C6844" w:rsidRDefault="0030169A" w:rsidP="00076518">
            <w:pPr>
              <w:pStyle w:val="TAL"/>
              <w:rPr>
                <w:rFonts w:ascii="Calibri" w:hAnsi="Calibri" w:cs="Arial"/>
                <w:sz w:val="20"/>
              </w:rPr>
            </w:pPr>
            <w:r w:rsidRPr="001C6844">
              <w:rPr>
                <w:rFonts w:ascii="Calibri" w:hAnsi="Calibri" w:cs="Arial"/>
                <w:color w:val="000000"/>
                <w:kern w:val="24"/>
                <w:sz w:val="20"/>
              </w:rPr>
              <w:t xml:space="preserve">No. Not currently and </w:t>
            </w:r>
            <w:r w:rsidR="00076518">
              <w:rPr>
                <w:rFonts w:ascii="Calibri" w:hAnsi="Calibri" w:cs="Arial"/>
                <w:color w:val="000000"/>
                <w:kern w:val="24"/>
                <w:sz w:val="20"/>
              </w:rPr>
              <w:t>could</w:t>
            </w:r>
            <w:r w:rsidR="00076518" w:rsidRPr="001C6844">
              <w:rPr>
                <w:rFonts w:ascii="Calibri" w:hAnsi="Calibri" w:cs="Arial"/>
                <w:color w:val="000000"/>
                <w:kern w:val="24"/>
                <w:sz w:val="20"/>
              </w:rPr>
              <w:t xml:space="preserve"> </w:t>
            </w:r>
            <w:r w:rsidRPr="001C6844">
              <w:rPr>
                <w:rFonts w:ascii="Calibri" w:hAnsi="Calibri" w:cs="Arial"/>
                <w:color w:val="000000"/>
                <w:kern w:val="24"/>
                <w:sz w:val="20"/>
              </w:rPr>
              <w:t>be expanded</w:t>
            </w:r>
          </w:p>
        </w:tc>
        <w:tc>
          <w:tcPr>
            <w:tcW w:w="1890" w:type="dxa"/>
          </w:tcPr>
          <w:p w14:paraId="3C961F9A" w14:textId="77777777" w:rsidR="0030169A" w:rsidRPr="001C6844" w:rsidRDefault="0030169A" w:rsidP="007C4AFE">
            <w:pPr>
              <w:pStyle w:val="TAL"/>
              <w:rPr>
                <w:rFonts w:ascii="Calibri" w:hAnsi="Calibri" w:cs="Arial"/>
                <w:sz w:val="20"/>
              </w:rPr>
            </w:pPr>
            <w:r w:rsidRPr="001C6844">
              <w:rPr>
                <w:rFonts w:ascii="Calibri" w:hAnsi="Calibri" w:cs="Arial"/>
                <w:sz w:val="20"/>
              </w:rPr>
              <w:t>Requirement #11 is not currently satisfied</w:t>
            </w:r>
          </w:p>
        </w:tc>
      </w:tr>
    </w:tbl>
    <w:p w14:paraId="53A8E661" w14:textId="77777777" w:rsidR="0030169A" w:rsidRDefault="0030169A" w:rsidP="0030169A">
      <w:pPr>
        <w:pStyle w:val="EditorsNote"/>
      </w:pPr>
    </w:p>
    <w:p w14:paraId="119B0C81" w14:textId="77777777" w:rsidR="00296D15" w:rsidRDefault="00296D15"/>
    <w:p w14:paraId="043B6E9C" w14:textId="77777777" w:rsidR="00296D15" w:rsidRDefault="000A199A">
      <w:pPr>
        <w:pStyle w:val="Heading2"/>
        <w:ind w:left="576" w:hanging="576"/>
        <w:rPr>
          <w:lang w:val="en-US"/>
        </w:rPr>
      </w:pPr>
      <w:bookmarkStart w:id="39" w:name="_Toc421778736"/>
      <w:r>
        <w:rPr>
          <w:lang w:val="en-US"/>
        </w:rPr>
        <w:t>7.</w:t>
      </w:r>
      <w:r w:rsidR="00296D15">
        <w:rPr>
          <w:lang w:val="en-US"/>
        </w:rPr>
        <w:t>4</w:t>
      </w:r>
      <w:r w:rsidR="00296D15">
        <w:rPr>
          <w:lang w:val="en-US"/>
        </w:rPr>
        <w:tab/>
        <w:t>Using user consent for GBA and SSO</w:t>
      </w:r>
      <w:bookmarkEnd w:id="39"/>
    </w:p>
    <w:p w14:paraId="770EFD8E" w14:textId="77777777" w:rsidR="00296D15" w:rsidRDefault="000A199A">
      <w:pPr>
        <w:pStyle w:val="Heading3"/>
        <w:ind w:left="720" w:hanging="720"/>
        <w:rPr>
          <w:lang w:val="en-US"/>
        </w:rPr>
      </w:pPr>
      <w:bookmarkStart w:id="40" w:name="_Toc421778737"/>
      <w:r>
        <w:rPr>
          <w:lang w:val="en-US"/>
        </w:rPr>
        <w:t>7.</w:t>
      </w:r>
      <w:r w:rsidR="00296D15">
        <w:rPr>
          <w:lang w:val="en-US"/>
        </w:rPr>
        <w:t>4.1</w:t>
      </w:r>
      <w:r w:rsidR="00296D15">
        <w:rPr>
          <w:lang w:val="en-US"/>
        </w:rPr>
        <w:tab/>
        <w:t>Rationale for solution</w:t>
      </w:r>
      <w:bookmarkEnd w:id="40"/>
      <w:r w:rsidR="00296D15">
        <w:rPr>
          <w:lang w:val="en-US"/>
        </w:rPr>
        <w:t xml:space="preserve"> </w:t>
      </w:r>
    </w:p>
    <w:p w14:paraId="15223B35" w14:textId="77777777" w:rsidR="00296D15" w:rsidRDefault="00296D15">
      <w:r>
        <w:t xml:space="preserve">This solution is based on user giving her consent, or authorization, for the GAA server in terminal to derive NAF keys for a specific GAA client. The consent is achieved by a local user authentication (e.g. a PIN) between the user and the User Equipment. The intention of the local user authentication is to confirm the presence of the authorized user according to SA1 requirements in TS 22. 101 [11] and thereby avoid that GBA-based authentication would be used to access services in the background without the user noticing it, and ensure that only authorized persons are able to use GBA-based authentication. </w:t>
      </w:r>
    </w:p>
    <w:p w14:paraId="5D46153A" w14:textId="77777777" w:rsidR="00296D15" w:rsidRDefault="00296D15">
      <w:r>
        <w:t xml:space="preserve">The solution enables confirming that the authorized user is present and gives consent for using GBA keys for an application. Using a nonce approach ensures that the NAF keys are always fresh and not cached in the GAA client. </w:t>
      </w:r>
    </w:p>
    <w:p w14:paraId="64A93C04" w14:textId="77777777" w:rsidR="00296D15" w:rsidRDefault="000A199A">
      <w:pPr>
        <w:pStyle w:val="Heading3"/>
        <w:ind w:left="720" w:hanging="720"/>
      </w:pPr>
      <w:bookmarkStart w:id="41" w:name="_Toc421778738"/>
      <w:r>
        <w:t>7.</w:t>
      </w:r>
      <w:r w:rsidR="00296D15">
        <w:t>4.2</w:t>
      </w:r>
      <w:r w:rsidR="00296D15">
        <w:tab/>
        <w:t>Solution description</w:t>
      </w:r>
      <w:bookmarkEnd w:id="41"/>
    </w:p>
    <w:p w14:paraId="4B705F83" w14:textId="77777777" w:rsidR="00296D15" w:rsidRDefault="000A199A">
      <w:pPr>
        <w:pStyle w:val="Heading4"/>
        <w:ind w:left="864" w:hanging="864"/>
      </w:pPr>
      <w:bookmarkStart w:id="42" w:name="_Toc421778739"/>
      <w:r>
        <w:t>7.</w:t>
      </w:r>
      <w:r w:rsidR="00296D15">
        <w:t>4.2.1</w:t>
      </w:r>
      <w:r w:rsidR="00296D15">
        <w:tab/>
        <w:t>General</w:t>
      </w:r>
      <w:bookmarkEnd w:id="42"/>
    </w:p>
    <w:p w14:paraId="310CFA4F" w14:textId="77777777" w:rsidR="00296D15" w:rsidRDefault="00296D15">
      <w:r>
        <w:t xml:space="preserve">The solution uses the concepts defined in TR 33.905 [12] </w:t>
      </w:r>
      <w:r>
        <w:rPr>
          <w:rFonts w:cs="Arial"/>
        </w:rPr>
        <w:t>"</w:t>
      </w:r>
      <w:r>
        <w:t xml:space="preserve">Recommendations for trusted open platforms", where the realization of GBA functionality in a trusted open terminal platform is divided into so called GAA server and GAA client. The GAA server in the terminal is the counterpart of the BSF, and the GAA client in the terminal is the counterpart of the NAF. This is assumed to be a typical division in a terminal implementing GBA.  Typically the terminal internal interfaces or APIs are not standardized, and it is not the intention here either. The internals of a terminal are shown in order to explain the solution. </w:t>
      </w:r>
    </w:p>
    <w:p w14:paraId="59EB7ABF" w14:textId="77777777" w:rsidR="00296D15" w:rsidRDefault="00296D15">
      <w:r>
        <w:t xml:space="preserve">The flow is very similar to the regular GBA flow where the GAA client in the terminal contacts the NAF in order to access a service. The NAF then indicates to the GAA client to use GBA-based keys to secure the Ua application protocol, but in addition the NAF also requires that the presence of the authorized user needs to be confirmed (by sending </w:t>
      </w:r>
      <w:r>
        <w:rPr>
          <w:noProof/>
        </w:rPr>
        <w:t>Nonce</w:t>
      </w:r>
      <w:r>
        <w:rPr>
          <w:noProof/>
          <w:vertAlign w:val="subscript"/>
        </w:rPr>
        <w:t>UI</w:t>
      </w:r>
      <w:r>
        <w:t>). "UI" stands for "User Involvement". When the GAA client requests NAF keys from the GAA server, the GAA client also consequently requests local user authentication.</w:t>
      </w:r>
    </w:p>
    <w:p w14:paraId="39D0C741" w14:textId="77777777" w:rsidR="00296D15" w:rsidRDefault="00296D15">
      <w:r>
        <w:t xml:space="preserve">The exact mechanism for local user authentication does not need to be specified. It can be for example a PIN code which the user has defined for the GAA server. It </w:t>
      </w:r>
      <w:r w:rsidR="00EA13BF">
        <w:t xml:space="preserve">can </w:t>
      </w:r>
      <w:r>
        <w:t xml:space="preserve">be noted that it is not the same as the PIN to activate the USIM application. </w:t>
      </w:r>
    </w:p>
    <w:p w14:paraId="1978E899" w14:textId="77777777" w:rsidR="00296D15" w:rsidRDefault="000A199A">
      <w:pPr>
        <w:pStyle w:val="Heading4"/>
        <w:ind w:left="864" w:hanging="864"/>
      </w:pPr>
      <w:bookmarkStart w:id="43" w:name="_Toc421778740"/>
      <w:r>
        <w:t>7.</w:t>
      </w:r>
      <w:r w:rsidR="00296D15">
        <w:t>4.2.2</w:t>
      </w:r>
      <w:r w:rsidR="00296D15">
        <w:tab/>
        <w:t>GBA_ME-based solution</w:t>
      </w:r>
      <w:bookmarkEnd w:id="43"/>
    </w:p>
    <w:p w14:paraId="4E800335" w14:textId="77777777" w:rsidR="00296D15" w:rsidRDefault="00296D15">
      <w:r>
        <w:t xml:space="preserve">By local user authentication, the GAA server can locally confirm that the authorized user is present. For instance, the GAA server </w:t>
      </w:r>
      <w:r w:rsidR="00EA13BF">
        <w:t xml:space="preserve">can </w:t>
      </w:r>
      <w:r>
        <w:t>present a dialog box to the user asking to authorize that application "Bank.com" can use GBA authentication.</w:t>
      </w:r>
    </w:p>
    <w:p w14:paraId="2007E8FD" w14:textId="77777777" w:rsidR="00296D15" w:rsidRDefault="00296D15">
      <w:r>
        <w:t xml:space="preserve">If and only if the GAA server has locally authenticated the user, the GAA server derives new type of NAF keys which are bound to the ongoing transaction by taking the </w:t>
      </w:r>
      <w:r>
        <w:rPr>
          <w:noProof/>
        </w:rPr>
        <w:t>Nonce</w:t>
      </w:r>
      <w:r>
        <w:rPr>
          <w:noProof/>
          <w:vertAlign w:val="subscript"/>
        </w:rPr>
        <w:t>UI</w:t>
      </w:r>
      <w:r>
        <w:t xml:space="preserve">  in the NAF key derivation. It </w:t>
      </w:r>
      <w:r w:rsidR="00EA13BF">
        <w:t xml:space="preserve">can </w:t>
      </w:r>
      <w:r>
        <w:t xml:space="preserve">be noted that the result of the local user authentication (e.g. a PIN) is </w:t>
      </w:r>
      <w:r>
        <w:rPr>
          <w:i/>
        </w:rPr>
        <w:t>not</w:t>
      </w:r>
      <w:r>
        <w:t xml:space="preserve"> taken into the NAF key derivation. Instead, the GAA server is a trusted element in the terminal which, in addition to performing bootstrapping and deriving NAF keys for applications, is trusted to perform local user authentication when the GAA client indicates that local user authentication is needed. If the GAA client does not indicate that local user authentication is needed, the GAA server derives the regular NAF keys. This approach avoids the burden and complexity of syncing the user authentication credentials, e.g. a PIN, with the network.</w:t>
      </w:r>
    </w:p>
    <w:p w14:paraId="6A81F87E" w14:textId="77777777" w:rsidR="00296D15" w:rsidRDefault="00296D15">
      <w:r>
        <w:t xml:space="preserve">The GAA client uses the received NAF keys for authentication in the Ua application protocol. The NAF requests the NAF keys from the BSF and includes the </w:t>
      </w:r>
      <w:r>
        <w:rPr>
          <w:noProof/>
        </w:rPr>
        <w:t>Nonce</w:t>
      </w:r>
      <w:r>
        <w:rPr>
          <w:noProof/>
          <w:vertAlign w:val="subscript"/>
        </w:rPr>
        <w:t>UI</w:t>
      </w:r>
      <w:r>
        <w:t xml:space="preserve">  in the Zn request and gets the same NAF keys as the GAA client did.  </w:t>
      </w:r>
    </w:p>
    <w:p w14:paraId="1726D7A9" w14:textId="77777777" w:rsidR="00296D15" w:rsidRDefault="00296D15"/>
    <w:p w14:paraId="482C38B9" w14:textId="77777777" w:rsidR="003E5793" w:rsidRDefault="003E5793" w:rsidP="007C4AFE">
      <w:pPr>
        <w:pStyle w:val="TH"/>
      </w:pPr>
      <w:r>
        <w:object w:dxaOrig="10883" w:dyaOrig="10907" w14:anchorId="2AE6B49C">
          <v:shape id="_x0000_i1036" type="#_x0000_t75" style="width:463.15pt;height:464.25pt" o:ole="">
            <v:imagedata r:id="rId22" o:title=""/>
          </v:shape>
          <o:OLEObject Type="Embed" ProgID="Visio.Drawing.11" ShapeID="_x0000_i1036" DrawAspect="Content" ObjectID="_1821880995" r:id="rId23"/>
        </w:object>
      </w:r>
    </w:p>
    <w:p w14:paraId="6388F23D" w14:textId="77777777" w:rsidR="00296D15" w:rsidRDefault="00296D15">
      <w:pPr>
        <w:pStyle w:val="TF"/>
        <w:rPr>
          <w:noProof/>
        </w:rPr>
      </w:pPr>
      <w:r>
        <w:rPr>
          <w:noProof/>
        </w:rPr>
        <w:t xml:space="preserve">Figure </w:t>
      </w:r>
      <w:r w:rsidR="000A199A">
        <w:rPr>
          <w:noProof/>
        </w:rPr>
        <w:t>7.</w:t>
      </w:r>
      <w:r>
        <w:rPr>
          <w:noProof/>
        </w:rPr>
        <w:t xml:space="preserve">4.2.2.-1: Using User consent for GBA_ME </w:t>
      </w:r>
    </w:p>
    <w:p w14:paraId="17C1F09E" w14:textId="77777777" w:rsidR="00296D15" w:rsidRDefault="007C4AFE" w:rsidP="007C4AFE">
      <w:pPr>
        <w:pStyle w:val="B1"/>
        <w:rPr>
          <w:noProof/>
        </w:rPr>
      </w:pPr>
      <w:r>
        <w:rPr>
          <w:noProof/>
        </w:rPr>
        <w:t>1)</w:t>
      </w:r>
      <w:r>
        <w:rPr>
          <w:noProof/>
        </w:rPr>
        <w:tab/>
      </w:r>
      <w:r w:rsidR="00296D15">
        <w:rPr>
          <w:noProof/>
        </w:rPr>
        <w:t xml:space="preserve">The GAA client in the terminal sends an Ua application request to the application server (i.e. NAF). The request includes the B-TID. In case of GBA – Open ID interworking the UE has been redirected by the RP to contact OP/NAF. </w:t>
      </w:r>
    </w:p>
    <w:p w14:paraId="0638AACE" w14:textId="77777777" w:rsidR="00296D15" w:rsidRDefault="007C4AFE" w:rsidP="007C4AFE">
      <w:pPr>
        <w:pStyle w:val="B1"/>
        <w:rPr>
          <w:noProof/>
        </w:rPr>
      </w:pPr>
      <w:r>
        <w:rPr>
          <w:noProof/>
        </w:rPr>
        <w:t>2)</w:t>
      </w:r>
      <w:r>
        <w:rPr>
          <w:noProof/>
        </w:rPr>
        <w:tab/>
      </w:r>
      <w:r w:rsidR="00296D15">
        <w:rPr>
          <w:noProof/>
        </w:rPr>
        <w:t>The NAF sends back an Ua application answer with an authentication challenge and Nonce</w:t>
      </w:r>
      <w:r w:rsidR="00296D15">
        <w:rPr>
          <w:noProof/>
          <w:vertAlign w:val="subscript"/>
        </w:rPr>
        <w:t xml:space="preserve">UI. </w:t>
      </w:r>
      <w:r w:rsidR="00296D15">
        <w:rPr>
          <w:noProof/>
        </w:rPr>
        <w:t>The  Nonce</w:t>
      </w:r>
      <w:r w:rsidR="00296D15">
        <w:rPr>
          <w:noProof/>
          <w:vertAlign w:val="subscript"/>
        </w:rPr>
        <w:t>UI</w:t>
      </w:r>
      <w:r w:rsidR="00296D15">
        <w:rPr>
          <w:noProof/>
        </w:rPr>
        <w:t xml:space="preserve"> could be sent for exmple in HTTP product token.</w:t>
      </w:r>
    </w:p>
    <w:p w14:paraId="46FD464D" w14:textId="77777777" w:rsidR="00296D15" w:rsidRDefault="007C4AFE" w:rsidP="007C4AFE">
      <w:pPr>
        <w:pStyle w:val="B1"/>
        <w:rPr>
          <w:noProof/>
        </w:rPr>
      </w:pPr>
      <w:r>
        <w:rPr>
          <w:noProof/>
        </w:rPr>
        <w:t>3)</w:t>
      </w:r>
      <w:r>
        <w:rPr>
          <w:noProof/>
        </w:rPr>
        <w:tab/>
      </w:r>
      <w:r w:rsidR="00296D15">
        <w:rPr>
          <w:noProof/>
        </w:rPr>
        <w:t>When the GAA client requests  NAF keys from the GAA server in the terminal it includes the Nonce</w:t>
      </w:r>
      <w:r w:rsidR="00296D15">
        <w:rPr>
          <w:noProof/>
          <w:vertAlign w:val="subscript"/>
        </w:rPr>
        <w:t>UI</w:t>
      </w:r>
      <w:r w:rsidR="00296D15">
        <w:rPr>
          <w:noProof/>
        </w:rPr>
        <w:t xml:space="preserve"> in the request.</w:t>
      </w:r>
    </w:p>
    <w:p w14:paraId="7D7ECAEA" w14:textId="77777777" w:rsidR="003E5793" w:rsidRDefault="007C4AFE" w:rsidP="007C4AFE">
      <w:pPr>
        <w:pStyle w:val="B1"/>
        <w:rPr>
          <w:noProof/>
        </w:rPr>
      </w:pPr>
      <w:r>
        <w:rPr>
          <w:noProof/>
        </w:rPr>
        <w:t>4)</w:t>
      </w:r>
      <w:r>
        <w:rPr>
          <w:noProof/>
        </w:rPr>
        <w:tab/>
      </w:r>
      <w:r w:rsidR="003E5793" w:rsidRPr="008C5A78">
        <w:rPr>
          <w:noProof/>
        </w:rPr>
        <w:t>When the GAA server in the terminal receives a requ</w:t>
      </w:r>
      <w:r w:rsidR="003E5793">
        <w:rPr>
          <w:noProof/>
        </w:rPr>
        <w:t>e</w:t>
      </w:r>
      <w:r w:rsidR="003E5793" w:rsidRPr="008C5A78">
        <w:rPr>
          <w:noProof/>
        </w:rPr>
        <w:t>st for NAF keys with Nonce</w:t>
      </w:r>
      <w:r w:rsidR="003E5793" w:rsidRPr="007C4AFE">
        <w:rPr>
          <w:noProof/>
          <w:vertAlign w:val="subscript"/>
        </w:rPr>
        <w:t xml:space="preserve">UI, </w:t>
      </w:r>
      <w:r w:rsidR="003E5793" w:rsidRPr="008C5A78">
        <w:rPr>
          <w:noProof/>
        </w:rPr>
        <w:t>the</w:t>
      </w:r>
      <w:r w:rsidR="003E5793">
        <w:rPr>
          <w:noProof/>
        </w:rPr>
        <w:t xml:space="preserve"> local</w:t>
      </w:r>
      <w:r w:rsidR="003E5793" w:rsidRPr="008C5A78">
        <w:rPr>
          <w:noProof/>
        </w:rPr>
        <w:t xml:space="preserve"> GAA server requests for </w:t>
      </w:r>
      <w:r w:rsidR="003E5793">
        <w:rPr>
          <w:noProof/>
        </w:rPr>
        <w:t xml:space="preserve">local </w:t>
      </w:r>
      <w:r w:rsidR="003E5793" w:rsidRPr="008C5A78">
        <w:rPr>
          <w:noProof/>
        </w:rPr>
        <w:t xml:space="preserve">user’s </w:t>
      </w:r>
      <w:r w:rsidR="003E5793">
        <w:rPr>
          <w:noProof/>
        </w:rPr>
        <w:t xml:space="preserve">authentication and </w:t>
      </w:r>
      <w:r w:rsidR="003E5793" w:rsidRPr="008C5A78">
        <w:rPr>
          <w:noProof/>
        </w:rPr>
        <w:t>authorization</w:t>
      </w:r>
      <w:r w:rsidR="003E5793">
        <w:rPr>
          <w:noProof/>
        </w:rPr>
        <w:t xml:space="preserve"> credentials</w:t>
      </w:r>
      <w:r w:rsidR="003E5793" w:rsidRPr="008C5A78">
        <w:rPr>
          <w:noProof/>
        </w:rPr>
        <w:t xml:space="preserve"> (e.g. a PIN</w:t>
      </w:r>
      <w:r w:rsidR="003E5793">
        <w:rPr>
          <w:noProof/>
        </w:rPr>
        <w:t>, UID/password, etc.</w:t>
      </w:r>
      <w:r w:rsidR="003E5793" w:rsidRPr="008C5A78">
        <w:rPr>
          <w:noProof/>
        </w:rPr>
        <w:t>)</w:t>
      </w:r>
      <w:r w:rsidR="003E5793">
        <w:rPr>
          <w:noProof/>
        </w:rPr>
        <w:t xml:space="preserve"> </w:t>
      </w:r>
      <w:r w:rsidR="003E5793" w:rsidRPr="008C5A78">
        <w:rPr>
          <w:noProof/>
        </w:rPr>
        <w:t>to derive the NAF keys for this GAA client.</w:t>
      </w:r>
    </w:p>
    <w:p w14:paraId="043B7623" w14:textId="77777777" w:rsidR="00296D15" w:rsidRDefault="007C4AFE" w:rsidP="007C4AFE">
      <w:pPr>
        <w:pStyle w:val="B1"/>
        <w:rPr>
          <w:noProof/>
        </w:rPr>
      </w:pPr>
      <w:r>
        <w:rPr>
          <w:noProof/>
        </w:rPr>
        <w:t>5)</w:t>
      </w:r>
      <w:r>
        <w:rPr>
          <w:noProof/>
        </w:rPr>
        <w:tab/>
      </w:r>
      <w:r w:rsidR="003E5793" w:rsidRPr="00DF2607">
        <w:rPr>
          <w:noProof/>
        </w:rPr>
        <w:t xml:space="preserve">The </w:t>
      </w:r>
      <w:r w:rsidR="003E5793">
        <w:rPr>
          <w:noProof/>
        </w:rPr>
        <w:t xml:space="preserve">local </w:t>
      </w:r>
      <w:r w:rsidR="003E5793" w:rsidRPr="00DF2607">
        <w:rPr>
          <w:noProof/>
        </w:rPr>
        <w:t xml:space="preserve">user provides </w:t>
      </w:r>
      <w:r w:rsidR="003E5793">
        <w:rPr>
          <w:noProof/>
        </w:rPr>
        <w:t>authentication response/</w:t>
      </w:r>
      <w:r w:rsidR="003E5793" w:rsidRPr="00DF2607">
        <w:rPr>
          <w:noProof/>
        </w:rPr>
        <w:t xml:space="preserve">authorization (e.g. </w:t>
      </w:r>
      <w:r w:rsidR="003E5793" w:rsidRPr="00DB1FD8">
        <w:rPr>
          <w:noProof/>
        </w:rPr>
        <w:t xml:space="preserve"> PIN</w:t>
      </w:r>
      <w:r w:rsidR="003E5793">
        <w:rPr>
          <w:noProof/>
        </w:rPr>
        <w:t>, UID/password, etc</w:t>
      </w:r>
      <w:r w:rsidR="003E5793" w:rsidRPr="00DB1FD8">
        <w:rPr>
          <w:noProof/>
        </w:rPr>
        <w:t>).</w:t>
      </w:r>
    </w:p>
    <w:p w14:paraId="782FCB64" w14:textId="77777777" w:rsidR="00296D15" w:rsidRDefault="007C4AFE" w:rsidP="007C4AFE">
      <w:pPr>
        <w:pStyle w:val="B1"/>
        <w:rPr>
          <w:noProof/>
        </w:rPr>
      </w:pPr>
      <w:r>
        <w:rPr>
          <w:noProof/>
        </w:rPr>
        <w:t>6)</w:t>
      </w:r>
      <w:r>
        <w:rPr>
          <w:noProof/>
        </w:rPr>
        <w:tab/>
      </w:r>
      <w:r w:rsidR="003E5793" w:rsidRPr="000325C8">
        <w:rPr>
          <w:noProof/>
        </w:rPr>
        <w:t xml:space="preserve">If the user authorization was </w:t>
      </w:r>
      <w:r w:rsidR="003E5793" w:rsidRPr="00F44D1C">
        <w:rPr>
          <w:noProof/>
        </w:rPr>
        <w:t xml:space="preserve">given, </w:t>
      </w:r>
      <w:r w:rsidR="003E5793">
        <w:rPr>
          <w:noProof/>
        </w:rPr>
        <w:t>(</w:t>
      </w:r>
      <w:r w:rsidR="003E5793" w:rsidRPr="00F44D1C">
        <w:rPr>
          <w:noProof/>
        </w:rPr>
        <w:t xml:space="preserve">e.g. </w:t>
      </w:r>
      <w:r w:rsidR="003E5793">
        <w:rPr>
          <w:noProof/>
        </w:rPr>
        <w:t xml:space="preserve">local authentication of the user based on </w:t>
      </w:r>
      <w:r w:rsidR="003E5793" w:rsidRPr="00F44D1C">
        <w:rPr>
          <w:noProof/>
        </w:rPr>
        <w:t>the provided PIN</w:t>
      </w:r>
      <w:r w:rsidR="003E5793">
        <w:rPr>
          <w:noProof/>
        </w:rPr>
        <w:t>, UID/password, etc. is</w:t>
      </w:r>
      <w:r w:rsidR="003E5793" w:rsidRPr="00F44D1C">
        <w:rPr>
          <w:noProof/>
        </w:rPr>
        <w:t xml:space="preserve"> correct</w:t>
      </w:r>
      <w:r w:rsidR="003E5793">
        <w:rPr>
          <w:noProof/>
        </w:rPr>
        <w:t xml:space="preserve">), </w:t>
      </w:r>
      <w:r w:rsidR="003E5793" w:rsidRPr="00F44D1C">
        <w:rPr>
          <w:noProof/>
        </w:rPr>
        <w:t>, the</w:t>
      </w:r>
      <w:r w:rsidR="003E5793">
        <w:rPr>
          <w:noProof/>
        </w:rPr>
        <w:t xml:space="preserve"> local</w:t>
      </w:r>
      <w:r w:rsidR="003E5793" w:rsidRPr="00F44D1C">
        <w:rPr>
          <w:noProof/>
        </w:rPr>
        <w:t xml:space="preserve"> GAA server in the terminal derives NAF keys using Nonce</w:t>
      </w:r>
      <w:r w:rsidR="003E5793" w:rsidRPr="00F44D1C">
        <w:rPr>
          <w:noProof/>
          <w:vertAlign w:val="subscript"/>
        </w:rPr>
        <w:t xml:space="preserve">UI  </w:t>
      </w:r>
      <w:r w:rsidR="003E5793" w:rsidRPr="00F44D1C">
        <w:rPr>
          <w:noProof/>
        </w:rPr>
        <w:t>as an input in the following way Ks_NAF-UI = KDF(Ks, Nonce</w:t>
      </w:r>
      <w:r w:rsidR="003E5793" w:rsidRPr="00F44D1C">
        <w:rPr>
          <w:noProof/>
          <w:vertAlign w:val="subscript"/>
        </w:rPr>
        <w:t>UI</w:t>
      </w:r>
      <w:r w:rsidR="003E5793" w:rsidRPr="00F44D1C">
        <w:rPr>
          <w:noProof/>
        </w:rPr>
        <w:t xml:space="preserve"> , …), </w:t>
      </w:r>
      <w:r w:rsidR="003E5793" w:rsidRPr="00F44D1C">
        <w:t>where Ks_NAF-UI derivation takes the same input as Ks_NAF derivation, but added with the NonceUI (and with a different FC value)</w:t>
      </w:r>
      <w:r w:rsidR="003E5793" w:rsidRPr="00F44D1C">
        <w:rPr>
          <w:noProof/>
        </w:rPr>
        <w:t>. If needed, t</w:t>
      </w:r>
      <w:r w:rsidR="003E5793" w:rsidRPr="00354A9C">
        <w:rPr>
          <w:noProof/>
        </w:rPr>
        <w:t>he GAA server runs bootstrapping before step 6.</w:t>
      </w:r>
    </w:p>
    <w:p w14:paraId="5C9AC1C0" w14:textId="77777777" w:rsidR="00296D15" w:rsidRDefault="007C4AFE" w:rsidP="007C4AFE">
      <w:pPr>
        <w:pStyle w:val="B1"/>
        <w:rPr>
          <w:noProof/>
        </w:rPr>
      </w:pPr>
      <w:r>
        <w:rPr>
          <w:noProof/>
        </w:rPr>
        <w:t>7)</w:t>
      </w:r>
      <w:r>
        <w:rPr>
          <w:noProof/>
        </w:rPr>
        <w:tab/>
      </w:r>
      <w:r w:rsidR="00296D15">
        <w:rPr>
          <w:noProof/>
        </w:rPr>
        <w:t xml:space="preserve">The GAA server provides Ks_NAF-UI to the GAA client. </w:t>
      </w:r>
    </w:p>
    <w:p w14:paraId="3807B77F" w14:textId="77777777" w:rsidR="00296D15" w:rsidRDefault="007C4AFE" w:rsidP="007C4AFE">
      <w:pPr>
        <w:pStyle w:val="B1"/>
        <w:rPr>
          <w:noProof/>
        </w:rPr>
      </w:pPr>
      <w:r>
        <w:rPr>
          <w:noProof/>
        </w:rPr>
        <w:t>8)</w:t>
      </w:r>
      <w:r>
        <w:rPr>
          <w:noProof/>
        </w:rPr>
        <w:tab/>
      </w:r>
      <w:r w:rsidR="00296D15">
        <w:rPr>
          <w:noProof/>
        </w:rPr>
        <w:t xml:space="preserve">The GAA client uses the Ks_NAF-UI as the key to calculate the authentication response for the Ua application request. </w:t>
      </w:r>
    </w:p>
    <w:p w14:paraId="1B174753" w14:textId="77777777" w:rsidR="00296D15" w:rsidRDefault="007C4AFE" w:rsidP="007C4AFE">
      <w:pPr>
        <w:pStyle w:val="B1"/>
        <w:rPr>
          <w:noProof/>
        </w:rPr>
      </w:pPr>
      <w:r>
        <w:rPr>
          <w:noProof/>
        </w:rPr>
        <w:t>9)</w:t>
      </w:r>
      <w:r>
        <w:rPr>
          <w:noProof/>
        </w:rPr>
        <w:tab/>
      </w:r>
      <w:r w:rsidR="00296D15">
        <w:rPr>
          <w:noProof/>
        </w:rPr>
        <w:t xml:space="preserve">The GAA client sends the Ua application request to the NAF. </w:t>
      </w:r>
    </w:p>
    <w:p w14:paraId="6717F9DE" w14:textId="77777777" w:rsidR="00296D15" w:rsidRDefault="007C4AFE" w:rsidP="007C4AFE">
      <w:pPr>
        <w:pStyle w:val="B1"/>
        <w:rPr>
          <w:noProof/>
        </w:rPr>
      </w:pPr>
      <w:r>
        <w:rPr>
          <w:noProof/>
        </w:rPr>
        <w:t>10)</w:t>
      </w:r>
      <w:r>
        <w:rPr>
          <w:noProof/>
        </w:rPr>
        <w:tab/>
      </w:r>
      <w:r w:rsidR="00296D15">
        <w:rPr>
          <w:noProof/>
        </w:rPr>
        <w:t>The NAF requests NAF keys, and optionally USS, from the BSF over Zn. Nonce</w:t>
      </w:r>
      <w:r w:rsidR="00296D15">
        <w:rPr>
          <w:noProof/>
          <w:vertAlign w:val="subscript"/>
        </w:rPr>
        <w:t xml:space="preserve">UI </w:t>
      </w:r>
      <w:r w:rsidR="00296D15">
        <w:rPr>
          <w:noProof/>
        </w:rPr>
        <w:t>is included in the request.</w:t>
      </w:r>
    </w:p>
    <w:p w14:paraId="1DD994C3" w14:textId="77777777" w:rsidR="00296D15" w:rsidRDefault="007C4AFE" w:rsidP="007C4AFE">
      <w:pPr>
        <w:pStyle w:val="B1"/>
        <w:rPr>
          <w:noProof/>
        </w:rPr>
      </w:pPr>
      <w:r>
        <w:rPr>
          <w:noProof/>
        </w:rPr>
        <w:t>11)</w:t>
      </w:r>
      <w:r>
        <w:rPr>
          <w:noProof/>
        </w:rPr>
        <w:tab/>
      </w:r>
      <w:r w:rsidR="00296D15">
        <w:rPr>
          <w:noProof/>
        </w:rPr>
        <w:t>When the BSF receives the Zn request with Nonce</w:t>
      </w:r>
      <w:r w:rsidR="00296D15">
        <w:rPr>
          <w:noProof/>
          <w:vertAlign w:val="subscript"/>
        </w:rPr>
        <w:t>UI</w:t>
      </w:r>
      <w:r w:rsidR="00296D15">
        <w:rPr>
          <w:noProof/>
        </w:rPr>
        <w:t>, the BSF calculates the Ks_NAF-UI using Nonce</w:t>
      </w:r>
      <w:r w:rsidR="00296D15">
        <w:rPr>
          <w:noProof/>
          <w:vertAlign w:val="subscript"/>
        </w:rPr>
        <w:t xml:space="preserve">UI  </w:t>
      </w:r>
      <w:r w:rsidR="00296D15">
        <w:rPr>
          <w:noProof/>
        </w:rPr>
        <w:t>as an input in the NAF key derivation similarly as in step 6.</w:t>
      </w:r>
    </w:p>
    <w:p w14:paraId="3F2CD1E2" w14:textId="77777777" w:rsidR="00296D15" w:rsidRDefault="007C4AFE" w:rsidP="007C4AFE">
      <w:pPr>
        <w:pStyle w:val="B1"/>
        <w:rPr>
          <w:noProof/>
        </w:rPr>
      </w:pPr>
      <w:r>
        <w:rPr>
          <w:noProof/>
        </w:rPr>
        <w:t>12)</w:t>
      </w:r>
      <w:r>
        <w:rPr>
          <w:noProof/>
        </w:rPr>
        <w:tab/>
      </w:r>
      <w:r w:rsidR="00296D15">
        <w:rPr>
          <w:noProof/>
        </w:rPr>
        <w:t>The BSF sends Zn response with Ks_NAF-UI to the NAF.</w:t>
      </w:r>
    </w:p>
    <w:p w14:paraId="357CAB29" w14:textId="77777777" w:rsidR="00296D15" w:rsidRDefault="007C4AFE" w:rsidP="007C4AFE">
      <w:pPr>
        <w:pStyle w:val="B1"/>
        <w:rPr>
          <w:noProof/>
        </w:rPr>
      </w:pPr>
      <w:r>
        <w:rPr>
          <w:noProof/>
        </w:rPr>
        <w:t>13)</w:t>
      </w:r>
      <w:r>
        <w:rPr>
          <w:noProof/>
        </w:rPr>
        <w:tab/>
      </w:r>
      <w:r w:rsidR="00296D15">
        <w:rPr>
          <w:noProof/>
        </w:rPr>
        <w:t xml:space="preserve">The NAF uses the received Ks_NAF-UI to verify authentication response received from the GAA client in step 9. </w:t>
      </w:r>
    </w:p>
    <w:p w14:paraId="0ABF187E" w14:textId="77777777" w:rsidR="00296D15" w:rsidRDefault="007C4AFE" w:rsidP="007C4AFE">
      <w:pPr>
        <w:pStyle w:val="B1"/>
        <w:rPr>
          <w:noProof/>
        </w:rPr>
      </w:pPr>
      <w:r>
        <w:rPr>
          <w:noProof/>
        </w:rPr>
        <w:t>14)</w:t>
      </w:r>
      <w:r>
        <w:rPr>
          <w:noProof/>
        </w:rPr>
        <w:tab/>
      </w:r>
      <w:r w:rsidR="00296D15">
        <w:rPr>
          <w:noProof/>
        </w:rPr>
        <w:t>The NAF sends an Ua response to the GAA as a result of a successful authentication. In case of GBA – Open ID interworking the UE is re-directed back to the the RP.</w:t>
      </w:r>
    </w:p>
    <w:p w14:paraId="601B5005" w14:textId="77777777" w:rsidR="00296D15" w:rsidRDefault="00296D15">
      <w:pPr>
        <w:rPr>
          <w:noProof/>
        </w:rPr>
      </w:pPr>
      <w:r>
        <w:rPr>
          <w:noProof/>
        </w:rPr>
        <w:t xml:space="preserve">The flow shows a generic authentication handshake between the GAA client and the NAF over Ua relying on GBA_ME to illustrate how the mechanism works, and it </w:t>
      </w:r>
      <w:r w:rsidR="00EA13BF">
        <w:rPr>
          <w:noProof/>
        </w:rPr>
        <w:t xml:space="preserve">can </w:t>
      </w:r>
      <w:r>
        <w:rPr>
          <w:noProof/>
        </w:rPr>
        <w:t>be noted that the derived NAF keys could be used to protect in principle any Ua application protocol.</w:t>
      </w:r>
    </w:p>
    <w:p w14:paraId="12D9BD24" w14:textId="77777777" w:rsidR="003E5793" w:rsidRDefault="003E5793" w:rsidP="003E5793">
      <w:pPr>
        <w:rPr>
          <w:noProof/>
        </w:rPr>
      </w:pPr>
      <w:r>
        <w:rPr>
          <w:noProof/>
        </w:rPr>
        <w:t xml:space="preserve">Note </w:t>
      </w:r>
      <w:r w:rsidRPr="00F812AE">
        <w:rPr>
          <w:noProof/>
        </w:rPr>
        <w:t xml:space="preserve">that trusted platform is </w:t>
      </w:r>
      <w:r w:rsidRPr="00D85C75">
        <w:rPr>
          <w:noProof/>
        </w:rPr>
        <w:t>required</w:t>
      </w:r>
      <w:r w:rsidRPr="00F812AE">
        <w:rPr>
          <w:noProof/>
        </w:rPr>
        <w:t xml:space="preserve"> for deployment</w:t>
      </w:r>
      <w:r>
        <w:rPr>
          <w:noProof/>
        </w:rPr>
        <w:t xml:space="preserve"> of GAA Server and GAA Client in ME, to fulfill the requirements of TR 33.905[12]. The definition of such trusted platform is outside of 3GPP scope. </w:t>
      </w:r>
    </w:p>
    <w:p w14:paraId="4639C214" w14:textId="77777777" w:rsidR="003E5793" w:rsidRDefault="003E5793" w:rsidP="003E5793">
      <w:pPr>
        <w:rPr>
          <w:noProof/>
        </w:rPr>
      </w:pPr>
      <w:r>
        <w:rPr>
          <w:noProof/>
        </w:rPr>
        <w:t xml:space="preserve">In addition, an appropriate protocol for negotiation UE-supported local user authentication capabilities vs. required by the NAF authentication capabilities </w:t>
      </w:r>
      <w:r w:rsidR="00076518">
        <w:rPr>
          <w:noProof/>
        </w:rPr>
        <w:t xml:space="preserve">could </w:t>
      </w:r>
      <w:r>
        <w:rPr>
          <w:noProof/>
        </w:rPr>
        <w:t>be needed.</w:t>
      </w:r>
    </w:p>
    <w:p w14:paraId="30D7555B" w14:textId="77777777" w:rsidR="00A2615F" w:rsidRDefault="000A199A" w:rsidP="00A2615F">
      <w:pPr>
        <w:pStyle w:val="Heading4"/>
        <w:ind w:left="864" w:hanging="864"/>
      </w:pPr>
      <w:bookmarkStart w:id="44" w:name="_Toc421778741"/>
      <w:r>
        <w:t>7.</w:t>
      </w:r>
      <w:r w:rsidR="00A2615F">
        <w:t>4.2.3</w:t>
      </w:r>
      <w:r w:rsidR="00A2615F">
        <w:tab/>
        <w:t>GBA_U-based solution</w:t>
      </w:r>
      <w:bookmarkEnd w:id="44"/>
    </w:p>
    <w:p w14:paraId="4FF2409A" w14:textId="77777777" w:rsidR="00A2615F" w:rsidRDefault="00A2615F" w:rsidP="00A2615F">
      <w:r>
        <w:t xml:space="preserve">By local user authentication, the UICC can locally confirm that the authorized user is present. For instance, the GAA server </w:t>
      </w:r>
      <w:r w:rsidR="00EA13BF">
        <w:t xml:space="preserve">can </w:t>
      </w:r>
      <w:r>
        <w:t xml:space="preserve">present a dialog box to the user asking to authorize that application "Bank.com" can use GBA authentication. The GAA server computes and sends to the UICC the hash of the </w:t>
      </w:r>
      <w:r>
        <w:rPr>
          <w:noProof/>
        </w:rPr>
        <w:t>Nonce</w:t>
      </w:r>
      <w:r>
        <w:rPr>
          <w:noProof/>
          <w:vertAlign w:val="subscript"/>
        </w:rPr>
        <w:t>UI</w:t>
      </w:r>
      <w:r>
        <w:t xml:space="preserve"> concatenated with the user answer. </w:t>
      </w:r>
    </w:p>
    <w:p w14:paraId="1BA524CC" w14:textId="77777777" w:rsidR="00A2615F" w:rsidRDefault="00A2615F" w:rsidP="00A2615F">
      <w:r>
        <w:t xml:space="preserve">If and only if the UICC application has locally authenticated the user, the UICC derives new type of NAF keys which are bound to the ongoing transaction by taking the </w:t>
      </w:r>
      <w:r>
        <w:rPr>
          <w:noProof/>
        </w:rPr>
        <w:t>Nonce</w:t>
      </w:r>
      <w:r>
        <w:rPr>
          <w:noProof/>
          <w:vertAlign w:val="subscript"/>
        </w:rPr>
        <w:t>UI</w:t>
      </w:r>
      <w:r>
        <w:t xml:space="preserve">  in the NAF key derivation. It </w:t>
      </w:r>
      <w:r w:rsidR="00EA13BF">
        <w:t xml:space="preserve">can </w:t>
      </w:r>
      <w:r>
        <w:t xml:space="preserve">be noted that the result of the local user authentication (e.g. a PIN) is </w:t>
      </w:r>
      <w:r>
        <w:rPr>
          <w:i/>
        </w:rPr>
        <w:t>not</w:t>
      </w:r>
      <w:r>
        <w:t xml:space="preserve"> taken into the NAF key derivation. Instead, the UICC is a tamper resistant device in the User Equipment which, in addition to performing bootstrapping and deriving NAF keys for applications, is trusted to perform local user authentication when the GAA client indicates that local user authentication is needed. If the GAA client does not indicate that local user authentication is needed, the UICC derives the regular NAF keys. This approach avoids the burden and </w:t>
      </w:r>
      <w:r w:rsidRPr="00FB7C1A">
        <w:t>complexity of the user authentication credentials synchronization, e.g</w:t>
      </w:r>
      <w:r>
        <w:t>. a PIN, with the network.</w:t>
      </w:r>
      <w:r w:rsidRPr="003A6A8F">
        <w:rPr>
          <w:color w:val="1F497D"/>
        </w:rPr>
        <w:t xml:space="preserve"> </w:t>
      </w:r>
    </w:p>
    <w:p w14:paraId="29815936" w14:textId="77777777" w:rsidR="00A2615F" w:rsidRDefault="00A2615F" w:rsidP="00A2615F">
      <w:r>
        <w:t xml:space="preserve">The GAA client uses the received NAF keys for authentication in the Ua application protocol. The NAF requests the NAF keys from the BSF and includes the </w:t>
      </w:r>
      <w:r>
        <w:rPr>
          <w:noProof/>
        </w:rPr>
        <w:t>Nonce</w:t>
      </w:r>
      <w:r>
        <w:rPr>
          <w:noProof/>
          <w:vertAlign w:val="subscript"/>
        </w:rPr>
        <w:t>UI</w:t>
      </w:r>
      <w:r>
        <w:t xml:space="preserve">  in the Zn request and gets the same NAF keys as the GAA client did.  </w:t>
      </w:r>
    </w:p>
    <w:p w14:paraId="624841CF" w14:textId="77777777" w:rsidR="003D5970" w:rsidRPr="00F71DEA" w:rsidRDefault="003D5970" w:rsidP="003D5970"/>
    <w:p w14:paraId="09119033" w14:textId="77777777" w:rsidR="003D5970" w:rsidRDefault="003D5970" w:rsidP="009E4012">
      <w:pPr>
        <w:pStyle w:val="TH"/>
        <w:rPr>
          <w:noProof/>
        </w:rPr>
      </w:pPr>
      <w:r>
        <w:object w:dxaOrig="10883" w:dyaOrig="10912" w14:anchorId="6FAB840F">
          <v:shape id="_x0000_i1037" type="#_x0000_t75" style="width:463.15pt;height:464.25pt" o:ole="">
            <v:imagedata r:id="rId24" o:title=""/>
          </v:shape>
          <o:OLEObject Type="Embed" ProgID="Visio.Drawing.11" ShapeID="_x0000_i1037" DrawAspect="Content" ObjectID="_1821880996" r:id="rId25"/>
        </w:object>
      </w:r>
    </w:p>
    <w:p w14:paraId="01D59A85" w14:textId="77777777" w:rsidR="00A2615F" w:rsidRDefault="00A2615F" w:rsidP="00A2615F">
      <w:pPr>
        <w:pStyle w:val="TF"/>
        <w:rPr>
          <w:noProof/>
        </w:rPr>
      </w:pPr>
      <w:r>
        <w:rPr>
          <w:noProof/>
        </w:rPr>
        <w:t xml:space="preserve">Figure </w:t>
      </w:r>
      <w:r w:rsidR="000A199A">
        <w:rPr>
          <w:noProof/>
        </w:rPr>
        <w:t>7.</w:t>
      </w:r>
      <w:r>
        <w:rPr>
          <w:noProof/>
        </w:rPr>
        <w:t>4.2.3.-1: Using User consent for GBA_U</w:t>
      </w:r>
    </w:p>
    <w:p w14:paraId="7A95974F" w14:textId="77777777" w:rsidR="00A2615F" w:rsidRDefault="009E4012" w:rsidP="009E4012">
      <w:pPr>
        <w:pStyle w:val="B1"/>
        <w:rPr>
          <w:noProof/>
        </w:rPr>
      </w:pPr>
      <w:r>
        <w:rPr>
          <w:noProof/>
        </w:rPr>
        <w:t>1)</w:t>
      </w:r>
      <w:r>
        <w:rPr>
          <w:noProof/>
        </w:rPr>
        <w:tab/>
      </w:r>
      <w:r w:rsidR="00A2615F">
        <w:rPr>
          <w:noProof/>
        </w:rPr>
        <w:t xml:space="preserve">The GAA client in the terminal sends an Ua application request to the application server (i.e. NAF). The request includes the B-TID. In case of GBA – Open ID interworking the UE has been redirected by the RP to contact OP/NAF. </w:t>
      </w:r>
    </w:p>
    <w:p w14:paraId="57DABE57" w14:textId="77777777" w:rsidR="00A2615F" w:rsidRDefault="009E4012" w:rsidP="009E4012">
      <w:pPr>
        <w:pStyle w:val="B1"/>
        <w:rPr>
          <w:noProof/>
        </w:rPr>
      </w:pPr>
      <w:r>
        <w:rPr>
          <w:noProof/>
        </w:rPr>
        <w:t>2)</w:t>
      </w:r>
      <w:r>
        <w:rPr>
          <w:noProof/>
        </w:rPr>
        <w:tab/>
      </w:r>
      <w:r w:rsidR="00A2615F">
        <w:rPr>
          <w:noProof/>
        </w:rPr>
        <w:t>The NAF sends back an Ua application answer with an authentication challenge and Nonce</w:t>
      </w:r>
      <w:r w:rsidR="00A2615F" w:rsidRPr="002E0B3D">
        <w:rPr>
          <w:noProof/>
          <w:vertAlign w:val="subscript"/>
        </w:rPr>
        <w:t>UI</w:t>
      </w:r>
      <w:r w:rsidR="00A2615F">
        <w:rPr>
          <w:noProof/>
          <w:vertAlign w:val="subscript"/>
        </w:rPr>
        <w:t xml:space="preserve">. </w:t>
      </w:r>
      <w:r w:rsidR="00A2615F">
        <w:rPr>
          <w:noProof/>
        </w:rPr>
        <w:t>The  Nonce</w:t>
      </w:r>
      <w:r w:rsidR="00A2615F" w:rsidRPr="002E0B3D">
        <w:rPr>
          <w:noProof/>
          <w:vertAlign w:val="subscript"/>
        </w:rPr>
        <w:t>UI</w:t>
      </w:r>
      <w:r w:rsidR="00A2615F">
        <w:rPr>
          <w:noProof/>
        </w:rPr>
        <w:t xml:space="preserve"> could be sent for exmple in HTTP product token.</w:t>
      </w:r>
    </w:p>
    <w:p w14:paraId="7DC4FE1F" w14:textId="77777777" w:rsidR="00A2615F" w:rsidRDefault="009E4012" w:rsidP="009E4012">
      <w:pPr>
        <w:pStyle w:val="B1"/>
        <w:rPr>
          <w:noProof/>
        </w:rPr>
      </w:pPr>
      <w:r>
        <w:rPr>
          <w:noProof/>
        </w:rPr>
        <w:t>3)</w:t>
      </w:r>
      <w:r>
        <w:rPr>
          <w:noProof/>
        </w:rPr>
        <w:tab/>
      </w:r>
      <w:r w:rsidR="00A2615F">
        <w:rPr>
          <w:noProof/>
        </w:rPr>
        <w:t>When the GAA client requests  NAF keys from the GAA server in the terminal it includes the Nonce</w:t>
      </w:r>
      <w:r w:rsidR="00A2615F" w:rsidRPr="002E0B3D">
        <w:rPr>
          <w:noProof/>
          <w:vertAlign w:val="subscript"/>
        </w:rPr>
        <w:t>UI</w:t>
      </w:r>
      <w:r w:rsidR="00A2615F">
        <w:rPr>
          <w:noProof/>
        </w:rPr>
        <w:t xml:space="preserve"> in the request.</w:t>
      </w:r>
    </w:p>
    <w:p w14:paraId="0955E865" w14:textId="77777777" w:rsidR="003D5970" w:rsidRDefault="009E4012" w:rsidP="009E4012">
      <w:pPr>
        <w:pStyle w:val="B1"/>
        <w:rPr>
          <w:noProof/>
        </w:rPr>
      </w:pPr>
      <w:r>
        <w:rPr>
          <w:noProof/>
        </w:rPr>
        <w:t>4)</w:t>
      </w:r>
      <w:r>
        <w:rPr>
          <w:noProof/>
        </w:rPr>
        <w:tab/>
      </w:r>
      <w:r w:rsidR="003D5970">
        <w:rPr>
          <w:noProof/>
        </w:rPr>
        <w:t>When the GAA server in the terminal receives a requst for NAF keys with Nonce</w:t>
      </w:r>
      <w:r w:rsidR="003D5970" w:rsidRPr="009E4012">
        <w:rPr>
          <w:noProof/>
          <w:vertAlign w:val="subscript"/>
        </w:rPr>
        <w:t xml:space="preserve">UI, </w:t>
      </w:r>
      <w:r w:rsidR="003D5970">
        <w:rPr>
          <w:noProof/>
        </w:rPr>
        <w:t>the local GAA server requests for local user’s authentication and authorization (e.g. a PIN, UID/password, etc.) to derive the NAF keys for this GAA client.</w:t>
      </w:r>
    </w:p>
    <w:p w14:paraId="3FC12B5B" w14:textId="77777777" w:rsidR="00A2615F" w:rsidRDefault="009E4012" w:rsidP="009E4012">
      <w:pPr>
        <w:pStyle w:val="B1"/>
        <w:rPr>
          <w:noProof/>
        </w:rPr>
      </w:pPr>
      <w:r>
        <w:rPr>
          <w:noProof/>
        </w:rPr>
        <w:t>5)</w:t>
      </w:r>
      <w:r>
        <w:rPr>
          <w:noProof/>
        </w:rPr>
        <w:tab/>
      </w:r>
      <w:r w:rsidR="003D5970">
        <w:rPr>
          <w:noProof/>
        </w:rPr>
        <w:t>The user provides authentication response/authorization (e.g.  PIN, UID/password, etc.)</w:t>
      </w:r>
      <w:r w:rsidR="00A2615F">
        <w:rPr>
          <w:noProof/>
        </w:rPr>
        <w:t>.</w:t>
      </w:r>
    </w:p>
    <w:p w14:paraId="70A91287" w14:textId="77777777" w:rsidR="00A2615F" w:rsidRPr="00457C5C" w:rsidRDefault="009E4012" w:rsidP="009E4012">
      <w:pPr>
        <w:pStyle w:val="B1"/>
        <w:rPr>
          <w:noProof/>
        </w:rPr>
      </w:pPr>
      <w:r>
        <w:rPr>
          <w:noProof/>
        </w:rPr>
        <w:t>6)</w:t>
      </w:r>
      <w:r>
        <w:rPr>
          <w:noProof/>
        </w:rPr>
        <w:tab/>
      </w:r>
      <w:r w:rsidR="00A2615F" w:rsidRPr="00FB7C1A">
        <w:rPr>
          <w:noProof/>
        </w:rPr>
        <w:t>The GAA server in the terminal sends GBA_U NAF Derivation procedure to the UICC application including as additional parameters the Nonce</w:t>
      </w:r>
      <w:r w:rsidR="00A2615F" w:rsidRPr="00FB7C1A">
        <w:rPr>
          <w:noProof/>
          <w:vertAlign w:val="subscript"/>
        </w:rPr>
        <w:t>UI</w:t>
      </w:r>
      <w:r w:rsidR="00A2615F" w:rsidRPr="00457C5C">
        <w:rPr>
          <w:noProof/>
          <w:vertAlign w:val="subscript"/>
        </w:rPr>
        <w:t xml:space="preserve"> </w:t>
      </w:r>
      <w:r w:rsidR="00A2615F" w:rsidRPr="00FB7C1A">
        <w:rPr>
          <w:noProof/>
        </w:rPr>
        <w:t>and hash value of the user’s authorization (e.g. a PIN) concatenated Nonce</w:t>
      </w:r>
      <w:r w:rsidR="00A2615F" w:rsidRPr="00FB7C1A">
        <w:rPr>
          <w:noProof/>
          <w:vertAlign w:val="subscript"/>
        </w:rPr>
        <w:t>UI</w:t>
      </w:r>
      <w:r w:rsidR="00A2615F" w:rsidRPr="00FB7C1A">
        <w:rPr>
          <w:noProof/>
        </w:rPr>
        <w:t xml:space="preserve"> (Hash</w:t>
      </w:r>
      <w:r w:rsidR="00A2615F">
        <w:rPr>
          <w:noProof/>
        </w:rPr>
        <w:t xml:space="preserve"> (Nonce</w:t>
      </w:r>
      <w:r w:rsidR="00A2615F">
        <w:rPr>
          <w:noProof/>
          <w:vertAlign w:val="subscript"/>
        </w:rPr>
        <w:t xml:space="preserve">UI  </w:t>
      </w:r>
      <w:r w:rsidR="00A2615F">
        <w:rPr>
          <w:noProof/>
        </w:rPr>
        <w:t xml:space="preserve">|| user authz)) </w:t>
      </w:r>
      <w:r w:rsidR="00A2615F" w:rsidRPr="00457C5C">
        <w:rPr>
          <w:noProof/>
        </w:rPr>
        <w:t>.</w:t>
      </w:r>
    </w:p>
    <w:p w14:paraId="2138C865" w14:textId="77777777" w:rsidR="00A2615F" w:rsidRPr="00457C5C" w:rsidRDefault="009E4012" w:rsidP="009E4012">
      <w:pPr>
        <w:pStyle w:val="B1"/>
        <w:rPr>
          <w:noProof/>
        </w:rPr>
      </w:pPr>
      <w:r>
        <w:rPr>
          <w:noProof/>
        </w:rPr>
        <w:t>7)</w:t>
      </w:r>
      <w:r>
        <w:rPr>
          <w:noProof/>
        </w:rPr>
        <w:tab/>
      </w:r>
      <w:r w:rsidR="003D5970" w:rsidRPr="00FB7C1A">
        <w:rPr>
          <w:noProof/>
        </w:rPr>
        <w:t xml:space="preserve">The UICC verifies that the user is authorized, e.g. the provided </w:t>
      </w:r>
      <w:r w:rsidR="003D5970">
        <w:rPr>
          <w:noProof/>
        </w:rPr>
        <w:t xml:space="preserve">user credential (e.g., </w:t>
      </w:r>
      <w:r w:rsidR="003D5970" w:rsidRPr="00FB7C1A">
        <w:rPr>
          <w:noProof/>
        </w:rPr>
        <w:t>PIN</w:t>
      </w:r>
      <w:r w:rsidR="003D5970" w:rsidRPr="00384ACF">
        <w:rPr>
          <w:noProof/>
        </w:rPr>
        <w:t xml:space="preserve"> </w:t>
      </w:r>
      <w:r w:rsidR="003D5970">
        <w:rPr>
          <w:noProof/>
        </w:rPr>
        <w:t>UID/password, etc.)</w:t>
      </w:r>
      <w:r w:rsidR="003D5970" w:rsidRPr="00FB7C1A">
        <w:rPr>
          <w:noProof/>
        </w:rPr>
        <w:t xml:space="preserve"> is correct by retrieving the user authorization value already stored on the UICC to compute the corresponding Hash value (</w:t>
      </w:r>
      <w:r w:rsidR="003D5970">
        <w:rPr>
          <w:noProof/>
        </w:rPr>
        <w:t>Nonce</w:t>
      </w:r>
      <w:r w:rsidR="003D5970">
        <w:rPr>
          <w:noProof/>
          <w:vertAlign w:val="subscript"/>
        </w:rPr>
        <w:t xml:space="preserve">UI  </w:t>
      </w:r>
      <w:r w:rsidR="003D5970" w:rsidRPr="00FB7C1A">
        <w:rPr>
          <w:noProof/>
        </w:rPr>
        <w:t>|| user authz) and compare it with hash value sent by the GAA server as input data of the GBA_U NAF derivation procedure.  If the user authorization was given, the UICC application derives NAF keys using Nonce</w:t>
      </w:r>
      <w:r w:rsidR="003D5970" w:rsidRPr="00FB7C1A">
        <w:rPr>
          <w:noProof/>
          <w:vertAlign w:val="subscript"/>
        </w:rPr>
        <w:t xml:space="preserve">UI  </w:t>
      </w:r>
      <w:r w:rsidR="003D5970" w:rsidRPr="00FB7C1A">
        <w:rPr>
          <w:noProof/>
        </w:rPr>
        <w:t>as an input in the following way Ks_ext/int_NAF-UI = KDF(Ks, Nonce</w:t>
      </w:r>
      <w:r w:rsidR="003D5970" w:rsidRPr="00FB7C1A">
        <w:rPr>
          <w:noProof/>
          <w:vertAlign w:val="subscript"/>
        </w:rPr>
        <w:t>UI</w:t>
      </w:r>
      <w:r w:rsidR="003D5970" w:rsidRPr="00FB7C1A">
        <w:rPr>
          <w:noProof/>
        </w:rPr>
        <w:t xml:space="preserve"> , …), </w:t>
      </w:r>
      <w:r w:rsidR="003D5970" w:rsidRPr="00FB7C1A">
        <w:t xml:space="preserve">where Ks_ext/int_NAF-UI derivation takes the same input as Ks_ext/int_NAF derivation, but added with the </w:t>
      </w:r>
      <w:r w:rsidR="003D5970">
        <w:rPr>
          <w:noProof/>
        </w:rPr>
        <w:t>Nonce</w:t>
      </w:r>
      <w:r w:rsidR="003D5970">
        <w:rPr>
          <w:noProof/>
          <w:vertAlign w:val="subscript"/>
        </w:rPr>
        <w:t xml:space="preserve">UI  </w:t>
      </w:r>
      <w:r w:rsidR="003D5970" w:rsidRPr="00FB7C1A">
        <w:t>(and with a different FC value)</w:t>
      </w:r>
      <w:r w:rsidR="003D5970" w:rsidRPr="00FB7C1A">
        <w:rPr>
          <w:noProof/>
        </w:rPr>
        <w:t>. If needed, the GAA server runs bootstrapping before step 6. The UICC stores Ks_int_NAF-UI</w:t>
      </w:r>
      <w:r w:rsidR="003D5970" w:rsidRPr="00457C5C">
        <w:rPr>
          <w:noProof/>
        </w:rPr>
        <w:t>.</w:t>
      </w:r>
      <w:r w:rsidR="003D5970">
        <w:rPr>
          <w:noProof/>
        </w:rPr>
        <w:t xml:space="preserve"> </w:t>
      </w:r>
    </w:p>
    <w:p w14:paraId="1A6C8E34" w14:textId="77777777" w:rsidR="00A2615F" w:rsidRPr="006A3C66" w:rsidRDefault="00A2615F" w:rsidP="009E4012">
      <w:pPr>
        <w:pStyle w:val="NO"/>
        <w:rPr>
          <w:noProof/>
        </w:rPr>
      </w:pPr>
      <w:r w:rsidRPr="00C13283">
        <w:t xml:space="preserve">NOTE: </w:t>
      </w:r>
      <w:r w:rsidRPr="00FB7C1A">
        <w:t>The user authorization reference value is stored as TLV (Tag Length Value) object in a file of the UICC protected by Access Conditions.The usage of TLV object lets open the type and format of the user authorization value (e.g. PIN) that could be chosen. The user authorization reference value could be set by the user and stored in the UICC by the GAA server</w:t>
      </w:r>
      <w:r w:rsidRPr="00C13283">
        <w:rPr>
          <w:rFonts w:ascii="Arial" w:eastAsia="MS Mincho" w:hAnsi="Arial" w:cs="Arial"/>
          <w:lang w:val="en-US" w:eastAsia="ja-JP"/>
        </w:rPr>
        <w:t>.</w:t>
      </w:r>
    </w:p>
    <w:p w14:paraId="51982D9E" w14:textId="77777777" w:rsidR="00A2615F" w:rsidRDefault="009E4012" w:rsidP="009E4012">
      <w:pPr>
        <w:pStyle w:val="B1"/>
        <w:rPr>
          <w:noProof/>
        </w:rPr>
      </w:pPr>
      <w:r>
        <w:rPr>
          <w:noProof/>
        </w:rPr>
        <w:t>8)</w:t>
      </w:r>
      <w:r>
        <w:rPr>
          <w:noProof/>
        </w:rPr>
        <w:tab/>
      </w:r>
      <w:r w:rsidR="00A2615F">
        <w:rPr>
          <w:noProof/>
        </w:rPr>
        <w:t>The UICC sends back to the GAA server Ks_ext_NAF-UI</w:t>
      </w:r>
    </w:p>
    <w:p w14:paraId="561AE03D" w14:textId="77777777" w:rsidR="00A2615F" w:rsidRDefault="009E4012" w:rsidP="009E4012">
      <w:pPr>
        <w:pStyle w:val="B1"/>
        <w:rPr>
          <w:noProof/>
        </w:rPr>
      </w:pPr>
      <w:r>
        <w:rPr>
          <w:noProof/>
        </w:rPr>
        <w:t>9)</w:t>
      </w:r>
      <w:r>
        <w:rPr>
          <w:noProof/>
        </w:rPr>
        <w:tab/>
      </w:r>
      <w:r w:rsidR="00A2615F">
        <w:rPr>
          <w:noProof/>
        </w:rPr>
        <w:t xml:space="preserve">The GAA server provides Ks_ext_NAF-UI to the GAA client. </w:t>
      </w:r>
    </w:p>
    <w:p w14:paraId="601955D5" w14:textId="77777777" w:rsidR="00A2615F" w:rsidRDefault="009E4012" w:rsidP="009E4012">
      <w:pPr>
        <w:pStyle w:val="B1"/>
        <w:rPr>
          <w:noProof/>
        </w:rPr>
      </w:pPr>
      <w:r>
        <w:rPr>
          <w:noProof/>
        </w:rPr>
        <w:t>10)</w:t>
      </w:r>
      <w:r>
        <w:rPr>
          <w:noProof/>
        </w:rPr>
        <w:tab/>
      </w:r>
      <w:r w:rsidR="00A2615F">
        <w:rPr>
          <w:noProof/>
        </w:rPr>
        <w:t xml:space="preserve">The GAA client uses the Ks_ext_NAF-UI as the key to calculate the authentication response for the Ua application request. </w:t>
      </w:r>
    </w:p>
    <w:p w14:paraId="46FEA5C5" w14:textId="77777777" w:rsidR="00A2615F" w:rsidRDefault="009E4012" w:rsidP="009E4012">
      <w:pPr>
        <w:pStyle w:val="B1"/>
        <w:rPr>
          <w:noProof/>
        </w:rPr>
      </w:pPr>
      <w:r>
        <w:rPr>
          <w:noProof/>
        </w:rPr>
        <w:t>11)</w:t>
      </w:r>
      <w:r>
        <w:rPr>
          <w:noProof/>
        </w:rPr>
        <w:tab/>
      </w:r>
      <w:r w:rsidR="00A2615F">
        <w:rPr>
          <w:noProof/>
        </w:rPr>
        <w:t>The GAA client sends the Ua application request to the NAF.</w:t>
      </w:r>
    </w:p>
    <w:p w14:paraId="322A44CB" w14:textId="77777777" w:rsidR="00A2615F" w:rsidRDefault="009E4012" w:rsidP="009E4012">
      <w:pPr>
        <w:pStyle w:val="B1"/>
        <w:rPr>
          <w:noProof/>
        </w:rPr>
      </w:pPr>
      <w:r>
        <w:rPr>
          <w:noProof/>
        </w:rPr>
        <w:t>12)</w:t>
      </w:r>
      <w:r>
        <w:rPr>
          <w:noProof/>
        </w:rPr>
        <w:tab/>
      </w:r>
      <w:r w:rsidR="00A2615F">
        <w:rPr>
          <w:noProof/>
        </w:rPr>
        <w:t>The NAF requests NAF keys, and optionally USS, from the BSF over Zn. Nonce</w:t>
      </w:r>
      <w:r w:rsidR="00A2615F" w:rsidRPr="002E0B3D">
        <w:rPr>
          <w:noProof/>
          <w:vertAlign w:val="subscript"/>
        </w:rPr>
        <w:t>UI</w:t>
      </w:r>
      <w:r w:rsidR="00A2615F">
        <w:rPr>
          <w:noProof/>
          <w:vertAlign w:val="subscript"/>
        </w:rPr>
        <w:t xml:space="preserve"> </w:t>
      </w:r>
      <w:r w:rsidR="00A2615F">
        <w:rPr>
          <w:noProof/>
        </w:rPr>
        <w:t>is included in the request.</w:t>
      </w:r>
    </w:p>
    <w:p w14:paraId="1A9DEB80" w14:textId="77777777" w:rsidR="00A2615F" w:rsidRDefault="009E4012" w:rsidP="009E4012">
      <w:pPr>
        <w:pStyle w:val="B1"/>
        <w:rPr>
          <w:noProof/>
        </w:rPr>
      </w:pPr>
      <w:r>
        <w:rPr>
          <w:noProof/>
        </w:rPr>
        <w:t>13)</w:t>
      </w:r>
      <w:r>
        <w:rPr>
          <w:noProof/>
        </w:rPr>
        <w:tab/>
      </w:r>
      <w:r w:rsidR="00A2615F">
        <w:rPr>
          <w:noProof/>
        </w:rPr>
        <w:t>When the BSF receives the Zn request with Nonce</w:t>
      </w:r>
      <w:r w:rsidR="00A2615F" w:rsidRPr="002E0B3D">
        <w:rPr>
          <w:noProof/>
          <w:vertAlign w:val="subscript"/>
        </w:rPr>
        <w:t>UI</w:t>
      </w:r>
      <w:r w:rsidR="00A2615F">
        <w:rPr>
          <w:noProof/>
        </w:rPr>
        <w:t>, the BSF calculates the Ks_ext/int_NAF-UI using Nonce</w:t>
      </w:r>
      <w:r w:rsidR="00A2615F" w:rsidRPr="002E0B3D">
        <w:rPr>
          <w:noProof/>
          <w:vertAlign w:val="subscript"/>
        </w:rPr>
        <w:t>UI</w:t>
      </w:r>
      <w:r w:rsidR="00A2615F">
        <w:rPr>
          <w:noProof/>
          <w:vertAlign w:val="subscript"/>
        </w:rPr>
        <w:t xml:space="preserve">  </w:t>
      </w:r>
      <w:r w:rsidR="00A2615F">
        <w:rPr>
          <w:noProof/>
        </w:rPr>
        <w:t>as an input in the NAF key derivation similarly as in step 6.</w:t>
      </w:r>
    </w:p>
    <w:p w14:paraId="3760597A" w14:textId="77777777" w:rsidR="00A2615F" w:rsidRDefault="009E4012" w:rsidP="009E4012">
      <w:pPr>
        <w:pStyle w:val="B1"/>
        <w:rPr>
          <w:noProof/>
        </w:rPr>
      </w:pPr>
      <w:r>
        <w:rPr>
          <w:noProof/>
        </w:rPr>
        <w:t>14)</w:t>
      </w:r>
      <w:r>
        <w:rPr>
          <w:noProof/>
        </w:rPr>
        <w:tab/>
      </w:r>
      <w:r w:rsidR="00A2615F">
        <w:rPr>
          <w:noProof/>
        </w:rPr>
        <w:t>The BSF sends Zn response with Ks_ext/int_NAF-UI to the NAF.</w:t>
      </w:r>
    </w:p>
    <w:p w14:paraId="06557E35" w14:textId="77777777" w:rsidR="00A2615F" w:rsidRDefault="009E4012" w:rsidP="009E4012">
      <w:pPr>
        <w:pStyle w:val="B1"/>
        <w:rPr>
          <w:noProof/>
        </w:rPr>
      </w:pPr>
      <w:r>
        <w:rPr>
          <w:noProof/>
        </w:rPr>
        <w:t>15)</w:t>
      </w:r>
      <w:r>
        <w:rPr>
          <w:noProof/>
        </w:rPr>
        <w:tab/>
      </w:r>
      <w:r w:rsidR="00A2615F">
        <w:rPr>
          <w:noProof/>
        </w:rPr>
        <w:t xml:space="preserve">The NAF uses the received Ks_ext_NAF-UI to verify authentication response received from the GAA client in step 11. </w:t>
      </w:r>
    </w:p>
    <w:p w14:paraId="18D7656A" w14:textId="77777777" w:rsidR="00A2615F" w:rsidRDefault="009E4012" w:rsidP="009E4012">
      <w:pPr>
        <w:pStyle w:val="B1"/>
        <w:rPr>
          <w:noProof/>
        </w:rPr>
      </w:pPr>
      <w:r>
        <w:rPr>
          <w:noProof/>
        </w:rPr>
        <w:t>16)</w:t>
      </w:r>
      <w:r>
        <w:rPr>
          <w:noProof/>
        </w:rPr>
        <w:tab/>
      </w:r>
      <w:r w:rsidR="00A2615F">
        <w:rPr>
          <w:noProof/>
        </w:rPr>
        <w:t>The NAF sends an Ua response to the GAA as a result of a successful authentication. In case of GBA – Open ID interworking the UE is re-directed back to the the RP.</w:t>
      </w:r>
    </w:p>
    <w:p w14:paraId="1A5A42CA" w14:textId="77777777" w:rsidR="00A2615F" w:rsidRDefault="00A2615F" w:rsidP="00A2615F">
      <w:pPr>
        <w:rPr>
          <w:noProof/>
        </w:rPr>
      </w:pPr>
      <w:r>
        <w:rPr>
          <w:noProof/>
        </w:rPr>
        <w:t>The flow shows a generic authentication handshake between the GAA client and the NAF over Ua relying on GBA_U to illustrate how the mechanism works.</w:t>
      </w:r>
    </w:p>
    <w:p w14:paraId="13C10A77" w14:textId="77777777" w:rsidR="003D5970" w:rsidRDefault="003D5970" w:rsidP="003D5970">
      <w:pPr>
        <w:rPr>
          <w:noProof/>
        </w:rPr>
      </w:pPr>
      <w:r>
        <w:rPr>
          <w:noProof/>
        </w:rPr>
        <w:t xml:space="preserve">Note </w:t>
      </w:r>
      <w:r w:rsidRPr="00F812AE">
        <w:rPr>
          <w:noProof/>
        </w:rPr>
        <w:t xml:space="preserve">that trusted platform is </w:t>
      </w:r>
      <w:r w:rsidRPr="00D85C75">
        <w:rPr>
          <w:noProof/>
        </w:rPr>
        <w:t>required</w:t>
      </w:r>
      <w:r w:rsidRPr="00F812AE">
        <w:rPr>
          <w:noProof/>
        </w:rPr>
        <w:t xml:space="preserve"> for deployment</w:t>
      </w:r>
      <w:r>
        <w:rPr>
          <w:noProof/>
        </w:rPr>
        <w:t xml:space="preserve"> of GAA Server and GAA Client in ME, to fulfill the requirements of TR 33.905[12]. The definition of such trusted platform is outside of 3GPP scope. </w:t>
      </w:r>
    </w:p>
    <w:p w14:paraId="6FBB2ADA" w14:textId="77777777" w:rsidR="003D5970" w:rsidRDefault="003D5970" w:rsidP="003D5970">
      <w:pPr>
        <w:rPr>
          <w:noProof/>
        </w:rPr>
      </w:pPr>
      <w:r>
        <w:rPr>
          <w:noProof/>
        </w:rPr>
        <w:t xml:space="preserve">In addition, an appropriate protocol for negotiation UE-supported local user authentication capabilities vs. required by the NAF authentication capabilities </w:t>
      </w:r>
      <w:r w:rsidR="00076518">
        <w:rPr>
          <w:noProof/>
        </w:rPr>
        <w:t xml:space="preserve">could </w:t>
      </w:r>
      <w:r>
        <w:rPr>
          <w:noProof/>
        </w:rPr>
        <w:t>be needed.</w:t>
      </w:r>
    </w:p>
    <w:p w14:paraId="7A67F32A" w14:textId="77777777" w:rsidR="00AD017B" w:rsidRPr="006A2D6F" w:rsidRDefault="00AD017B" w:rsidP="00AD017B">
      <w:pPr>
        <w:pStyle w:val="Heading3"/>
        <w:ind w:left="720" w:hanging="720"/>
      </w:pPr>
      <w:bookmarkStart w:id="45" w:name="_Toc421778742"/>
      <w:r w:rsidRPr="006A2D6F">
        <w:t>7.</w:t>
      </w:r>
      <w:r>
        <w:t>4.3</w:t>
      </w:r>
      <w:r w:rsidRPr="006A2D6F">
        <w:tab/>
      </w:r>
      <w:r>
        <w:t>Functional Architecture</w:t>
      </w:r>
      <w:bookmarkEnd w:id="45"/>
    </w:p>
    <w:p w14:paraId="00E889C6" w14:textId="77777777" w:rsidR="00AD017B" w:rsidRDefault="00AD017B" w:rsidP="00AD017B">
      <w:r>
        <w:t>An example of the functional architecture of the solution with local user authentication is depicted in Figure 7.4.3-1.</w:t>
      </w:r>
    </w:p>
    <w:p w14:paraId="73FA199D" w14:textId="77777777" w:rsidR="00AD017B" w:rsidRDefault="00AD017B" w:rsidP="00AD017B">
      <w:r>
        <w:t xml:space="preserve">The Authorization Function on the UE works as a proxy to the multi-factor authentication server (e.g., OP/NAF) and carries out authentication on behalf of the server. The role of the proxy is to carry out policies as specified by the server and to provide an authorization to use the GBA authentication. The server </w:t>
      </w:r>
      <w:r w:rsidR="00EA13BF">
        <w:t xml:space="preserve">might </w:t>
      </w:r>
      <w:r>
        <w:t xml:space="preserve">delegate more than one factor of authentication (this </w:t>
      </w:r>
      <w:r w:rsidR="00EA13BF">
        <w:t xml:space="preserve">can </w:t>
      </w:r>
      <w:r>
        <w:t xml:space="preserve">be based on knowledge of the capability of the UE and on the server policy) to the local proxy and provision the proxy with policies on how the authentications are to be carried out, how often, under what circumstances, and a minimum level of confidence in the user identity that </w:t>
      </w:r>
      <w:r w:rsidR="00EA13BF">
        <w:t xml:space="preserve">can </w:t>
      </w:r>
      <w:r>
        <w:t>be achieved based on Service Provider (SP) requirements. It is assumed that the proxy operations are protected by a secure environment on the UE.</w:t>
      </w:r>
    </w:p>
    <w:p w14:paraId="5CB58E13" w14:textId="77777777" w:rsidR="0042274C" w:rsidRDefault="0042274C" w:rsidP="0042274C">
      <w:pPr>
        <w:rPr>
          <w:szCs w:val="22"/>
        </w:rPr>
      </w:pPr>
      <w:r>
        <w:rPr>
          <w:szCs w:val="22"/>
        </w:rPr>
        <w:t>The operation of a solution implementing such functional architecture is as follows:</w:t>
      </w:r>
    </w:p>
    <w:p w14:paraId="3C1865D0" w14:textId="77777777" w:rsidR="0042274C" w:rsidRDefault="00985E9D" w:rsidP="00985E9D">
      <w:pPr>
        <w:pStyle w:val="B1"/>
      </w:pPr>
      <w:r>
        <w:t>-</w:t>
      </w:r>
      <w:r>
        <w:tab/>
      </w:r>
      <w:r w:rsidR="0042274C">
        <w:t>A user requests service from an SP.</w:t>
      </w:r>
    </w:p>
    <w:p w14:paraId="0F06C085" w14:textId="77777777" w:rsidR="0042274C" w:rsidRDefault="00985E9D" w:rsidP="00985E9D">
      <w:pPr>
        <w:pStyle w:val="B1"/>
      </w:pPr>
      <w:r>
        <w:t>-</w:t>
      </w:r>
      <w:r>
        <w:tab/>
      </w:r>
      <w:r w:rsidR="0042274C">
        <w:t>The SP wishes to authenticate the user with a minimum level of confidence in the user identity to allow access to use the GBA authentication for the requested service, leveraging the availability of a diverse set of authentication capabilities becoming available on user devices.</w:t>
      </w:r>
    </w:p>
    <w:p w14:paraId="11146DA2" w14:textId="77777777" w:rsidR="0042274C" w:rsidRDefault="00985E9D" w:rsidP="00985E9D">
      <w:pPr>
        <w:pStyle w:val="B1"/>
      </w:pPr>
      <w:r>
        <w:t>-</w:t>
      </w:r>
      <w:r>
        <w:tab/>
      </w:r>
      <w:r w:rsidR="0042274C">
        <w:t>The user provides input of credentials over the UE user interface.</w:t>
      </w:r>
    </w:p>
    <w:p w14:paraId="57BEA5FC" w14:textId="77777777" w:rsidR="0042274C" w:rsidRDefault="00985E9D" w:rsidP="00985E9D">
      <w:pPr>
        <w:pStyle w:val="B1"/>
      </w:pPr>
      <w:r>
        <w:t>-</w:t>
      </w:r>
      <w:r>
        <w:tab/>
      </w:r>
      <w:r w:rsidR="0042274C">
        <w:t>User credentials are matched and assertions generated.</w:t>
      </w:r>
      <w:r w:rsidR="0042274C">
        <w:br/>
        <w:t xml:space="preserve">Note: The mechanism for matching user credentials as well as specifying types of credentials are outside of the scope of this document. </w:t>
      </w:r>
    </w:p>
    <w:p w14:paraId="47F28EFC" w14:textId="77777777" w:rsidR="0042274C" w:rsidRDefault="00985E9D" w:rsidP="00985E9D">
      <w:pPr>
        <w:pStyle w:val="B1"/>
      </w:pPr>
      <w:r>
        <w:t>-</w:t>
      </w:r>
      <w:r>
        <w:tab/>
      </w:r>
      <w:r w:rsidR="0042274C">
        <w:t>The assertions are analysed by the Authorization Function.</w:t>
      </w:r>
    </w:p>
    <w:p w14:paraId="3F643C9A" w14:textId="77777777" w:rsidR="0042274C" w:rsidRDefault="00985E9D" w:rsidP="00985E9D">
      <w:pPr>
        <w:pStyle w:val="B1"/>
      </w:pPr>
      <w:r>
        <w:t>-</w:t>
      </w:r>
      <w:r>
        <w:tab/>
      </w:r>
      <w:r w:rsidR="0042274C">
        <w:t>The Authorization Function on the UE confirms the assertions and provides the authorization to use the GBA authentication.</w:t>
      </w:r>
    </w:p>
    <w:p w14:paraId="0375BEBC" w14:textId="77777777" w:rsidR="00AD017B" w:rsidRDefault="00985E9D" w:rsidP="00985E9D">
      <w:pPr>
        <w:pStyle w:val="B1"/>
      </w:pPr>
      <w:r>
        <w:t>-</w:t>
      </w:r>
      <w:r>
        <w:tab/>
      </w:r>
      <w:r w:rsidR="00AD017B">
        <w:t>Upon successful conclusion of a GBA authentication, the SP receives implicit confirmation of the local user authentication and then allows access to the service requested by the user.</w:t>
      </w:r>
    </w:p>
    <w:p w14:paraId="5722DD28" w14:textId="77777777" w:rsidR="0042274C" w:rsidRDefault="0042274C" w:rsidP="00985E9D">
      <w:pPr>
        <w:pStyle w:val="TH"/>
      </w:pPr>
      <w:r>
        <w:rPr>
          <w:noProof/>
          <w:lang w:val="en-US"/>
        </w:rPr>
      </w:r>
      <w:r>
        <w:pict w14:anchorId="21F626EA">
          <v:group id="_x0000_s1432" editas="canvas" style="width:366.25pt;height:245.1pt;mso-position-horizontal-relative:char;mso-position-vertical-relative:line" coordorigin="2166,5135" coordsize="7325,4902">
            <o:lock v:ext="edit" aspectratio="t"/>
            <v:shape id="_x0000_s1433" type="#_x0000_t75" style="position:absolute;left:2166;top:5135;width:7325;height:4902" o:preferrelative="f">
              <v:fill o:detectmouseclick="t"/>
              <v:path o:extrusionok="t" o:connecttype="none"/>
              <o:lock v:ext="edit" text="t"/>
            </v:shape>
            <v:shape id="Text Box 37" o:spid="_x0000_s1434" type="#_x0000_t202" style="position:absolute;left:2229;top:5203;width:7181;height:379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" fillcolor="silver">
              <v:textbox style="mso-next-textbox:#Text Box 37">
                <w:txbxContent>
                  <w:p w14:paraId="0212FF1B" w14:textId="77777777" w:rsidR="0042274C" w:rsidRDefault="0042274C" w:rsidP="0042274C">
                    <w:pPr>
                      <w:ind w:left="1298"/>
                      <w:jc w:val="center"/>
                    </w:pPr>
                    <w:r>
                      <w:t>Terminal</w:t>
                    </w:r>
                  </w:p>
                </w:txbxContent>
              </v:textbox>
            </v:shape>
            <v:shape id="Text Box 1" o:spid="_x0000_s1435" type="#_x0000_t202" style="position:absolute;left:5649;top:7008;width:1363;height:12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">
              <v:textbox style="mso-next-textbox:#Text Box 1">
                <w:txbxContent>
                  <w:p w14:paraId="545E2013" w14:textId="77777777" w:rsidR="0042274C" w:rsidRDefault="0042274C" w:rsidP="0042274C">
                    <w:pPr>
                      <w:jc w:val="center"/>
                    </w:pPr>
                    <w:r>
                      <w:t>GAA server</w:t>
                    </w:r>
                  </w:p>
                </w:txbxContent>
              </v:textbox>
            </v:shape>
            <v:shape id="Text Box 2" o:spid="_x0000_s1436" type="#_x0000_t202" style="position:absolute;left:3500;top:6988;width:1350;height:12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">
              <v:textbox style="mso-next-textbox:#Text Box 2">
                <w:txbxContent>
                  <w:p w14:paraId="5EB9413D" w14:textId="77777777" w:rsidR="0042274C" w:rsidRDefault="0042274C" w:rsidP="0042274C">
                    <w:pPr>
                      <w:jc w:val="center"/>
                    </w:pPr>
                    <w:r>
                      <w:t>Device drivers</w:t>
                    </w:r>
                  </w:p>
                </w:txbxContent>
              </v:textbox>
            </v:shape>
            <v:shape id="Text Box 11" o:spid="_x0000_s1437" type="#_x0000_t202" style="position:absolute;left:7796;top:7001;width:1324;height:125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">
              <v:textbox style="mso-next-textbox:#Text Box 11">
                <w:txbxContent>
                  <w:p w14:paraId="5B87E5A4" w14:textId="77777777" w:rsidR="0042274C" w:rsidRDefault="0042274C" w:rsidP="0042274C">
                    <w:pPr>
                      <w:jc w:val="center"/>
                    </w:pPr>
                    <w:r>
                      <w:t>GAA client</w:t>
                    </w:r>
                  </w:p>
                </w:txbxContent>
              </v:textbox>
            </v:shape>
            <v:line id="Straight Connector 3" o:spid="_x0000_s1438" style="position:absolute;flip:x;visibility:visible" from="4850,7428" to="5649,7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">
              <v:stroke endarrow="block"/>
            </v:line>
            <v:line id="Straight Connector 4" o:spid="_x0000_s1439" style="position:absolute;visibility:visible" from="4850,7667" to="5649,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">
              <v:stroke endarrow="block"/>
            </v:line>
            <v:line id="Straight Connector 5" o:spid="_x0000_s1440" style="position:absolute;visibility:visible" from="4850,8087" to="5649,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Xy5HAIAADU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"/>
            <v:oval id="Oval 6" o:spid="_x0000_s1441" style="position:absolute;left:5178;top:8015;width:143;height:1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"/>
            <v:line id="Straight Connector 7" o:spid="_x0000_s1442" style="position:absolute;flip:x;visibility:visible" from="6996,7205" to="7796,7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">
              <v:stroke endarrow="block"/>
            </v:line>
            <v:line id="Straight Connector 8" o:spid="_x0000_s1443" style="position:absolute;visibility:visible" from="6996,7444" to="7796,7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">
              <v:stroke endarrow="block"/>
            </v:line>
            <v:line id="Straight Connector 9" o:spid="_x0000_s1444" style="position:absolute;visibility:visible" from="6996,8083" to="7796,8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6A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"/>
            <v:oval id="Oval 10" o:spid="_x0000_s1445" style="position:absolute;left:7336;top:8011;width:143;height:1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"/>
            <v:shape id="Freeform 14" o:spid="_x0000_s1446" style="position:absolute;left:2409;top:7119;width:639;height:10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34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" path="m,l,580r340,l340,120,220,,,xe">
              <v:path arrowok="t" o:connecttype="custom" o:connectlocs="0,0;0,635000;406400,635000;406400,131379;262965,0;0,0" o:connectangles="0,0,0,0,0,0"/>
            </v:shape>
            <v:line id="Straight Connector 13" o:spid="_x0000_s1447" style="position:absolute;flip:x;visibility:visible" from="3046,7519" to="3499,7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">
              <v:stroke endarrow="block"/>
            </v:line>
            <v:line id="Straight Connector 12" o:spid="_x0000_s1448" style="position:absolute;visibility:visible" from="3046,7758" to="3499,7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">
              <v:stroke endarrow="block"/>
            </v:line>
            <v:shape id="Text Box 15" o:spid="_x0000_s1449" type="#_x0000_t202" style="position:absolute;left:2457;top:7510;width:561;height:4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" filled="f" stroked="f">
              <v:textbox style="mso-next-textbox:#Text Box 15" inset="0,1mm,0,0">
                <w:txbxContent>
                  <w:p w14:paraId="15BDBCFB" w14:textId="77777777" w:rsidR="0042274C" w:rsidRDefault="0042274C" w:rsidP="0042274C">
                    <w:pPr>
                      <w:jc w:val="center"/>
                    </w:pPr>
                    <w:r>
                      <w:t>UICC</w:t>
                    </w:r>
                  </w:p>
                </w:txbxContent>
              </v:textbox>
            </v:shape>
            <v:shape id="Text Box 16" o:spid="_x0000_s1450" type="#_x0000_t202" style="position:absolute;left:5742;top:9426;width:1321;height:5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">
              <v:stroke dashstyle="dash"/>
              <v:textbox style="mso-next-textbox:#Text Box 16">
                <w:txbxContent>
                  <w:p w14:paraId="60A41373" w14:textId="77777777" w:rsidR="0042274C" w:rsidRDefault="0042274C" w:rsidP="0042274C">
                    <w:pPr>
                      <w:jc w:val="center"/>
                      <w:rPr>
                        <w:sz w:val="28"/>
                      </w:rPr>
                    </w:pPr>
                    <w:r>
                      <w:rPr>
                        <w:sz w:val="28"/>
                      </w:rPr>
                      <w:t>BSF</w:t>
                    </w:r>
                  </w:p>
                </w:txbxContent>
              </v:textbox>
            </v:shape>
            <v:shape id="Text Box 23" o:spid="_x0000_s1451" type="#_x0000_t202" style="position:absolute;left:7846;top:9426;width:1320;height:5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">
              <v:stroke dashstyle="dash"/>
              <v:textbox style="mso-next-textbox:#Text Box 23">
                <w:txbxContent>
                  <w:p w14:paraId="1E461156" w14:textId="77777777" w:rsidR="0042274C" w:rsidRDefault="0042274C" w:rsidP="0042274C">
                    <w:pPr>
                      <w:jc w:val="center"/>
                      <w:rPr>
                        <w:sz w:val="28"/>
                      </w:rPr>
                    </w:pPr>
                    <w:r>
                      <w:rPr>
                        <w:sz w:val="28"/>
                      </w:rPr>
                      <w:t>NAF</w:t>
                    </w:r>
                  </w:p>
                </w:txbxContent>
              </v:textbox>
            </v:shape>
            <v:line id="Straight Connector 17" o:spid="_x0000_s1452" style="position:absolute;visibility:visible" from="6342,8226" to="6343,9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">
              <v:stroke dashstyle="dash" startarrow="block" endarrow="block"/>
            </v:line>
            <v:line id="Straight Connector 18" o:spid="_x0000_s1453" style="position:absolute;visibility:visible" from="8526,8246" to="8527,9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">
              <v:stroke dashstyle="dash" startarrow="block" endarrow="block"/>
            </v:line>
            <v:line id="Straight Connector 19" o:spid="_x0000_s1454" style="position:absolute;flip:x y;visibility:visible" from="7077,9706" to="7846,9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">
              <v:stroke dashstyle="dash" startarrow="block" endarrow="block"/>
            </v:line>
            <v:shape id="Text Box 21" o:spid="_x0000_s1455" type="#_x0000_t202" style="position:absolute;left:6229;top:8668;width:560;height:265;visibility:visible" filled="f" stroked="f">
              <v:textbox style="mso-next-textbox:#Text Box 21" inset="0,0,0,0">
                <w:txbxContent>
                  <w:p w14:paraId="71CBF309" w14:textId="77777777" w:rsidR="0042274C" w:rsidRDefault="0042274C" w:rsidP="0042274C">
                    <w:pPr>
                      <w:jc w:val="center"/>
                      <w:rPr>
                        <w:i/>
                        <w:iCs/>
                      </w:rPr>
                    </w:pPr>
                    <w:r>
                      <w:rPr>
                        <w:i/>
                        <w:iCs/>
                      </w:rPr>
                      <w:t>Ub</w:t>
                    </w:r>
                  </w:p>
                </w:txbxContent>
              </v:textbox>
            </v:shape>
            <v:shape id="Text Box 20" o:spid="_x0000_s1456" type="#_x0000_t202" style="position:absolute;left:7297;top:9402;width:349;height:460;visibility:visible" filled="f" stroked="f">
              <v:textbox style="mso-next-textbox:#Text Box 20" inset="0,1mm,0,0">
                <w:txbxContent>
                  <w:p w14:paraId="456DE933" w14:textId="77777777" w:rsidR="0042274C" w:rsidRDefault="0042274C" w:rsidP="0042274C">
                    <w:pPr>
                      <w:jc w:val="center"/>
                      <w:rPr>
                        <w:i/>
                        <w:iCs/>
                      </w:rPr>
                    </w:pPr>
                    <w:r>
                      <w:rPr>
                        <w:i/>
                        <w:iCs/>
                      </w:rPr>
                      <w:t>Zn</w:t>
                    </w:r>
                  </w:p>
                </w:txbxContent>
              </v:textbox>
            </v:shape>
            <v:shape id="Text Box 22" o:spid="_x0000_s1457" type="#_x0000_t202" style="position:absolute;left:8416;top:8667;width:560;height:266;visibility:visible" filled="f" stroked="f">
              <v:textbox style="mso-next-textbox:#Text Box 22" inset="0,0,0,0">
                <w:txbxContent>
                  <w:p w14:paraId="7AD6C739" w14:textId="77777777" w:rsidR="0042274C" w:rsidRDefault="0042274C" w:rsidP="0042274C">
                    <w:pPr>
                      <w:jc w:val="center"/>
                      <w:rPr>
                        <w:i/>
                        <w:iCs/>
                      </w:rPr>
                    </w:pPr>
                    <w:r>
                      <w:rPr>
                        <w:i/>
                        <w:iCs/>
                      </w:rPr>
                      <w:t>Ua</w:t>
                    </w:r>
                  </w:p>
                </w:txbxContent>
              </v:textbox>
            </v:shape>
            <v:shape id="Text Box 24" o:spid="_x0000_s1458" type="#_x0000_t202" style="position:absolute;left:4590;top:5610;width:1435;height:898;visibility:visible">
              <v:textbox style="mso-next-textbox:#Text Box 24" inset=",10.8pt">
                <w:txbxContent>
                  <w:p w14:paraId="20E0FF42" w14:textId="77777777" w:rsidR="0042274C" w:rsidRDefault="0042274C" w:rsidP="0042274C">
                    <w:pPr>
                      <w:jc w:val="center"/>
                    </w:pPr>
                    <w:r>
                      <w:t>Authorization Function</w:t>
                    </w:r>
                  </w:p>
                </w:txbxContent>
              </v:textbox>
            </v:shape>
            <v:line id="Straight Connector 25" o:spid="_x0000_s1459" style="position:absolute;visibility:visible" from="5410,7188" to="5649,7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">
              <v:stroke endarrow="block"/>
            </v:line>
            <v:line id="Straight Connector 26" o:spid="_x0000_s1460" style="position:absolute;flip:x;visibility:visible" from="4850,7188" to="5096,7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"/>
            <v:line id="Straight Connector 27" o:spid="_x0000_s1461" style="position:absolute;flip:x;visibility:visible" from="4355,6288" to="4600,6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">
              <v:stroke startarrow="block"/>
            </v:line>
            <v:line id="Straight Connector 28" o:spid="_x0000_s1462" style="position:absolute;flip:x;visibility:visible" from="6020,5974" to="6266,5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"/>
            <v:line id="Straight Connector 29" o:spid="_x0000_s1463" style="position:absolute;flip:x;visibility:visible" from="4058,6132" to="4598,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">
              <v:stroke startarrow="block"/>
            </v:line>
            <v:line id="Straight Connector 30" o:spid="_x0000_s1464" style="position:absolute;flip:x;visibility:visible" from="4063,5967" to="4603,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">
              <v:stroke startarrow="block"/>
            </v:line>
            <v:line id="Straight Connector 31" o:spid="_x0000_s1465" style="position:absolute;flip:x;visibility:visible" from="4069,5802" to="4608,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">
              <v:stroke startarrow="block"/>
            </v:line>
            <v:line id="Straight Connector 34" o:spid="_x0000_s1466" style="position:absolute;flip:x;visibility:visible" from="4340,6754" to="5096,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"/>
            <v:line id="Straight Connector 32" o:spid="_x0000_s1467" style="position:absolute;flip:x;visibility:visible" from="4340,6288" to="4340,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"/>
            <v:line id="Straight Connector 33" o:spid="_x0000_s1468" style="position:absolute;flip:x;visibility:visible" from="5105,6754" to="5105,7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"/>
            <v:line id="Straight Connector 38" o:spid="_x0000_s1469" style="position:absolute;flip:x;visibility:visible" from="5421,6754" to="6266,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"/>
            <v:line id="Straight Connector 35" o:spid="_x0000_s1470" style="position:absolute;flip:x;visibility:visible" from="6275,5974" to="6275,6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"/>
            <v:line id="Straight Connector 36" o:spid="_x0000_s1471" style="position:absolute;flip:x;visibility:visible" from="5421,6754" to="5421,7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"/>
            <v:shape id="Text Box 41" o:spid="_x0000_s1472" type="#_x0000_t202" style="position:absolute;left:6315;top:5873;width:1635;height:2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" filled="f" stroked="f">
              <v:textbox style="mso-next-textbox:#Text Box 41" inset="0,0,0,0">
                <w:txbxContent>
                  <w:p w14:paraId="7E1ABE1B" w14:textId="77777777" w:rsidR="0042274C" w:rsidRPr="00E54933" w:rsidRDefault="0042274C" w:rsidP="0042274C">
                    <w:pPr>
                      <w:jc w:val="center"/>
                      <w:rPr>
                        <w:i/>
                        <w:iCs/>
                        <w:sz w:val="18"/>
                      </w:rPr>
                    </w:pPr>
                    <w:r>
                      <w:rPr>
                        <w:i/>
                        <w:iCs/>
                        <w:sz w:val="18"/>
                      </w:rPr>
                      <w:t>Aggregate</w:t>
                    </w:r>
                    <w:r w:rsidRPr="00E54933">
                      <w:rPr>
                        <w:i/>
                        <w:iCs/>
                        <w:sz w:val="18"/>
                      </w:rPr>
                      <w:t xml:space="preserve"> Assertion</w:t>
                    </w:r>
                  </w:p>
                </w:txbxContent>
              </v:textbox>
            </v:shape>
            <v:shape id="Text Box 40" o:spid="_x0000_s1473" type="#_x0000_t202" style="position:absolute;left:2726;top:5850;width:1635;height:59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hsRsA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" filled="f" stroked="f">
              <v:textbox style="mso-next-textbox:#Text Box 40" inset="0,0,0,0">
                <w:txbxContent>
                  <w:p w14:paraId="7B5D0E0F" w14:textId="77777777" w:rsidR="0042274C" w:rsidRPr="00E54933" w:rsidRDefault="0042274C" w:rsidP="0042274C">
                    <w:pPr>
                      <w:jc w:val="center"/>
                      <w:rPr>
                        <w:i/>
                        <w:iCs/>
                        <w:sz w:val="18"/>
                      </w:rPr>
                    </w:pPr>
                    <w:r>
                      <w:rPr>
                        <w:i/>
                        <w:iCs/>
                        <w:sz w:val="18"/>
                      </w:rPr>
                      <w:t>Assertions</w:t>
                    </w:r>
                  </w:p>
                </w:txbxContent>
              </v:textbox>
            </v:shape>
            <v:shape id="Text Box 39" o:spid="_x0000_s1474" type="#_x0000_t202" style="position:absolute;left:2910;top:6367;width:1634;height:23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" filled="f" stroked="f">
              <v:textbox style="mso-next-textbox:#Text Box 39" inset="0,0,0,0">
                <w:txbxContent>
                  <w:p w14:paraId="31B538C4" w14:textId="77777777" w:rsidR="0042274C" w:rsidRPr="00E54933" w:rsidRDefault="0042274C" w:rsidP="0042274C">
                    <w:pPr>
                      <w:jc w:val="center"/>
                      <w:rPr>
                        <w:i/>
                        <w:iCs/>
                        <w:sz w:val="18"/>
                      </w:rPr>
                    </w:pPr>
                    <w:r w:rsidRPr="00E54933">
                      <w:rPr>
                        <w:i/>
                        <w:iCs/>
                        <w:sz w:val="18"/>
                      </w:rPr>
                      <w:t>PIN Assertion</w:t>
                    </w:r>
                  </w:p>
                </w:txbxContent>
              </v:textbox>
            </v:shape>
            <w10:anchorlock/>
          </v:group>
        </w:pict>
      </w:r>
    </w:p>
    <w:p w14:paraId="6F8B1D79" w14:textId="77777777" w:rsidR="0042274C" w:rsidRDefault="0042274C" w:rsidP="00F069C6">
      <w:pPr>
        <w:pStyle w:val="TF"/>
      </w:pPr>
      <w:r w:rsidRPr="00353D1D">
        <w:t>Figure 7.4.</w:t>
      </w:r>
      <w:r>
        <w:t>3</w:t>
      </w:r>
      <w:r w:rsidRPr="00353D1D">
        <w:t>-1</w:t>
      </w:r>
      <w:r>
        <w:rPr>
          <w:sz w:val="28"/>
        </w:rPr>
        <w:t xml:space="preserve"> </w:t>
      </w:r>
      <w:r>
        <w:t>Functional Architecture of a GAA Solution with Local User Authentication.</w:t>
      </w:r>
    </w:p>
    <w:p w14:paraId="46F691E9" w14:textId="77777777" w:rsidR="0042274C" w:rsidRDefault="0042274C" w:rsidP="0042274C">
      <w:pPr>
        <w:pStyle w:val="NO"/>
      </w:pPr>
      <w:r>
        <w:t>NOTE</w:t>
      </w:r>
      <w:r w:rsidRPr="00F7661E">
        <w:t xml:space="preserve"> </w:t>
      </w:r>
      <w:r w:rsidRPr="003317FB">
        <w:t xml:space="preserve">: </w:t>
      </w:r>
      <w:r>
        <w:tab/>
        <w:t>Device drivers, Authorization Function, GAA Server, GAA Client, and user interface have to operate in a secure environment (e.g., UICC, external Smart Card, or Secure Environment on ME)</w:t>
      </w:r>
    </w:p>
    <w:p w14:paraId="7C48614C" w14:textId="77777777" w:rsidR="0042274C" w:rsidRDefault="0042274C" w:rsidP="0042274C">
      <w:r>
        <w:t>The benefits of the local user authentication approach used as either the only method of authentication or in combination with the more traditional server-based authentication (e.g., AKA, GBA, etc.) include the following:</w:t>
      </w:r>
    </w:p>
    <w:p w14:paraId="7FC98FA6" w14:textId="77777777" w:rsidR="00985E9D" w:rsidRDefault="00985E9D" w:rsidP="00985E9D">
      <w:pPr>
        <w:pStyle w:val="B1"/>
      </w:pPr>
      <w:r>
        <w:t>-</w:t>
      </w:r>
      <w:r>
        <w:tab/>
      </w:r>
      <w:r w:rsidR="0042274C">
        <w:t>A high level of assurance that the rightful subscriber has provided consent and authorization for the use of GBA authentication on the UE.</w:t>
      </w:r>
    </w:p>
    <w:p w14:paraId="7298DAFF" w14:textId="77777777" w:rsidR="0042274C" w:rsidRDefault="00985E9D" w:rsidP="00985E9D">
      <w:pPr>
        <w:pStyle w:val="B1"/>
      </w:pPr>
      <w:r>
        <w:t>-</w:t>
      </w:r>
      <w:r>
        <w:tab/>
      </w:r>
      <w:r w:rsidR="0042274C">
        <w:t xml:space="preserve">Users’ credentials never leave the UE, and </w:t>
      </w:r>
      <w:r w:rsidR="00076518">
        <w:t xml:space="preserve">could </w:t>
      </w:r>
      <w:r w:rsidR="0042274C">
        <w:t xml:space="preserve">reside in the Secure Environment on the UE. This can be potentially very useful with credentials that are difficult to revoke and re-issue (e.g., biometric credentials). Such approach </w:t>
      </w:r>
      <w:r w:rsidR="00076518">
        <w:t xml:space="preserve">could </w:t>
      </w:r>
      <w:r w:rsidR="0042274C">
        <w:t>alleviate privacy concerns of potential users and help to accelerate adoption of the service.</w:t>
      </w:r>
    </w:p>
    <w:p w14:paraId="6D16670A" w14:textId="77777777" w:rsidR="0042274C" w:rsidRDefault="00985E9D" w:rsidP="00985E9D">
      <w:pPr>
        <w:pStyle w:val="B1"/>
      </w:pPr>
      <w:r>
        <w:t>-</w:t>
      </w:r>
      <w:r>
        <w:tab/>
      </w:r>
      <w:r w:rsidR="0042274C">
        <w:t>Autonomous local user authentication becomes achievable, allowing user authentication when network  connectivity is not possible (e.g. to unlock the phone after first power on).</w:t>
      </w:r>
    </w:p>
    <w:p w14:paraId="0F7BD4F6" w14:textId="77777777" w:rsidR="00AD017B" w:rsidRPr="006A2D6F" w:rsidRDefault="00AD017B" w:rsidP="00AD017B">
      <w:pPr>
        <w:pStyle w:val="Heading3"/>
        <w:ind w:left="720" w:hanging="720"/>
      </w:pPr>
      <w:bookmarkStart w:id="46" w:name="_Toc421778743"/>
      <w:r w:rsidRPr="006A2D6F">
        <w:t>7.</w:t>
      </w:r>
      <w:r>
        <w:t>4.4</w:t>
      </w:r>
      <w:r w:rsidRPr="006A2D6F">
        <w:tab/>
        <w:t>Evaluation against SA1 requirements</w:t>
      </w:r>
      <w:bookmarkEnd w:id="46"/>
    </w:p>
    <w:p w14:paraId="1CA58B41" w14:textId="77777777" w:rsidR="00AD017B" w:rsidRDefault="00AD017B" w:rsidP="00AD017B">
      <w:pPr>
        <w:pStyle w:val="EW"/>
      </w:pPr>
    </w:p>
    <w:p w14:paraId="15DC04B2" w14:textId="77777777" w:rsidR="00AD017B" w:rsidRDefault="00AD017B" w:rsidP="00AD017B">
      <w:r>
        <w:t>The following table summarizes and illustrates conformance of solutions in this Section with SA1 service requirements specified by SA1 in TS 22.101 [11] clause 26, on the integration of SSO frameworks with 3GPP networks for various operator authentication configurations.</w:t>
      </w:r>
    </w:p>
    <w:p w14:paraId="34ACF077" w14:textId="77777777" w:rsidR="00AD017B" w:rsidRPr="003828CC" w:rsidRDefault="00AD017B" w:rsidP="00AD017B">
      <w:pPr>
        <w:pStyle w:val="TH"/>
      </w:pPr>
      <w:r>
        <w:t>Table 7.4.4-1 Summary of</w:t>
      </w:r>
      <w:r w:rsidRPr="003828CC">
        <w:t xml:space="preserve"> conformance with SA1 service requirements specified by SA1 in TS 22.101 [11] clause </w:t>
      </w:r>
    </w:p>
    <w:p w14:paraId="6991C9DD" w14:textId="77777777" w:rsidR="00B607E8" w:rsidRDefault="00B607E8" w:rsidP="00B607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60"/>
        <w:gridCol w:w="2520"/>
        <w:gridCol w:w="2970"/>
      </w:tblGrid>
      <w:tr w:rsidR="00B607E8" w14:paraId="2CBA054B" w14:textId="77777777" w:rsidTr="00217E60">
        <w:tc>
          <w:tcPr>
            <w:tcW w:w="648" w:type="dxa"/>
          </w:tcPr>
          <w:p w14:paraId="18FA0BD0" w14:textId="77777777" w:rsidR="00B607E8" w:rsidRPr="00314462" w:rsidRDefault="00B607E8" w:rsidP="00985E9D">
            <w:pPr>
              <w:pStyle w:val="TAL"/>
            </w:pPr>
            <w:r w:rsidRPr="00314462">
              <w:t>##</w:t>
            </w:r>
          </w:p>
        </w:tc>
        <w:tc>
          <w:tcPr>
            <w:tcW w:w="3060" w:type="dxa"/>
          </w:tcPr>
          <w:p w14:paraId="4BA3ECF3" w14:textId="77777777" w:rsidR="00B607E8" w:rsidRDefault="00B607E8" w:rsidP="00985E9D">
            <w:pPr>
              <w:pStyle w:val="TAL"/>
            </w:pPr>
          </w:p>
          <w:p w14:paraId="6AC5FD91" w14:textId="77777777" w:rsidR="00076518" w:rsidRPr="00314462" w:rsidRDefault="00076518" w:rsidP="00985E9D">
            <w:pPr>
              <w:pStyle w:val="TAL"/>
            </w:pPr>
            <w:r>
              <w:t>SA1 service requirement</w:t>
            </w:r>
          </w:p>
        </w:tc>
        <w:tc>
          <w:tcPr>
            <w:tcW w:w="2520" w:type="dxa"/>
          </w:tcPr>
          <w:p w14:paraId="489D94F8" w14:textId="77777777" w:rsidR="00B607E8" w:rsidRPr="00314462" w:rsidRDefault="00B607E8" w:rsidP="00985E9D">
            <w:pPr>
              <w:pStyle w:val="TAL"/>
              <w:rPr>
                <w:rFonts w:ascii="Calibri" w:hAnsi="Calibri"/>
              </w:rPr>
            </w:pPr>
            <w:r w:rsidRPr="00314462">
              <w:rPr>
                <w:rFonts w:ascii="Calibri" w:hAnsi="Calibri"/>
              </w:rPr>
              <w:t>Solution in Section 7.4, User Consent</w:t>
            </w:r>
          </w:p>
        </w:tc>
        <w:tc>
          <w:tcPr>
            <w:tcW w:w="2970" w:type="dxa"/>
          </w:tcPr>
          <w:p w14:paraId="6068BA25" w14:textId="77777777" w:rsidR="00B607E8" w:rsidRPr="00314462" w:rsidRDefault="00B607E8" w:rsidP="00985E9D">
            <w:pPr>
              <w:pStyle w:val="TAL"/>
              <w:rPr>
                <w:rFonts w:ascii="Calibri" w:hAnsi="Calibri"/>
              </w:rPr>
            </w:pPr>
            <w:r w:rsidRPr="00314462">
              <w:rPr>
                <w:rFonts w:ascii="Calibri" w:hAnsi="Calibri"/>
              </w:rPr>
              <w:t>Comments</w:t>
            </w:r>
          </w:p>
        </w:tc>
      </w:tr>
      <w:tr w:rsidR="00B607E8" w14:paraId="63770B29" w14:textId="77777777" w:rsidTr="00217E60">
        <w:tc>
          <w:tcPr>
            <w:tcW w:w="648" w:type="dxa"/>
          </w:tcPr>
          <w:p w14:paraId="7769DEA4"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1</w:t>
            </w:r>
          </w:p>
        </w:tc>
        <w:tc>
          <w:tcPr>
            <w:tcW w:w="3060" w:type="dxa"/>
          </w:tcPr>
          <w:p w14:paraId="338F35F6" w14:textId="77777777" w:rsidR="00B607E8" w:rsidRPr="00314462" w:rsidRDefault="00B607E8" w:rsidP="00985E9D">
            <w:pPr>
              <w:pStyle w:val="TAL"/>
              <w:rPr>
                <w:rFonts w:cs="Arial"/>
                <w:sz w:val="36"/>
                <w:szCs w:val="36"/>
              </w:rPr>
            </w:pPr>
            <w:r w:rsidRPr="00314462">
              <w:rPr>
                <w:rFonts w:ascii="Calibri" w:hAnsi="Calibri" w:cs="Arial"/>
                <w:bCs/>
                <w:kern w:val="24"/>
                <w:sz w:val="20"/>
              </w:rPr>
              <w:t>UE shall support 3GPP SSO Authentication, without user intervention, based on Operator-controlled credentials</w:t>
            </w:r>
          </w:p>
        </w:tc>
        <w:tc>
          <w:tcPr>
            <w:tcW w:w="2520" w:type="dxa"/>
          </w:tcPr>
          <w:p w14:paraId="1815E5ED" w14:textId="77777777" w:rsidR="00B607E8" w:rsidRPr="00314462" w:rsidRDefault="00B607E8" w:rsidP="00985E9D">
            <w:pPr>
              <w:pStyle w:val="TAL"/>
              <w:rPr>
                <w:rFonts w:ascii="Calibri" w:hAnsi="Calibri" w:cs="Arial"/>
                <w:sz w:val="20"/>
              </w:rPr>
            </w:pPr>
            <w:r w:rsidRPr="00314462">
              <w:rPr>
                <w:rFonts w:ascii="Calibri" w:hAnsi="Calibri" w:cs="Arial"/>
                <w:sz w:val="20"/>
              </w:rPr>
              <w:t>YES. Since it is based on GBA/AKA credentials</w:t>
            </w:r>
          </w:p>
          <w:p w14:paraId="1B227A7C" w14:textId="77777777" w:rsidR="00B607E8" w:rsidRPr="00314462" w:rsidRDefault="00B607E8" w:rsidP="00985E9D">
            <w:pPr>
              <w:pStyle w:val="TAL"/>
              <w:rPr>
                <w:rFonts w:ascii="Calibri" w:hAnsi="Calibri" w:cs="Arial"/>
                <w:sz w:val="20"/>
              </w:rPr>
            </w:pPr>
          </w:p>
        </w:tc>
        <w:tc>
          <w:tcPr>
            <w:tcW w:w="2970" w:type="dxa"/>
          </w:tcPr>
          <w:p w14:paraId="14C1A22B" w14:textId="77777777" w:rsidR="00B607E8" w:rsidRPr="00314462" w:rsidRDefault="00B607E8" w:rsidP="00985E9D">
            <w:pPr>
              <w:pStyle w:val="TAL"/>
              <w:rPr>
                <w:rFonts w:ascii="Calibri" w:hAnsi="Calibri" w:cs="Arial"/>
                <w:sz w:val="20"/>
              </w:rPr>
            </w:pPr>
            <w:r w:rsidRPr="00314462">
              <w:rPr>
                <w:rFonts w:ascii="Calibri" w:hAnsi="Calibri" w:cs="Arial"/>
                <w:sz w:val="20"/>
              </w:rPr>
              <w:t>Support Requirement #1</w:t>
            </w:r>
          </w:p>
        </w:tc>
      </w:tr>
      <w:tr w:rsidR="00B607E8" w14:paraId="5C068472" w14:textId="77777777" w:rsidTr="00217E60">
        <w:tc>
          <w:tcPr>
            <w:tcW w:w="648" w:type="dxa"/>
          </w:tcPr>
          <w:p w14:paraId="68F3FEEE"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2</w:t>
            </w:r>
          </w:p>
        </w:tc>
        <w:tc>
          <w:tcPr>
            <w:tcW w:w="3060" w:type="dxa"/>
          </w:tcPr>
          <w:p w14:paraId="7387E4E6" w14:textId="77777777" w:rsidR="00B607E8" w:rsidRPr="00314462" w:rsidRDefault="00B607E8" w:rsidP="00985E9D">
            <w:pPr>
              <w:pStyle w:val="TAL"/>
              <w:rPr>
                <w:rFonts w:cs="Arial"/>
                <w:sz w:val="36"/>
                <w:szCs w:val="36"/>
              </w:rPr>
            </w:pPr>
            <w:r w:rsidRPr="00314462">
              <w:rPr>
                <w:rFonts w:ascii="Calibri" w:hAnsi="Calibri" w:cs="Arial"/>
                <w:bCs/>
                <w:kern w:val="24"/>
                <w:sz w:val="20"/>
              </w:rPr>
              <w:t>UE may support a request for SSO Local User Authentication</w:t>
            </w:r>
            <w:r w:rsidRPr="00314462">
              <w:rPr>
                <w:rFonts w:ascii="Calibri" w:hAnsi="Calibri" w:cs="Arial"/>
                <w:kern w:val="24"/>
                <w:sz w:val="20"/>
              </w:rPr>
              <w:t xml:space="preserve"> </w:t>
            </w:r>
            <w:r w:rsidRPr="00314462">
              <w:rPr>
                <w:rFonts w:ascii="Calibri" w:hAnsi="Calibri" w:cs="Arial"/>
                <w:bCs/>
                <w:kern w:val="24"/>
                <w:sz w:val="20"/>
              </w:rPr>
              <w:t>from a Data Application Provider</w:t>
            </w:r>
          </w:p>
        </w:tc>
        <w:tc>
          <w:tcPr>
            <w:tcW w:w="2520" w:type="dxa"/>
          </w:tcPr>
          <w:p w14:paraId="3F652FBC"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Solution does not provide for DAP to request Local User Authentication</w:t>
            </w:r>
          </w:p>
        </w:tc>
        <w:tc>
          <w:tcPr>
            <w:tcW w:w="2970" w:type="dxa"/>
          </w:tcPr>
          <w:p w14:paraId="27E51398" w14:textId="77777777" w:rsidR="00B607E8" w:rsidRPr="00314462" w:rsidRDefault="00B607E8" w:rsidP="00985E9D">
            <w:pPr>
              <w:pStyle w:val="TAL"/>
              <w:rPr>
                <w:rFonts w:ascii="Calibri" w:hAnsi="Calibri" w:cs="Arial"/>
                <w:sz w:val="20"/>
              </w:rPr>
            </w:pPr>
            <w:r w:rsidRPr="00314462">
              <w:rPr>
                <w:rFonts w:ascii="Calibri" w:hAnsi="Calibri" w:cs="Arial"/>
                <w:sz w:val="20"/>
              </w:rPr>
              <w:t>Request for Local User authentication does not come from DAP</w:t>
            </w:r>
          </w:p>
          <w:p w14:paraId="1A2D6EF6"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#2 is not supported</w:t>
            </w:r>
          </w:p>
        </w:tc>
      </w:tr>
      <w:tr w:rsidR="00B607E8" w14:paraId="4E2FBA0D" w14:textId="77777777" w:rsidTr="00217E60">
        <w:tc>
          <w:tcPr>
            <w:tcW w:w="648" w:type="dxa"/>
          </w:tcPr>
          <w:p w14:paraId="0113E248"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3</w:t>
            </w:r>
          </w:p>
        </w:tc>
        <w:tc>
          <w:tcPr>
            <w:tcW w:w="3060" w:type="dxa"/>
          </w:tcPr>
          <w:p w14:paraId="72DCA7F7" w14:textId="77777777" w:rsidR="00B607E8" w:rsidRPr="00314462" w:rsidRDefault="00B607E8" w:rsidP="00985E9D">
            <w:pPr>
              <w:pStyle w:val="TAL"/>
              <w:rPr>
                <w:rFonts w:cs="Arial"/>
                <w:sz w:val="36"/>
                <w:szCs w:val="36"/>
              </w:rPr>
            </w:pPr>
            <w:r w:rsidRPr="00314462">
              <w:rPr>
                <w:rFonts w:ascii="Calibri" w:hAnsi="Calibri" w:cs="Arial"/>
                <w:bCs/>
                <w:kern w:val="24"/>
                <w:sz w:val="20"/>
              </w:rPr>
              <w:t>UE may support a request for SSO Local User Authentication</w:t>
            </w:r>
            <w:r w:rsidRPr="00314462">
              <w:rPr>
                <w:rFonts w:ascii="Calibri" w:hAnsi="Calibri" w:cs="Arial"/>
                <w:kern w:val="24"/>
                <w:sz w:val="20"/>
              </w:rPr>
              <w:t xml:space="preserve"> </w:t>
            </w:r>
            <w:r w:rsidRPr="00314462">
              <w:rPr>
                <w:rFonts w:ascii="Calibri" w:hAnsi="Calibri"/>
                <w:bCs/>
                <w:kern w:val="24"/>
                <w:sz w:val="20"/>
              </w:rPr>
              <w:t>from</w:t>
            </w:r>
            <w:r w:rsidRPr="00314462">
              <w:rPr>
                <w:rFonts w:ascii="Calibri" w:hAnsi="Calibri" w:cs="Arial"/>
                <w:bCs/>
                <w:kern w:val="24"/>
                <w:sz w:val="20"/>
              </w:rPr>
              <w:t xml:space="preserve"> an Identity Provider </w:t>
            </w:r>
          </w:p>
        </w:tc>
        <w:tc>
          <w:tcPr>
            <w:tcW w:w="2520" w:type="dxa"/>
          </w:tcPr>
          <w:p w14:paraId="16249756"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 xml:space="preserve">Yes partially (implied request for local authentication). </w:t>
            </w:r>
          </w:p>
        </w:tc>
        <w:tc>
          <w:tcPr>
            <w:tcW w:w="2970" w:type="dxa"/>
          </w:tcPr>
          <w:p w14:paraId="14CE6CC7"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#3 is partially supported</w:t>
            </w:r>
          </w:p>
        </w:tc>
      </w:tr>
      <w:tr w:rsidR="00B607E8" w14:paraId="69A01905" w14:textId="77777777" w:rsidTr="00217E60">
        <w:tc>
          <w:tcPr>
            <w:tcW w:w="648" w:type="dxa"/>
          </w:tcPr>
          <w:p w14:paraId="18016190"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4</w:t>
            </w:r>
          </w:p>
        </w:tc>
        <w:tc>
          <w:tcPr>
            <w:tcW w:w="3060" w:type="dxa"/>
          </w:tcPr>
          <w:p w14:paraId="080886D1" w14:textId="77777777" w:rsidR="00B607E8" w:rsidRPr="00314462" w:rsidRDefault="00B607E8" w:rsidP="00985E9D">
            <w:pPr>
              <w:pStyle w:val="TAL"/>
              <w:rPr>
                <w:rFonts w:cs="Arial"/>
                <w:sz w:val="36"/>
                <w:szCs w:val="36"/>
              </w:rPr>
            </w:pPr>
            <w:r w:rsidRPr="00314462">
              <w:rPr>
                <w:rFonts w:ascii="Calibri" w:hAnsi="Calibri" w:cs="Arial"/>
                <w:bCs/>
                <w:kern w:val="24"/>
                <w:sz w:val="20"/>
              </w:rPr>
              <w:t>UE may support a request for SSO Local User Authentication…to confirm the presence of the registered user of the data application</w:t>
            </w:r>
          </w:p>
        </w:tc>
        <w:tc>
          <w:tcPr>
            <w:tcW w:w="2520" w:type="dxa"/>
          </w:tcPr>
          <w:p w14:paraId="4A28A790"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Yes. Partially. It is still not a true User authentication</w:t>
            </w:r>
          </w:p>
        </w:tc>
        <w:tc>
          <w:tcPr>
            <w:tcW w:w="2970" w:type="dxa"/>
          </w:tcPr>
          <w:p w14:paraId="14B11C87"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#3 is partially supported</w:t>
            </w:r>
          </w:p>
        </w:tc>
      </w:tr>
      <w:tr w:rsidR="00B607E8" w14:paraId="5D76F401" w14:textId="77777777" w:rsidTr="00217E60">
        <w:tc>
          <w:tcPr>
            <w:tcW w:w="648" w:type="dxa"/>
          </w:tcPr>
          <w:p w14:paraId="3DECB493"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5</w:t>
            </w:r>
          </w:p>
        </w:tc>
        <w:tc>
          <w:tcPr>
            <w:tcW w:w="3060" w:type="dxa"/>
          </w:tcPr>
          <w:p w14:paraId="3CD84A7D" w14:textId="77777777" w:rsidR="00B607E8" w:rsidRPr="00314462" w:rsidRDefault="00B607E8" w:rsidP="00985E9D">
            <w:pPr>
              <w:pStyle w:val="TAL"/>
              <w:rPr>
                <w:rFonts w:cs="Arial"/>
                <w:sz w:val="36"/>
                <w:szCs w:val="36"/>
              </w:rPr>
            </w:pPr>
            <w:r w:rsidRPr="00314462">
              <w:rPr>
                <w:rFonts w:ascii="Calibri" w:hAnsi="Calibri" w:cs="Arial"/>
                <w:bCs/>
                <w:kern w:val="24"/>
                <w:sz w:val="20"/>
              </w:rPr>
              <w:t xml:space="preserve">The 3GPP SSO Service shall be able to interwork with Identity Management (IdM) specifications </w:t>
            </w:r>
            <w:r w:rsidRPr="00314462">
              <w:rPr>
                <w:rFonts w:ascii="Calibri" w:hAnsi="Calibri" w:cs="Arial"/>
                <w:kern w:val="24"/>
                <w:sz w:val="20"/>
              </w:rPr>
              <w:t>(e.g., OpenID [51])</w:t>
            </w:r>
          </w:p>
        </w:tc>
        <w:tc>
          <w:tcPr>
            <w:tcW w:w="2520" w:type="dxa"/>
          </w:tcPr>
          <w:p w14:paraId="50AE6424"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Yes. Maybe needs to be better reflected in call flows</w:t>
            </w:r>
          </w:p>
        </w:tc>
        <w:tc>
          <w:tcPr>
            <w:tcW w:w="2970" w:type="dxa"/>
          </w:tcPr>
          <w:p w14:paraId="4D44A4E6"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#5 satisfied</w:t>
            </w:r>
          </w:p>
        </w:tc>
      </w:tr>
      <w:tr w:rsidR="00B607E8" w14:paraId="6A6F7643" w14:textId="77777777" w:rsidTr="00217E60">
        <w:tc>
          <w:tcPr>
            <w:tcW w:w="648" w:type="dxa"/>
          </w:tcPr>
          <w:p w14:paraId="377BAC25"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6</w:t>
            </w:r>
          </w:p>
        </w:tc>
        <w:tc>
          <w:tcPr>
            <w:tcW w:w="3060" w:type="dxa"/>
          </w:tcPr>
          <w:p w14:paraId="1E87E2DB" w14:textId="77777777" w:rsidR="00B607E8" w:rsidRPr="00314462" w:rsidRDefault="00B607E8" w:rsidP="00985E9D">
            <w:pPr>
              <w:pStyle w:val="TAL"/>
              <w:rPr>
                <w:rFonts w:cs="Arial"/>
                <w:sz w:val="36"/>
                <w:szCs w:val="36"/>
              </w:rPr>
            </w:pPr>
            <w:r w:rsidRPr="00314462">
              <w:rPr>
                <w:rFonts w:ascii="Calibri" w:hAnsi="Calibri" w:cs="Arial"/>
                <w:bCs/>
                <w:kern w:val="24"/>
                <w:sz w:val="20"/>
              </w:rPr>
              <w:t>The 3GPP SSO Service shall support 3GPP SSO Authentication based on Operator-controlled credentials and policies</w:t>
            </w:r>
          </w:p>
        </w:tc>
        <w:tc>
          <w:tcPr>
            <w:tcW w:w="2520" w:type="dxa"/>
          </w:tcPr>
          <w:p w14:paraId="5E16B61C"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Yes. Since it is based on AKA, and PIN can be provisioned by MNO, making both  credentials operator-controlled.</w:t>
            </w:r>
          </w:p>
        </w:tc>
        <w:tc>
          <w:tcPr>
            <w:tcW w:w="2970" w:type="dxa"/>
          </w:tcPr>
          <w:p w14:paraId="2855461C"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#5 is satisfied</w:t>
            </w:r>
          </w:p>
        </w:tc>
      </w:tr>
      <w:tr w:rsidR="00B607E8" w14:paraId="513B0C76" w14:textId="77777777" w:rsidTr="00217E60">
        <w:tc>
          <w:tcPr>
            <w:tcW w:w="648" w:type="dxa"/>
          </w:tcPr>
          <w:p w14:paraId="5118DD3A" w14:textId="77777777" w:rsidR="00B607E8" w:rsidRPr="00314462" w:rsidRDefault="00B607E8" w:rsidP="00985E9D">
            <w:pPr>
              <w:pStyle w:val="TAL"/>
              <w:rPr>
                <w:rFonts w:ascii="Calibri" w:hAnsi="Calibri" w:cs="Arial"/>
                <w:kern w:val="24"/>
                <w:sz w:val="20"/>
              </w:rPr>
            </w:pPr>
            <w:r w:rsidRPr="00314462">
              <w:rPr>
                <w:rFonts w:ascii="Calibri" w:hAnsi="Calibri" w:cs="Arial"/>
                <w:kern w:val="24"/>
                <w:sz w:val="20"/>
              </w:rPr>
              <w:t>7</w:t>
            </w:r>
          </w:p>
        </w:tc>
        <w:tc>
          <w:tcPr>
            <w:tcW w:w="3060" w:type="dxa"/>
          </w:tcPr>
          <w:p w14:paraId="41EBE1B2" w14:textId="77777777" w:rsidR="00B607E8" w:rsidRPr="00314462" w:rsidRDefault="00B607E8" w:rsidP="00985E9D">
            <w:pPr>
              <w:pStyle w:val="TAL"/>
              <w:rPr>
                <w:rFonts w:cs="Arial"/>
                <w:sz w:val="36"/>
                <w:szCs w:val="36"/>
              </w:rPr>
            </w:pPr>
            <w:r w:rsidRPr="00314462">
              <w:rPr>
                <w:rFonts w:ascii="Calibri" w:hAnsi="Calibri" w:cs="Arial"/>
                <w:kern w:val="24"/>
                <w:sz w:val="20"/>
              </w:rPr>
              <w:t xml:space="preserve">The 3GPP SSO Service may </w:t>
            </w:r>
            <w:r w:rsidRPr="00314462">
              <w:rPr>
                <w:rFonts w:ascii="Calibri" w:hAnsi="Calibri" w:cs="Arial"/>
                <w:bCs/>
                <w:kern w:val="24"/>
                <w:sz w:val="20"/>
              </w:rPr>
              <w:t>support negotiation and use of an agreed authentication method</w:t>
            </w:r>
            <w:r w:rsidRPr="00314462">
              <w:rPr>
                <w:rFonts w:ascii="Calibri" w:hAnsi="Calibri" w:cs="Arial"/>
                <w:kern w:val="24"/>
                <w:sz w:val="20"/>
              </w:rPr>
              <w:t xml:space="preserve"> between the UE and the 3GPP SSO Identity Provider</w:t>
            </w:r>
          </w:p>
        </w:tc>
        <w:tc>
          <w:tcPr>
            <w:tcW w:w="2520" w:type="dxa"/>
          </w:tcPr>
          <w:p w14:paraId="113E4B86"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No negotiation. Pre-provisioned authentication method.</w:t>
            </w:r>
          </w:p>
        </w:tc>
        <w:tc>
          <w:tcPr>
            <w:tcW w:w="2970" w:type="dxa"/>
          </w:tcPr>
          <w:p w14:paraId="1DE40FB3"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#7 is not satisfied</w:t>
            </w:r>
          </w:p>
        </w:tc>
      </w:tr>
      <w:tr w:rsidR="00B607E8" w14:paraId="14D51CEC" w14:textId="77777777" w:rsidTr="00217E60">
        <w:tc>
          <w:tcPr>
            <w:tcW w:w="648" w:type="dxa"/>
          </w:tcPr>
          <w:p w14:paraId="6159DAD0" w14:textId="77777777" w:rsidR="00B607E8" w:rsidRPr="00314462" w:rsidRDefault="00B607E8" w:rsidP="00985E9D">
            <w:pPr>
              <w:pStyle w:val="TAL"/>
              <w:rPr>
                <w:rFonts w:cs="Arial"/>
                <w:sz w:val="20"/>
                <w:szCs w:val="36"/>
              </w:rPr>
            </w:pPr>
            <w:r w:rsidRPr="00314462">
              <w:rPr>
                <w:rFonts w:cs="Arial"/>
                <w:sz w:val="20"/>
                <w:szCs w:val="36"/>
              </w:rPr>
              <w:t>8</w:t>
            </w:r>
          </w:p>
        </w:tc>
        <w:tc>
          <w:tcPr>
            <w:tcW w:w="3060" w:type="dxa"/>
          </w:tcPr>
          <w:p w14:paraId="4F2C567F" w14:textId="77777777" w:rsidR="00B607E8" w:rsidRPr="00314462" w:rsidRDefault="00B607E8" w:rsidP="00985E9D">
            <w:pPr>
              <w:pStyle w:val="TAL"/>
              <w:rPr>
                <w:rFonts w:ascii="Calibri" w:hAnsi="Calibri" w:cs="Arial"/>
                <w:sz w:val="20"/>
                <w:szCs w:val="36"/>
              </w:rPr>
            </w:pPr>
            <w:r w:rsidRPr="00314462">
              <w:rPr>
                <w:rFonts w:ascii="Calibri" w:hAnsi="Calibri" w:cs="Arial"/>
                <w:sz w:val="20"/>
                <w:szCs w:val="36"/>
              </w:rPr>
              <w:t xml:space="preserve">The 3GPP SSO Service may support mechanisms to </w:t>
            </w:r>
            <w:r w:rsidRPr="00314462">
              <w:rPr>
                <w:rFonts w:ascii="Calibri" w:hAnsi="Calibri" w:cs="Arial"/>
                <w:bCs/>
                <w:sz w:val="20"/>
                <w:szCs w:val="36"/>
              </w:rPr>
              <w:t>ensure the presence of the registered user of the data application</w:t>
            </w:r>
          </w:p>
          <w:p w14:paraId="72FF266B" w14:textId="77777777" w:rsidR="00B607E8" w:rsidRPr="00314462" w:rsidRDefault="00B607E8" w:rsidP="00985E9D">
            <w:pPr>
              <w:pStyle w:val="TAL"/>
              <w:rPr>
                <w:rFonts w:ascii="Calibri" w:hAnsi="Calibri" w:cs="Arial"/>
                <w:sz w:val="20"/>
                <w:szCs w:val="36"/>
              </w:rPr>
            </w:pPr>
          </w:p>
        </w:tc>
        <w:tc>
          <w:tcPr>
            <w:tcW w:w="2520" w:type="dxa"/>
          </w:tcPr>
          <w:p w14:paraId="4171C05F" w14:textId="77777777" w:rsidR="00B607E8" w:rsidRPr="00314462" w:rsidRDefault="00B607E8" w:rsidP="00985E9D">
            <w:pPr>
              <w:pStyle w:val="TAL"/>
              <w:rPr>
                <w:rFonts w:ascii="Calibri" w:hAnsi="Calibri" w:cs="Arial"/>
                <w:sz w:val="20"/>
              </w:rPr>
            </w:pPr>
            <w:r w:rsidRPr="00314462">
              <w:rPr>
                <w:rFonts w:ascii="Calibri" w:hAnsi="Calibri" w:cs="Arial"/>
                <w:sz w:val="20"/>
              </w:rPr>
              <w:t xml:space="preserve">Yes, limited. PIN is </w:t>
            </w:r>
            <w:r>
              <w:rPr>
                <w:rFonts w:ascii="Calibri" w:hAnsi="Calibri" w:cs="Arial"/>
                <w:sz w:val="20"/>
              </w:rPr>
              <w:t>a wea</w:t>
            </w:r>
            <w:r w:rsidRPr="00314462">
              <w:rPr>
                <w:rFonts w:ascii="Calibri" w:hAnsi="Calibri" w:cs="Arial"/>
                <w:sz w:val="20"/>
              </w:rPr>
              <w:t>k form of shared secret. User has to provide PIN to UICC  to trigger GBA process. One of the advantages is that Local authentication can be achieved offline and can be useful for continuous authentication.</w:t>
            </w:r>
          </w:p>
        </w:tc>
        <w:tc>
          <w:tcPr>
            <w:tcW w:w="2970" w:type="dxa"/>
          </w:tcPr>
          <w:p w14:paraId="43EDCCC3" w14:textId="77777777" w:rsidR="00B607E8" w:rsidRPr="00314462" w:rsidRDefault="00B607E8" w:rsidP="00985E9D">
            <w:pPr>
              <w:pStyle w:val="TAL"/>
              <w:rPr>
                <w:rFonts w:ascii="Calibri" w:hAnsi="Calibri" w:cs="Arial"/>
                <w:sz w:val="20"/>
              </w:rPr>
            </w:pPr>
            <w:r w:rsidRPr="00314462">
              <w:rPr>
                <w:rFonts w:ascii="Calibri" w:hAnsi="Calibri" w:cs="Arial"/>
                <w:sz w:val="20"/>
              </w:rPr>
              <w:t xml:space="preserve">Requirement #8 is mostly satisfied. </w:t>
            </w:r>
          </w:p>
        </w:tc>
      </w:tr>
      <w:tr w:rsidR="00B607E8" w14:paraId="16980344" w14:textId="77777777" w:rsidTr="00217E60">
        <w:tc>
          <w:tcPr>
            <w:tcW w:w="648" w:type="dxa"/>
          </w:tcPr>
          <w:p w14:paraId="4EC35988" w14:textId="77777777" w:rsidR="00B607E8" w:rsidRPr="00314462" w:rsidRDefault="00B607E8" w:rsidP="00985E9D">
            <w:pPr>
              <w:pStyle w:val="TAL"/>
              <w:rPr>
                <w:rFonts w:ascii="Calibri" w:hAnsi="Calibri" w:cs="Arial"/>
                <w:kern w:val="24"/>
                <w:sz w:val="20"/>
              </w:rPr>
            </w:pPr>
            <w:r w:rsidRPr="00314462">
              <w:rPr>
                <w:rFonts w:ascii="Calibri" w:hAnsi="Calibri" w:cs="Arial"/>
                <w:kern w:val="24"/>
                <w:sz w:val="20"/>
              </w:rPr>
              <w:t>9</w:t>
            </w:r>
          </w:p>
        </w:tc>
        <w:tc>
          <w:tcPr>
            <w:tcW w:w="3060" w:type="dxa"/>
          </w:tcPr>
          <w:p w14:paraId="374EA168" w14:textId="77777777" w:rsidR="00B607E8" w:rsidRPr="00314462" w:rsidRDefault="00B607E8" w:rsidP="00985E9D">
            <w:pPr>
              <w:pStyle w:val="TAL"/>
              <w:rPr>
                <w:rFonts w:cs="Arial"/>
                <w:sz w:val="36"/>
                <w:szCs w:val="36"/>
              </w:rPr>
            </w:pPr>
            <w:r w:rsidRPr="00314462">
              <w:rPr>
                <w:rFonts w:ascii="Calibri" w:hAnsi="Calibri" w:cs="Arial"/>
                <w:kern w:val="24"/>
                <w:sz w:val="20"/>
              </w:rPr>
              <w:t>The 3GPP SSO Service may support mechanisms to….</w:t>
            </w:r>
            <w:r w:rsidRPr="00314462">
              <w:rPr>
                <w:rFonts w:ascii="Calibri" w:hAnsi="Calibri" w:cs="Arial"/>
                <w:bCs/>
                <w:kern w:val="24"/>
                <w:sz w:val="20"/>
              </w:rPr>
              <w:t xml:space="preserve"> Satisfy policies of the Data Application Provider</w:t>
            </w:r>
          </w:p>
        </w:tc>
        <w:tc>
          <w:tcPr>
            <w:tcW w:w="2520" w:type="dxa"/>
          </w:tcPr>
          <w:p w14:paraId="5E92D4F1" w14:textId="77777777" w:rsidR="00B607E8" w:rsidRPr="00314462" w:rsidRDefault="00B607E8" w:rsidP="00985E9D">
            <w:pPr>
              <w:pStyle w:val="TAL"/>
              <w:rPr>
                <w:rFonts w:ascii="Calibri" w:hAnsi="Calibri" w:cs="Arial"/>
                <w:sz w:val="20"/>
              </w:rPr>
            </w:pPr>
            <w:r>
              <w:rPr>
                <w:rFonts w:ascii="Calibri" w:hAnsi="Calibri" w:cs="Arial"/>
                <w:color w:val="000000"/>
                <w:kern w:val="24"/>
                <w:sz w:val="20"/>
              </w:rPr>
              <w:t>Yes, only if the local PI authentication is the DAP policy</w:t>
            </w:r>
          </w:p>
        </w:tc>
        <w:tc>
          <w:tcPr>
            <w:tcW w:w="2970" w:type="dxa"/>
          </w:tcPr>
          <w:p w14:paraId="42000A4D"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#9 is partially satisfied</w:t>
            </w:r>
          </w:p>
        </w:tc>
      </w:tr>
      <w:tr w:rsidR="00B607E8" w14:paraId="122933C0" w14:textId="77777777" w:rsidTr="00217E60">
        <w:tc>
          <w:tcPr>
            <w:tcW w:w="648" w:type="dxa"/>
          </w:tcPr>
          <w:p w14:paraId="60C212A1"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10</w:t>
            </w:r>
          </w:p>
        </w:tc>
        <w:tc>
          <w:tcPr>
            <w:tcW w:w="3060" w:type="dxa"/>
          </w:tcPr>
          <w:p w14:paraId="10519CE8" w14:textId="77777777" w:rsidR="00B607E8" w:rsidRPr="00314462" w:rsidRDefault="00B607E8" w:rsidP="00985E9D">
            <w:pPr>
              <w:pStyle w:val="TAL"/>
              <w:rPr>
                <w:rFonts w:cs="Arial"/>
                <w:sz w:val="36"/>
                <w:szCs w:val="36"/>
              </w:rPr>
            </w:pPr>
            <w:r w:rsidRPr="00314462">
              <w:rPr>
                <w:rFonts w:ascii="Calibri" w:hAnsi="Calibri" w:cs="Arial"/>
                <w:bCs/>
                <w:kern w:val="24"/>
                <w:sz w:val="20"/>
              </w:rPr>
              <w:t>3GPP</w:t>
            </w:r>
            <w:r w:rsidRPr="00314462">
              <w:rPr>
                <w:rFonts w:ascii="Calibri" w:hAnsi="Calibri" w:cs="Arial"/>
                <w:kern w:val="24"/>
                <w:sz w:val="20"/>
              </w:rPr>
              <w:t xml:space="preserve"> </w:t>
            </w:r>
            <w:r w:rsidRPr="00314462">
              <w:rPr>
                <w:rFonts w:ascii="Calibri" w:hAnsi="Calibri" w:cs="Arial"/>
                <w:bCs/>
                <w:kern w:val="24"/>
                <w:sz w:val="20"/>
              </w:rPr>
              <w:t>SSO Service shall be transparent from a user perspective when the user accesses a data application using an identity created through a 3</w:t>
            </w:r>
            <w:r w:rsidRPr="00A46211">
              <w:rPr>
                <w:rFonts w:ascii="Calibri" w:hAnsi="Calibri" w:cs="Arial"/>
                <w:bCs/>
                <w:kern w:val="24"/>
                <w:sz w:val="20"/>
                <w:vertAlign w:val="superscript"/>
              </w:rPr>
              <w:t>rd</w:t>
            </w:r>
            <w:r w:rsidRPr="00314462">
              <w:rPr>
                <w:rFonts w:ascii="Calibri" w:hAnsi="Calibri" w:cs="Arial"/>
                <w:bCs/>
                <w:kern w:val="24"/>
                <w:sz w:val="20"/>
              </w:rPr>
              <w:t xml:space="preserve"> Party SSO Identity Provider</w:t>
            </w:r>
          </w:p>
        </w:tc>
        <w:tc>
          <w:tcPr>
            <w:tcW w:w="2520" w:type="dxa"/>
          </w:tcPr>
          <w:p w14:paraId="25FD31C5"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No. The identity of the User / UE is associated to the MNO and NOT a third party IdP</w:t>
            </w:r>
          </w:p>
        </w:tc>
        <w:tc>
          <w:tcPr>
            <w:tcW w:w="2970" w:type="dxa"/>
          </w:tcPr>
          <w:p w14:paraId="7D6B22F6"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#10 only partially satisfied. Assumption: “transparency” == Predictability, i.e., the same SSO service with 3</w:t>
            </w:r>
            <w:r w:rsidRPr="00314462">
              <w:rPr>
                <w:rFonts w:ascii="Calibri" w:hAnsi="Calibri" w:cs="Arial"/>
                <w:sz w:val="20"/>
                <w:vertAlign w:val="superscript"/>
              </w:rPr>
              <w:t>rd</w:t>
            </w:r>
            <w:r w:rsidRPr="00314462">
              <w:rPr>
                <w:rFonts w:ascii="Calibri" w:hAnsi="Calibri" w:cs="Arial"/>
                <w:sz w:val="20"/>
              </w:rPr>
              <w:t xml:space="preserve"> Party identity as with MNO identity</w:t>
            </w:r>
          </w:p>
        </w:tc>
      </w:tr>
      <w:tr w:rsidR="00B607E8" w14:paraId="5D304AF0" w14:textId="77777777" w:rsidTr="00217E60">
        <w:tc>
          <w:tcPr>
            <w:tcW w:w="648" w:type="dxa"/>
          </w:tcPr>
          <w:p w14:paraId="51B3144E" w14:textId="77777777" w:rsidR="00B607E8" w:rsidRPr="00314462" w:rsidRDefault="00B607E8" w:rsidP="00985E9D">
            <w:pPr>
              <w:pStyle w:val="TAL"/>
              <w:rPr>
                <w:rFonts w:ascii="Calibri" w:hAnsi="Calibri" w:cs="Arial"/>
                <w:bCs/>
                <w:kern w:val="24"/>
                <w:sz w:val="20"/>
              </w:rPr>
            </w:pPr>
            <w:r w:rsidRPr="00314462">
              <w:rPr>
                <w:rFonts w:ascii="Calibri" w:hAnsi="Calibri" w:cs="Arial"/>
                <w:bCs/>
                <w:kern w:val="24"/>
                <w:sz w:val="20"/>
              </w:rPr>
              <w:t>11</w:t>
            </w:r>
          </w:p>
        </w:tc>
        <w:tc>
          <w:tcPr>
            <w:tcW w:w="3060" w:type="dxa"/>
          </w:tcPr>
          <w:p w14:paraId="5E1EE015" w14:textId="77777777" w:rsidR="00B607E8" w:rsidRPr="00314462" w:rsidRDefault="00B607E8" w:rsidP="00985E9D">
            <w:pPr>
              <w:pStyle w:val="TAL"/>
              <w:rPr>
                <w:rFonts w:cs="Arial"/>
                <w:sz w:val="36"/>
                <w:szCs w:val="36"/>
              </w:rPr>
            </w:pPr>
            <w:r w:rsidRPr="00314462">
              <w:rPr>
                <w:rFonts w:ascii="Calibri" w:hAnsi="Calibri" w:cs="Arial"/>
                <w:bCs/>
                <w:kern w:val="24"/>
                <w:sz w:val="20"/>
              </w:rPr>
              <w:t>The user shall be able to configure which 3</w:t>
            </w:r>
            <w:r w:rsidRPr="00A46211">
              <w:rPr>
                <w:rFonts w:ascii="Calibri" w:hAnsi="Calibri" w:cs="Arial"/>
                <w:bCs/>
                <w:kern w:val="24"/>
                <w:sz w:val="20"/>
                <w:vertAlign w:val="superscript"/>
              </w:rPr>
              <w:t>rd</w:t>
            </w:r>
            <w:r w:rsidRPr="00314462">
              <w:rPr>
                <w:rFonts w:ascii="Calibri" w:hAnsi="Calibri" w:cs="Arial"/>
                <w:bCs/>
                <w:kern w:val="24"/>
                <w:sz w:val="20"/>
              </w:rPr>
              <w:t xml:space="preserve"> party SSO identities are used with the 3GPP SSO Service</w:t>
            </w:r>
          </w:p>
        </w:tc>
        <w:tc>
          <w:tcPr>
            <w:tcW w:w="2520" w:type="dxa"/>
          </w:tcPr>
          <w:p w14:paraId="6187671C" w14:textId="77777777" w:rsidR="00B607E8" w:rsidRPr="00314462" w:rsidRDefault="00B607E8" w:rsidP="00985E9D">
            <w:pPr>
              <w:pStyle w:val="TAL"/>
              <w:rPr>
                <w:rFonts w:ascii="Calibri" w:hAnsi="Calibri" w:cs="Arial"/>
                <w:sz w:val="20"/>
              </w:rPr>
            </w:pPr>
            <w:r w:rsidRPr="00314462">
              <w:rPr>
                <w:rFonts w:ascii="Calibri" w:hAnsi="Calibri" w:cs="Arial"/>
                <w:color w:val="000000"/>
                <w:kern w:val="24"/>
                <w:sz w:val="20"/>
              </w:rPr>
              <w:t xml:space="preserve">Not currently. May be expanded </w:t>
            </w:r>
          </w:p>
        </w:tc>
        <w:tc>
          <w:tcPr>
            <w:tcW w:w="2970" w:type="dxa"/>
          </w:tcPr>
          <w:p w14:paraId="228B8314" w14:textId="77777777" w:rsidR="00B607E8" w:rsidRPr="00314462" w:rsidRDefault="00B607E8" w:rsidP="00985E9D">
            <w:pPr>
              <w:pStyle w:val="TAL"/>
              <w:rPr>
                <w:rFonts w:ascii="Calibri" w:hAnsi="Calibri" w:cs="Arial"/>
                <w:sz w:val="20"/>
              </w:rPr>
            </w:pPr>
            <w:r w:rsidRPr="00314462">
              <w:rPr>
                <w:rFonts w:ascii="Calibri" w:hAnsi="Calibri" w:cs="Arial"/>
                <w:sz w:val="20"/>
              </w:rPr>
              <w:t>Requirement #11 is not currently satisfied</w:t>
            </w:r>
          </w:p>
        </w:tc>
      </w:tr>
    </w:tbl>
    <w:p w14:paraId="20B7CDA1" w14:textId="77777777" w:rsidR="00B607E8" w:rsidRDefault="00B607E8" w:rsidP="00B607E8">
      <w:pPr>
        <w:pStyle w:val="EditorsNote"/>
      </w:pPr>
    </w:p>
    <w:p w14:paraId="4658574E" w14:textId="77777777" w:rsidR="00A2615F" w:rsidRDefault="00A2615F" w:rsidP="00A2615F">
      <w:pPr>
        <w:pStyle w:val="EditorsNote"/>
      </w:pPr>
    </w:p>
    <w:p w14:paraId="461A1F8E" w14:textId="77777777" w:rsidR="00AD017B" w:rsidRDefault="00AD017B" w:rsidP="00AD017B">
      <w:pPr>
        <w:pStyle w:val="Heading2"/>
        <w:ind w:left="576" w:hanging="576"/>
        <w:rPr>
          <w:lang w:val="en-US"/>
        </w:rPr>
      </w:pPr>
      <w:bookmarkStart w:id="47" w:name="_Toc421778744"/>
      <w:r>
        <w:rPr>
          <w:lang w:val="en-US"/>
        </w:rPr>
        <w:t>7.5</w:t>
      </w:r>
      <w:r>
        <w:rPr>
          <w:lang w:val="en-US"/>
        </w:rPr>
        <w:tab/>
        <w:t>3rd party SSO identity mapping</w:t>
      </w:r>
      <w:bookmarkEnd w:id="47"/>
    </w:p>
    <w:p w14:paraId="73396AB7" w14:textId="77777777" w:rsidR="00AD017B" w:rsidRDefault="00AD017B" w:rsidP="00AD017B">
      <w:pPr>
        <w:pStyle w:val="Heading3"/>
        <w:ind w:left="720" w:hanging="720"/>
        <w:rPr>
          <w:lang w:val="en-US"/>
        </w:rPr>
      </w:pPr>
      <w:bookmarkStart w:id="48" w:name="_Toc421778745"/>
      <w:r>
        <w:rPr>
          <w:lang w:val="en-US"/>
        </w:rPr>
        <w:t>7.5.1</w:t>
      </w:r>
      <w:r>
        <w:rPr>
          <w:lang w:val="en-US"/>
        </w:rPr>
        <w:tab/>
        <w:t>Rationale for solution</w:t>
      </w:r>
      <w:bookmarkEnd w:id="48"/>
      <w:r>
        <w:rPr>
          <w:lang w:val="en-US"/>
        </w:rPr>
        <w:t xml:space="preserve"> </w:t>
      </w:r>
    </w:p>
    <w:p w14:paraId="7CBFF067" w14:textId="77777777" w:rsidR="00B54A66" w:rsidRDefault="00B54A66" w:rsidP="00B54A66">
      <w:pPr>
        <w:rPr>
          <w:lang w:val="en-US"/>
        </w:rPr>
      </w:pPr>
      <w:r>
        <w:rPr>
          <w:lang w:val="en-US"/>
        </w:rPr>
        <w:t>SA1 TS 22.101 [11] has the following requirement:</w:t>
      </w:r>
    </w:p>
    <w:p w14:paraId="6A769E6B" w14:textId="77777777" w:rsidR="00B54A66" w:rsidRDefault="00B54A66" w:rsidP="00B54A66">
      <w:pPr>
        <w:rPr>
          <w:lang w:val="en-US"/>
        </w:rPr>
      </w:pPr>
      <w:r>
        <w:rPr>
          <w:lang w:val="en-US"/>
        </w:rPr>
        <w:t>"</w:t>
      </w:r>
      <w:r w:rsidRPr="00DC469B">
        <w:rPr>
          <w:lang w:val="en-US"/>
        </w:rPr>
        <w:t>The user shall be able to configure which 3rd party SSO identities are used with the 3GPP SSO Service</w:t>
      </w:r>
      <w:r>
        <w:rPr>
          <w:lang w:val="en-US"/>
        </w:rPr>
        <w:t>."</w:t>
      </w:r>
    </w:p>
    <w:p w14:paraId="63A86A93" w14:textId="77777777" w:rsidR="00B54A66" w:rsidRDefault="00B54A66" w:rsidP="00B54A66">
      <w:pPr>
        <w:rPr>
          <w:lang w:val="en-US"/>
        </w:rPr>
      </w:pPr>
      <w:r>
        <w:rPr>
          <w:lang w:val="en-US"/>
        </w:rPr>
        <w:t>It is assumed that "3rd party SSO identities" mean web user identities</w:t>
      </w:r>
      <w:r w:rsidRPr="001D72B2">
        <w:rPr>
          <w:lang w:val="en-US"/>
        </w:rPr>
        <w:t xml:space="preserve"> </w:t>
      </w:r>
      <w:r>
        <w:rPr>
          <w:lang w:val="en-US"/>
        </w:rPr>
        <w:t>used with the 3GPP SSO Service, which were not assigned by the 3GPP operator, but a 3</w:t>
      </w:r>
      <w:r w:rsidRPr="001D72B2">
        <w:rPr>
          <w:vertAlign w:val="superscript"/>
          <w:lang w:val="en-US"/>
        </w:rPr>
        <w:t>rd</w:t>
      </w:r>
      <w:r>
        <w:rPr>
          <w:lang w:val="en-US"/>
        </w:rPr>
        <w:t xml:space="preserve"> party. For example, when web service, like a social network site uses a 3GPP SSO Service provided by a 3GPP operator, an example of a 3rd party SSO identity could be </w:t>
      </w:r>
      <w:hyperlink r:id="rId26" w:history="1">
        <w:r w:rsidRPr="00394BD1">
          <w:rPr>
            <w:rStyle w:val="Hyperlink"/>
            <w:lang w:val="en-US"/>
          </w:rPr>
          <w:t>user-x@socialnetwork.com</w:t>
        </w:r>
      </w:hyperlink>
      <w:r>
        <w:rPr>
          <w:lang w:val="en-US"/>
        </w:rPr>
        <w:t>. For simplicity we will use the term web user identity in the following.</w:t>
      </w:r>
    </w:p>
    <w:p w14:paraId="4F0D8555" w14:textId="77777777" w:rsidR="00B54A66" w:rsidRDefault="00B54A66" w:rsidP="00B54A66">
      <w:pPr>
        <w:rPr>
          <w:lang w:val="en-US"/>
        </w:rPr>
      </w:pPr>
      <w:r>
        <w:rPr>
          <w:lang w:val="en-US"/>
        </w:rPr>
        <w:t>GBA provides the possibility to use different user identities, including 3</w:t>
      </w:r>
      <w:r w:rsidRPr="00B845AE">
        <w:rPr>
          <w:vertAlign w:val="superscript"/>
          <w:lang w:val="en-US"/>
        </w:rPr>
        <w:t>rd</w:t>
      </w:r>
      <w:r>
        <w:rPr>
          <w:lang w:val="en-US"/>
        </w:rPr>
        <w:t xml:space="preserve"> party SSO identities, for user authentication. This is facilitated by the User Security Settings (USS), which can include a list of user identities, which the NAF can use to authenticate the user with the NAF specific key. </w:t>
      </w:r>
    </w:p>
    <w:p w14:paraId="54C0F85A" w14:textId="77777777" w:rsidR="00B54A66" w:rsidRDefault="00B54A66" w:rsidP="00B54A66">
      <w:pPr>
        <w:rPr>
          <w:lang w:val="en-US"/>
        </w:rPr>
      </w:pPr>
      <w:r>
        <w:rPr>
          <w:lang w:val="en-US"/>
        </w:rPr>
        <w:t>The USS is stored in the HSS as part of the user specific</w:t>
      </w:r>
      <w:r w:rsidRPr="00957A1A">
        <w:rPr>
          <w:lang w:val="en-US"/>
        </w:rPr>
        <w:t xml:space="preserve"> GBA USS (</w:t>
      </w:r>
      <w:r>
        <w:rPr>
          <w:lang w:val="en-US"/>
        </w:rPr>
        <w:t>GUSS</w:t>
      </w:r>
      <w:r w:rsidRPr="00957A1A">
        <w:rPr>
          <w:lang w:val="en-US"/>
        </w:rPr>
        <w:t>)</w:t>
      </w:r>
      <w:r>
        <w:rPr>
          <w:lang w:val="en-US"/>
        </w:rPr>
        <w:t xml:space="preserve">. It is not defined in GBA specifications how the user identities are allocated to the USS, i.e. mapped to the 3GPP subscription, but this is left for configuration and thus out of scope of 3GPP specifications. Consequently, also the security measures for the identity mapping are left out of scope. If adequate security measures are not in place to verify that a person is authorized to request a mapping, it could be possible that an attacker could be able to map a victim's web user identity to the 3GPP subscription of the attacker. This could make the attacker able to access the victim's web service account. </w:t>
      </w:r>
    </w:p>
    <w:p w14:paraId="0A0472CF" w14:textId="77777777" w:rsidR="00AD017B" w:rsidRDefault="00AD017B" w:rsidP="00AD017B">
      <w:pPr>
        <w:pStyle w:val="Heading3"/>
        <w:ind w:left="720" w:hanging="720"/>
      </w:pPr>
      <w:bookmarkStart w:id="49" w:name="_Toc421778746"/>
      <w:r>
        <w:t>7.5.2</w:t>
      </w:r>
      <w:r>
        <w:tab/>
        <w:t>Solution description</w:t>
      </w:r>
      <w:bookmarkEnd w:id="49"/>
    </w:p>
    <w:p w14:paraId="67B52811" w14:textId="77777777" w:rsidR="00B54A66" w:rsidRDefault="00B54A66" w:rsidP="00B54A66">
      <w:pPr>
        <w:rPr>
          <w:lang w:val="en-US"/>
        </w:rPr>
      </w:pPr>
      <w:r>
        <w:t xml:space="preserve">A solution is described which allows only authorized entities to map a </w:t>
      </w:r>
      <w:r>
        <w:rPr>
          <w:lang w:val="en-US"/>
        </w:rPr>
        <w:t>web user identity</w:t>
      </w:r>
      <w:r w:rsidRPr="00DC469B">
        <w:rPr>
          <w:lang w:val="en-US"/>
        </w:rPr>
        <w:t xml:space="preserve"> </w:t>
      </w:r>
      <w:r>
        <w:rPr>
          <w:lang w:val="en-US"/>
        </w:rPr>
        <w:t xml:space="preserve">to a </w:t>
      </w:r>
      <w:r w:rsidRPr="00DC469B">
        <w:rPr>
          <w:lang w:val="en-US"/>
        </w:rPr>
        <w:t xml:space="preserve">3GPP </w:t>
      </w:r>
      <w:r>
        <w:rPr>
          <w:lang w:val="en-US"/>
        </w:rPr>
        <w:t xml:space="preserve">subscription. </w:t>
      </w:r>
    </w:p>
    <w:p w14:paraId="2BCF0F36" w14:textId="77777777" w:rsidR="00B54A66" w:rsidRDefault="00B54A66" w:rsidP="00B54A66">
      <w:pPr>
        <w:rPr>
          <w:lang w:val="en-US"/>
        </w:rPr>
      </w:pPr>
    </w:p>
    <w:p w14:paraId="418747D5" w14:textId="77777777" w:rsidR="00B54A66" w:rsidRDefault="00B54A66" w:rsidP="00985E9D">
      <w:pPr>
        <w:pStyle w:val="TH"/>
      </w:pPr>
      <w:r>
        <w:object w:dxaOrig="9084" w:dyaOrig="11233" w14:anchorId="7B3FB566">
          <v:shape id="_x0000_i1039" type="#_x0000_t75" style="width:454.05pt;height:561.5pt" o:ole="">
            <v:imagedata r:id="rId27" o:title=""/>
          </v:shape>
          <o:OLEObject Type="Embed" ProgID="Visio.Drawing.11" ShapeID="_x0000_i1039" DrawAspect="Content" ObjectID="_1821880997" r:id="rId28"/>
        </w:object>
      </w:r>
    </w:p>
    <w:p w14:paraId="7DDB9F93" w14:textId="77777777" w:rsidR="00AD017B" w:rsidRDefault="00AD017B" w:rsidP="00AD017B">
      <w:pPr>
        <w:pStyle w:val="TF"/>
        <w:rPr>
          <w:lang w:val="da-DK"/>
        </w:rPr>
      </w:pPr>
      <w:r>
        <w:t xml:space="preserve">Figure 7.5.2-1 Identity mapping </w:t>
      </w:r>
    </w:p>
    <w:p w14:paraId="6D85CB80" w14:textId="77777777" w:rsidR="00B54A66" w:rsidRPr="00C319D2" w:rsidRDefault="00B54A66" w:rsidP="00B54A66"/>
    <w:p w14:paraId="40DCEC81" w14:textId="77777777" w:rsidR="00B54A66" w:rsidRDefault="00B54A66" w:rsidP="00B54A66">
      <w:r>
        <w:t>The procedure works as follows:</w:t>
      </w:r>
    </w:p>
    <w:p w14:paraId="7669E634" w14:textId="77777777" w:rsidR="00B54A66" w:rsidRDefault="00B54A66" w:rsidP="00B54A66">
      <w:pPr>
        <w:pStyle w:val="B1"/>
      </w:pPr>
      <w:r>
        <w:t xml:space="preserve">- </w:t>
      </w:r>
      <w:r>
        <w:tab/>
        <w:t xml:space="preserve">User logs in to a web service using the credentials of the web service (e.g. username (web user identity) and password). The UE indicates capability to use GBA for SSO. </w:t>
      </w:r>
    </w:p>
    <w:p w14:paraId="57B154D2" w14:textId="77777777" w:rsidR="00B54A66" w:rsidRDefault="00B54A66" w:rsidP="00B54A66">
      <w:pPr>
        <w:pStyle w:val="B1"/>
      </w:pPr>
      <w:r>
        <w:t xml:space="preserve">- </w:t>
      </w:r>
      <w:r>
        <w:tab/>
        <w:t>The web service asks the user whether she would like map her web user identity to her 3GPP subscription and use GBA and SSO when authenticating to the web service in the future.</w:t>
      </w:r>
    </w:p>
    <w:p w14:paraId="490FE6E9" w14:textId="77777777" w:rsidR="00B54A66" w:rsidRDefault="00B54A66" w:rsidP="00B54A66">
      <w:pPr>
        <w:pStyle w:val="B1"/>
      </w:pPr>
      <w:r>
        <w:t>-</w:t>
      </w:r>
      <w:r>
        <w:tab/>
        <w:t>The user replies yes in an appropriate HTTP message.</w:t>
      </w:r>
    </w:p>
    <w:p w14:paraId="021A64B2" w14:textId="77777777" w:rsidR="00B54A66" w:rsidRDefault="00B54A66" w:rsidP="00B54A66">
      <w:pPr>
        <w:pStyle w:val="B1"/>
      </w:pPr>
      <w:r>
        <w:t>-</w:t>
      </w:r>
      <w:r>
        <w:tab/>
        <w:t>The web service sends 401 digest challenge with the web user identity included.</w:t>
      </w:r>
    </w:p>
    <w:p w14:paraId="4995B14B" w14:textId="77777777" w:rsidR="00B54A66" w:rsidRDefault="00B54A66" w:rsidP="00B54A66">
      <w:pPr>
        <w:pStyle w:val="B1"/>
      </w:pPr>
      <w:r>
        <w:t>-</w:t>
      </w:r>
      <w:r>
        <w:tab/>
        <w:t>If valid Ks is not available, GBA bootstrapping is performed.</w:t>
      </w:r>
    </w:p>
    <w:p w14:paraId="0EBF5FAC" w14:textId="77777777" w:rsidR="00B54A66" w:rsidRDefault="00B54A66" w:rsidP="00B54A66">
      <w:pPr>
        <w:pStyle w:val="B1"/>
      </w:pPr>
      <w:r>
        <w:t>-</w:t>
      </w:r>
      <w:r>
        <w:tab/>
        <w:t>The UE calculates the digest response with NAF specific key. The UE also generates a Token, which includes the web user identity signed by a key derived from the Ks.</w:t>
      </w:r>
    </w:p>
    <w:p w14:paraId="5EC5F04C" w14:textId="77777777" w:rsidR="00B54A66" w:rsidRDefault="00B54A66" w:rsidP="00B54A66">
      <w:pPr>
        <w:pStyle w:val="B1"/>
      </w:pPr>
      <w:r>
        <w:t>-</w:t>
      </w:r>
      <w:r>
        <w:tab/>
        <w:t>The UE sends the digest response including the Token to the web service.</w:t>
      </w:r>
    </w:p>
    <w:p w14:paraId="6AA070E5" w14:textId="77777777" w:rsidR="00B54A66" w:rsidRDefault="00B54A66" w:rsidP="00B54A66">
      <w:pPr>
        <w:pStyle w:val="B1"/>
      </w:pPr>
      <w:r>
        <w:t>-</w:t>
      </w:r>
      <w:r>
        <w:tab/>
        <w:t>The web service checks that the web user identity in the Token matches the web user identity sent in 401 challenge.</w:t>
      </w:r>
    </w:p>
    <w:p w14:paraId="2817E081" w14:textId="77777777" w:rsidR="00B54A66" w:rsidRDefault="00B54A66" w:rsidP="00B54A66">
      <w:pPr>
        <w:pStyle w:val="B1"/>
      </w:pPr>
      <w:r>
        <w:t>-</w:t>
      </w:r>
      <w:r>
        <w:tab/>
        <w:t>The web service requests NAF specific key and USS over Zn and includes the Token.</w:t>
      </w:r>
    </w:p>
    <w:p w14:paraId="370C6A23" w14:textId="77777777" w:rsidR="00B54A66" w:rsidRDefault="00B54A66" w:rsidP="00B54A66">
      <w:pPr>
        <w:pStyle w:val="B1"/>
      </w:pPr>
      <w:r>
        <w:t>-</w:t>
      </w:r>
      <w:r>
        <w:tab/>
        <w:t xml:space="preserve">Upon receiving the request, the BSF looks up the Ks and USS using the B-TID and generates the NAF specific key. The BSF verifies the Token using a key derived from the Ks. If the verification is successful, the web user identity in the Token is stored in the USS. </w:t>
      </w:r>
      <w:r w:rsidRPr="00C9087D">
        <w:t xml:space="preserve">Since the Token was signed by the UE and the Token came from trusted </w:t>
      </w:r>
      <w:r>
        <w:t xml:space="preserve">node (i.e. </w:t>
      </w:r>
      <w:r w:rsidRPr="00C9087D">
        <w:t>NAF</w:t>
      </w:r>
      <w:r>
        <w:t>)</w:t>
      </w:r>
      <w:r w:rsidRPr="00C9087D">
        <w:t xml:space="preserve">, the BSF can be sure that identity </w:t>
      </w:r>
      <w:r>
        <w:t>mapping</w:t>
      </w:r>
      <w:r w:rsidRPr="00C9087D">
        <w:t xml:space="preserve"> was legitimate.</w:t>
      </w:r>
    </w:p>
    <w:p w14:paraId="7250A02C" w14:textId="77777777" w:rsidR="00B54A66" w:rsidRDefault="00B54A66" w:rsidP="00B54A66">
      <w:pPr>
        <w:pStyle w:val="B1"/>
      </w:pPr>
      <w:r>
        <w:t>-</w:t>
      </w:r>
      <w:r>
        <w:tab/>
        <w:t>The BSF sends Zn response to the web service including the NAF specific key and the USS. The USS includes the newly mapped web user identity.</w:t>
      </w:r>
    </w:p>
    <w:p w14:paraId="1A1DA190" w14:textId="77777777" w:rsidR="00B54A66" w:rsidRDefault="00B54A66" w:rsidP="00B54A66">
      <w:pPr>
        <w:pStyle w:val="B1"/>
      </w:pPr>
      <w:r>
        <w:t>-</w:t>
      </w:r>
      <w:r>
        <w:tab/>
        <w:t xml:space="preserve">The web service checks if the web user identity is in the USS. If yes, mapping was successful. If not, the procedure is aborted. The web service verifies the digest response with NAF specific key. </w:t>
      </w:r>
    </w:p>
    <w:p w14:paraId="7DCBC23D" w14:textId="77777777" w:rsidR="00B54A66" w:rsidRPr="00C723E0" w:rsidRDefault="00B54A66" w:rsidP="00B54A66">
      <w:pPr>
        <w:pStyle w:val="B1"/>
      </w:pPr>
      <w:r w:rsidRPr="00C723E0">
        <w:t xml:space="preserve">- </w:t>
      </w:r>
      <w:r w:rsidRPr="00C723E0">
        <w:tab/>
        <w:t>Web service sends 200 OK to the UE. User is now authenticated with web user identity and GBA to the web service.</w:t>
      </w:r>
      <w:r>
        <w:t xml:space="preserve"> In the future, the user can be authenticated to the web service using GBA.</w:t>
      </w:r>
    </w:p>
    <w:p w14:paraId="0CE78F75" w14:textId="77777777" w:rsidR="00AD017B" w:rsidRDefault="00AD017B" w:rsidP="008E56B8">
      <w:pPr>
        <w:pStyle w:val="Heading3"/>
        <w:ind w:left="720" w:hanging="720"/>
      </w:pPr>
      <w:bookmarkStart w:id="50" w:name="_Toc421778747"/>
      <w:r>
        <w:t>7.5.3</w:t>
      </w:r>
      <w:r>
        <w:tab/>
        <w:t>Evaluation against SA1 requirements</w:t>
      </w:r>
      <w:bookmarkEnd w:id="50"/>
    </w:p>
    <w:p w14:paraId="2A772132" w14:textId="77777777" w:rsidR="00AD017B" w:rsidRDefault="00AD017B" w:rsidP="008E56B8">
      <w:r>
        <w:t>The following table summarizes and illustrates conformance of solutions in this Section with SA1 service requirements specified by SA1 in TS 22.101 [11] clause 26.</w:t>
      </w:r>
    </w:p>
    <w:p w14:paraId="37413CA7" w14:textId="77777777" w:rsidR="00AD017B" w:rsidRDefault="00AD017B" w:rsidP="00AD017B">
      <w:pPr>
        <w:pStyle w:val="TH"/>
      </w:pPr>
      <w:r>
        <w:t>Table 7.5.3-1 Summary of</w:t>
      </w:r>
      <w:r w:rsidRPr="003828CC">
        <w:t xml:space="preserve"> conformance with SA1 service requirements specified by SA1 in TS 22.101 [11] clause </w:t>
      </w:r>
      <w:r w:rsidR="005C4DEF">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3060"/>
        <w:gridCol w:w="2520"/>
        <w:gridCol w:w="2970"/>
      </w:tblGrid>
      <w:tr w:rsidR="00B54A66" w14:paraId="1D1F7257" w14:textId="77777777" w:rsidTr="008A5A8D">
        <w:tc>
          <w:tcPr>
            <w:tcW w:w="648" w:type="dxa"/>
          </w:tcPr>
          <w:p w14:paraId="5CC0A311" w14:textId="77777777" w:rsidR="00B54A66" w:rsidRPr="00314462" w:rsidRDefault="00B54A66" w:rsidP="00985E9D">
            <w:pPr>
              <w:pStyle w:val="TAL"/>
            </w:pPr>
            <w:r w:rsidRPr="00314462">
              <w:t>##</w:t>
            </w:r>
          </w:p>
        </w:tc>
        <w:tc>
          <w:tcPr>
            <w:tcW w:w="3060" w:type="dxa"/>
          </w:tcPr>
          <w:p w14:paraId="653C9931" w14:textId="77777777" w:rsidR="00B54A66" w:rsidRPr="00314462" w:rsidRDefault="00B54A66" w:rsidP="00985E9D">
            <w:pPr>
              <w:pStyle w:val="TAL"/>
            </w:pPr>
            <w:r>
              <w:rPr>
                <w:rFonts w:ascii="Calibri" w:hAnsi="Calibri"/>
              </w:rPr>
              <w:t>SA1</w:t>
            </w:r>
            <w:r w:rsidR="00076518">
              <w:rPr>
                <w:rFonts w:ascii="Calibri" w:hAnsi="Calibri"/>
              </w:rPr>
              <w:t xml:space="preserve"> service</w:t>
            </w:r>
            <w:r>
              <w:rPr>
                <w:rFonts w:ascii="Calibri" w:hAnsi="Calibri"/>
              </w:rPr>
              <w:t xml:space="preserve"> requirement</w:t>
            </w:r>
          </w:p>
        </w:tc>
        <w:tc>
          <w:tcPr>
            <w:tcW w:w="2520" w:type="dxa"/>
          </w:tcPr>
          <w:p w14:paraId="60CDDAB8" w14:textId="77777777" w:rsidR="00B54A66" w:rsidRPr="00314462" w:rsidRDefault="00B54A66" w:rsidP="00985E9D">
            <w:pPr>
              <w:pStyle w:val="TAL"/>
              <w:rPr>
                <w:rFonts w:ascii="Calibri" w:hAnsi="Calibri"/>
              </w:rPr>
            </w:pPr>
            <w:r>
              <w:rPr>
                <w:rFonts w:ascii="Calibri" w:hAnsi="Calibri"/>
              </w:rPr>
              <w:t xml:space="preserve">Solution in 7.Y.2 </w:t>
            </w:r>
            <w:r w:rsidRPr="004845F8">
              <w:rPr>
                <w:rFonts w:ascii="Calibri" w:hAnsi="Calibri"/>
              </w:rPr>
              <w:t>3rd party identity mapping</w:t>
            </w:r>
          </w:p>
        </w:tc>
        <w:tc>
          <w:tcPr>
            <w:tcW w:w="2970" w:type="dxa"/>
          </w:tcPr>
          <w:p w14:paraId="544CB097" w14:textId="77777777" w:rsidR="00B54A66" w:rsidRPr="00314462" w:rsidRDefault="00B54A66" w:rsidP="00985E9D">
            <w:pPr>
              <w:pStyle w:val="TAL"/>
              <w:rPr>
                <w:rFonts w:ascii="Calibri" w:hAnsi="Calibri"/>
              </w:rPr>
            </w:pPr>
            <w:r w:rsidRPr="00314462">
              <w:rPr>
                <w:rFonts w:ascii="Calibri" w:hAnsi="Calibri"/>
              </w:rPr>
              <w:t>Comments</w:t>
            </w:r>
          </w:p>
        </w:tc>
      </w:tr>
      <w:tr w:rsidR="00B54A66" w14:paraId="5B53A362" w14:textId="77777777" w:rsidTr="008A5A8D">
        <w:tc>
          <w:tcPr>
            <w:tcW w:w="648" w:type="dxa"/>
          </w:tcPr>
          <w:p w14:paraId="5A723325"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1</w:t>
            </w:r>
          </w:p>
        </w:tc>
        <w:tc>
          <w:tcPr>
            <w:tcW w:w="3060" w:type="dxa"/>
          </w:tcPr>
          <w:p w14:paraId="6A20ED7A" w14:textId="77777777" w:rsidR="00B54A66" w:rsidRPr="00314462" w:rsidRDefault="00B54A66" w:rsidP="00985E9D">
            <w:pPr>
              <w:pStyle w:val="TAL"/>
              <w:rPr>
                <w:rFonts w:cs="Arial"/>
                <w:sz w:val="36"/>
                <w:szCs w:val="36"/>
              </w:rPr>
            </w:pPr>
            <w:r w:rsidRPr="00314462">
              <w:rPr>
                <w:rFonts w:ascii="Calibri" w:hAnsi="Calibri" w:cs="Arial"/>
                <w:bCs/>
                <w:kern w:val="24"/>
                <w:sz w:val="20"/>
              </w:rPr>
              <w:t>UE shall support 3GPP SSO Authentication, without user intervention, based on Operator-controlled credentials</w:t>
            </w:r>
          </w:p>
        </w:tc>
        <w:tc>
          <w:tcPr>
            <w:tcW w:w="2520" w:type="dxa"/>
          </w:tcPr>
          <w:p w14:paraId="0C4355C3" w14:textId="77777777" w:rsidR="00B54A66" w:rsidRPr="00314462" w:rsidRDefault="00B54A66" w:rsidP="00985E9D">
            <w:pPr>
              <w:pStyle w:val="TAL"/>
              <w:rPr>
                <w:rFonts w:ascii="Calibri" w:hAnsi="Calibri" w:cs="Arial"/>
                <w:sz w:val="20"/>
              </w:rPr>
            </w:pPr>
            <w:r w:rsidRPr="00314462">
              <w:rPr>
                <w:rFonts w:ascii="Calibri" w:hAnsi="Calibri" w:cs="Arial"/>
                <w:sz w:val="20"/>
              </w:rPr>
              <w:t>YES. Since it is based on GBA/AKA credentials</w:t>
            </w:r>
          </w:p>
          <w:p w14:paraId="0E3DD7A9" w14:textId="77777777" w:rsidR="00B54A66" w:rsidRPr="00314462" w:rsidRDefault="00B54A66" w:rsidP="00985E9D">
            <w:pPr>
              <w:pStyle w:val="TAL"/>
              <w:rPr>
                <w:rFonts w:ascii="Calibri" w:hAnsi="Calibri" w:cs="Arial"/>
                <w:sz w:val="20"/>
              </w:rPr>
            </w:pPr>
          </w:p>
        </w:tc>
        <w:tc>
          <w:tcPr>
            <w:tcW w:w="2970" w:type="dxa"/>
          </w:tcPr>
          <w:p w14:paraId="75871C3F" w14:textId="77777777" w:rsidR="00B54A66" w:rsidRPr="00314462" w:rsidRDefault="00B54A66" w:rsidP="00985E9D">
            <w:pPr>
              <w:pStyle w:val="TAL"/>
              <w:rPr>
                <w:rFonts w:ascii="Calibri" w:hAnsi="Calibri" w:cs="Arial"/>
                <w:sz w:val="20"/>
              </w:rPr>
            </w:pPr>
            <w:r w:rsidRPr="00314462">
              <w:rPr>
                <w:rFonts w:ascii="Calibri" w:hAnsi="Calibri" w:cs="Arial"/>
                <w:sz w:val="20"/>
              </w:rPr>
              <w:t>Requirement #1</w:t>
            </w:r>
            <w:r>
              <w:rPr>
                <w:rFonts w:ascii="Calibri" w:hAnsi="Calibri" w:cs="Arial"/>
                <w:sz w:val="20"/>
              </w:rPr>
              <w:t xml:space="preserve"> is </w:t>
            </w:r>
            <w:r w:rsidRPr="00314462">
              <w:rPr>
                <w:rFonts w:ascii="Calibri" w:hAnsi="Calibri" w:cs="Arial"/>
                <w:sz w:val="20"/>
              </w:rPr>
              <w:t>supported</w:t>
            </w:r>
            <w:r>
              <w:rPr>
                <w:rFonts w:ascii="Calibri" w:hAnsi="Calibri" w:cs="Arial"/>
                <w:sz w:val="20"/>
              </w:rPr>
              <w:t>.</w:t>
            </w:r>
          </w:p>
        </w:tc>
      </w:tr>
      <w:tr w:rsidR="00B54A66" w14:paraId="35F212D0" w14:textId="77777777" w:rsidTr="008A5A8D">
        <w:tc>
          <w:tcPr>
            <w:tcW w:w="648" w:type="dxa"/>
          </w:tcPr>
          <w:p w14:paraId="32AFC23D"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2</w:t>
            </w:r>
          </w:p>
        </w:tc>
        <w:tc>
          <w:tcPr>
            <w:tcW w:w="3060" w:type="dxa"/>
          </w:tcPr>
          <w:p w14:paraId="1BBB7D9F" w14:textId="77777777" w:rsidR="00B54A66" w:rsidRPr="00314462" w:rsidRDefault="00B54A66" w:rsidP="00985E9D">
            <w:pPr>
              <w:pStyle w:val="TAL"/>
              <w:rPr>
                <w:rFonts w:cs="Arial"/>
                <w:sz w:val="36"/>
                <w:szCs w:val="36"/>
              </w:rPr>
            </w:pPr>
            <w:r w:rsidRPr="00314462">
              <w:rPr>
                <w:rFonts w:ascii="Calibri" w:hAnsi="Calibri" w:cs="Arial"/>
                <w:bCs/>
                <w:kern w:val="24"/>
                <w:sz w:val="20"/>
              </w:rPr>
              <w:t>UE may support a request for SSO Local User Authentication</w:t>
            </w:r>
            <w:r w:rsidRPr="00314462">
              <w:rPr>
                <w:rFonts w:ascii="Calibri" w:hAnsi="Calibri" w:cs="Arial"/>
                <w:kern w:val="24"/>
                <w:sz w:val="20"/>
              </w:rPr>
              <w:t xml:space="preserve"> </w:t>
            </w:r>
            <w:r w:rsidRPr="00314462">
              <w:rPr>
                <w:rFonts w:ascii="Calibri" w:hAnsi="Calibri" w:cs="Arial"/>
                <w:bCs/>
                <w:kern w:val="24"/>
                <w:sz w:val="20"/>
              </w:rPr>
              <w:t>from a Data Application Provider</w:t>
            </w:r>
          </w:p>
        </w:tc>
        <w:tc>
          <w:tcPr>
            <w:tcW w:w="2520" w:type="dxa"/>
          </w:tcPr>
          <w:p w14:paraId="02CEFFFA"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No.</w:t>
            </w:r>
          </w:p>
        </w:tc>
        <w:tc>
          <w:tcPr>
            <w:tcW w:w="2970" w:type="dxa"/>
          </w:tcPr>
          <w:p w14:paraId="5A3ECAAC" w14:textId="77777777" w:rsidR="00B54A66" w:rsidRPr="00314462" w:rsidRDefault="00B54A66" w:rsidP="00985E9D">
            <w:pPr>
              <w:pStyle w:val="TAL"/>
              <w:rPr>
                <w:rFonts w:ascii="Calibri" w:hAnsi="Calibri" w:cs="Arial"/>
                <w:sz w:val="20"/>
              </w:rPr>
            </w:pPr>
            <w:r w:rsidRPr="00314462">
              <w:rPr>
                <w:rFonts w:ascii="Calibri" w:hAnsi="Calibri" w:cs="Arial"/>
                <w:sz w:val="20"/>
              </w:rPr>
              <w:t>Requirement #2 is not supported</w:t>
            </w:r>
            <w:r>
              <w:rPr>
                <w:rFonts w:ascii="Calibri" w:hAnsi="Calibri" w:cs="Arial"/>
                <w:sz w:val="20"/>
              </w:rPr>
              <w:t>. Conditionally yes if this combined with User consent solution</w:t>
            </w:r>
            <w:r w:rsidRPr="00314462">
              <w:rPr>
                <w:rFonts w:ascii="Calibri" w:hAnsi="Calibri" w:cs="Arial"/>
                <w:sz w:val="20"/>
              </w:rPr>
              <w:t>.</w:t>
            </w:r>
          </w:p>
        </w:tc>
      </w:tr>
      <w:tr w:rsidR="00B54A66" w14:paraId="5A4DB56A" w14:textId="77777777" w:rsidTr="008A5A8D">
        <w:tc>
          <w:tcPr>
            <w:tcW w:w="648" w:type="dxa"/>
          </w:tcPr>
          <w:p w14:paraId="22C87661"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3</w:t>
            </w:r>
          </w:p>
        </w:tc>
        <w:tc>
          <w:tcPr>
            <w:tcW w:w="3060" w:type="dxa"/>
          </w:tcPr>
          <w:p w14:paraId="7F721F48" w14:textId="77777777" w:rsidR="00B54A66" w:rsidRPr="00314462" w:rsidRDefault="00B54A66" w:rsidP="00985E9D">
            <w:pPr>
              <w:pStyle w:val="TAL"/>
              <w:rPr>
                <w:rFonts w:cs="Arial"/>
                <w:sz w:val="36"/>
                <w:szCs w:val="36"/>
              </w:rPr>
            </w:pPr>
            <w:r w:rsidRPr="00314462">
              <w:rPr>
                <w:rFonts w:ascii="Calibri" w:hAnsi="Calibri" w:cs="Arial"/>
                <w:bCs/>
                <w:kern w:val="24"/>
                <w:sz w:val="20"/>
              </w:rPr>
              <w:t>UE may support a request for SSO Local User Authentication</w:t>
            </w:r>
            <w:r w:rsidRPr="00314462">
              <w:rPr>
                <w:rFonts w:ascii="Calibri" w:hAnsi="Calibri" w:cs="Arial"/>
                <w:kern w:val="24"/>
                <w:sz w:val="20"/>
              </w:rPr>
              <w:t xml:space="preserve"> </w:t>
            </w:r>
            <w:r w:rsidRPr="00314462">
              <w:rPr>
                <w:rFonts w:ascii="Calibri" w:hAnsi="Calibri"/>
                <w:bCs/>
                <w:kern w:val="24"/>
                <w:sz w:val="20"/>
              </w:rPr>
              <w:t>from</w:t>
            </w:r>
            <w:r w:rsidRPr="00314462">
              <w:rPr>
                <w:rFonts w:ascii="Calibri" w:hAnsi="Calibri" w:cs="Arial"/>
                <w:bCs/>
                <w:kern w:val="24"/>
                <w:sz w:val="20"/>
              </w:rPr>
              <w:t xml:space="preserve"> an Identity Provider </w:t>
            </w:r>
          </w:p>
        </w:tc>
        <w:tc>
          <w:tcPr>
            <w:tcW w:w="2520" w:type="dxa"/>
          </w:tcPr>
          <w:p w14:paraId="58270843" w14:textId="77777777" w:rsidR="00B54A66" w:rsidRPr="00314462" w:rsidRDefault="00B54A66" w:rsidP="00985E9D">
            <w:pPr>
              <w:pStyle w:val="TAL"/>
              <w:rPr>
                <w:rFonts w:ascii="Calibri" w:hAnsi="Calibri" w:cs="Arial"/>
                <w:sz w:val="20"/>
              </w:rPr>
            </w:pPr>
            <w:r>
              <w:rPr>
                <w:rFonts w:ascii="Calibri" w:hAnsi="Calibri" w:cs="Arial"/>
                <w:sz w:val="20"/>
              </w:rPr>
              <w:t xml:space="preserve">No. </w:t>
            </w:r>
          </w:p>
        </w:tc>
        <w:tc>
          <w:tcPr>
            <w:tcW w:w="2970" w:type="dxa"/>
          </w:tcPr>
          <w:p w14:paraId="6C74DCF6" w14:textId="77777777" w:rsidR="00B54A66" w:rsidRPr="00314462" w:rsidRDefault="00B54A66" w:rsidP="00985E9D">
            <w:pPr>
              <w:pStyle w:val="TAL"/>
              <w:rPr>
                <w:rFonts w:ascii="Calibri" w:hAnsi="Calibri" w:cs="Arial"/>
                <w:sz w:val="20"/>
              </w:rPr>
            </w:pPr>
            <w:r w:rsidRPr="00314462">
              <w:rPr>
                <w:rFonts w:ascii="Calibri" w:hAnsi="Calibri" w:cs="Arial"/>
                <w:sz w:val="20"/>
              </w:rPr>
              <w:t xml:space="preserve">Requirement #3 is </w:t>
            </w:r>
            <w:r>
              <w:rPr>
                <w:rFonts w:ascii="Calibri" w:hAnsi="Calibri" w:cs="Arial"/>
                <w:sz w:val="20"/>
              </w:rPr>
              <w:t xml:space="preserve">not </w:t>
            </w:r>
            <w:r w:rsidRPr="00314462">
              <w:rPr>
                <w:rFonts w:ascii="Calibri" w:hAnsi="Calibri" w:cs="Arial"/>
                <w:sz w:val="20"/>
              </w:rPr>
              <w:t>supported</w:t>
            </w:r>
            <w:r>
              <w:rPr>
                <w:rFonts w:ascii="Calibri" w:hAnsi="Calibri" w:cs="Arial"/>
                <w:sz w:val="20"/>
              </w:rPr>
              <w:t>.  Conditionally yes if this combined with User consent solution</w:t>
            </w:r>
            <w:r w:rsidRPr="00314462">
              <w:rPr>
                <w:rFonts w:ascii="Calibri" w:hAnsi="Calibri" w:cs="Arial"/>
                <w:sz w:val="20"/>
              </w:rPr>
              <w:t>.</w:t>
            </w:r>
          </w:p>
        </w:tc>
      </w:tr>
      <w:tr w:rsidR="00B54A66" w14:paraId="00FCFDDC" w14:textId="77777777" w:rsidTr="008A5A8D">
        <w:tc>
          <w:tcPr>
            <w:tcW w:w="648" w:type="dxa"/>
          </w:tcPr>
          <w:p w14:paraId="72357AA6"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4</w:t>
            </w:r>
          </w:p>
        </w:tc>
        <w:tc>
          <w:tcPr>
            <w:tcW w:w="3060" w:type="dxa"/>
          </w:tcPr>
          <w:p w14:paraId="08AF15AA" w14:textId="77777777" w:rsidR="00B54A66" w:rsidRPr="00314462" w:rsidRDefault="00B54A66" w:rsidP="00985E9D">
            <w:pPr>
              <w:pStyle w:val="TAL"/>
              <w:rPr>
                <w:rFonts w:cs="Arial"/>
                <w:sz w:val="36"/>
                <w:szCs w:val="36"/>
              </w:rPr>
            </w:pPr>
            <w:r w:rsidRPr="00314462">
              <w:rPr>
                <w:rFonts w:ascii="Calibri" w:hAnsi="Calibri" w:cs="Arial"/>
                <w:bCs/>
                <w:kern w:val="24"/>
                <w:sz w:val="20"/>
              </w:rPr>
              <w:t>UE may support a request for SSO Local User Authentication…to confirm the presence of the registered user of the data application</w:t>
            </w:r>
          </w:p>
        </w:tc>
        <w:tc>
          <w:tcPr>
            <w:tcW w:w="2520" w:type="dxa"/>
          </w:tcPr>
          <w:p w14:paraId="3FDEC8D7"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No.</w:t>
            </w:r>
          </w:p>
        </w:tc>
        <w:tc>
          <w:tcPr>
            <w:tcW w:w="2970" w:type="dxa"/>
          </w:tcPr>
          <w:p w14:paraId="60CBAEC7" w14:textId="77777777" w:rsidR="00B54A66" w:rsidRPr="00314462" w:rsidRDefault="00B54A66" w:rsidP="00985E9D">
            <w:pPr>
              <w:pStyle w:val="TAL"/>
              <w:rPr>
                <w:rFonts w:ascii="Calibri" w:hAnsi="Calibri" w:cs="Arial"/>
                <w:sz w:val="20"/>
              </w:rPr>
            </w:pPr>
            <w:r>
              <w:rPr>
                <w:rFonts w:ascii="Calibri" w:hAnsi="Calibri" w:cs="Arial"/>
                <w:sz w:val="20"/>
              </w:rPr>
              <w:t>Requirement #4</w:t>
            </w:r>
            <w:r w:rsidRPr="00314462">
              <w:rPr>
                <w:rFonts w:ascii="Calibri" w:hAnsi="Calibri" w:cs="Arial"/>
                <w:sz w:val="20"/>
              </w:rPr>
              <w:t xml:space="preserve"> is </w:t>
            </w:r>
            <w:r>
              <w:rPr>
                <w:rFonts w:ascii="Calibri" w:hAnsi="Calibri" w:cs="Arial"/>
                <w:sz w:val="20"/>
              </w:rPr>
              <w:t xml:space="preserve">not </w:t>
            </w:r>
            <w:r w:rsidRPr="00314462">
              <w:rPr>
                <w:rFonts w:ascii="Calibri" w:hAnsi="Calibri" w:cs="Arial"/>
                <w:sz w:val="20"/>
              </w:rPr>
              <w:t>supported</w:t>
            </w:r>
            <w:r>
              <w:rPr>
                <w:rFonts w:ascii="Calibri" w:hAnsi="Calibri" w:cs="Arial"/>
                <w:sz w:val="20"/>
              </w:rPr>
              <w:t>. Conditionally yes if this combined with User consent solution</w:t>
            </w:r>
            <w:r w:rsidRPr="00314462">
              <w:rPr>
                <w:rFonts w:ascii="Calibri" w:hAnsi="Calibri" w:cs="Arial"/>
                <w:sz w:val="20"/>
              </w:rPr>
              <w:t>.</w:t>
            </w:r>
          </w:p>
        </w:tc>
      </w:tr>
      <w:tr w:rsidR="00B54A66" w14:paraId="0EC73F7A" w14:textId="77777777" w:rsidTr="008A5A8D">
        <w:tc>
          <w:tcPr>
            <w:tcW w:w="648" w:type="dxa"/>
          </w:tcPr>
          <w:p w14:paraId="04A3942D"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5</w:t>
            </w:r>
          </w:p>
        </w:tc>
        <w:tc>
          <w:tcPr>
            <w:tcW w:w="3060" w:type="dxa"/>
          </w:tcPr>
          <w:p w14:paraId="12783F1E" w14:textId="77777777" w:rsidR="00B54A66" w:rsidRPr="00314462" w:rsidRDefault="00B54A66" w:rsidP="00985E9D">
            <w:pPr>
              <w:pStyle w:val="TAL"/>
              <w:rPr>
                <w:rFonts w:cs="Arial"/>
                <w:sz w:val="36"/>
                <w:szCs w:val="36"/>
              </w:rPr>
            </w:pPr>
            <w:r w:rsidRPr="00314462">
              <w:rPr>
                <w:rFonts w:ascii="Calibri" w:hAnsi="Calibri" w:cs="Arial"/>
                <w:bCs/>
                <w:kern w:val="24"/>
                <w:sz w:val="20"/>
              </w:rPr>
              <w:t xml:space="preserve">The 3GPP SSO Service shall be able to interwork with Identity Management (IdM) specifications </w:t>
            </w:r>
            <w:r w:rsidRPr="00314462">
              <w:rPr>
                <w:rFonts w:ascii="Calibri" w:hAnsi="Calibri" w:cs="Arial"/>
                <w:kern w:val="24"/>
                <w:sz w:val="20"/>
              </w:rPr>
              <w:t>(e.g., OpenID [51])</w:t>
            </w:r>
          </w:p>
        </w:tc>
        <w:tc>
          <w:tcPr>
            <w:tcW w:w="2520" w:type="dxa"/>
          </w:tcPr>
          <w:p w14:paraId="2A1A2CC9" w14:textId="77777777" w:rsidR="00B54A66" w:rsidRPr="00314462" w:rsidRDefault="00B54A66" w:rsidP="00985E9D">
            <w:pPr>
              <w:pStyle w:val="TAL"/>
              <w:rPr>
                <w:rFonts w:ascii="Calibri" w:hAnsi="Calibri" w:cs="Arial"/>
                <w:sz w:val="20"/>
              </w:rPr>
            </w:pPr>
            <w:r w:rsidRPr="00314462">
              <w:rPr>
                <w:rFonts w:ascii="Calibri" w:hAnsi="Calibri" w:cs="Arial"/>
                <w:color w:val="000000"/>
                <w:kern w:val="24"/>
                <w:sz w:val="20"/>
              </w:rPr>
              <w:t>Yes. Maybe needs to be better reflected in call flows</w:t>
            </w:r>
            <w:r>
              <w:rPr>
                <w:rFonts w:ascii="Calibri" w:hAnsi="Calibri" w:cs="Arial"/>
                <w:color w:val="000000"/>
                <w:kern w:val="24"/>
                <w:sz w:val="20"/>
              </w:rPr>
              <w:t>.</w:t>
            </w:r>
          </w:p>
        </w:tc>
        <w:tc>
          <w:tcPr>
            <w:tcW w:w="2970" w:type="dxa"/>
          </w:tcPr>
          <w:p w14:paraId="4934EF25" w14:textId="77777777" w:rsidR="00B54A66" w:rsidRPr="00314462" w:rsidRDefault="00B54A66" w:rsidP="00985E9D">
            <w:pPr>
              <w:pStyle w:val="TAL"/>
              <w:rPr>
                <w:rFonts w:ascii="Calibri" w:hAnsi="Calibri" w:cs="Arial"/>
                <w:sz w:val="20"/>
              </w:rPr>
            </w:pPr>
            <w:r w:rsidRPr="00314462">
              <w:rPr>
                <w:rFonts w:ascii="Calibri" w:hAnsi="Calibri" w:cs="Arial"/>
                <w:sz w:val="20"/>
              </w:rPr>
              <w:t xml:space="preserve">Requirement #5 </w:t>
            </w:r>
            <w:r>
              <w:rPr>
                <w:rFonts w:ascii="Calibri" w:hAnsi="Calibri" w:cs="Arial"/>
                <w:sz w:val="20"/>
              </w:rPr>
              <w:t>supported.</w:t>
            </w:r>
          </w:p>
        </w:tc>
      </w:tr>
      <w:tr w:rsidR="00B54A66" w14:paraId="086906AF" w14:textId="77777777" w:rsidTr="008A5A8D">
        <w:tc>
          <w:tcPr>
            <w:tcW w:w="648" w:type="dxa"/>
          </w:tcPr>
          <w:p w14:paraId="0CDAE76B"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6</w:t>
            </w:r>
          </w:p>
        </w:tc>
        <w:tc>
          <w:tcPr>
            <w:tcW w:w="3060" w:type="dxa"/>
          </w:tcPr>
          <w:p w14:paraId="44EC9AE9" w14:textId="77777777" w:rsidR="00B54A66" w:rsidRPr="00314462" w:rsidRDefault="00B54A66" w:rsidP="00985E9D">
            <w:pPr>
              <w:pStyle w:val="TAL"/>
              <w:rPr>
                <w:rFonts w:cs="Arial"/>
                <w:sz w:val="36"/>
                <w:szCs w:val="36"/>
              </w:rPr>
            </w:pPr>
            <w:r w:rsidRPr="00314462">
              <w:rPr>
                <w:rFonts w:ascii="Calibri" w:hAnsi="Calibri" w:cs="Arial"/>
                <w:bCs/>
                <w:kern w:val="24"/>
                <w:sz w:val="20"/>
              </w:rPr>
              <w:t>The 3GPP SSO Service shall support 3GPP SSO Authentication based on Operator-controlled credentials and policies</w:t>
            </w:r>
          </w:p>
        </w:tc>
        <w:tc>
          <w:tcPr>
            <w:tcW w:w="2520" w:type="dxa"/>
          </w:tcPr>
          <w:p w14:paraId="43FFA879"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Yes. Since it is based on GBA/AKA</w:t>
            </w:r>
            <w:r w:rsidRPr="00314462">
              <w:rPr>
                <w:rFonts w:ascii="Calibri" w:hAnsi="Calibri" w:cs="Arial"/>
                <w:color w:val="000000"/>
                <w:kern w:val="24"/>
                <w:sz w:val="20"/>
              </w:rPr>
              <w:t>.</w:t>
            </w:r>
          </w:p>
        </w:tc>
        <w:tc>
          <w:tcPr>
            <w:tcW w:w="2970" w:type="dxa"/>
          </w:tcPr>
          <w:p w14:paraId="41EEFCE7" w14:textId="77777777" w:rsidR="00B54A66" w:rsidRPr="00314462" w:rsidRDefault="00B54A66" w:rsidP="00985E9D">
            <w:pPr>
              <w:pStyle w:val="TAL"/>
              <w:rPr>
                <w:rFonts w:ascii="Calibri" w:hAnsi="Calibri" w:cs="Arial"/>
                <w:sz w:val="20"/>
              </w:rPr>
            </w:pPr>
            <w:r>
              <w:rPr>
                <w:rFonts w:ascii="Calibri" w:hAnsi="Calibri" w:cs="Arial"/>
                <w:sz w:val="20"/>
              </w:rPr>
              <w:t>Requirement #6</w:t>
            </w:r>
            <w:r w:rsidRPr="00314462">
              <w:rPr>
                <w:rFonts w:ascii="Calibri" w:hAnsi="Calibri" w:cs="Arial"/>
                <w:sz w:val="20"/>
              </w:rPr>
              <w:t xml:space="preserve"> is </w:t>
            </w:r>
            <w:r>
              <w:rPr>
                <w:rFonts w:ascii="Calibri" w:hAnsi="Calibri" w:cs="Arial"/>
                <w:sz w:val="20"/>
              </w:rPr>
              <w:t>supported.</w:t>
            </w:r>
          </w:p>
        </w:tc>
      </w:tr>
      <w:tr w:rsidR="00B54A66" w14:paraId="1D154C38" w14:textId="77777777" w:rsidTr="008A5A8D">
        <w:tc>
          <w:tcPr>
            <w:tcW w:w="648" w:type="dxa"/>
          </w:tcPr>
          <w:p w14:paraId="4032161B" w14:textId="77777777" w:rsidR="00B54A66" w:rsidRPr="00314462" w:rsidRDefault="00B54A66" w:rsidP="00985E9D">
            <w:pPr>
              <w:pStyle w:val="TAL"/>
              <w:rPr>
                <w:rFonts w:ascii="Calibri" w:hAnsi="Calibri" w:cs="Arial"/>
                <w:kern w:val="24"/>
                <w:sz w:val="20"/>
              </w:rPr>
            </w:pPr>
            <w:r w:rsidRPr="00314462">
              <w:rPr>
                <w:rFonts w:ascii="Calibri" w:hAnsi="Calibri" w:cs="Arial"/>
                <w:kern w:val="24"/>
                <w:sz w:val="20"/>
              </w:rPr>
              <w:t>7</w:t>
            </w:r>
          </w:p>
        </w:tc>
        <w:tc>
          <w:tcPr>
            <w:tcW w:w="3060" w:type="dxa"/>
          </w:tcPr>
          <w:p w14:paraId="5C86DBEE" w14:textId="77777777" w:rsidR="00B54A66" w:rsidRPr="00314462" w:rsidRDefault="00B54A66" w:rsidP="00985E9D">
            <w:pPr>
              <w:pStyle w:val="TAL"/>
              <w:rPr>
                <w:rFonts w:cs="Arial"/>
                <w:sz w:val="36"/>
                <w:szCs w:val="36"/>
              </w:rPr>
            </w:pPr>
            <w:r w:rsidRPr="00314462">
              <w:rPr>
                <w:rFonts w:ascii="Calibri" w:hAnsi="Calibri" w:cs="Arial"/>
                <w:kern w:val="24"/>
                <w:sz w:val="20"/>
              </w:rPr>
              <w:t xml:space="preserve">The 3GPP SSO Service may </w:t>
            </w:r>
            <w:r w:rsidRPr="00314462">
              <w:rPr>
                <w:rFonts w:ascii="Calibri" w:hAnsi="Calibri" w:cs="Arial"/>
                <w:bCs/>
                <w:kern w:val="24"/>
                <w:sz w:val="20"/>
              </w:rPr>
              <w:t>support negotiation and use of an agreed authentication method</w:t>
            </w:r>
            <w:r w:rsidRPr="00314462">
              <w:rPr>
                <w:rFonts w:ascii="Calibri" w:hAnsi="Calibri" w:cs="Arial"/>
                <w:kern w:val="24"/>
                <w:sz w:val="20"/>
              </w:rPr>
              <w:t xml:space="preserve"> between the UE and the 3GPP SSO Identity Provider</w:t>
            </w:r>
          </w:p>
        </w:tc>
        <w:tc>
          <w:tcPr>
            <w:tcW w:w="2520" w:type="dxa"/>
          </w:tcPr>
          <w:p w14:paraId="3CB0164C"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 xml:space="preserve">Partially. </w:t>
            </w:r>
          </w:p>
        </w:tc>
        <w:tc>
          <w:tcPr>
            <w:tcW w:w="2970" w:type="dxa"/>
          </w:tcPr>
          <w:p w14:paraId="4A543D79" w14:textId="77777777" w:rsidR="00B54A66" w:rsidRDefault="00B54A66" w:rsidP="00985E9D">
            <w:pPr>
              <w:pStyle w:val="TAL"/>
              <w:rPr>
                <w:rFonts w:ascii="Calibri" w:hAnsi="Calibri" w:cs="Arial"/>
                <w:sz w:val="20"/>
              </w:rPr>
            </w:pPr>
            <w:r w:rsidRPr="00314462">
              <w:rPr>
                <w:rFonts w:ascii="Calibri" w:hAnsi="Calibri" w:cs="Arial"/>
                <w:sz w:val="20"/>
              </w:rPr>
              <w:t xml:space="preserve">Requirement #7 </w:t>
            </w:r>
            <w:r>
              <w:rPr>
                <w:rFonts w:ascii="Calibri" w:hAnsi="Calibri" w:cs="Arial"/>
                <w:sz w:val="20"/>
              </w:rPr>
              <w:t>is partially</w:t>
            </w:r>
            <w:r w:rsidRPr="00314462">
              <w:rPr>
                <w:rFonts w:ascii="Calibri" w:hAnsi="Calibri" w:cs="Arial"/>
                <w:sz w:val="20"/>
              </w:rPr>
              <w:t xml:space="preserve"> </w:t>
            </w:r>
            <w:r>
              <w:rPr>
                <w:rFonts w:ascii="Calibri" w:hAnsi="Calibri" w:cs="Arial"/>
                <w:sz w:val="20"/>
              </w:rPr>
              <w:t>supported.</w:t>
            </w:r>
          </w:p>
          <w:p w14:paraId="1CC718F6"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Use of GBA is agnostic to the Ua protocol used for authentication</w:t>
            </w:r>
            <w:r w:rsidRPr="00314462">
              <w:rPr>
                <w:rFonts w:ascii="Calibri" w:hAnsi="Calibri" w:cs="Arial"/>
                <w:color w:val="000000"/>
                <w:kern w:val="24"/>
                <w:sz w:val="20"/>
              </w:rPr>
              <w:t>.</w:t>
            </w:r>
          </w:p>
        </w:tc>
      </w:tr>
      <w:tr w:rsidR="00B54A66" w14:paraId="03EB34AB" w14:textId="77777777" w:rsidTr="008A5A8D">
        <w:tc>
          <w:tcPr>
            <w:tcW w:w="648" w:type="dxa"/>
          </w:tcPr>
          <w:p w14:paraId="5519B252" w14:textId="77777777" w:rsidR="00B54A66" w:rsidRPr="00314462" w:rsidRDefault="00B54A66" w:rsidP="00985E9D">
            <w:pPr>
              <w:pStyle w:val="TAL"/>
              <w:rPr>
                <w:rFonts w:cs="Arial"/>
                <w:sz w:val="20"/>
                <w:szCs w:val="36"/>
              </w:rPr>
            </w:pPr>
            <w:r w:rsidRPr="00314462">
              <w:rPr>
                <w:rFonts w:cs="Arial"/>
                <w:sz w:val="20"/>
                <w:szCs w:val="36"/>
              </w:rPr>
              <w:t>8</w:t>
            </w:r>
          </w:p>
        </w:tc>
        <w:tc>
          <w:tcPr>
            <w:tcW w:w="3060" w:type="dxa"/>
          </w:tcPr>
          <w:p w14:paraId="55DAD38C" w14:textId="77777777" w:rsidR="00B54A66" w:rsidRPr="00314462" w:rsidRDefault="00B54A66" w:rsidP="00985E9D">
            <w:pPr>
              <w:pStyle w:val="TAL"/>
              <w:rPr>
                <w:rFonts w:ascii="Calibri" w:hAnsi="Calibri" w:cs="Arial"/>
                <w:sz w:val="20"/>
                <w:szCs w:val="36"/>
              </w:rPr>
            </w:pPr>
            <w:r w:rsidRPr="00314462">
              <w:rPr>
                <w:rFonts w:ascii="Calibri" w:hAnsi="Calibri" w:cs="Arial"/>
                <w:sz w:val="20"/>
                <w:szCs w:val="36"/>
              </w:rPr>
              <w:t xml:space="preserve">The 3GPP SSO Service may support mechanisms to </w:t>
            </w:r>
            <w:r w:rsidRPr="00314462">
              <w:rPr>
                <w:rFonts w:ascii="Calibri" w:hAnsi="Calibri" w:cs="Arial"/>
                <w:bCs/>
                <w:sz w:val="20"/>
                <w:szCs w:val="36"/>
              </w:rPr>
              <w:t>ensure the presence of the registered user of the data application</w:t>
            </w:r>
          </w:p>
          <w:p w14:paraId="46F280F1" w14:textId="77777777" w:rsidR="00B54A66" w:rsidRPr="00314462" w:rsidRDefault="00B54A66" w:rsidP="00985E9D">
            <w:pPr>
              <w:pStyle w:val="TAL"/>
              <w:rPr>
                <w:rFonts w:ascii="Calibri" w:hAnsi="Calibri" w:cs="Arial"/>
                <w:sz w:val="20"/>
                <w:szCs w:val="36"/>
              </w:rPr>
            </w:pPr>
          </w:p>
        </w:tc>
        <w:tc>
          <w:tcPr>
            <w:tcW w:w="2520" w:type="dxa"/>
          </w:tcPr>
          <w:p w14:paraId="60498AA5" w14:textId="77777777" w:rsidR="00B54A66" w:rsidRPr="00314462" w:rsidRDefault="00B54A66" w:rsidP="00985E9D">
            <w:pPr>
              <w:pStyle w:val="TAL"/>
              <w:rPr>
                <w:rFonts w:ascii="Calibri" w:hAnsi="Calibri" w:cs="Arial"/>
                <w:sz w:val="20"/>
              </w:rPr>
            </w:pPr>
            <w:r>
              <w:rPr>
                <w:rFonts w:ascii="Calibri" w:hAnsi="Calibri" w:cs="Arial"/>
                <w:sz w:val="20"/>
              </w:rPr>
              <w:t>No</w:t>
            </w:r>
            <w:r w:rsidRPr="00314462">
              <w:rPr>
                <w:rFonts w:ascii="Calibri" w:hAnsi="Calibri" w:cs="Arial"/>
                <w:sz w:val="20"/>
              </w:rPr>
              <w:t>.</w:t>
            </w:r>
          </w:p>
        </w:tc>
        <w:tc>
          <w:tcPr>
            <w:tcW w:w="2970" w:type="dxa"/>
          </w:tcPr>
          <w:p w14:paraId="0058C7C4" w14:textId="77777777" w:rsidR="00B54A66" w:rsidRDefault="00B54A66" w:rsidP="00985E9D">
            <w:pPr>
              <w:pStyle w:val="TAL"/>
              <w:rPr>
                <w:rFonts w:ascii="Calibri" w:hAnsi="Calibri" w:cs="Arial"/>
                <w:sz w:val="20"/>
              </w:rPr>
            </w:pPr>
            <w:r w:rsidRPr="00314462">
              <w:rPr>
                <w:rFonts w:ascii="Calibri" w:hAnsi="Calibri" w:cs="Arial"/>
                <w:sz w:val="20"/>
              </w:rPr>
              <w:t xml:space="preserve">Requirement #8 </w:t>
            </w:r>
            <w:r>
              <w:rPr>
                <w:rFonts w:ascii="Calibri" w:hAnsi="Calibri" w:cs="Arial"/>
                <w:sz w:val="20"/>
              </w:rPr>
              <w:t>is not</w:t>
            </w:r>
            <w:r w:rsidRPr="00314462">
              <w:rPr>
                <w:rFonts w:ascii="Calibri" w:hAnsi="Calibri" w:cs="Arial"/>
                <w:sz w:val="20"/>
              </w:rPr>
              <w:t xml:space="preserve"> </w:t>
            </w:r>
            <w:r>
              <w:rPr>
                <w:rFonts w:ascii="Calibri" w:hAnsi="Calibri" w:cs="Arial"/>
                <w:sz w:val="20"/>
              </w:rPr>
              <w:t>supported</w:t>
            </w:r>
            <w:r w:rsidRPr="00314462">
              <w:rPr>
                <w:rFonts w:ascii="Calibri" w:hAnsi="Calibri" w:cs="Arial"/>
                <w:sz w:val="20"/>
              </w:rPr>
              <w:t xml:space="preserve">. </w:t>
            </w:r>
          </w:p>
          <w:p w14:paraId="68F46C4A" w14:textId="77777777" w:rsidR="00B54A66" w:rsidRPr="00314462" w:rsidRDefault="00B54A66" w:rsidP="00985E9D">
            <w:pPr>
              <w:pStyle w:val="TAL"/>
              <w:rPr>
                <w:rFonts w:ascii="Calibri" w:hAnsi="Calibri" w:cs="Arial"/>
                <w:sz w:val="20"/>
              </w:rPr>
            </w:pPr>
            <w:r>
              <w:rPr>
                <w:rFonts w:ascii="Calibri" w:hAnsi="Calibri" w:cs="Arial"/>
                <w:sz w:val="20"/>
              </w:rPr>
              <w:t>Conditionally yes if this combined with User consent solution</w:t>
            </w:r>
          </w:p>
        </w:tc>
      </w:tr>
      <w:tr w:rsidR="00B54A66" w14:paraId="72E9DD18" w14:textId="77777777" w:rsidTr="008A5A8D">
        <w:tc>
          <w:tcPr>
            <w:tcW w:w="648" w:type="dxa"/>
          </w:tcPr>
          <w:p w14:paraId="7150478E" w14:textId="77777777" w:rsidR="00B54A66" w:rsidRPr="00314462" w:rsidRDefault="00B54A66" w:rsidP="00985E9D">
            <w:pPr>
              <w:pStyle w:val="TAL"/>
              <w:rPr>
                <w:rFonts w:ascii="Calibri" w:hAnsi="Calibri" w:cs="Arial"/>
                <w:kern w:val="24"/>
                <w:sz w:val="20"/>
              </w:rPr>
            </w:pPr>
            <w:r w:rsidRPr="00314462">
              <w:rPr>
                <w:rFonts w:ascii="Calibri" w:hAnsi="Calibri" w:cs="Arial"/>
                <w:kern w:val="24"/>
                <w:sz w:val="20"/>
              </w:rPr>
              <w:t>9</w:t>
            </w:r>
          </w:p>
        </w:tc>
        <w:tc>
          <w:tcPr>
            <w:tcW w:w="3060" w:type="dxa"/>
          </w:tcPr>
          <w:p w14:paraId="2FD5FEB5" w14:textId="77777777" w:rsidR="00B54A66" w:rsidRPr="00314462" w:rsidRDefault="00B54A66" w:rsidP="00985E9D">
            <w:pPr>
              <w:pStyle w:val="TAL"/>
              <w:rPr>
                <w:rFonts w:cs="Arial"/>
                <w:sz w:val="36"/>
                <w:szCs w:val="36"/>
              </w:rPr>
            </w:pPr>
            <w:r w:rsidRPr="00314462">
              <w:rPr>
                <w:rFonts w:ascii="Calibri" w:hAnsi="Calibri" w:cs="Arial"/>
                <w:kern w:val="24"/>
                <w:sz w:val="20"/>
              </w:rPr>
              <w:t>The 3GPP SSO Service may support mechanisms to….</w:t>
            </w:r>
            <w:r w:rsidRPr="00314462">
              <w:rPr>
                <w:rFonts w:ascii="Calibri" w:hAnsi="Calibri" w:cs="Arial"/>
                <w:bCs/>
                <w:kern w:val="24"/>
                <w:sz w:val="20"/>
              </w:rPr>
              <w:t xml:space="preserve"> Satisfy policies of the Data Application Provider</w:t>
            </w:r>
          </w:p>
        </w:tc>
        <w:tc>
          <w:tcPr>
            <w:tcW w:w="2520" w:type="dxa"/>
          </w:tcPr>
          <w:p w14:paraId="3F9943CA"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Yes, only if the local PI authentication is the DAP policy</w:t>
            </w:r>
          </w:p>
        </w:tc>
        <w:tc>
          <w:tcPr>
            <w:tcW w:w="2970" w:type="dxa"/>
          </w:tcPr>
          <w:p w14:paraId="75CA74A5" w14:textId="77777777" w:rsidR="00B54A66" w:rsidRPr="00314462" w:rsidRDefault="00B54A66" w:rsidP="00985E9D">
            <w:pPr>
              <w:pStyle w:val="TAL"/>
              <w:rPr>
                <w:rFonts w:ascii="Calibri" w:hAnsi="Calibri" w:cs="Arial"/>
                <w:sz w:val="20"/>
              </w:rPr>
            </w:pPr>
            <w:r w:rsidRPr="00314462">
              <w:rPr>
                <w:rFonts w:ascii="Calibri" w:hAnsi="Calibri" w:cs="Arial"/>
                <w:sz w:val="20"/>
              </w:rPr>
              <w:t xml:space="preserve">Requirement #9 is partially </w:t>
            </w:r>
            <w:r>
              <w:rPr>
                <w:rFonts w:ascii="Calibri" w:hAnsi="Calibri" w:cs="Arial"/>
                <w:sz w:val="20"/>
              </w:rPr>
              <w:t>supported.</w:t>
            </w:r>
          </w:p>
        </w:tc>
      </w:tr>
      <w:tr w:rsidR="00B54A66" w14:paraId="757D4823" w14:textId="77777777" w:rsidTr="008A5A8D">
        <w:tc>
          <w:tcPr>
            <w:tcW w:w="648" w:type="dxa"/>
          </w:tcPr>
          <w:p w14:paraId="10D3C500"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10</w:t>
            </w:r>
          </w:p>
        </w:tc>
        <w:tc>
          <w:tcPr>
            <w:tcW w:w="3060" w:type="dxa"/>
          </w:tcPr>
          <w:p w14:paraId="27395E67" w14:textId="77777777" w:rsidR="00B54A66" w:rsidRPr="00314462" w:rsidRDefault="00B54A66" w:rsidP="00985E9D">
            <w:pPr>
              <w:pStyle w:val="TAL"/>
              <w:rPr>
                <w:rFonts w:cs="Arial"/>
                <w:sz w:val="36"/>
                <w:szCs w:val="36"/>
              </w:rPr>
            </w:pPr>
            <w:r w:rsidRPr="00314462">
              <w:rPr>
                <w:rFonts w:ascii="Calibri" w:hAnsi="Calibri" w:cs="Arial"/>
                <w:bCs/>
                <w:kern w:val="24"/>
                <w:sz w:val="20"/>
              </w:rPr>
              <w:t>3GPP</w:t>
            </w:r>
            <w:r w:rsidRPr="00314462">
              <w:rPr>
                <w:rFonts w:ascii="Calibri" w:hAnsi="Calibri" w:cs="Arial"/>
                <w:kern w:val="24"/>
                <w:sz w:val="20"/>
              </w:rPr>
              <w:t xml:space="preserve"> </w:t>
            </w:r>
            <w:r w:rsidRPr="00314462">
              <w:rPr>
                <w:rFonts w:ascii="Calibri" w:hAnsi="Calibri" w:cs="Arial"/>
                <w:bCs/>
                <w:kern w:val="24"/>
                <w:sz w:val="20"/>
              </w:rPr>
              <w:t>SSO Service shall be transparent from a user perspective when the user accesses a data application using an identity created through a 3</w:t>
            </w:r>
            <w:r w:rsidRPr="00A46211">
              <w:rPr>
                <w:rFonts w:ascii="Calibri" w:hAnsi="Calibri" w:cs="Arial"/>
                <w:bCs/>
                <w:kern w:val="24"/>
                <w:sz w:val="20"/>
                <w:vertAlign w:val="superscript"/>
              </w:rPr>
              <w:t>rd</w:t>
            </w:r>
            <w:r w:rsidRPr="00314462">
              <w:rPr>
                <w:rFonts w:ascii="Calibri" w:hAnsi="Calibri" w:cs="Arial"/>
                <w:bCs/>
                <w:kern w:val="24"/>
                <w:sz w:val="20"/>
              </w:rPr>
              <w:t xml:space="preserve"> Party SSO Identity Provider</w:t>
            </w:r>
          </w:p>
        </w:tc>
        <w:tc>
          <w:tcPr>
            <w:tcW w:w="2520" w:type="dxa"/>
          </w:tcPr>
          <w:p w14:paraId="5EE7613E"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Yes. This is the main target of this solution.</w:t>
            </w:r>
          </w:p>
        </w:tc>
        <w:tc>
          <w:tcPr>
            <w:tcW w:w="2970" w:type="dxa"/>
          </w:tcPr>
          <w:p w14:paraId="6D8A80D4" w14:textId="77777777" w:rsidR="00B54A66" w:rsidRPr="00314462" w:rsidRDefault="00B54A66" w:rsidP="00985E9D">
            <w:pPr>
              <w:pStyle w:val="TAL"/>
              <w:rPr>
                <w:rFonts w:ascii="Calibri" w:hAnsi="Calibri" w:cs="Arial"/>
                <w:sz w:val="20"/>
              </w:rPr>
            </w:pPr>
            <w:r w:rsidRPr="00314462">
              <w:rPr>
                <w:rFonts w:ascii="Calibri" w:hAnsi="Calibri" w:cs="Arial"/>
                <w:sz w:val="20"/>
              </w:rPr>
              <w:t xml:space="preserve">Requirement #10 </w:t>
            </w:r>
            <w:r>
              <w:rPr>
                <w:rFonts w:ascii="Calibri" w:hAnsi="Calibri" w:cs="Arial"/>
                <w:sz w:val="20"/>
              </w:rPr>
              <w:t>is supported.</w:t>
            </w:r>
          </w:p>
        </w:tc>
      </w:tr>
      <w:tr w:rsidR="00B54A66" w14:paraId="7D5C5A23" w14:textId="77777777" w:rsidTr="008A5A8D">
        <w:tc>
          <w:tcPr>
            <w:tcW w:w="648" w:type="dxa"/>
          </w:tcPr>
          <w:p w14:paraId="6245621F" w14:textId="77777777" w:rsidR="00B54A66" w:rsidRPr="00314462" w:rsidRDefault="00B54A66" w:rsidP="00985E9D">
            <w:pPr>
              <w:pStyle w:val="TAL"/>
              <w:rPr>
                <w:rFonts w:ascii="Calibri" w:hAnsi="Calibri" w:cs="Arial"/>
                <w:bCs/>
                <w:kern w:val="24"/>
                <w:sz w:val="20"/>
              </w:rPr>
            </w:pPr>
            <w:r w:rsidRPr="00314462">
              <w:rPr>
                <w:rFonts w:ascii="Calibri" w:hAnsi="Calibri" w:cs="Arial"/>
                <w:bCs/>
                <w:kern w:val="24"/>
                <w:sz w:val="20"/>
              </w:rPr>
              <w:t>11</w:t>
            </w:r>
          </w:p>
        </w:tc>
        <w:tc>
          <w:tcPr>
            <w:tcW w:w="3060" w:type="dxa"/>
          </w:tcPr>
          <w:p w14:paraId="1AD21F66" w14:textId="77777777" w:rsidR="00B54A66" w:rsidRPr="00314462" w:rsidRDefault="00B54A66" w:rsidP="00985E9D">
            <w:pPr>
              <w:pStyle w:val="TAL"/>
              <w:rPr>
                <w:rFonts w:cs="Arial"/>
                <w:sz w:val="36"/>
                <w:szCs w:val="36"/>
              </w:rPr>
            </w:pPr>
            <w:r w:rsidRPr="00314462">
              <w:rPr>
                <w:rFonts w:ascii="Calibri" w:hAnsi="Calibri" w:cs="Arial"/>
                <w:bCs/>
                <w:kern w:val="24"/>
                <w:sz w:val="20"/>
              </w:rPr>
              <w:t>The user shall be able to configure which 3</w:t>
            </w:r>
            <w:r w:rsidRPr="00A46211">
              <w:rPr>
                <w:rFonts w:ascii="Calibri" w:hAnsi="Calibri" w:cs="Arial"/>
                <w:bCs/>
                <w:kern w:val="24"/>
                <w:sz w:val="20"/>
                <w:vertAlign w:val="superscript"/>
              </w:rPr>
              <w:t>rd</w:t>
            </w:r>
            <w:r w:rsidRPr="00314462">
              <w:rPr>
                <w:rFonts w:ascii="Calibri" w:hAnsi="Calibri" w:cs="Arial"/>
                <w:bCs/>
                <w:kern w:val="24"/>
                <w:sz w:val="20"/>
              </w:rPr>
              <w:t xml:space="preserve"> party SSO identities are used with the 3GPP SSO Service</w:t>
            </w:r>
          </w:p>
        </w:tc>
        <w:tc>
          <w:tcPr>
            <w:tcW w:w="2520" w:type="dxa"/>
          </w:tcPr>
          <w:p w14:paraId="0A0B4142" w14:textId="77777777" w:rsidR="00B54A66" w:rsidRPr="00314462" w:rsidRDefault="00B54A66" w:rsidP="00985E9D">
            <w:pPr>
              <w:pStyle w:val="TAL"/>
              <w:rPr>
                <w:rFonts w:ascii="Calibri" w:hAnsi="Calibri" w:cs="Arial"/>
                <w:sz w:val="20"/>
              </w:rPr>
            </w:pPr>
            <w:r>
              <w:rPr>
                <w:rFonts w:ascii="Calibri" w:hAnsi="Calibri" w:cs="Arial"/>
                <w:color w:val="000000"/>
                <w:kern w:val="24"/>
                <w:sz w:val="20"/>
              </w:rPr>
              <w:t>Yes.</w:t>
            </w:r>
            <w:r w:rsidRPr="00314462">
              <w:rPr>
                <w:rFonts w:ascii="Calibri" w:hAnsi="Calibri" w:cs="Arial"/>
                <w:color w:val="000000"/>
                <w:kern w:val="24"/>
                <w:sz w:val="20"/>
              </w:rPr>
              <w:t xml:space="preserve"> </w:t>
            </w:r>
            <w:r>
              <w:rPr>
                <w:rFonts w:ascii="Calibri" w:hAnsi="Calibri" w:cs="Arial"/>
                <w:color w:val="000000"/>
                <w:kern w:val="24"/>
                <w:sz w:val="20"/>
              </w:rPr>
              <w:t>This is the main target of this solution.</w:t>
            </w:r>
          </w:p>
        </w:tc>
        <w:tc>
          <w:tcPr>
            <w:tcW w:w="2970" w:type="dxa"/>
          </w:tcPr>
          <w:p w14:paraId="6CD3331A" w14:textId="77777777" w:rsidR="00B54A66" w:rsidRPr="00314462" w:rsidRDefault="00B54A66" w:rsidP="00985E9D">
            <w:pPr>
              <w:pStyle w:val="TAL"/>
              <w:rPr>
                <w:rFonts w:ascii="Calibri" w:hAnsi="Calibri" w:cs="Arial"/>
                <w:sz w:val="20"/>
              </w:rPr>
            </w:pPr>
            <w:r w:rsidRPr="00314462">
              <w:rPr>
                <w:rFonts w:ascii="Calibri" w:hAnsi="Calibri" w:cs="Arial"/>
                <w:sz w:val="20"/>
              </w:rPr>
              <w:t xml:space="preserve">Requirement #11 is </w:t>
            </w:r>
            <w:r>
              <w:rPr>
                <w:rFonts w:ascii="Calibri" w:hAnsi="Calibri" w:cs="Arial"/>
                <w:sz w:val="20"/>
              </w:rPr>
              <w:t>supported</w:t>
            </w:r>
          </w:p>
        </w:tc>
      </w:tr>
    </w:tbl>
    <w:p w14:paraId="5AFAEDEB" w14:textId="77777777" w:rsidR="00B54A66" w:rsidRPr="009C75FC" w:rsidRDefault="00B54A66" w:rsidP="00B54A66"/>
    <w:p w14:paraId="67863E4A" w14:textId="77777777" w:rsidR="00296D15" w:rsidRDefault="00296D15"/>
    <w:p w14:paraId="241088A2" w14:textId="77777777" w:rsidR="00296D15" w:rsidRDefault="00296D15"/>
    <w:p w14:paraId="295669F9" w14:textId="77777777" w:rsidR="00296D15" w:rsidRDefault="00296D15">
      <w:pPr>
        <w:pStyle w:val="EW"/>
      </w:pPr>
    </w:p>
    <w:p w14:paraId="732C34FE" w14:textId="77777777" w:rsidR="0081751D" w:rsidRDefault="0081751D" w:rsidP="0081751D">
      <w:pPr>
        <w:pStyle w:val="Heading1"/>
        <w:ind w:left="432" w:hanging="432"/>
      </w:pPr>
      <w:bookmarkStart w:id="51" w:name="_Toc421778748"/>
      <w:r>
        <w:t>8</w:t>
      </w:r>
      <w:r>
        <w:tab/>
        <w:t>Conclusions</w:t>
      </w:r>
      <w:bookmarkEnd w:id="51"/>
    </w:p>
    <w:p w14:paraId="01F9F5AE" w14:textId="77777777" w:rsidR="0081751D" w:rsidRDefault="0081751D" w:rsidP="0081751D">
      <w:pPr>
        <w:pStyle w:val="EW"/>
      </w:pPr>
    </w:p>
    <w:p w14:paraId="6D52BBFF" w14:textId="77777777" w:rsidR="0081751D" w:rsidRDefault="0081751D" w:rsidP="0081751D">
      <w:r>
        <w:t xml:space="preserve">The present study has investigated and evaluated </w:t>
      </w:r>
      <w:r w:rsidRPr="00D648EF">
        <w:t>e</w:t>
      </w:r>
      <w:r>
        <w:t xml:space="preserve">xisting interworking solutions </w:t>
      </w:r>
      <w:r w:rsidRPr="00D648EF">
        <w:t xml:space="preserve">between SSO frameworks and 3GPP authentication mechanisms </w:t>
      </w:r>
      <w:r>
        <w:t xml:space="preserve">against </w:t>
      </w:r>
      <w:r w:rsidRPr="00D648EF">
        <w:t>the SA1 requirements in TS 22.101.</w:t>
      </w:r>
      <w:r>
        <w:t xml:space="preserve"> New solutions have also been proposed. The objective was to identify if the SA1 requirements give rise to further specification work in SA3</w:t>
      </w:r>
      <w:r w:rsidRPr="005C55BE">
        <w:t>.</w:t>
      </w:r>
    </w:p>
    <w:p w14:paraId="1A0310CA" w14:textId="77777777" w:rsidR="0081751D" w:rsidRPr="002652FD" w:rsidRDefault="0081751D" w:rsidP="0081751D">
      <w:pPr>
        <w:rPr>
          <w:b/>
          <w:sz w:val="22"/>
          <w:szCs w:val="22"/>
        </w:rPr>
      </w:pPr>
      <w:r w:rsidRPr="002652FD">
        <w:rPr>
          <w:b/>
          <w:sz w:val="22"/>
          <w:szCs w:val="22"/>
        </w:rPr>
        <w:t>Issue 1 Presence of the registered user</w:t>
      </w:r>
    </w:p>
    <w:p w14:paraId="02A7D633" w14:textId="77777777" w:rsidR="0081751D" w:rsidRDefault="0081751D" w:rsidP="0081751D">
      <w:r w:rsidRPr="000A2B61">
        <w:t>Most of the investigation</w:t>
      </w:r>
      <w:r>
        <w:t xml:space="preserve"> focused on SA1 requirement on </w:t>
      </w:r>
      <w:r w:rsidRPr="00495160">
        <w:t>confirming</w:t>
      </w:r>
      <w:r w:rsidRPr="00FA5201">
        <w:t xml:space="preserve"> the </w:t>
      </w:r>
      <w:r w:rsidRPr="00134053">
        <w:t xml:space="preserve">presence of the registered user </w:t>
      </w:r>
      <w:r w:rsidRPr="00495160">
        <w:t>(</w:t>
      </w:r>
      <w:r w:rsidRPr="00FA5201">
        <w:t>clause 7.3</w:t>
      </w:r>
      <w:r w:rsidRPr="007D2C45">
        <w:t>)</w:t>
      </w:r>
      <w:r w:rsidRPr="00A50DB8">
        <w:t>. S</w:t>
      </w:r>
      <w:r w:rsidRPr="00E90BEA">
        <w:t xml:space="preserve">ince the current 3GPP defined SSO mechanisms authenticate the USIM and not the </w:t>
      </w:r>
      <w:r w:rsidRPr="00687D54">
        <w:t xml:space="preserve">human </w:t>
      </w:r>
      <w:r w:rsidRPr="009A63DE">
        <w:t xml:space="preserve">user, a set of solutions for performing </w:t>
      </w:r>
      <w:r w:rsidRPr="00C57687">
        <w:t>t</w:t>
      </w:r>
      <w:r w:rsidRPr="00134053">
        <w:t>wo-factor authentication (</w:t>
      </w:r>
      <w:r>
        <w:t xml:space="preserve">e.g., </w:t>
      </w:r>
      <w:r w:rsidRPr="00134053">
        <w:t>username/password</w:t>
      </w:r>
      <w:r w:rsidR="001A5690">
        <w:t xml:space="preserve"> </w:t>
      </w:r>
      <w:r w:rsidRPr="00134053">
        <w:t>as first factor and</w:t>
      </w:r>
      <w:r>
        <w:t xml:space="preserve"> GBA-OpenID as second factor) were proposed. Username/password mechanisms, which are not using 3GPP credentials, are out of scope of 3GPP. However, most of the solutions proposed in this TR allow either 3GPP entities or non-3GPP entities to control the second factor credentials </w:t>
      </w:r>
      <w:r w:rsidRPr="00134053">
        <w:t>(</w:t>
      </w:r>
      <w:r>
        <w:t xml:space="preserve">e.g., </w:t>
      </w:r>
      <w:r w:rsidRPr="00134053">
        <w:t>username/password</w:t>
      </w:r>
      <w:r>
        <w:t>). At least some of the proposed two-factor authentication mechanisms could be implemented without any impacts to 3GPP specifications.</w:t>
      </w:r>
    </w:p>
    <w:p w14:paraId="7BD11A92" w14:textId="77777777" w:rsidR="00FE7371" w:rsidRDefault="0081751D" w:rsidP="0081751D">
      <w:r>
        <w:t xml:space="preserve">Also related to the SA1 requirement on confirming </w:t>
      </w:r>
      <w:r w:rsidRPr="00495160">
        <w:t xml:space="preserve">the </w:t>
      </w:r>
      <w:r w:rsidRPr="00134053">
        <w:t xml:space="preserve">presence of the registered user, a solution for ensuring user consent for using GBA for a service like SSO was proposed (clause 7.4). </w:t>
      </w:r>
      <w:r w:rsidRPr="00442202">
        <w:t>GBA</w:t>
      </w:r>
      <w:r>
        <w:t xml:space="preserve">, as specified today, does not provide means for confirming that the authorized user is present and gives consent for using GBA keys for an application. </w:t>
      </w:r>
      <w:r w:rsidRPr="00134053">
        <w:t xml:space="preserve">Specifying such </w:t>
      </w:r>
      <w:r>
        <w:t xml:space="preserve">a </w:t>
      </w:r>
      <w:r w:rsidRPr="001A5690">
        <w:t xml:space="preserve">solution would require TS changes, e.g. in TS 33.220.  </w:t>
      </w:r>
    </w:p>
    <w:p w14:paraId="1FF54E27" w14:textId="77777777" w:rsidR="0081751D" w:rsidRPr="001A5690" w:rsidRDefault="0081751D" w:rsidP="0081751D">
      <w:pPr>
        <w:rPr>
          <w:b/>
          <w:sz w:val="22"/>
          <w:szCs w:val="22"/>
        </w:rPr>
      </w:pPr>
      <w:r w:rsidRPr="001A5690">
        <w:rPr>
          <w:b/>
          <w:sz w:val="22"/>
          <w:szCs w:val="22"/>
        </w:rPr>
        <w:t>Issue 2 Authorization function in the UE</w:t>
      </w:r>
    </w:p>
    <w:p w14:paraId="20C3E2FF" w14:textId="77777777" w:rsidR="00FE7371" w:rsidRDefault="0081751D" w:rsidP="0081751D">
      <w:r w:rsidRPr="001A5690">
        <w:t xml:space="preserve">Clause 7.4 includes a proposal for functional architecture of an authorization function within the UE to perform the local user authentication. Such authorization function and mechanisms for providing authentication or authorization policies from the Service Provider/NAF to the authorization function in the UE or mechanisms for negotiating local user authentication capabilities could be regarded to be in scope of 3GPP, since such local credentials </w:t>
      </w:r>
      <w:r w:rsidR="00076518">
        <w:t>could</w:t>
      </w:r>
      <w:r w:rsidR="00076518" w:rsidRPr="001A5690">
        <w:t xml:space="preserve"> </w:t>
      </w:r>
      <w:r w:rsidRPr="001A5690">
        <w:t>be provisioned by operator, similar to currently used UICC credentials</w:t>
      </w:r>
      <w:r w:rsidR="001A5690" w:rsidRPr="001A5690">
        <w:t>.</w:t>
      </w:r>
    </w:p>
    <w:p w14:paraId="15E8064A" w14:textId="77777777" w:rsidR="0081751D" w:rsidRPr="001A5690" w:rsidRDefault="0081751D" w:rsidP="0081751D">
      <w:pPr>
        <w:rPr>
          <w:b/>
          <w:sz w:val="22"/>
          <w:szCs w:val="22"/>
        </w:rPr>
      </w:pPr>
      <w:r w:rsidRPr="001A5690">
        <w:rPr>
          <w:b/>
          <w:sz w:val="22"/>
          <w:szCs w:val="22"/>
        </w:rPr>
        <w:t xml:space="preserve">Issue 3 Third party user identities </w:t>
      </w:r>
    </w:p>
    <w:p w14:paraId="0145FA76" w14:textId="77777777" w:rsidR="00FE7371" w:rsidRDefault="0081751D" w:rsidP="0081751D">
      <w:r w:rsidRPr="001A5690">
        <w:t>Another investigated SA1 requirement was on transparency of 3GPP SSO service when using third party user identities and configuration of those identities. The requirement is met by the current 3GPP SSO mechanisms</w:t>
      </w:r>
      <w:r w:rsidRPr="001A5690">
        <w:rPr>
          <w:lang w:val="en-US"/>
        </w:rPr>
        <w:t xml:space="preserve"> (especially GBA-OpenID), since third party user identities are enabled by USS (User Security Settings) of GBA. A solution for mapping the third party user identities to USS instead of using configuration (as proposed in clause 7.5) could be beneficial for using GBA with SSO frameworks. </w:t>
      </w:r>
      <w:r w:rsidRPr="001A5690">
        <w:t xml:space="preserve">Specifying such solution would require TS changes, e.g. in TS 33.220.  </w:t>
      </w:r>
    </w:p>
    <w:p w14:paraId="74A62F78" w14:textId="77777777" w:rsidR="0081751D" w:rsidRPr="001A5690" w:rsidRDefault="0081751D" w:rsidP="0081751D">
      <w:pPr>
        <w:rPr>
          <w:b/>
          <w:sz w:val="22"/>
          <w:szCs w:val="22"/>
        </w:rPr>
      </w:pPr>
      <w:r w:rsidRPr="001A5690">
        <w:rPr>
          <w:b/>
          <w:sz w:val="22"/>
          <w:szCs w:val="22"/>
        </w:rPr>
        <w:t>Issue 4 Negotiation of authentication method</w:t>
      </w:r>
    </w:p>
    <w:p w14:paraId="26780E0D" w14:textId="77777777" w:rsidR="000813BA" w:rsidRDefault="0081751D" w:rsidP="0081751D">
      <w:r w:rsidRPr="001A5690">
        <w:t xml:space="preserve">SA1 has a requirement which states "The 3GPP SSO Service may support negotiation and use of an agreed authentication method between the UE and the 3GPP SSO Identity Provider. The negotiation of an authentication method </w:t>
      </w:r>
      <w:r w:rsidR="00076518">
        <w:t>could</w:t>
      </w:r>
      <w:r w:rsidR="00076518" w:rsidRPr="001A5690">
        <w:t xml:space="preserve"> </w:t>
      </w:r>
      <w:r w:rsidRPr="001A5690">
        <w:t>be repeated each time the user accesses a DAP's service." This requirement is met by the existing standardized mechanisms between the NAF and UE to negotiate which GBA variant is to be used.</w:t>
      </w:r>
    </w:p>
    <w:p w14:paraId="66BFC6B0" w14:textId="77777777" w:rsidR="0081751D" w:rsidRPr="001A5690" w:rsidRDefault="0081751D" w:rsidP="0081751D">
      <w:pPr>
        <w:rPr>
          <w:b/>
          <w:sz w:val="22"/>
          <w:szCs w:val="22"/>
        </w:rPr>
      </w:pPr>
      <w:r w:rsidRPr="001A5690">
        <w:rPr>
          <w:b/>
          <w:sz w:val="22"/>
          <w:szCs w:val="22"/>
        </w:rPr>
        <w:t>Issue 5: GBA-lite</w:t>
      </w:r>
    </w:p>
    <w:p w14:paraId="66363017" w14:textId="77777777" w:rsidR="0081751D" w:rsidRPr="001A5690" w:rsidRDefault="0081751D" w:rsidP="0081751D">
      <w:r w:rsidRPr="001A5690">
        <w:t xml:space="preserve">Clause 7.2 describes an implementation option for co-locating NAF and BSF and simplifying some GBA functionality accordingly in order to enable a step-wise introduction of GBA. </w:t>
      </w:r>
    </w:p>
    <w:p w14:paraId="47DFE09C" w14:textId="77777777" w:rsidR="0081751D" w:rsidRPr="005D6575" w:rsidRDefault="0081751D" w:rsidP="0081751D">
      <w:r w:rsidRPr="00414229">
        <w:rPr>
          <w:b/>
          <w:i/>
          <w:sz w:val="24"/>
        </w:rPr>
        <w:t xml:space="preserve">Conclusion </w:t>
      </w:r>
      <w:r w:rsidRPr="001A5690">
        <w:t xml:space="preserve">It is recommended that no further 3GPP work is conducted for Single Sign-On in the context of the present study. However, the findings of the present study </w:t>
      </w:r>
      <w:r w:rsidR="00076518">
        <w:t>could</w:t>
      </w:r>
      <w:r w:rsidR="00076518" w:rsidRPr="001A5690">
        <w:t xml:space="preserve"> </w:t>
      </w:r>
      <w:r w:rsidRPr="001A5690">
        <w:t>be useful in the context of other 3GPP activities, e.g. Mission Critical Push To Talk (MCPTT).</w:t>
      </w:r>
      <w:r>
        <w:t xml:space="preserve"> </w:t>
      </w:r>
    </w:p>
    <w:p w14:paraId="72B89CFB" w14:textId="77777777" w:rsidR="00296D15" w:rsidRDefault="00296D15"/>
    <w:p w14:paraId="2F6B40FF" w14:textId="77777777" w:rsidR="00296D15" w:rsidRDefault="00296D15">
      <w:pPr>
        <w:pStyle w:val="Footer"/>
      </w:pPr>
      <w:r>
        <w:t>3GPP</w:t>
      </w:r>
    </w:p>
    <w:p w14:paraId="40A93B32" w14:textId="77777777" w:rsidR="00296D15" w:rsidRDefault="00296D15">
      <w:pPr>
        <w:pStyle w:val="Heading9"/>
      </w:pPr>
      <w:bookmarkStart w:id="52" w:name="historyclause"/>
      <w:r>
        <w:br w:type="page"/>
      </w:r>
      <w:bookmarkStart w:id="53" w:name="_Toc421778749"/>
      <w:r>
        <w:t xml:space="preserve">Annex </w:t>
      </w:r>
      <w:r w:rsidR="00812361">
        <w:t>A</w:t>
      </w:r>
      <w:r>
        <w:t>:</w:t>
      </w:r>
      <w:r>
        <w:br/>
        <w:t>Change history</w:t>
      </w:r>
      <w:bookmarkEnd w:id="53"/>
    </w:p>
    <w:p w14:paraId="3750CEB9" w14:textId="77777777" w:rsidR="00296D15" w:rsidRDefault="00296D15">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296D15" w14:paraId="44402466" w14:textId="77777777">
        <w:tblPrEx>
          <w:tblCellMar>
            <w:top w:w="0" w:type="dxa"/>
            <w:bottom w:w="0" w:type="dxa"/>
          </w:tblCellMar>
        </w:tblPrEx>
        <w:trPr>
          <w:cantSplit/>
        </w:trPr>
        <w:tc>
          <w:tcPr>
            <w:tcW w:w="9356" w:type="dxa"/>
            <w:gridSpan w:val="8"/>
            <w:tcBorders>
              <w:bottom w:val="nil"/>
            </w:tcBorders>
            <w:shd w:val="solid" w:color="FFFFFF" w:fill="auto"/>
          </w:tcPr>
          <w:p w14:paraId="321755B7" w14:textId="77777777" w:rsidR="00296D15" w:rsidRDefault="00296D15">
            <w:pPr>
              <w:pStyle w:val="TAL"/>
              <w:jc w:val="center"/>
              <w:rPr>
                <w:b/>
                <w:sz w:val="16"/>
              </w:rPr>
            </w:pPr>
            <w:r>
              <w:rPr>
                <w:b/>
              </w:rPr>
              <w:t>Change history</w:t>
            </w:r>
          </w:p>
        </w:tc>
      </w:tr>
      <w:tr w:rsidR="00296D15" w14:paraId="50E3D463" w14:textId="77777777" w:rsidTr="00A3790C">
        <w:tblPrEx>
          <w:tblCellMar>
            <w:top w:w="0" w:type="dxa"/>
            <w:bottom w:w="0" w:type="dxa"/>
          </w:tblCellMar>
        </w:tblPrEx>
        <w:tc>
          <w:tcPr>
            <w:tcW w:w="800" w:type="dxa"/>
            <w:shd w:val="pct10" w:color="auto" w:fill="FFFFFF"/>
          </w:tcPr>
          <w:p w14:paraId="6BC12B81" w14:textId="77777777" w:rsidR="00296D15" w:rsidRDefault="00296D15">
            <w:pPr>
              <w:pStyle w:val="TAL"/>
              <w:rPr>
                <w:b/>
                <w:sz w:val="16"/>
              </w:rPr>
            </w:pPr>
            <w:r>
              <w:rPr>
                <w:b/>
                <w:sz w:val="16"/>
              </w:rPr>
              <w:t>Date</w:t>
            </w:r>
          </w:p>
        </w:tc>
        <w:tc>
          <w:tcPr>
            <w:tcW w:w="800" w:type="dxa"/>
            <w:shd w:val="pct10" w:color="auto" w:fill="FFFFFF"/>
          </w:tcPr>
          <w:p w14:paraId="6CAED485" w14:textId="77777777" w:rsidR="00296D15" w:rsidRDefault="00296D15">
            <w:pPr>
              <w:pStyle w:val="TAL"/>
              <w:rPr>
                <w:b/>
                <w:sz w:val="16"/>
              </w:rPr>
            </w:pPr>
            <w:r>
              <w:rPr>
                <w:b/>
                <w:sz w:val="16"/>
              </w:rPr>
              <w:t>TSG #</w:t>
            </w:r>
          </w:p>
        </w:tc>
        <w:tc>
          <w:tcPr>
            <w:tcW w:w="901" w:type="dxa"/>
            <w:shd w:val="pct10" w:color="auto" w:fill="FFFFFF"/>
          </w:tcPr>
          <w:p w14:paraId="0A1BD873" w14:textId="77777777" w:rsidR="00296D15" w:rsidRDefault="00296D15">
            <w:pPr>
              <w:pStyle w:val="TAL"/>
              <w:rPr>
                <w:b/>
                <w:sz w:val="16"/>
              </w:rPr>
            </w:pPr>
            <w:r>
              <w:rPr>
                <w:b/>
                <w:sz w:val="16"/>
              </w:rPr>
              <w:t>TSG Doc.</w:t>
            </w:r>
          </w:p>
        </w:tc>
        <w:tc>
          <w:tcPr>
            <w:tcW w:w="426" w:type="dxa"/>
            <w:shd w:val="pct10" w:color="auto" w:fill="FFFFFF"/>
          </w:tcPr>
          <w:p w14:paraId="694B5711" w14:textId="77777777" w:rsidR="00296D15" w:rsidRDefault="00296D15">
            <w:pPr>
              <w:pStyle w:val="TAL"/>
              <w:rPr>
                <w:b/>
                <w:sz w:val="16"/>
              </w:rPr>
            </w:pPr>
            <w:r>
              <w:rPr>
                <w:b/>
                <w:sz w:val="16"/>
              </w:rPr>
              <w:t>CR</w:t>
            </w:r>
          </w:p>
        </w:tc>
        <w:tc>
          <w:tcPr>
            <w:tcW w:w="428" w:type="dxa"/>
            <w:shd w:val="pct10" w:color="auto" w:fill="FFFFFF"/>
          </w:tcPr>
          <w:p w14:paraId="0A581639" w14:textId="77777777" w:rsidR="00296D15" w:rsidRDefault="00296D15">
            <w:pPr>
              <w:pStyle w:val="TAL"/>
              <w:rPr>
                <w:b/>
                <w:sz w:val="16"/>
              </w:rPr>
            </w:pPr>
            <w:r>
              <w:rPr>
                <w:b/>
                <w:sz w:val="16"/>
              </w:rPr>
              <w:t>Rev</w:t>
            </w:r>
          </w:p>
        </w:tc>
        <w:tc>
          <w:tcPr>
            <w:tcW w:w="4725" w:type="dxa"/>
            <w:shd w:val="pct10" w:color="auto" w:fill="FFFFFF"/>
          </w:tcPr>
          <w:p w14:paraId="70594386" w14:textId="77777777" w:rsidR="00296D15" w:rsidRDefault="00296D15">
            <w:pPr>
              <w:pStyle w:val="TAL"/>
              <w:rPr>
                <w:b/>
                <w:sz w:val="16"/>
              </w:rPr>
            </w:pPr>
            <w:r>
              <w:rPr>
                <w:b/>
                <w:sz w:val="16"/>
              </w:rPr>
              <w:t>Subject/Comment</w:t>
            </w:r>
          </w:p>
        </w:tc>
        <w:tc>
          <w:tcPr>
            <w:tcW w:w="567" w:type="dxa"/>
            <w:shd w:val="pct10" w:color="auto" w:fill="FFFFFF"/>
          </w:tcPr>
          <w:p w14:paraId="2B805C13" w14:textId="77777777" w:rsidR="00296D15" w:rsidRDefault="00296D15">
            <w:pPr>
              <w:pStyle w:val="TAL"/>
              <w:rPr>
                <w:b/>
                <w:sz w:val="16"/>
              </w:rPr>
            </w:pPr>
            <w:r>
              <w:rPr>
                <w:b/>
                <w:sz w:val="16"/>
              </w:rPr>
              <w:t>Old</w:t>
            </w:r>
          </w:p>
        </w:tc>
        <w:tc>
          <w:tcPr>
            <w:tcW w:w="709" w:type="dxa"/>
            <w:shd w:val="pct10" w:color="auto" w:fill="FFFFFF"/>
          </w:tcPr>
          <w:p w14:paraId="76590A0F" w14:textId="77777777" w:rsidR="00296D15" w:rsidRDefault="00296D15">
            <w:pPr>
              <w:pStyle w:val="TAL"/>
              <w:rPr>
                <w:b/>
                <w:sz w:val="16"/>
              </w:rPr>
            </w:pPr>
            <w:r>
              <w:rPr>
                <w:b/>
                <w:sz w:val="16"/>
              </w:rPr>
              <w:t>New</w:t>
            </w:r>
          </w:p>
        </w:tc>
      </w:tr>
      <w:tr w:rsidR="00296D15" w14:paraId="47F91964" w14:textId="77777777" w:rsidTr="00A3790C">
        <w:tblPrEx>
          <w:tblCellMar>
            <w:top w:w="0" w:type="dxa"/>
            <w:bottom w:w="0" w:type="dxa"/>
          </w:tblCellMar>
        </w:tblPrEx>
        <w:tc>
          <w:tcPr>
            <w:tcW w:w="800" w:type="dxa"/>
            <w:shd w:val="solid" w:color="FFFFFF" w:fill="auto"/>
          </w:tcPr>
          <w:p w14:paraId="4F57CC61" w14:textId="77777777" w:rsidR="00296D15" w:rsidRDefault="00296D15">
            <w:pPr>
              <w:pStyle w:val="TAL"/>
            </w:pPr>
            <w:r>
              <w:t>2011-01</w:t>
            </w:r>
          </w:p>
        </w:tc>
        <w:tc>
          <w:tcPr>
            <w:tcW w:w="800" w:type="dxa"/>
            <w:shd w:val="solid" w:color="FFFFFF" w:fill="auto"/>
          </w:tcPr>
          <w:p w14:paraId="76488D16" w14:textId="77777777" w:rsidR="00296D15" w:rsidRDefault="00296D15">
            <w:pPr>
              <w:pStyle w:val="TAL"/>
            </w:pPr>
          </w:p>
        </w:tc>
        <w:tc>
          <w:tcPr>
            <w:tcW w:w="901" w:type="dxa"/>
            <w:shd w:val="solid" w:color="FFFFFF" w:fill="auto"/>
          </w:tcPr>
          <w:p w14:paraId="58597BC1" w14:textId="77777777" w:rsidR="00296D15" w:rsidRDefault="00296D15">
            <w:pPr>
              <w:pStyle w:val="TAL"/>
            </w:pPr>
          </w:p>
        </w:tc>
        <w:tc>
          <w:tcPr>
            <w:tcW w:w="426" w:type="dxa"/>
            <w:shd w:val="solid" w:color="FFFFFF" w:fill="auto"/>
          </w:tcPr>
          <w:p w14:paraId="7BED7134" w14:textId="77777777" w:rsidR="00296D15" w:rsidRDefault="00296D15">
            <w:pPr>
              <w:pStyle w:val="TAL"/>
            </w:pPr>
          </w:p>
        </w:tc>
        <w:tc>
          <w:tcPr>
            <w:tcW w:w="428" w:type="dxa"/>
            <w:shd w:val="solid" w:color="FFFFFF" w:fill="auto"/>
          </w:tcPr>
          <w:p w14:paraId="5F1CCCC7" w14:textId="77777777" w:rsidR="00296D15" w:rsidRDefault="00296D15">
            <w:pPr>
              <w:pStyle w:val="TAL"/>
            </w:pPr>
          </w:p>
        </w:tc>
        <w:tc>
          <w:tcPr>
            <w:tcW w:w="4725" w:type="dxa"/>
            <w:shd w:val="solid" w:color="FFFFFF" w:fill="auto"/>
          </w:tcPr>
          <w:p w14:paraId="6EE8D5EB" w14:textId="77777777" w:rsidR="00296D15" w:rsidRDefault="00296D15">
            <w:pPr>
              <w:pStyle w:val="TAL"/>
            </w:pPr>
            <w:r>
              <w:t>Skeleton and scope agreed in SA3 #62</w:t>
            </w:r>
          </w:p>
        </w:tc>
        <w:tc>
          <w:tcPr>
            <w:tcW w:w="567" w:type="dxa"/>
            <w:shd w:val="solid" w:color="FFFFFF" w:fill="auto"/>
          </w:tcPr>
          <w:p w14:paraId="75637A39" w14:textId="77777777" w:rsidR="00296D15" w:rsidRDefault="00296D15">
            <w:pPr>
              <w:pStyle w:val="TAL"/>
            </w:pPr>
          </w:p>
        </w:tc>
        <w:tc>
          <w:tcPr>
            <w:tcW w:w="709" w:type="dxa"/>
            <w:shd w:val="solid" w:color="FFFFFF" w:fill="auto"/>
          </w:tcPr>
          <w:p w14:paraId="0454E59B" w14:textId="77777777" w:rsidR="00296D15" w:rsidRDefault="00296D15">
            <w:pPr>
              <w:pStyle w:val="TAL"/>
            </w:pPr>
            <w:r>
              <w:t>0.1.0</w:t>
            </w:r>
          </w:p>
        </w:tc>
      </w:tr>
      <w:tr w:rsidR="00296D15" w14:paraId="519B3297"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FE001" w14:textId="77777777" w:rsidR="00296D15" w:rsidRDefault="00296D15">
            <w:pPr>
              <w:pStyle w:val="TAL"/>
              <w:rPr>
                <w:snapToGrid w:val="0"/>
                <w:lang w:val="en-AU"/>
              </w:rPr>
            </w:pPr>
            <w:r>
              <w:rPr>
                <w:snapToGrid w:val="0"/>
                <w:lang w:val="en-AU"/>
              </w:rPr>
              <w:t>2011-05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15590"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C4EED"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7CBD3A"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43FD4"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14EC1" w14:textId="77777777" w:rsidR="00296D15" w:rsidRDefault="00296D15">
            <w:pPr>
              <w:pStyle w:val="TAL"/>
              <w:rPr>
                <w:snapToGrid w:val="0"/>
                <w:lang w:val="en-AU"/>
              </w:rPr>
            </w:pPr>
            <w:r>
              <w:rPr>
                <w:snapToGrid w:val="0"/>
                <w:lang w:val="en-AU"/>
              </w:rPr>
              <w:t>S3-110507 agreed in SA3 #63.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7186F" w14:textId="77777777" w:rsidR="00296D15" w:rsidRDefault="00296D15">
            <w:pPr>
              <w:pStyle w:val="TAL"/>
              <w:rPr>
                <w:snapToGrid w:val="0"/>
                <w:lang w:val="en-AU"/>
              </w:rPr>
            </w:pPr>
            <w:r>
              <w:rPr>
                <w:snapToGrid w:val="0"/>
                <w:lang w:val="en-AU"/>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11765" w14:textId="77777777" w:rsidR="00296D15" w:rsidRDefault="00296D15">
            <w:pPr>
              <w:pStyle w:val="TAL"/>
              <w:rPr>
                <w:snapToGrid w:val="0"/>
                <w:lang w:val="en-AU"/>
              </w:rPr>
            </w:pPr>
            <w:r>
              <w:rPr>
                <w:snapToGrid w:val="0"/>
                <w:lang w:val="en-AU"/>
              </w:rPr>
              <w:t>0.2.0</w:t>
            </w:r>
          </w:p>
        </w:tc>
      </w:tr>
      <w:tr w:rsidR="00296D15" w14:paraId="760E0AA4"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F0ADD6" w14:textId="77777777" w:rsidR="00296D15" w:rsidRDefault="00296D15">
            <w:pPr>
              <w:pStyle w:val="TAL"/>
              <w:rPr>
                <w:snapToGrid w:val="0"/>
                <w:lang w:val="en-AU"/>
              </w:rPr>
            </w:pPr>
            <w:r>
              <w:rPr>
                <w:snapToGrid w:val="0"/>
                <w:lang w:val="en-AU"/>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9C28F"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9BD4A"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FBBD0"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F50530"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4C832" w14:textId="77777777" w:rsidR="00296D15" w:rsidRDefault="00296D15">
            <w:pPr>
              <w:pStyle w:val="TAL"/>
              <w:rPr>
                <w:snapToGrid w:val="0"/>
                <w:lang w:val="en-AU"/>
              </w:rPr>
            </w:pPr>
            <w:r>
              <w:rPr>
                <w:snapToGrid w:val="0"/>
                <w:lang w:val="en-AU"/>
              </w:rPr>
              <w:t>Added S3-111056 agreed in email discussion after SA3 #65.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10420" w14:textId="77777777" w:rsidR="00296D15" w:rsidRDefault="00296D15">
            <w:pPr>
              <w:pStyle w:val="TAL"/>
              <w:rPr>
                <w:snapToGrid w:val="0"/>
                <w:lang w:val="en-AU"/>
              </w:rPr>
            </w:pPr>
            <w:r>
              <w:rPr>
                <w:snapToGrid w:val="0"/>
                <w:lang w:val="en-AU"/>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810EC" w14:textId="77777777" w:rsidR="00296D15" w:rsidRDefault="00296D15">
            <w:pPr>
              <w:pStyle w:val="TAL"/>
              <w:rPr>
                <w:snapToGrid w:val="0"/>
                <w:lang w:val="en-AU"/>
              </w:rPr>
            </w:pPr>
            <w:r>
              <w:rPr>
                <w:snapToGrid w:val="0"/>
                <w:lang w:val="en-AU"/>
              </w:rPr>
              <w:t>0.3.0</w:t>
            </w:r>
          </w:p>
        </w:tc>
      </w:tr>
      <w:tr w:rsidR="00296D15" w14:paraId="6D4BBBF1"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3EC6" w14:textId="77777777" w:rsidR="00296D15" w:rsidRDefault="00296D15">
            <w:pPr>
              <w:pStyle w:val="TAL"/>
              <w:rPr>
                <w:snapToGrid w:val="0"/>
                <w:lang w:val="en-AU"/>
              </w:rPr>
            </w:pPr>
            <w:r>
              <w:rPr>
                <w:snapToGrid w:val="0"/>
                <w:lang w:val="en-AU"/>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3FBE3"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2F1A8"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BD8ABB"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F377"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D34D" w14:textId="77777777" w:rsidR="00296D15" w:rsidRDefault="00296D15">
            <w:pPr>
              <w:pStyle w:val="TAL"/>
              <w:rPr>
                <w:snapToGrid w:val="0"/>
                <w:lang w:val="en-AU"/>
              </w:rPr>
            </w:pPr>
            <w:r>
              <w:rPr>
                <w:snapToGrid w:val="0"/>
                <w:lang w:val="en-AU"/>
              </w:rPr>
              <w:t>Updated with modified version of S3-121158 after email approval after SA3 #69.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61E37" w14:textId="77777777" w:rsidR="00296D15" w:rsidRDefault="00296D15">
            <w:pPr>
              <w:pStyle w:val="TAL"/>
              <w:rPr>
                <w:snapToGrid w:val="0"/>
                <w:lang w:val="en-AU"/>
              </w:rPr>
            </w:pPr>
            <w:r>
              <w:rPr>
                <w:snapToGrid w:val="0"/>
                <w:lang w:val="en-AU"/>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21DBD" w14:textId="77777777" w:rsidR="00296D15" w:rsidRDefault="00296D15">
            <w:pPr>
              <w:pStyle w:val="TAL"/>
              <w:rPr>
                <w:snapToGrid w:val="0"/>
                <w:lang w:val="en-AU"/>
              </w:rPr>
            </w:pPr>
            <w:r>
              <w:rPr>
                <w:snapToGrid w:val="0"/>
                <w:lang w:val="en-AU"/>
              </w:rPr>
              <w:t>0.4.0</w:t>
            </w:r>
          </w:p>
        </w:tc>
      </w:tr>
      <w:tr w:rsidR="00296D15" w14:paraId="719DC3B8"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75F60E" w14:textId="77777777" w:rsidR="00296D15" w:rsidRDefault="00296D15">
            <w:pPr>
              <w:pStyle w:val="TAL"/>
              <w:rPr>
                <w:snapToGrid w:val="0"/>
                <w:lang w:val="en-AU"/>
              </w:rPr>
            </w:pPr>
            <w:r>
              <w:rPr>
                <w:snapToGrid w:val="0"/>
                <w:lang w:val="en-AU"/>
              </w:rPr>
              <w:t>2013-01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20FA"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6B88A"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3255EE"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1781EC"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01B52" w14:textId="77777777" w:rsidR="00296D15" w:rsidRDefault="00296D15">
            <w:pPr>
              <w:pStyle w:val="TAL"/>
              <w:rPr>
                <w:snapToGrid w:val="0"/>
                <w:lang w:val="en-AU"/>
              </w:rPr>
            </w:pPr>
            <w:r>
              <w:rPr>
                <w:snapToGrid w:val="0"/>
                <w:lang w:val="en-AU"/>
              </w:rPr>
              <w:t>Updated with modified version of S3-130229 at SA3 #70.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4D170" w14:textId="77777777" w:rsidR="00296D15" w:rsidRDefault="00296D15">
            <w:pPr>
              <w:pStyle w:val="TAL"/>
              <w:rPr>
                <w:snapToGrid w:val="0"/>
                <w:lang w:val="en-AU"/>
              </w:rPr>
            </w:pPr>
            <w:r>
              <w:rPr>
                <w:snapToGrid w:val="0"/>
                <w:lang w:val="en-AU"/>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574" w14:textId="77777777" w:rsidR="00296D15" w:rsidRDefault="00296D15">
            <w:pPr>
              <w:pStyle w:val="TAL"/>
              <w:rPr>
                <w:snapToGrid w:val="0"/>
                <w:lang w:val="en-AU"/>
              </w:rPr>
            </w:pPr>
            <w:r>
              <w:rPr>
                <w:snapToGrid w:val="0"/>
                <w:lang w:val="en-AU"/>
              </w:rPr>
              <w:t>0.5.0</w:t>
            </w:r>
          </w:p>
        </w:tc>
      </w:tr>
      <w:tr w:rsidR="00296D15" w14:paraId="30485D64"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6A6F37" w14:textId="77777777" w:rsidR="00296D15" w:rsidRDefault="00296D15">
            <w:pPr>
              <w:pStyle w:val="TAL"/>
              <w:rPr>
                <w:snapToGrid w:val="0"/>
                <w:lang w:val="en-AU"/>
              </w:rPr>
            </w:pPr>
            <w:r>
              <w:rPr>
                <w:snapToGrid w:val="0"/>
                <w:lang w:val="en-AU"/>
              </w:rPr>
              <w:t>2013-05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71C"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9B36C0"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904BD3"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B9C309"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BDA87" w14:textId="77777777" w:rsidR="00296D15" w:rsidRDefault="00296D15">
            <w:pPr>
              <w:pStyle w:val="TAL"/>
              <w:rPr>
                <w:snapToGrid w:val="0"/>
                <w:lang w:val="en-AU"/>
              </w:rPr>
            </w:pPr>
            <w:r>
              <w:rPr>
                <w:snapToGrid w:val="0"/>
                <w:lang w:val="en-AU"/>
              </w:rPr>
              <w:t>Updated after SA3 #71 due to email approval of S3-130570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57F7" w14:textId="77777777" w:rsidR="00296D15" w:rsidRDefault="00296D15">
            <w:pPr>
              <w:pStyle w:val="TAL"/>
              <w:rPr>
                <w:snapToGrid w:val="0"/>
                <w:lang w:val="en-AU"/>
              </w:rPr>
            </w:pPr>
            <w:r>
              <w:rPr>
                <w:snapToGrid w:val="0"/>
                <w:lang w:val="en-AU"/>
              </w:rPr>
              <w:t>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A804A" w14:textId="77777777" w:rsidR="00296D15" w:rsidRDefault="00296D15">
            <w:pPr>
              <w:pStyle w:val="TAL"/>
              <w:rPr>
                <w:snapToGrid w:val="0"/>
                <w:lang w:val="en-AU"/>
              </w:rPr>
            </w:pPr>
            <w:r>
              <w:rPr>
                <w:snapToGrid w:val="0"/>
                <w:lang w:val="en-AU"/>
              </w:rPr>
              <w:t>0.6.0</w:t>
            </w:r>
          </w:p>
        </w:tc>
      </w:tr>
      <w:tr w:rsidR="00296D15" w14:paraId="349A245B"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339C3E" w14:textId="77777777" w:rsidR="00296D15" w:rsidRDefault="00296D15">
            <w:pPr>
              <w:pStyle w:val="TAL"/>
              <w:rPr>
                <w:snapToGrid w:val="0"/>
                <w:lang w:val="en-AU"/>
              </w:rPr>
            </w:pPr>
            <w:r>
              <w:rPr>
                <w:snapToGrid w:val="0"/>
                <w:lang w:val="en-AU"/>
              </w:rPr>
              <w:t>2013-10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EB56" w14:textId="77777777" w:rsidR="00296D15" w:rsidRDefault="00296D15">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22E7" w14:textId="77777777" w:rsidR="00296D15" w:rsidRDefault="00296D15">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9B788" w14:textId="77777777" w:rsidR="00296D15" w:rsidRDefault="00296D15">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E2BE69" w14:textId="77777777" w:rsidR="00296D15" w:rsidRDefault="00296D15">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FB277" w14:textId="77777777" w:rsidR="00296D15" w:rsidRDefault="00296D15">
            <w:pPr>
              <w:pStyle w:val="TAL"/>
              <w:rPr>
                <w:snapToGrid w:val="0"/>
                <w:lang w:val="en-AU"/>
              </w:rPr>
            </w:pPr>
            <w:r>
              <w:rPr>
                <w:snapToGrid w:val="0"/>
                <w:lang w:val="en-AU"/>
              </w:rPr>
              <w:t xml:space="preserve">Updated after SA3 #72 due to email approval of S3-130703, S3-130704, S3-130705, S3-130706, S3-130707, S3-130723, and S3-130891.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3D6D" w14:textId="77777777" w:rsidR="00296D15" w:rsidRDefault="00296D15">
            <w:pPr>
              <w:pStyle w:val="TAL"/>
              <w:rPr>
                <w:snapToGrid w:val="0"/>
                <w:lang w:val="en-AU"/>
              </w:rPr>
            </w:pPr>
            <w:r>
              <w:rPr>
                <w:snapToGrid w:val="0"/>
                <w:lang w:val="en-AU"/>
              </w:rPr>
              <w:t>0.6.0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728EE" w14:textId="77777777" w:rsidR="00296D15" w:rsidRDefault="00296D15">
            <w:pPr>
              <w:pStyle w:val="TAL"/>
              <w:rPr>
                <w:snapToGrid w:val="0"/>
                <w:lang w:val="en-AU"/>
              </w:rPr>
            </w:pPr>
            <w:r>
              <w:rPr>
                <w:snapToGrid w:val="0"/>
                <w:lang w:val="en-AU"/>
              </w:rPr>
              <w:t>0.7.0</w:t>
            </w:r>
          </w:p>
        </w:tc>
      </w:tr>
      <w:tr w:rsidR="0045180A" w14:paraId="0112EC9E"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718536" w14:textId="77777777" w:rsidR="0045180A" w:rsidRDefault="0045180A">
            <w:pPr>
              <w:pStyle w:val="TAL"/>
              <w:rPr>
                <w:snapToGrid w:val="0"/>
                <w:lang w:val="en-AU"/>
              </w:rPr>
            </w:pPr>
            <w:r>
              <w:rPr>
                <w:snapToGrid w:val="0"/>
                <w:lang w:val="en-AU"/>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02D66" w14:textId="77777777" w:rsidR="0045180A" w:rsidRDefault="0045180A">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A9884" w14:textId="77777777" w:rsidR="0045180A" w:rsidRDefault="0045180A">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9E076" w14:textId="77777777" w:rsidR="0045180A" w:rsidRDefault="0045180A">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4E6E8" w14:textId="77777777" w:rsidR="0045180A" w:rsidRDefault="0045180A">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EB3C88" w14:textId="77777777" w:rsidR="0045180A" w:rsidRDefault="0045180A" w:rsidP="0045180A">
            <w:pPr>
              <w:pStyle w:val="TAL"/>
              <w:rPr>
                <w:snapToGrid w:val="0"/>
                <w:lang w:val="en-AU"/>
              </w:rPr>
            </w:pPr>
            <w:r>
              <w:rPr>
                <w:snapToGrid w:val="0"/>
                <w:lang w:val="en-AU"/>
              </w:rPr>
              <w:t xml:space="preserve">Updated after SA3 #73 due to email approval of S3-131031, S3-131082, S3-131204, and S3-131205.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DF69C" w14:textId="77777777" w:rsidR="0045180A" w:rsidRDefault="0045180A">
            <w:pPr>
              <w:pStyle w:val="TAL"/>
              <w:rPr>
                <w:snapToGrid w:val="0"/>
                <w:lang w:val="en-AU"/>
              </w:rPr>
            </w:pPr>
            <w:r>
              <w:rPr>
                <w:snapToGrid w:val="0"/>
                <w:lang w:val="en-AU"/>
              </w:rPr>
              <w:t>0.7.0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AA44" w14:textId="77777777" w:rsidR="0045180A" w:rsidRDefault="0045180A">
            <w:pPr>
              <w:pStyle w:val="TAL"/>
              <w:rPr>
                <w:snapToGrid w:val="0"/>
                <w:lang w:val="en-AU"/>
              </w:rPr>
            </w:pPr>
            <w:r>
              <w:rPr>
                <w:snapToGrid w:val="0"/>
                <w:lang w:val="en-AU"/>
              </w:rPr>
              <w:t>0.8.0</w:t>
            </w:r>
          </w:p>
        </w:tc>
      </w:tr>
      <w:tr w:rsidR="00211E3D" w14:paraId="0C7BBF59"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C0AE4" w14:textId="77777777" w:rsidR="00211E3D" w:rsidRDefault="003D25FF">
            <w:pPr>
              <w:pStyle w:val="TAL"/>
              <w:rPr>
                <w:snapToGrid w:val="0"/>
                <w:lang w:val="en-AU"/>
              </w:rPr>
            </w:pPr>
            <w:r>
              <w:rPr>
                <w:snapToGrid w:val="0"/>
                <w:lang w:val="en-AU"/>
              </w:rPr>
              <w:t>2014-01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AAE16" w14:textId="77777777" w:rsidR="00211E3D" w:rsidRDefault="00211E3D">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55E75" w14:textId="77777777" w:rsidR="00211E3D" w:rsidRDefault="00211E3D">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6787" w14:textId="77777777" w:rsidR="00211E3D" w:rsidRDefault="00211E3D">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216248" w14:textId="77777777" w:rsidR="00211E3D" w:rsidRDefault="00211E3D">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C465DC" w14:textId="77777777" w:rsidR="00211E3D" w:rsidRDefault="00211E3D" w:rsidP="003D25FF">
            <w:pPr>
              <w:pStyle w:val="TAL"/>
              <w:rPr>
                <w:snapToGrid w:val="0"/>
                <w:lang w:val="en-AU"/>
              </w:rPr>
            </w:pPr>
            <w:r>
              <w:rPr>
                <w:snapToGrid w:val="0"/>
                <w:lang w:val="en-AU"/>
              </w:rPr>
              <w:t xml:space="preserve">Updated </w:t>
            </w:r>
            <w:r w:rsidR="003D25FF">
              <w:rPr>
                <w:snapToGrid w:val="0"/>
                <w:lang w:val="en-AU"/>
              </w:rPr>
              <w:t>at</w:t>
            </w:r>
            <w:r>
              <w:rPr>
                <w:snapToGrid w:val="0"/>
                <w:lang w:val="en-AU"/>
              </w:rPr>
              <w:t xml:space="preserve"> SA3 #74 due to approval of S3-140057and S3-140278.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46C95" w14:textId="77777777" w:rsidR="00211E3D" w:rsidRDefault="003D25FF">
            <w:pPr>
              <w:pStyle w:val="TAL"/>
              <w:rPr>
                <w:snapToGrid w:val="0"/>
                <w:lang w:val="en-AU"/>
              </w:rPr>
            </w:pPr>
            <w:r>
              <w:rPr>
                <w:snapToGrid w:val="0"/>
                <w:lang w:val="en-AU"/>
              </w:rPr>
              <w:t>0.8.0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66ACB" w14:textId="77777777" w:rsidR="00211E3D" w:rsidRDefault="003D25FF">
            <w:pPr>
              <w:pStyle w:val="TAL"/>
              <w:rPr>
                <w:snapToGrid w:val="0"/>
                <w:lang w:val="en-AU"/>
              </w:rPr>
            </w:pPr>
            <w:r>
              <w:rPr>
                <w:snapToGrid w:val="0"/>
                <w:lang w:val="en-AU"/>
              </w:rPr>
              <w:t>0.9.0</w:t>
            </w:r>
          </w:p>
        </w:tc>
      </w:tr>
      <w:tr w:rsidR="00B607E8" w14:paraId="0FE1C592"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6565" w14:textId="77777777" w:rsidR="00B607E8" w:rsidRDefault="00B607E8">
            <w:pPr>
              <w:pStyle w:val="TAL"/>
              <w:rPr>
                <w:snapToGrid w:val="0"/>
                <w:lang w:val="en-AU"/>
              </w:rPr>
            </w:pPr>
            <w:r>
              <w:rPr>
                <w:snapToGrid w:val="0"/>
                <w:lang w:val="en-AU"/>
              </w:rPr>
              <w:t>2014-08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7FAC" w14:textId="77777777" w:rsidR="00B607E8" w:rsidRDefault="00B607E8">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5CDB3A" w14:textId="77777777" w:rsidR="00B607E8" w:rsidRDefault="00B607E8">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326A6" w14:textId="77777777" w:rsidR="00B607E8" w:rsidRDefault="00B607E8">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E7B54" w14:textId="77777777" w:rsidR="00B607E8" w:rsidRDefault="00B607E8">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CE3B3A" w14:textId="77777777" w:rsidR="00B607E8" w:rsidRDefault="00B607E8" w:rsidP="003D25FF">
            <w:pPr>
              <w:pStyle w:val="TAL"/>
              <w:rPr>
                <w:snapToGrid w:val="0"/>
                <w:lang w:val="en-AU"/>
              </w:rPr>
            </w:pPr>
            <w:r>
              <w:rPr>
                <w:snapToGrid w:val="0"/>
                <w:lang w:val="en-AU"/>
              </w:rPr>
              <w:t xml:space="preserve">Updated at SA3 #76 due to approval of S3-142039 and S3-142040.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307B3" w14:textId="77777777" w:rsidR="00B607E8" w:rsidRDefault="00B607E8">
            <w:pPr>
              <w:pStyle w:val="TAL"/>
              <w:rPr>
                <w:snapToGrid w:val="0"/>
                <w:lang w:val="en-AU"/>
              </w:rPr>
            </w:pPr>
            <w:r>
              <w:rPr>
                <w:snapToGrid w:val="0"/>
                <w:lang w:val="en-AU"/>
              </w:rPr>
              <w:t>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B1998" w14:textId="77777777" w:rsidR="00B607E8" w:rsidRDefault="00B607E8">
            <w:pPr>
              <w:pStyle w:val="TAL"/>
              <w:rPr>
                <w:snapToGrid w:val="0"/>
                <w:lang w:val="en-AU"/>
              </w:rPr>
            </w:pPr>
            <w:r>
              <w:rPr>
                <w:snapToGrid w:val="0"/>
                <w:lang w:val="en-AU"/>
              </w:rPr>
              <w:t>0.10.0</w:t>
            </w:r>
          </w:p>
        </w:tc>
      </w:tr>
      <w:tr w:rsidR="00B54A66" w14:paraId="189F3282"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459" w14:textId="77777777" w:rsidR="00B54A66" w:rsidRDefault="00B54A66" w:rsidP="008A5A8D">
            <w:pPr>
              <w:pStyle w:val="TAL"/>
              <w:rPr>
                <w:snapToGrid w:val="0"/>
                <w:lang w:val="en-AU"/>
              </w:rPr>
            </w:pPr>
            <w:r>
              <w:rPr>
                <w:snapToGrid w:val="0"/>
                <w:lang w:val="en-AU"/>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63105" w14:textId="77777777" w:rsidR="00B54A66" w:rsidRDefault="00B54A66" w:rsidP="008A5A8D">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E35BDD" w14:textId="77777777" w:rsidR="00B54A66" w:rsidRDefault="00B54A66" w:rsidP="008A5A8D">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481F53" w14:textId="77777777" w:rsidR="00B54A66" w:rsidRDefault="00B54A66" w:rsidP="008A5A8D">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E69E86" w14:textId="77777777" w:rsidR="00B54A66" w:rsidRDefault="00B54A66" w:rsidP="008A5A8D">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5C5FC2" w14:textId="77777777" w:rsidR="00B54A66" w:rsidRDefault="00B54A66" w:rsidP="008A5A8D">
            <w:pPr>
              <w:pStyle w:val="TAL"/>
              <w:rPr>
                <w:snapToGrid w:val="0"/>
                <w:lang w:val="en-AU"/>
              </w:rPr>
            </w:pPr>
            <w:r>
              <w:rPr>
                <w:snapToGrid w:val="0"/>
                <w:lang w:val="en-AU"/>
              </w:rPr>
              <w:t xml:space="preserve">Updated at SA3 #77 due to approval of S3-142486, S3-142500 and S3-142501.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70A9" w14:textId="77777777" w:rsidR="00B54A66" w:rsidRDefault="00B54A66" w:rsidP="008A5A8D">
            <w:pPr>
              <w:pStyle w:val="TAL"/>
              <w:rPr>
                <w:snapToGrid w:val="0"/>
                <w:lang w:val="en-AU"/>
              </w:rPr>
            </w:pPr>
            <w:r>
              <w:rPr>
                <w:snapToGrid w:val="0"/>
                <w:lang w:val="en-AU"/>
              </w:rPr>
              <w:t>0.10.0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905C6" w14:textId="77777777" w:rsidR="00B54A66" w:rsidRDefault="00B54A66" w:rsidP="008A5A8D">
            <w:pPr>
              <w:pStyle w:val="TAL"/>
              <w:rPr>
                <w:snapToGrid w:val="0"/>
                <w:lang w:val="en-AU"/>
              </w:rPr>
            </w:pPr>
            <w:r>
              <w:rPr>
                <w:snapToGrid w:val="0"/>
                <w:lang w:val="en-AU"/>
              </w:rPr>
              <w:t>0.11.0</w:t>
            </w:r>
          </w:p>
        </w:tc>
      </w:tr>
      <w:tr w:rsidR="00C70B6E" w14:paraId="172E5E0B"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6153D5" w14:textId="77777777" w:rsidR="00C70B6E" w:rsidRDefault="00C70B6E" w:rsidP="008E56B8">
            <w:pPr>
              <w:pStyle w:val="TAL"/>
              <w:rPr>
                <w:snapToGrid w:val="0"/>
                <w:lang w:val="en-AU"/>
              </w:rPr>
            </w:pPr>
            <w:r>
              <w:rPr>
                <w:snapToGrid w:val="0"/>
                <w:lang w:val="en-AU"/>
              </w:rPr>
              <w:t>2015-04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9EB77" w14:textId="77777777" w:rsidR="00C70B6E" w:rsidRDefault="00C70B6E" w:rsidP="008E56B8">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B334F" w14:textId="77777777" w:rsidR="00C70B6E" w:rsidRDefault="00C70B6E" w:rsidP="008E56B8">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5C39F1" w14:textId="77777777" w:rsidR="00C70B6E" w:rsidRDefault="00C70B6E" w:rsidP="008E56B8">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776AA" w14:textId="77777777" w:rsidR="00C70B6E" w:rsidRDefault="00C70B6E" w:rsidP="008E56B8">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0046BA" w14:textId="77777777" w:rsidR="00C70B6E" w:rsidRDefault="00C70B6E" w:rsidP="00C70B6E">
            <w:pPr>
              <w:pStyle w:val="TAL"/>
              <w:rPr>
                <w:snapToGrid w:val="0"/>
                <w:lang w:val="en-AU"/>
              </w:rPr>
            </w:pPr>
            <w:r>
              <w:rPr>
                <w:snapToGrid w:val="0"/>
                <w:lang w:val="en-AU"/>
              </w:rPr>
              <w:t xml:space="preserve">Updated at SA3 #79 </w:t>
            </w:r>
            <w:r w:rsidRPr="00E9650C">
              <w:rPr>
                <w:snapToGrid w:val="0"/>
                <w:lang w:val="en-AU"/>
              </w:rPr>
              <w:t>due to approval of S3-15</w:t>
            </w:r>
            <w:r w:rsidR="0081751D" w:rsidRPr="00E9650C">
              <w:rPr>
                <w:snapToGrid w:val="0"/>
                <w:lang w:val="en-AU"/>
              </w:rPr>
              <w:t>1379, S3-151381, and S3-151483</w:t>
            </w:r>
            <w:r w:rsidRPr="00E9650C">
              <w:rPr>
                <w:snapToGrid w:val="0"/>
                <w:lang w:val="en-AU"/>
              </w:rPr>
              <w:t>.</w:t>
            </w:r>
            <w:r>
              <w:rPr>
                <w:snapToGrid w:val="0"/>
                <w:lang w:val="en-AU"/>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63340" w14:textId="77777777" w:rsidR="00C70B6E" w:rsidRDefault="00C70B6E" w:rsidP="00C70B6E">
            <w:pPr>
              <w:pStyle w:val="TAL"/>
              <w:rPr>
                <w:snapToGrid w:val="0"/>
                <w:lang w:val="en-AU"/>
              </w:rPr>
            </w:pPr>
            <w:r>
              <w:rPr>
                <w:snapToGrid w:val="0"/>
                <w:lang w:val="en-AU"/>
              </w:rPr>
              <w:t>0.11.0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8E462" w14:textId="77777777" w:rsidR="00C70B6E" w:rsidRDefault="00C70B6E" w:rsidP="00C70B6E">
            <w:pPr>
              <w:pStyle w:val="TAL"/>
              <w:rPr>
                <w:snapToGrid w:val="0"/>
                <w:lang w:val="en-AU"/>
              </w:rPr>
            </w:pPr>
            <w:r>
              <w:rPr>
                <w:snapToGrid w:val="0"/>
                <w:lang w:val="en-AU"/>
              </w:rPr>
              <w:t>0.12.0</w:t>
            </w:r>
          </w:p>
        </w:tc>
      </w:tr>
      <w:tr w:rsidR="004247A1" w14:paraId="6E574805"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A88B0" w14:textId="77777777" w:rsidR="004247A1" w:rsidRDefault="004247A1" w:rsidP="008E56B8">
            <w:pPr>
              <w:pStyle w:val="TAL"/>
              <w:rPr>
                <w:snapToGrid w:val="0"/>
                <w:lang w:val="en-AU"/>
              </w:rPr>
            </w:pPr>
            <w:r>
              <w:rPr>
                <w:snapToGrid w:val="0"/>
                <w:lang w:val="en-AU"/>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AA6B9" w14:textId="77777777" w:rsidR="004247A1" w:rsidRDefault="004247A1" w:rsidP="008E56B8">
            <w:pPr>
              <w:pStyle w:val="TAL"/>
              <w:rPr>
                <w:i/>
                <w:snapToGrid w:val="0"/>
                <w:lang w:val="en-AU"/>
              </w:rPr>
            </w:pPr>
            <w:r>
              <w:rPr>
                <w:i/>
                <w:snapToGrid w:val="0"/>
                <w:lang w:val="en-AU"/>
              </w:rPr>
              <w:t>SA#68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AD86D" w14:textId="77777777" w:rsidR="004247A1" w:rsidRDefault="004247A1" w:rsidP="008E56B8">
            <w:pPr>
              <w:pStyle w:val="TAL"/>
              <w:rPr>
                <w:i/>
                <w:snapToGrid w:val="0"/>
                <w:lang w:val="en-AU"/>
              </w:rPr>
            </w:pPr>
            <w:r>
              <w:rPr>
                <w:i/>
                <w:snapToGrid w:val="0"/>
                <w:lang w:val="en-AU"/>
              </w:rPr>
              <w:t>SP-150293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C9E7" w14:textId="77777777" w:rsidR="004247A1" w:rsidRDefault="004247A1" w:rsidP="008E56B8">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E789F1" w14:textId="77777777" w:rsidR="004247A1" w:rsidRDefault="004247A1" w:rsidP="008E56B8">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A3D964" w14:textId="77777777" w:rsidR="004247A1" w:rsidRDefault="004247A1" w:rsidP="00C70B6E">
            <w:pPr>
              <w:pStyle w:val="TAL"/>
              <w:rPr>
                <w:snapToGrid w:val="0"/>
                <w:lang w:val="en-AU"/>
              </w:rPr>
            </w:pPr>
            <w:r>
              <w:rPr>
                <w:snapToGrid w:val="0"/>
                <w:lang w:val="en-AU"/>
              </w:rPr>
              <w:t>Presented for information and approval</w:t>
            </w:r>
            <w:r w:rsidR="00985E9D">
              <w:rPr>
                <w:snapToGrid w:val="0"/>
                <w:lang w:val="en-AU"/>
              </w:rPr>
              <w:t xml:space="preserve"> (MCC editorial corrections included)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F4" w14:textId="77777777" w:rsidR="004247A1" w:rsidRDefault="004247A1" w:rsidP="00C70B6E">
            <w:pPr>
              <w:pStyle w:val="TAL"/>
              <w:rPr>
                <w:snapToGrid w:val="0"/>
                <w:lang w:val="en-AU"/>
              </w:rPr>
            </w:pPr>
            <w:r>
              <w:rPr>
                <w:snapToGrid w:val="0"/>
                <w:lang w:val="en-AU"/>
              </w:rPr>
              <w:t>0.12.0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75F14" w14:textId="77777777" w:rsidR="004247A1" w:rsidRDefault="004247A1" w:rsidP="00C70B6E">
            <w:pPr>
              <w:pStyle w:val="TAL"/>
              <w:rPr>
                <w:snapToGrid w:val="0"/>
                <w:lang w:val="en-AU"/>
              </w:rPr>
            </w:pPr>
            <w:r>
              <w:rPr>
                <w:snapToGrid w:val="0"/>
                <w:lang w:val="en-AU"/>
              </w:rPr>
              <w:t>1.0.0</w:t>
            </w:r>
          </w:p>
        </w:tc>
      </w:tr>
      <w:tr w:rsidR="000813BA" w14:paraId="0C88578A" w14:textId="77777777" w:rsidTr="00A3790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2EC24" w14:textId="77777777" w:rsidR="000813BA" w:rsidRDefault="000813BA" w:rsidP="0011409B">
            <w:pPr>
              <w:pStyle w:val="TAL"/>
              <w:rPr>
                <w:snapToGrid w:val="0"/>
                <w:lang w:val="en-AU"/>
              </w:rPr>
            </w:pPr>
            <w:r>
              <w:rPr>
                <w:snapToGrid w:val="0"/>
                <w:lang w:val="en-AU"/>
              </w:rPr>
              <w:t>2015-08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9F286" w14:textId="77777777" w:rsidR="000813BA" w:rsidRDefault="000813BA" w:rsidP="0011409B">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9E986" w14:textId="77777777" w:rsidR="000813BA" w:rsidRDefault="000813BA" w:rsidP="0011409B">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BAA1" w14:textId="77777777" w:rsidR="000813BA" w:rsidRDefault="000813BA" w:rsidP="0011409B">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C4A38E" w14:textId="77777777" w:rsidR="000813BA" w:rsidRDefault="000813BA" w:rsidP="0011409B">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C35C18" w14:textId="77777777" w:rsidR="000813BA" w:rsidRDefault="000813BA" w:rsidP="0011409B">
            <w:pPr>
              <w:pStyle w:val="TAL"/>
              <w:rPr>
                <w:snapToGrid w:val="0"/>
                <w:lang w:val="en-AU"/>
              </w:rPr>
            </w:pPr>
            <w:r>
              <w:rPr>
                <w:snapToGrid w:val="0"/>
                <w:lang w:val="en-AU"/>
              </w:rPr>
              <w:t>Updated due to comments from SA plenary in S3-152107.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F8EF" w14:textId="77777777" w:rsidR="000813BA" w:rsidRDefault="000813BA" w:rsidP="0011409B">
            <w:pPr>
              <w:pStyle w:val="TAL"/>
              <w:rPr>
                <w:snapToGrid w:val="0"/>
                <w:lang w:val="en-AU"/>
              </w:rPr>
            </w:pPr>
            <w:r>
              <w:rPr>
                <w:snapToGrid w:val="0"/>
                <w:lang w:val="en-AU"/>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AB82C" w14:textId="77777777" w:rsidR="000813BA" w:rsidRDefault="003F0107" w:rsidP="003F0107">
            <w:pPr>
              <w:pStyle w:val="TAL"/>
              <w:rPr>
                <w:snapToGrid w:val="0"/>
                <w:lang w:val="en-AU"/>
              </w:rPr>
            </w:pPr>
            <w:r>
              <w:rPr>
                <w:snapToGrid w:val="0"/>
                <w:lang w:val="en-AU"/>
              </w:rPr>
              <w:t>1</w:t>
            </w:r>
            <w:r w:rsidR="000813BA">
              <w:rPr>
                <w:snapToGrid w:val="0"/>
                <w:lang w:val="en-AU"/>
              </w:rPr>
              <w:t>.</w:t>
            </w:r>
            <w:r>
              <w:rPr>
                <w:snapToGrid w:val="0"/>
                <w:lang w:val="en-AU"/>
              </w:rPr>
              <w:t>1</w:t>
            </w:r>
            <w:r w:rsidR="000813BA">
              <w:rPr>
                <w:snapToGrid w:val="0"/>
                <w:lang w:val="en-AU"/>
              </w:rPr>
              <w:t>.0</w:t>
            </w:r>
          </w:p>
        </w:tc>
      </w:tr>
      <w:tr w:rsidR="00A3790C" w14:paraId="5FEFD3B4" w14:textId="77777777" w:rsidTr="00A3790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6592FDA8" w14:textId="77777777" w:rsidR="00A3790C" w:rsidRDefault="00A3790C" w:rsidP="008E56B8">
            <w:pPr>
              <w:pStyle w:val="TAL"/>
              <w:rPr>
                <w:snapToGrid w:val="0"/>
                <w:lang w:val="en-AU"/>
              </w:rPr>
            </w:pPr>
            <w:r>
              <w:rPr>
                <w:snapToGrid w:val="0"/>
                <w:lang w:val="en-AU"/>
              </w:rPr>
              <w:t>2015-09</w:t>
            </w:r>
          </w:p>
        </w:tc>
        <w:tc>
          <w:tcPr>
            <w:tcW w:w="800" w:type="dxa"/>
            <w:vMerge w:val="restart"/>
            <w:tcBorders>
              <w:top w:val="single" w:sz="6" w:space="0" w:color="auto"/>
              <w:left w:val="single" w:sz="6" w:space="0" w:color="auto"/>
              <w:right w:val="single" w:sz="6" w:space="0" w:color="auto"/>
            </w:tcBorders>
            <w:shd w:val="solid" w:color="FFFFFF" w:fill="auto"/>
          </w:tcPr>
          <w:p w14:paraId="5319FC88" w14:textId="77777777" w:rsidR="00A3790C" w:rsidRDefault="00A3790C" w:rsidP="008E56B8">
            <w:pPr>
              <w:pStyle w:val="TAL"/>
              <w:rPr>
                <w:i/>
                <w:snapToGrid w:val="0"/>
                <w:lang w:val="en-AU"/>
              </w:rPr>
            </w:pPr>
            <w:r>
              <w:rPr>
                <w:i/>
                <w:snapToGrid w:val="0"/>
                <w:lang w:val="en-AU"/>
              </w:rPr>
              <w:t>SA#69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9D9D4" w14:textId="77777777" w:rsidR="00A3790C" w:rsidRDefault="00A3790C" w:rsidP="008E56B8">
            <w:pPr>
              <w:pStyle w:val="TAL"/>
              <w:rPr>
                <w:i/>
                <w:snapToGrid w:val="0"/>
                <w:lang w:val="en-AU"/>
              </w:rPr>
            </w:pPr>
            <w:r>
              <w:rPr>
                <w:i/>
                <w:snapToGrid w:val="0"/>
                <w:lang w:val="en-AU"/>
              </w:rPr>
              <w:t>SP-150467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266D7C" w14:textId="77777777" w:rsidR="00A3790C" w:rsidRDefault="00A3790C" w:rsidP="008E56B8">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3153A" w14:textId="77777777" w:rsidR="00A3790C" w:rsidRDefault="00A3790C" w:rsidP="008E56B8">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920A1F" w14:textId="77777777" w:rsidR="00A3790C" w:rsidRDefault="00A3790C" w:rsidP="00C70B6E">
            <w:pPr>
              <w:pStyle w:val="TAL"/>
              <w:rPr>
                <w:snapToGrid w:val="0"/>
                <w:lang w:val="en-AU"/>
              </w:rPr>
            </w:pPr>
            <w:r>
              <w:rPr>
                <w:snapToGrid w:val="0"/>
                <w:lang w:val="en-AU"/>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F5A4" w14:textId="77777777" w:rsidR="00A3790C" w:rsidRDefault="00A3790C" w:rsidP="00C70B6E">
            <w:pPr>
              <w:pStyle w:val="TAL"/>
              <w:rPr>
                <w:snapToGrid w:val="0"/>
                <w:lang w:val="en-AU"/>
              </w:rPr>
            </w:pPr>
            <w:r>
              <w:rPr>
                <w:snapToGrid w:val="0"/>
                <w:lang w:val="en-AU"/>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E7F20" w14:textId="77777777" w:rsidR="00A3790C" w:rsidRDefault="00A3790C" w:rsidP="00C70B6E">
            <w:pPr>
              <w:pStyle w:val="TAL"/>
              <w:rPr>
                <w:snapToGrid w:val="0"/>
                <w:lang w:val="en-AU"/>
              </w:rPr>
            </w:pPr>
            <w:r>
              <w:rPr>
                <w:snapToGrid w:val="0"/>
                <w:lang w:val="en-AU"/>
              </w:rPr>
              <w:t>2.0.0</w:t>
            </w:r>
          </w:p>
        </w:tc>
      </w:tr>
      <w:tr w:rsidR="00A3790C" w14:paraId="75BD940A" w14:textId="77777777" w:rsidTr="00A3790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0E997B95" w14:textId="77777777" w:rsidR="00A3790C" w:rsidRDefault="00A3790C" w:rsidP="008E56B8">
            <w:pPr>
              <w:pStyle w:val="TAL"/>
              <w:rPr>
                <w:snapToGrid w:val="0"/>
                <w:lang w:val="en-AU"/>
              </w:rPr>
            </w:pPr>
          </w:p>
        </w:tc>
        <w:tc>
          <w:tcPr>
            <w:tcW w:w="800" w:type="dxa"/>
            <w:vMerge/>
            <w:tcBorders>
              <w:left w:val="single" w:sz="6" w:space="0" w:color="auto"/>
              <w:bottom w:val="single" w:sz="6" w:space="0" w:color="auto"/>
              <w:right w:val="single" w:sz="6" w:space="0" w:color="auto"/>
            </w:tcBorders>
            <w:shd w:val="solid" w:color="FFFFFF" w:fill="auto"/>
          </w:tcPr>
          <w:p w14:paraId="3126B8C7" w14:textId="77777777" w:rsidR="00A3790C" w:rsidRDefault="00A3790C" w:rsidP="008E56B8">
            <w:pPr>
              <w:pStyle w:val="TAL"/>
              <w:rPr>
                <w:i/>
                <w:snapToGrid w:val="0"/>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B863B" w14:textId="77777777" w:rsidR="00A3790C" w:rsidRDefault="00A3790C" w:rsidP="008E56B8">
            <w:pPr>
              <w:pStyle w:val="TAL"/>
              <w:rPr>
                <w:i/>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95A67" w14:textId="77777777" w:rsidR="00A3790C" w:rsidRDefault="00A3790C" w:rsidP="008E56B8">
            <w:pPr>
              <w:pStyle w:val="TAL"/>
              <w:rPr>
                <w:i/>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FDFA82" w14:textId="77777777" w:rsidR="00A3790C" w:rsidRDefault="00A3790C" w:rsidP="008E56B8">
            <w:pPr>
              <w:pStyle w:val="TAL"/>
              <w:rPr>
                <w:i/>
                <w:snapToGrid w:val="0"/>
                <w:lang w:val="en-AU"/>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025F1" w14:textId="77777777" w:rsidR="00A3790C" w:rsidRDefault="00A3790C" w:rsidP="00C70B6E">
            <w:pPr>
              <w:pStyle w:val="TAL"/>
              <w:rPr>
                <w:snapToGrid w:val="0"/>
                <w:lang w:val="en-AU"/>
              </w:rPr>
            </w:pPr>
            <w:r>
              <w:rPr>
                <w:snapToGrid w:val="0"/>
                <w:lang w:val="en-AU"/>
              </w:rPr>
              <w:t>Upgrade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C6AC9" w14:textId="77777777" w:rsidR="00A3790C" w:rsidRDefault="00A3790C" w:rsidP="00C70B6E">
            <w:pPr>
              <w:pStyle w:val="TAL"/>
              <w:rPr>
                <w:snapToGrid w:val="0"/>
                <w:lang w:val="en-AU"/>
              </w:rPr>
            </w:pPr>
            <w:r>
              <w:rPr>
                <w:snapToGrid w:val="0"/>
                <w:lang w:val="en-AU"/>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991DD" w14:textId="77777777" w:rsidR="00A3790C" w:rsidRDefault="00A3790C" w:rsidP="00C70B6E">
            <w:pPr>
              <w:pStyle w:val="TAL"/>
              <w:rPr>
                <w:snapToGrid w:val="0"/>
                <w:lang w:val="en-AU"/>
              </w:rPr>
            </w:pPr>
            <w:r>
              <w:rPr>
                <w:snapToGrid w:val="0"/>
                <w:lang w:val="en-AU"/>
              </w:rPr>
              <w:t>13.0.0</w:t>
            </w:r>
          </w:p>
        </w:tc>
      </w:tr>
      <w:bookmarkEnd w:id="52"/>
    </w:tbl>
    <w:p w14:paraId="04E52BC9" w14:textId="77777777" w:rsidR="00296D15" w:rsidRDefault="00296D1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67FAB" w:rsidRPr="00235394" w14:paraId="7550C6BC" w14:textId="77777777" w:rsidTr="00A63915">
        <w:tblPrEx>
          <w:tblCellMar>
            <w:top w:w="0" w:type="dxa"/>
            <w:bottom w:w="0" w:type="dxa"/>
          </w:tblCellMar>
        </w:tblPrEx>
        <w:trPr>
          <w:cantSplit/>
        </w:trPr>
        <w:tc>
          <w:tcPr>
            <w:tcW w:w="9639" w:type="dxa"/>
            <w:gridSpan w:val="8"/>
            <w:tcBorders>
              <w:bottom w:val="nil"/>
            </w:tcBorders>
            <w:shd w:val="solid" w:color="FFFFFF" w:fill="auto"/>
          </w:tcPr>
          <w:p w14:paraId="66CD8413" w14:textId="77777777" w:rsidR="00F67FAB" w:rsidRPr="00235394" w:rsidRDefault="00F67FAB" w:rsidP="00A63915">
            <w:pPr>
              <w:pStyle w:val="TAL"/>
              <w:jc w:val="center"/>
              <w:rPr>
                <w:b/>
                <w:sz w:val="16"/>
              </w:rPr>
            </w:pPr>
            <w:r w:rsidRPr="00235394">
              <w:rPr>
                <w:b/>
              </w:rPr>
              <w:t>Change history</w:t>
            </w:r>
          </w:p>
        </w:tc>
      </w:tr>
      <w:tr w:rsidR="00F67FAB" w:rsidRPr="00235394" w14:paraId="017939C0" w14:textId="77777777" w:rsidTr="00C101CE">
        <w:tblPrEx>
          <w:tblCellMar>
            <w:top w:w="0" w:type="dxa"/>
            <w:bottom w:w="0" w:type="dxa"/>
          </w:tblCellMar>
        </w:tblPrEx>
        <w:tc>
          <w:tcPr>
            <w:tcW w:w="800" w:type="dxa"/>
            <w:tcBorders>
              <w:bottom w:val="single" w:sz="12" w:space="0" w:color="auto"/>
            </w:tcBorders>
            <w:shd w:val="pct10" w:color="auto" w:fill="FFFFFF"/>
          </w:tcPr>
          <w:p w14:paraId="36E50179" w14:textId="77777777" w:rsidR="00F67FAB" w:rsidRPr="00235394" w:rsidRDefault="00F67FAB" w:rsidP="00A63915">
            <w:pPr>
              <w:pStyle w:val="TAL"/>
              <w:rPr>
                <w:b/>
                <w:sz w:val="16"/>
              </w:rPr>
            </w:pPr>
            <w:r w:rsidRPr="00235394">
              <w:rPr>
                <w:b/>
                <w:sz w:val="16"/>
              </w:rPr>
              <w:t>Date</w:t>
            </w:r>
          </w:p>
        </w:tc>
        <w:tc>
          <w:tcPr>
            <w:tcW w:w="800" w:type="dxa"/>
            <w:tcBorders>
              <w:bottom w:val="single" w:sz="12" w:space="0" w:color="auto"/>
            </w:tcBorders>
            <w:shd w:val="pct10" w:color="auto" w:fill="FFFFFF"/>
          </w:tcPr>
          <w:p w14:paraId="0A765D72" w14:textId="77777777" w:rsidR="00F67FAB" w:rsidRPr="00235394" w:rsidRDefault="00F67FAB" w:rsidP="00A63915">
            <w:pPr>
              <w:pStyle w:val="TAL"/>
              <w:rPr>
                <w:b/>
                <w:sz w:val="16"/>
              </w:rPr>
            </w:pPr>
            <w:r>
              <w:rPr>
                <w:b/>
                <w:sz w:val="16"/>
              </w:rPr>
              <w:t>Meeting</w:t>
            </w:r>
          </w:p>
        </w:tc>
        <w:tc>
          <w:tcPr>
            <w:tcW w:w="1094" w:type="dxa"/>
            <w:tcBorders>
              <w:bottom w:val="single" w:sz="12" w:space="0" w:color="auto"/>
            </w:tcBorders>
            <w:shd w:val="pct10" w:color="auto" w:fill="FFFFFF"/>
          </w:tcPr>
          <w:p w14:paraId="79EB93C3" w14:textId="77777777" w:rsidR="00F67FAB" w:rsidRPr="00235394" w:rsidRDefault="00F67FAB" w:rsidP="00A63915">
            <w:pPr>
              <w:pStyle w:val="TAL"/>
              <w:rPr>
                <w:b/>
                <w:sz w:val="16"/>
              </w:rPr>
            </w:pPr>
            <w:r w:rsidRPr="00235394">
              <w:rPr>
                <w:b/>
                <w:sz w:val="16"/>
              </w:rPr>
              <w:t>TDoc</w:t>
            </w:r>
          </w:p>
        </w:tc>
        <w:tc>
          <w:tcPr>
            <w:tcW w:w="425" w:type="dxa"/>
            <w:tcBorders>
              <w:bottom w:val="single" w:sz="12" w:space="0" w:color="auto"/>
            </w:tcBorders>
            <w:shd w:val="pct10" w:color="auto" w:fill="FFFFFF"/>
          </w:tcPr>
          <w:p w14:paraId="5D908644" w14:textId="77777777" w:rsidR="00F67FAB" w:rsidRPr="00235394" w:rsidRDefault="00F67FAB" w:rsidP="00A63915">
            <w:pPr>
              <w:pStyle w:val="TAL"/>
              <w:rPr>
                <w:b/>
                <w:sz w:val="16"/>
              </w:rPr>
            </w:pPr>
            <w:r w:rsidRPr="00235394">
              <w:rPr>
                <w:b/>
                <w:sz w:val="16"/>
              </w:rPr>
              <w:t>CR</w:t>
            </w:r>
          </w:p>
        </w:tc>
        <w:tc>
          <w:tcPr>
            <w:tcW w:w="425" w:type="dxa"/>
            <w:tcBorders>
              <w:bottom w:val="single" w:sz="12" w:space="0" w:color="auto"/>
            </w:tcBorders>
            <w:shd w:val="pct10" w:color="auto" w:fill="FFFFFF"/>
          </w:tcPr>
          <w:p w14:paraId="0C7BC43C" w14:textId="77777777" w:rsidR="00F67FAB" w:rsidRPr="00235394" w:rsidRDefault="00F67FAB" w:rsidP="00A63915">
            <w:pPr>
              <w:pStyle w:val="TAL"/>
              <w:rPr>
                <w:b/>
                <w:sz w:val="16"/>
              </w:rPr>
            </w:pPr>
            <w:r w:rsidRPr="00235394">
              <w:rPr>
                <w:b/>
                <w:sz w:val="16"/>
              </w:rPr>
              <w:t>Rev</w:t>
            </w:r>
          </w:p>
        </w:tc>
        <w:tc>
          <w:tcPr>
            <w:tcW w:w="425" w:type="dxa"/>
            <w:tcBorders>
              <w:bottom w:val="single" w:sz="12" w:space="0" w:color="auto"/>
            </w:tcBorders>
            <w:shd w:val="pct10" w:color="auto" w:fill="FFFFFF"/>
          </w:tcPr>
          <w:p w14:paraId="0323E9FF" w14:textId="77777777" w:rsidR="00F67FAB" w:rsidRPr="00235394" w:rsidRDefault="00F67FAB" w:rsidP="00A63915">
            <w:pPr>
              <w:pStyle w:val="TAL"/>
              <w:rPr>
                <w:b/>
                <w:sz w:val="16"/>
              </w:rPr>
            </w:pPr>
            <w:r>
              <w:rPr>
                <w:b/>
                <w:sz w:val="16"/>
              </w:rPr>
              <w:t>Cat</w:t>
            </w:r>
          </w:p>
        </w:tc>
        <w:tc>
          <w:tcPr>
            <w:tcW w:w="4962" w:type="dxa"/>
            <w:tcBorders>
              <w:bottom w:val="single" w:sz="12" w:space="0" w:color="auto"/>
            </w:tcBorders>
            <w:shd w:val="pct10" w:color="auto" w:fill="FFFFFF"/>
          </w:tcPr>
          <w:p w14:paraId="13D497F5" w14:textId="77777777" w:rsidR="00F67FAB" w:rsidRPr="00235394" w:rsidRDefault="00F67FAB" w:rsidP="00A63915">
            <w:pPr>
              <w:pStyle w:val="TAL"/>
              <w:rPr>
                <w:b/>
                <w:sz w:val="16"/>
              </w:rPr>
            </w:pPr>
            <w:r w:rsidRPr="00235394">
              <w:rPr>
                <w:b/>
                <w:sz w:val="16"/>
              </w:rPr>
              <w:t>Subject/Comment</w:t>
            </w:r>
          </w:p>
        </w:tc>
        <w:tc>
          <w:tcPr>
            <w:tcW w:w="708" w:type="dxa"/>
            <w:tcBorders>
              <w:bottom w:val="single" w:sz="12" w:space="0" w:color="auto"/>
            </w:tcBorders>
            <w:shd w:val="pct10" w:color="auto" w:fill="FFFFFF"/>
          </w:tcPr>
          <w:p w14:paraId="5DD64DF3" w14:textId="77777777" w:rsidR="00F67FAB" w:rsidRPr="00235394" w:rsidRDefault="00F67FAB" w:rsidP="00A63915">
            <w:pPr>
              <w:pStyle w:val="TAL"/>
              <w:rPr>
                <w:b/>
                <w:sz w:val="16"/>
              </w:rPr>
            </w:pPr>
            <w:r w:rsidRPr="00235394">
              <w:rPr>
                <w:b/>
                <w:sz w:val="16"/>
              </w:rPr>
              <w:t>New</w:t>
            </w:r>
            <w:r>
              <w:rPr>
                <w:b/>
                <w:sz w:val="16"/>
              </w:rPr>
              <w:t xml:space="preserve"> version</w:t>
            </w:r>
          </w:p>
        </w:tc>
      </w:tr>
      <w:tr w:rsidR="00F67FAB" w:rsidRPr="00F67FAB" w14:paraId="2E32B44C" w14:textId="77777777" w:rsidTr="0035143F">
        <w:tblPrEx>
          <w:tblCellMar>
            <w:top w:w="0" w:type="dxa"/>
            <w:bottom w:w="0" w:type="dxa"/>
          </w:tblCellMar>
        </w:tblPrEx>
        <w:tc>
          <w:tcPr>
            <w:tcW w:w="800" w:type="dxa"/>
            <w:tcBorders>
              <w:top w:val="single" w:sz="12" w:space="0" w:color="auto"/>
              <w:bottom w:val="single" w:sz="12" w:space="0" w:color="auto"/>
            </w:tcBorders>
            <w:shd w:val="solid" w:color="FFFFFF" w:fill="auto"/>
          </w:tcPr>
          <w:p w14:paraId="22A91F64" w14:textId="77777777" w:rsidR="00F67FAB" w:rsidRPr="00F67FAB" w:rsidRDefault="00F67FAB" w:rsidP="00A63915">
            <w:pPr>
              <w:pStyle w:val="TAC"/>
              <w:rPr>
                <w:snapToGrid w:val="0"/>
                <w:lang w:val="en-AU"/>
              </w:rPr>
            </w:pPr>
            <w:r w:rsidRPr="00F67FAB">
              <w:rPr>
                <w:snapToGrid w:val="0"/>
                <w:lang w:val="en-AU"/>
              </w:rPr>
              <w:t>2017-03</w:t>
            </w:r>
          </w:p>
        </w:tc>
        <w:tc>
          <w:tcPr>
            <w:tcW w:w="800" w:type="dxa"/>
            <w:tcBorders>
              <w:top w:val="single" w:sz="12" w:space="0" w:color="auto"/>
              <w:bottom w:val="single" w:sz="12" w:space="0" w:color="auto"/>
            </w:tcBorders>
            <w:shd w:val="solid" w:color="FFFFFF" w:fill="auto"/>
          </w:tcPr>
          <w:p w14:paraId="4D261259" w14:textId="77777777" w:rsidR="00F67FAB" w:rsidRPr="00F67FAB" w:rsidRDefault="00F67FAB" w:rsidP="00A63915">
            <w:pPr>
              <w:pStyle w:val="TAC"/>
              <w:rPr>
                <w:snapToGrid w:val="0"/>
                <w:lang w:val="en-AU"/>
              </w:rPr>
            </w:pPr>
            <w:r w:rsidRPr="00F67FAB">
              <w:rPr>
                <w:snapToGrid w:val="0"/>
                <w:lang w:val="en-AU"/>
              </w:rPr>
              <w:t>SA#75</w:t>
            </w:r>
          </w:p>
        </w:tc>
        <w:tc>
          <w:tcPr>
            <w:tcW w:w="1094" w:type="dxa"/>
            <w:tcBorders>
              <w:top w:val="single" w:sz="12" w:space="0" w:color="auto"/>
              <w:bottom w:val="single" w:sz="12" w:space="0" w:color="auto"/>
            </w:tcBorders>
            <w:shd w:val="solid" w:color="FFFFFF" w:fill="auto"/>
          </w:tcPr>
          <w:p w14:paraId="489ACF90" w14:textId="77777777" w:rsidR="00F67FAB" w:rsidRPr="00F67FAB" w:rsidRDefault="00F67FAB" w:rsidP="00A63915">
            <w:pPr>
              <w:pStyle w:val="TAC"/>
              <w:rPr>
                <w:snapToGrid w:val="0"/>
                <w:lang w:val="en-AU"/>
              </w:rPr>
            </w:pPr>
          </w:p>
        </w:tc>
        <w:tc>
          <w:tcPr>
            <w:tcW w:w="425" w:type="dxa"/>
            <w:tcBorders>
              <w:top w:val="single" w:sz="12" w:space="0" w:color="auto"/>
              <w:bottom w:val="single" w:sz="12" w:space="0" w:color="auto"/>
            </w:tcBorders>
            <w:shd w:val="solid" w:color="FFFFFF" w:fill="auto"/>
          </w:tcPr>
          <w:p w14:paraId="7619A6C5" w14:textId="77777777" w:rsidR="00F67FAB" w:rsidRPr="00F67FAB" w:rsidRDefault="00F67FAB" w:rsidP="00A63915">
            <w:pPr>
              <w:pStyle w:val="TAL"/>
              <w:rPr>
                <w:snapToGrid w:val="0"/>
                <w:lang w:val="en-AU"/>
              </w:rPr>
            </w:pPr>
          </w:p>
        </w:tc>
        <w:tc>
          <w:tcPr>
            <w:tcW w:w="425" w:type="dxa"/>
            <w:tcBorders>
              <w:top w:val="single" w:sz="12" w:space="0" w:color="auto"/>
              <w:bottom w:val="single" w:sz="12" w:space="0" w:color="auto"/>
            </w:tcBorders>
            <w:shd w:val="solid" w:color="FFFFFF" w:fill="auto"/>
          </w:tcPr>
          <w:p w14:paraId="511FBD24" w14:textId="77777777" w:rsidR="00F67FAB" w:rsidRPr="00F67FAB" w:rsidRDefault="00F67FAB" w:rsidP="00A63915">
            <w:pPr>
              <w:pStyle w:val="TAR"/>
              <w:rPr>
                <w:snapToGrid w:val="0"/>
                <w:lang w:val="en-AU"/>
              </w:rPr>
            </w:pPr>
          </w:p>
        </w:tc>
        <w:tc>
          <w:tcPr>
            <w:tcW w:w="425" w:type="dxa"/>
            <w:tcBorders>
              <w:top w:val="single" w:sz="12" w:space="0" w:color="auto"/>
              <w:bottom w:val="single" w:sz="12" w:space="0" w:color="auto"/>
            </w:tcBorders>
            <w:shd w:val="solid" w:color="FFFFFF" w:fill="auto"/>
          </w:tcPr>
          <w:p w14:paraId="49A7E55F" w14:textId="77777777" w:rsidR="00F67FAB" w:rsidRPr="00F67FAB" w:rsidRDefault="00F67FAB" w:rsidP="00A63915">
            <w:pPr>
              <w:pStyle w:val="TAC"/>
              <w:rPr>
                <w:snapToGrid w:val="0"/>
                <w:lang w:val="en-AU"/>
              </w:rPr>
            </w:pPr>
          </w:p>
        </w:tc>
        <w:tc>
          <w:tcPr>
            <w:tcW w:w="4962" w:type="dxa"/>
            <w:tcBorders>
              <w:top w:val="single" w:sz="12" w:space="0" w:color="auto"/>
              <w:bottom w:val="single" w:sz="12" w:space="0" w:color="auto"/>
            </w:tcBorders>
            <w:shd w:val="solid" w:color="FFFFFF" w:fill="auto"/>
          </w:tcPr>
          <w:p w14:paraId="49173871" w14:textId="77777777" w:rsidR="00F67FAB" w:rsidRPr="00F67FAB" w:rsidRDefault="00F67FAB" w:rsidP="00A63915">
            <w:pPr>
              <w:pStyle w:val="TAL"/>
              <w:rPr>
                <w:snapToGrid w:val="0"/>
                <w:lang w:val="en-AU"/>
              </w:rPr>
            </w:pPr>
            <w:r w:rsidRPr="00F67FAB">
              <w:rPr>
                <w:snapToGrid w:val="0"/>
                <w:lang w:val="en-AU"/>
              </w:rPr>
              <w:t>Promotion to Release 14 without technical change</w:t>
            </w:r>
          </w:p>
        </w:tc>
        <w:tc>
          <w:tcPr>
            <w:tcW w:w="708" w:type="dxa"/>
            <w:tcBorders>
              <w:top w:val="single" w:sz="12" w:space="0" w:color="auto"/>
              <w:bottom w:val="single" w:sz="12" w:space="0" w:color="auto"/>
            </w:tcBorders>
            <w:shd w:val="solid" w:color="FFFFFF" w:fill="auto"/>
          </w:tcPr>
          <w:p w14:paraId="1ADD131B" w14:textId="77777777" w:rsidR="00F67FAB" w:rsidRPr="00F67FAB" w:rsidRDefault="00F67FAB" w:rsidP="00A63915">
            <w:pPr>
              <w:pStyle w:val="TAC"/>
              <w:rPr>
                <w:snapToGrid w:val="0"/>
                <w:lang w:val="en-AU"/>
              </w:rPr>
            </w:pPr>
            <w:r w:rsidRPr="00F67FAB">
              <w:rPr>
                <w:snapToGrid w:val="0"/>
                <w:lang w:val="en-AU"/>
              </w:rPr>
              <w:t>14.0.0</w:t>
            </w:r>
          </w:p>
        </w:tc>
      </w:tr>
      <w:tr w:rsidR="00C101CE" w:rsidRPr="00F67FAB" w14:paraId="1E063B60" w14:textId="77777777" w:rsidTr="00EC6A15">
        <w:tblPrEx>
          <w:tblCellMar>
            <w:top w:w="0" w:type="dxa"/>
            <w:bottom w:w="0" w:type="dxa"/>
          </w:tblCellMar>
        </w:tblPrEx>
        <w:tc>
          <w:tcPr>
            <w:tcW w:w="800" w:type="dxa"/>
            <w:tcBorders>
              <w:top w:val="single" w:sz="12" w:space="0" w:color="auto"/>
              <w:bottom w:val="single" w:sz="12" w:space="0" w:color="auto"/>
            </w:tcBorders>
            <w:shd w:val="solid" w:color="FFFFFF" w:fill="auto"/>
          </w:tcPr>
          <w:p w14:paraId="6A3B9801" w14:textId="77777777" w:rsidR="00C101CE" w:rsidRPr="00F67FAB" w:rsidRDefault="00C101CE" w:rsidP="00A63915">
            <w:pPr>
              <w:pStyle w:val="TAC"/>
              <w:rPr>
                <w:snapToGrid w:val="0"/>
                <w:lang w:val="en-AU"/>
              </w:rPr>
            </w:pPr>
            <w:r>
              <w:rPr>
                <w:snapToGrid w:val="0"/>
                <w:lang w:val="en-AU"/>
              </w:rPr>
              <w:t>2018-06</w:t>
            </w:r>
          </w:p>
        </w:tc>
        <w:tc>
          <w:tcPr>
            <w:tcW w:w="800" w:type="dxa"/>
            <w:tcBorders>
              <w:top w:val="single" w:sz="12" w:space="0" w:color="auto"/>
              <w:bottom w:val="single" w:sz="12" w:space="0" w:color="auto"/>
            </w:tcBorders>
            <w:shd w:val="solid" w:color="FFFFFF" w:fill="auto"/>
          </w:tcPr>
          <w:p w14:paraId="0B435ABF" w14:textId="77777777" w:rsidR="00C101CE" w:rsidRPr="00F67FAB" w:rsidRDefault="00C101CE" w:rsidP="00A63915">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31FD18F2" w14:textId="77777777" w:rsidR="00C101CE" w:rsidRPr="00F67FAB" w:rsidRDefault="00C101CE" w:rsidP="00A63915">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5B2C14C" w14:textId="77777777" w:rsidR="00C101CE" w:rsidRPr="00F67FAB" w:rsidRDefault="00C101CE" w:rsidP="00A63915">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5AE6217" w14:textId="77777777" w:rsidR="00C101CE" w:rsidRPr="00F67FAB" w:rsidRDefault="00C101CE" w:rsidP="00A63915">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DF5F242" w14:textId="77777777" w:rsidR="00C101CE" w:rsidRPr="00F67FAB" w:rsidRDefault="00C101CE" w:rsidP="00A63915">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6F5BA903" w14:textId="77777777" w:rsidR="00C101CE" w:rsidRPr="00F67FAB" w:rsidRDefault="00C101CE" w:rsidP="00A63915">
            <w:pPr>
              <w:pStyle w:val="TAL"/>
              <w:rPr>
                <w:snapToGrid w:val="0"/>
                <w:lang w:val="en-AU"/>
              </w:rPr>
            </w:pPr>
            <w:r>
              <w:rPr>
                <w:snapToGrid w:val="0"/>
                <w:lang w:val="en-AU"/>
              </w:rPr>
              <w:t>Update to Rel-15 version (MCC)</w:t>
            </w:r>
          </w:p>
        </w:tc>
        <w:tc>
          <w:tcPr>
            <w:tcW w:w="708" w:type="dxa"/>
            <w:tcBorders>
              <w:top w:val="single" w:sz="12" w:space="0" w:color="auto"/>
              <w:bottom w:val="single" w:sz="12" w:space="0" w:color="auto"/>
            </w:tcBorders>
            <w:shd w:val="solid" w:color="FFFFFF" w:fill="auto"/>
          </w:tcPr>
          <w:p w14:paraId="2A6FCC88" w14:textId="77777777" w:rsidR="00C101CE" w:rsidRPr="00C101CE" w:rsidRDefault="00C101CE" w:rsidP="00A63915">
            <w:pPr>
              <w:pStyle w:val="TAC"/>
              <w:rPr>
                <w:b/>
                <w:snapToGrid w:val="0"/>
                <w:lang w:val="en-AU"/>
              </w:rPr>
            </w:pPr>
            <w:r w:rsidRPr="00C101CE">
              <w:rPr>
                <w:b/>
                <w:snapToGrid w:val="0"/>
                <w:lang w:val="en-AU"/>
              </w:rPr>
              <w:t>15.0.0</w:t>
            </w:r>
          </w:p>
        </w:tc>
      </w:tr>
      <w:tr w:rsidR="0035143F" w:rsidRPr="00F67FAB" w14:paraId="33FB05C2" w14:textId="77777777" w:rsidTr="005F6124">
        <w:tblPrEx>
          <w:tblCellMar>
            <w:top w:w="0" w:type="dxa"/>
            <w:bottom w:w="0" w:type="dxa"/>
          </w:tblCellMar>
        </w:tblPrEx>
        <w:tc>
          <w:tcPr>
            <w:tcW w:w="800" w:type="dxa"/>
            <w:tcBorders>
              <w:top w:val="single" w:sz="12" w:space="0" w:color="auto"/>
              <w:bottom w:val="single" w:sz="12" w:space="0" w:color="auto"/>
            </w:tcBorders>
            <w:shd w:val="solid" w:color="FFFFFF" w:fill="auto"/>
          </w:tcPr>
          <w:p w14:paraId="70208DAA" w14:textId="77777777" w:rsidR="0035143F" w:rsidRDefault="0035143F" w:rsidP="00A63915">
            <w:pPr>
              <w:pStyle w:val="TAC"/>
              <w:rPr>
                <w:snapToGrid w:val="0"/>
                <w:lang w:val="en-AU"/>
              </w:rPr>
            </w:pPr>
            <w:r>
              <w:rPr>
                <w:snapToGrid w:val="0"/>
                <w:lang w:val="en-AU"/>
              </w:rPr>
              <w:t>2020-07</w:t>
            </w:r>
          </w:p>
        </w:tc>
        <w:tc>
          <w:tcPr>
            <w:tcW w:w="800" w:type="dxa"/>
            <w:tcBorders>
              <w:top w:val="single" w:sz="12" w:space="0" w:color="auto"/>
              <w:bottom w:val="single" w:sz="12" w:space="0" w:color="auto"/>
            </w:tcBorders>
            <w:shd w:val="solid" w:color="FFFFFF" w:fill="auto"/>
          </w:tcPr>
          <w:p w14:paraId="2BE7B103" w14:textId="77777777" w:rsidR="0035143F" w:rsidRDefault="0035143F" w:rsidP="00A63915">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727E9C79" w14:textId="77777777" w:rsidR="0035143F" w:rsidRDefault="0035143F" w:rsidP="00A63915">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E45CCBB" w14:textId="77777777" w:rsidR="0035143F" w:rsidRDefault="0035143F" w:rsidP="00A63915">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6CC2F06" w14:textId="77777777" w:rsidR="0035143F" w:rsidRDefault="0035143F" w:rsidP="00A63915">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234D437" w14:textId="77777777" w:rsidR="0035143F" w:rsidRDefault="0035143F" w:rsidP="00A63915">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6FBE366B" w14:textId="77777777" w:rsidR="0035143F" w:rsidRDefault="0035143F" w:rsidP="00A63915">
            <w:pPr>
              <w:pStyle w:val="TAL"/>
              <w:rPr>
                <w:snapToGrid w:val="0"/>
                <w:lang w:val="en-AU"/>
              </w:rPr>
            </w:pPr>
            <w:r>
              <w:rPr>
                <w:snapToGrid w:val="0"/>
                <w:lang w:val="en-AU"/>
              </w:rPr>
              <w:t>Update to Rel-16 version (MCC)</w:t>
            </w:r>
          </w:p>
        </w:tc>
        <w:tc>
          <w:tcPr>
            <w:tcW w:w="708" w:type="dxa"/>
            <w:tcBorders>
              <w:top w:val="single" w:sz="12" w:space="0" w:color="auto"/>
              <w:bottom w:val="single" w:sz="12" w:space="0" w:color="auto"/>
            </w:tcBorders>
            <w:shd w:val="solid" w:color="FFFFFF" w:fill="auto"/>
          </w:tcPr>
          <w:p w14:paraId="6F3A8B33" w14:textId="77777777" w:rsidR="0035143F" w:rsidRPr="0035143F" w:rsidRDefault="0035143F" w:rsidP="00A63915">
            <w:pPr>
              <w:pStyle w:val="TAC"/>
              <w:rPr>
                <w:b/>
                <w:snapToGrid w:val="0"/>
                <w:lang w:val="en-AU"/>
              </w:rPr>
            </w:pPr>
            <w:r w:rsidRPr="0035143F">
              <w:rPr>
                <w:b/>
                <w:snapToGrid w:val="0"/>
                <w:lang w:val="en-AU"/>
              </w:rPr>
              <w:t>16.0.0</w:t>
            </w:r>
          </w:p>
        </w:tc>
      </w:tr>
      <w:tr w:rsidR="00EC6A15" w:rsidRPr="00F67FAB" w14:paraId="362C369E" w14:textId="77777777" w:rsidTr="00F12B83">
        <w:tblPrEx>
          <w:tblCellMar>
            <w:top w:w="0" w:type="dxa"/>
            <w:bottom w:w="0" w:type="dxa"/>
          </w:tblCellMar>
        </w:tblPrEx>
        <w:tc>
          <w:tcPr>
            <w:tcW w:w="800" w:type="dxa"/>
            <w:tcBorders>
              <w:top w:val="single" w:sz="12" w:space="0" w:color="auto"/>
              <w:bottom w:val="single" w:sz="12" w:space="0" w:color="auto"/>
            </w:tcBorders>
            <w:shd w:val="solid" w:color="FFFFFF" w:fill="auto"/>
          </w:tcPr>
          <w:p w14:paraId="4018C269" w14:textId="77777777" w:rsidR="00EC6A15" w:rsidRDefault="00EC6A15" w:rsidP="00A63915">
            <w:pPr>
              <w:pStyle w:val="TAC"/>
              <w:rPr>
                <w:snapToGrid w:val="0"/>
                <w:lang w:val="en-AU"/>
              </w:rPr>
            </w:pPr>
            <w:r>
              <w:rPr>
                <w:snapToGrid w:val="0"/>
                <w:lang w:val="en-AU"/>
              </w:rPr>
              <w:t>2022-03</w:t>
            </w:r>
          </w:p>
        </w:tc>
        <w:tc>
          <w:tcPr>
            <w:tcW w:w="800" w:type="dxa"/>
            <w:tcBorders>
              <w:top w:val="single" w:sz="12" w:space="0" w:color="auto"/>
              <w:bottom w:val="single" w:sz="12" w:space="0" w:color="auto"/>
            </w:tcBorders>
            <w:shd w:val="solid" w:color="FFFFFF" w:fill="auto"/>
          </w:tcPr>
          <w:p w14:paraId="10E7154F" w14:textId="77777777" w:rsidR="00EC6A15" w:rsidRDefault="00EC6A15" w:rsidP="00A63915">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0C291F0A" w14:textId="77777777" w:rsidR="00EC6A15" w:rsidRDefault="00EC6A15" w:rsidP="00A63915">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09883F9" w14:textId="77777777" w:rsidR="00EC6A15" w:rsidRDefault="00EC6A15" w:rsidP="00A63915">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160BA9EC" w14:textId="77777777" w:rsidR="00EC6A15" w:rsidRDefault="00EC6A15" w:rsidP="00A63915">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8827AA1" w14:textId="77777777" w:rsidR="00EC6A15" w:rsidRDefault="00EC6A15" w:rsidP="00A63915">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20A75FA9" w14:textId="77777777" w:rsidR="00EC6A15" w:rsidRDefault="00EC6A15" w:rsidP="00A63915">
            <w:pPr>
              <w:pStyle w:val="TAL"/>
              <w:rPr>
                <w:snapToGrid w:val="0"/>
                <w:lang w:val="en-AU"/>
              </w:rPr>
            </w:pPr>
            <w:r>
              <w:rPr>
                <w:snapToGrid w:val="0"/>
                <w:lang w:val="en-AU"/>
              </w:rPr>
              <w:t>Update to Rel-17 version (MCC)</w:t>
            </w:r>
          </w:p>
        </w:tc>
        <w:tc>
          <w:tcPr>
            <w:tcW w:w="708" w:type="dxa"/>
            <w:tcBorders>
              <w:top w:val="single" w:sz="12" w:space="0" w:color="auto"/>
              <w:bottom w:val="single" w:sz="12" w:space="0" w:color="auto"/>
            </w:tcBorders>
            <w:shd w:val="solid" w:color="FFFFFF" w:fill="auto"/>
          </w:tcPr>
          <w:p w14:paraId="500DA2D2" w14:textId="77777777" w:rsidR="00EC6A15" w:rsidRPr="00EC6A15" w:rsidRDefault="00EC6A15" w:rsidP="00A63915">
            <w:pPr>
              <w:pStyle w:val="TAC"/>
              <w:rPr>
                <w:b/>
                <w:snapToGrid w:val="0"/>
                <w:lang w:val="en-AU"/>
              </w:rPr>
            </w:pPr>
            <w:r w:rsidRPr="00EC6A15">
              <w:rPr>
                <w:b/>
                <w:snapToGrid w:val="0"/>
                <w:lang w:val="en-AU"/>
              </w:rPr>
              <w:t>17.0.0</w:t>
            </w:r>
          </w:p>
        </w:tc>
      </w:tr>
      <w:tr w:rsidR="005F6124" w:rsidRPr="00F67FAB" w14:paraId="442155A5" w14:textId="77777777" w:rsidTr="00F12B83">
        <w:tblPrEx>
          <w:tblCellMar>
            <w:top w:w="0" w:type="dxa"/>
            <w:bottom w:w="0" w:type="dxa"/>
          </w:tblCellMar>
        </w:tblPrEx>
        <w:tc>
          <w:tcPr>
            <w:tcW w:w="800" w:type="dxa"/>
            <w:tcBorders>
              <w:top w:val="single" w:sz="12" w:space="0" w:color="auto"/>
              <w:bottom w:val="single" w:sz="12" w:space="0" w:color="auto"/>
            </w:tcBorders>
            <w:shd w:val="solid" w:color="FFFFFF" w:fill="auto"/>
          </w:tcPr>
          <w:p w14:paraId="59382D8E" w14:textId="77777777" w:rsidR="005F6124" w:rsidRDefault="005F6124" w:rsidP="00A63915">
            <w:pPr>
              <w:pStyle w:val="TAC"/>
              <w:rPr>
                <w:snapToGrid w:val="0"/>
                <w:lang w:val="en-AU"/>
              </w:rPr>
            </w:pPr>
            <w:r>
              <w:rPr>
                <w:snapToGrid w:val="0"/>
                <w:lang w:val="en-AU"/>
              </w:rPr>
              <w:t>2024-03</w:t>
            </w:r>
          </w:p>
        </w:tc>
        <w:tc>
          <w:tcPr>
            <w:tcW w:w="800" w:type="dxa"/>
            <w:tcBorders>
              <w:top w:val="single" w:sz="12" w:space="0" w:color="auto"/>
              <w:bottom w:val="single" w:sz="12" w:space="0" w:color="auto"/>
            </w:tcBorders>
            <w:shd w:val="solid" w:color="FFFFFF" w:fill="auto"/>
          </w:tcPr>
          <w:p w14:paraId="5B38787A" w14:textId="77777777" w:rsidR="005F6124" w:rsidRDefault="005F6124" w:rsidP="00A63915">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2072BCA2" w14:textId="77777777" w:rsidR="005F6124" w:rsidRDefault="005F6124" w:rsidP="00A63915">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CBB644C" w14:textId="77777777" w:rsidR="005F6124" w:rsidRDefault="005F6124" w:rsidP="00A63915">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C03A274" w14:textId="77777777" w:rsidR="005F6124" w:rsidRDefault="005F6124" w:rsidP="00A63915">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27C3D3E" w14:textId="77777777" w:rsidR="005F6124" w:rsidRDefault="005F6124" w:rsidP="00A63915">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53464C2A" w14:textId="77777777" w:rsidR="005F6124" w:rsidRDefault="005F6124" w:rsidP="00A63915">
            <w:pPr>
              <w:pStyle w:val="TAL"/>
              <w:rPr>
                <w:snapToGrid w:val="0"/>
                <w:lang w:val="en-AU"/>
              </w:rPr>
            </w:pPr>
            <w:r>
              <w:rPr>
                <w:snapToGrid w:val="0"/>
                <w:lang w:val="en-AU"/>
              </w:rPr>
              <w:t>Update to Rel-18 version (MCC)</w:t>
            </w:r>
          </w:p>
        </w:tc>
        <w:tc>
          <w:tcPr>
            <w:tcW w:w="708" w:type="dxa"/>
            <w:tcBorders>
              <w:top w:val="single" w:sz="12" w:space="0" w:color="auto"/>
              <w:bottom w:val="single" w:sz="12" w:space="0" w:color="auto"/>
            </w:tcBorders>
            <w:shd w:val="solid" w:color="FFFFFF" w:fill="auto"/>
          </w:tcPr>
          <w:p w14:paraId="4AE4BC87" w14:textId="77777777" w:rsidR="005F6124" w:rsidRPr="005F6124" w:rsidRDefault="005F6124" w:rsidP="00A63915">
            <w:pPr>
              <w:pStyle w:val="TAC"/>
              <w:rPr>
                <w:b/>
                <w:snapToGrid w:val="0"/>
                <w:lang w:val="en-AU"/>
              </w:rPr>
            </w:pPr>
            <w:r w:rsidRPr="005F6124">
              <w:rPr>
                <w:b/>
                <w:snapToGrid w:val="0"/>
                <w:lang w:val="en-AU"/>
              </w:rPr>
              <w:t>18.0.0</w:t>
            </w:r>
          </w:p>
        </w:tc>
      </w:tr>
      <w:tr w:rsidR="00F12B83" w:rsidRPr="00F67FAB" w14:paraId="665D03B7" w14:textId="77777777" w:rsidTr="00C101CE">
        <w:tblPrEx>
          <w:tblCellMar>
            <w:top w:w="0" w:type="dxa"/>
            <w:bottom w:w="0" w:type="dxa"/>
          </w:tblCellMar>
        </w:tblPrEx>
        <w:tc>
          <w:tcPr>
            <w:tcW w:w="800" w:type="dxa"/>
            <w:tcBorders>
              <w:top w:val="single" w:sz="12" w:space="0" w:color="auto"/>
            </w:tcBorders>
            <w:shd w:val="solid" w:color="FFFFFF" w:fill="auto"/>
          </w:tcPr>
          <w:p w14:paraId="4DDF632C" w14:textId="77777777" w:rsidR="00F12B83" w:rsidRDefault="00F12B83" w:rsidP="00A63915">
            <w:pPr>
              <w:pStyle w:val="TAC"/>
              <w:rPr>
                <w:snapToGrid w:val="0"/>
                <w:lang w:val="en-AU"/>
              </w:rPr>
            </w:pPr>
            <w:r>
              <w:rPr>
                <w:snapToGrid w:val="0"/>
                <w:lang w:val="en-AU"/>
              </w:rPr>
              <w:t>2025-10</w:t>
            </w:r>
          </w:p>
        </w:tc>
        <w:tc>
          <w:tcPr>
            <w:tcW w:w="800" w:type="dxa"/>
            <w:tcBorders>
              <w:top w:val="single" w:sz="12" w:space="0" w:color="auto"/>
            </w:tcBorders>
            <w:shd w:val="solid" w:color="FFFFFF" w:fill="auto"/>
          </w:tcPr>
          <w:p w14:paraId="0DEC6CB9" w14:textId="77777777" w:rsidR="00F12B83" w:rsidRDefault="00F12B83" w:rsidP="00A63915">
            <w:pPr>
              <w:pStyle w:val="TAC"/>
              <w:rPr>
                <w:snapToGrid w:val="0"/>
                <w:lang w:val="en-AU"/>
              </w:rPr>
            </w:pPr>
            <w:r>
              <w:rPr>
                <w:snapToGrid w:val="0"/>
                <w:lang w:val="en-AU"/>
              </w:rPr>
              <w:t>-</w:t>
            </w:r>
          </w:p>
        </w:tc>
        <w:tc>
          <w:tcPr>
            <w:tcW w:w="1094" w:type="dxa"/>
            <w:tcBorders>
              <w:top w:val="single" w:sz="12" w:space="0" w:color="auto"/>
            </w:tcBorders>
            <w:shd w:val="solid" w:color="FFFFFF" w:fill="auto"/>
          </w:tcPr>
          <w:p w14:paraId="4213B199" w14:textId="77777777" w:rsidR="00F12B83" w:rsidRDefault="00F12B83" w:rsidP="00A63915">
            <w:pPr>
              <w:pStyle w:val="TAC"/>
              <w:rPr>
                <w:snapToGrid w:val="0"/>
                <w:lang w:val="en-AU"/>
              </w:rPr>
            </w:pPr>
            <w:r>
              <w:rPr>
                <w:snapToGrid w:val="0"/>
                <w:lang w:val="en-AU"/>
              </w:rPr>
              <w:t>-</w:t>
            </w:r>
          </w:p>
        </w:tc>
        <w:tc>
          <w:tcPr>
            <w:tcW w:w="425" w:type="dxa"/>
            <w:tcBorders>
              <w:top w:val="single" w:sz="12" w:space="0" w:color="auto"/>
            </w:tcBorders>
            <w:shd w:val="solid" w:color="FFFFFF" w:fill="auto"/>
          </w:tcPr>
          <w:p w14:paraId="089123DC" w14:textId="77777777" w:rsidR="00F12B83" w:rsidRDefault="00F12B83" w:rsidP="00A63915">
            <w:pPr>
              <w:pStyle w:val="TAL"/>
              <w:rPr>
                <w:snapToGrid w:val="0"/>
                <w:lang w:val="en-AU"/>
              </w:rPr>
            </w:pPr>
            <w:r>
              <w:rPr>
                <w:snapToGrid w:val="0"/>
                <w:lang w:val="en-AU"/>
              </w:rPr>
              <w:t>-</w:t>
            </w:r>
          </w:p>
        </w:tc>
        <w:tc>
          <w:tcPr>
            <w:tcW w:w="425" w:type="dxa"/>
            <w:tcBorders>
              <w:top w:val="single" w:sz="12" w:space="0" w:color="auto"/>
            </w:tcBorders>
            <w:shd w:val="solid" w:color="FFFFFF" w:fill="auto"/>
          </w:tcPr>
          <w:p w14:paraId="43196A44" w14:textId="77777777" w:rsidR="00F12B83" w:rsidRDefault="00F12B83" w:rsidP="00A63915">
            <w:pPr>
              <w:pStyle w:val="TAR"/>
              <w:rPr>
                <w:snapToGrid w:val="0"/>
                <w:lang w:val="en-AU"/>
              </w:rPr>
            </w:pPr>
            <w:r>
              <w:rPr>
                <w:snapToGrid w:val="0"/>
                <w:lang w:val="en-AU"/>
              </w:rPr>
              <w:t>-</w:t>
            </w:r>
          </w:p>
        </w:tc>
        <w:tc>
          <w:tcPr>
            <w:tcW w:w="425" w:type="dxa"/>
            <w:tcBorders>
              <w:top w:val="single" w:sz="12" w:space="0" w:color="auto"/>
            </w:tcBorders>
            <w:shd w:val="solid" w:color="FFFFFF" w:fill="auto"/>
          </w:tcPr>
          <w:p w14:paraId="410E8726" w14:textId="77777777" w:rsidR="00F12B83" w:rsidRDefault="00F12B83" w:rsidP="00A63915">
            <w:pPr>
              <w:pStyle w:val="TAC"/>
              <w:rPr>
                <w:snapToGrid w:val="0"/>
                <w:lang w:val="en-AU"/>
              </w:rPr>
            </w:pPr>
            <w:r>
              <w:rPr>
                <w:snapToGrid w:val="0"/>
                <w:lang w:val="en-AU"/>
              </w:rPr>
              <w:t>-</w:t>
            </w:r>
          </w:p>
        </w:tc>
        <w:tc>
          <w:tcPr>
            <w:tcW w:w="4962" w:type="dxa"/>
            <w:tcBorders>
              <w:top w:val="single" w:sz="12" w:space="0" w:color="auto"/>
            </w:tcBorders>
            <w:shd w:val="solid" w:color="FFFFFF" w:fill="auto"/>
          </w:tcPr>
          <w:p w14:paraId="65638B7A" w14:textId="77777777" w:rsidR="00F12B83" w:rsidRDefault="00F12B83" w:rsidP="00A63915">
            <w:pPr>
              <w:pStyle w:val="TAL"/>
              <w:rPr>
                <w:snapToGrid w:val="0"/>
                <w:lang w:val="en-AU"/>
              </w:rPr>
            </w:pPr>
            <w:r>
              <w:rPr>
                <w:snapToGrid w:val="0"/>
                <w:lang w:val="en-AU"/>
              </w:rPr>
              <w:t>Update to Rel-19 version (MCC)</w:t>
            </w:r>
          </w:p>
        </w:tc>
        <w:tc>
          <w:tcPr>
            <w:tcW w:w="708" w:type="dxa"/>
            <w:tcBorders>
              <w:top w:val="single" w:sz="12" w:space="0" w:color="auto"/>
            </w:tcBorders>
            <w:shd w:val="solid" w:color="FFFFFF" w:fill="auto"/>
          </w:tcPr>
          <w:p w14:paraId="36EABCE2" w14:textId="77777777" w:rsidR="00F12B83" w:rsidRPr="00F12B83" w:rsidRDefault="00F12B83" w:rsidP="00A63915">
            <w:pPr>
              <w:pStyle w:val="TAC"/>
              <w:rPr>
                <w:b/>
                <w:snapToGrid w:val="0"/>
                <w:lang w:val="en-AU"/>
              </w:rPr>
            </w:pPr>
            <w:r w:rsidRPr="00F12B83">
              <w:rPr>
                <w:b/>
                <w:snapToGrid w:val="0"/>
                <w:lang w:val="en-AU"/>
              </w:rPr>
              <w:t>19.0.0</w:t>
            </w:r>
          </w:p>
        </w:tc>
      </w:tr>
    </w:tbl>
    <w:p w14:paraId="1964669D" w14:textId="77777777" w:rsidR="00F67FAB" w:rsidRPr="00F67FAB" w:rsidRDefault="00F67FAB" w:rsidP="00F67FAB">
      <w:pPr>
        <w:rPr>
          <w:rFonts w:ascii="Arial" w:hAnsi="Arial"/>
          <w:snapToGrid w:val="0"/>
          <w:sz w:val="18"/>
          <w:lang w:val="en-AU"/>
        </w:rPr>
      </w:pPr>
    </w:p>
    <w:p w14:paraId="3BC1546D" w14:textId="77777777" w:rsidR="00296D15" w:rsidRDefault="00296D15"/>
    <w:sectPr w:rsidR="00296D1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B323" w14:textId="77777777" w:rsidR="00777303" w:rsidRDefault="00777303">
      <w:r>
        <w:separator/>
      </w:r>
    </w:p>
  </w:endnote>
  <w:endnote w:type="continuationSeparator" w:id="0">
    <w:p w14:paraId="148F3F5E" w14:textId="77777777" w:rsidR="00777303" w:rsidRDefault="0077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DE9D" w14:textId="77777777" w:rsidR="00296D15" w:rsidRDefault="00296D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CFCC" w14:textId="77777777" w:rsidR="00777303" w:rsidRDefault="00777303">
      <w:r>
        <w:separator/>
      </w:r>
    </w:p>
  </w:footnote>
  <w:footnote w:type="continuationSeparator" w:id="0">
    <w:p w14:paraId="1BF747B7" w14:textId="77777777" w:rsidR="00777303" w:rsidRDefault="0077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71AEE" w14:textId="36B2D1C9" w:rsidR="00296D15" w:rsidRDefault="00296D15">
    <w:pPr>
      <w:pStyle w:val="Header"/>
      <w:framePr w:wrap="auto" w:vAnchor="text" w:hAnchor="margin" w:xAlign="right" w:y="1"/>
      <w:widowControl/>
    </w:pPr>
    <w:r>
      <w:fldChar w:fldCharType="begin"/>
    </w:r>
    <w:r>
      <w:instrText xml:space="preserve"> STYLEREF ZA </w:instrText>
    </w:r>
    <w:r>
      <w:fldChar w:fldCharType="separate"/>
    </w:r>
    <w:r w:rsidR="00864CFC">
      <w:rPr>
        <w:noProof/>
      </w:rPr>
      <w:t>3GPP TR 33.995 V19.0.0 (2025-10)</w:t>
    </w:r>
    <w:r>
      <w:fldChar w:fldCharType="end"/>
    </w:r>
  </w:p>
  <w:p w14:paraId="7870C73E" w14:textId="77777777" w:rsidR="00296D15" w:rsidRDefault="00296D15">
    <w:pPr>
      <w:pStyle w:val="Header"/>
      <w:framePr w:wrap="auto" w:vAnchor="text" w:hAnchor="margin" w:xAlign="center" w:y="1"/>
      <w:widowControl/>
    </w:pPr>
    <w:r>
      <w:fldChar w:fldCharType="begin"/>
    </w:r>
    <w:r>
      <w:instrText xml:space="preserve"> PAGE </w:instrText>
    </w:r>
    <w:r>
      <w:fldChar w:fldCharType="separate"/>
    </w:r>
    <w:r w:rsidR="00C101CE">
      <w:t>36</w:t>
    </w:r>
    <w:r>
      <w:fldChar w:fldCharType="end"/>
    </w:r>
  </w:p>
  <w:p w14:paraId="19988ADD" w14:textId="40E273DE" w:rsidR="00296D15" w:rsidRDefault="00296D15">
    <w:pPr>
      <w:pStyle w:val="Header"/>
      <w:framePr w:wrap="auto" w:vAnchor="text" w:hAnchor="margin" w:y="1"/>
      <w:widowControl/>
    </w:pPr>
    <w:r>
      <w:fldChar w:fldCharType="begin"/>
    </w:r>
    <w:r>
      <w:instrText xml:space="preserve"> STYLEREF ZGSM </w:instrText>
    </w:r>
    <w:r>
      <w:fldChar w:fldCharType="separate"/>
    </w:r>
    <w:r w:rsidR="00864CFC">
      <w:rPr>
        <w:noProof/>
      </w:rPr>
      <w:t>Release 19</w:t>
    </w:r>
    <w:r>
      <w:fldChar w:fldCharType="end"/>
    </w:r>
  </w:p>
  <w:p w14:paraId="0C140526" w14:textId="77777777" w:rsidR="00296D15" w:rsidRDefault="00296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C687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F886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6C9F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47043"/>
    <w:multiLevelType w:val="hybridMultilevel"/>
    <w:tmpl w:val="2CE823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7D06C5"/>
    <w:multiLevelType w:val="multilevel"/>
    <w:tmpl w:val="E2F42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A4720"/>
    <w:multiLevelType w:val="hybridMultilevel"/>
    <w:tmpl w:val="027CB5C8"/>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8" w15:restartNumberingAfterBreak="0">
    <w:nsid w:val="19C67AFA"/>
    <w:multiLevelType w:val="hybridMultilevel"/>
    <w:tmpl w:val="959C2D4E"/>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3101B"/>
    <w:multiLevelType w:val="singleLevel"/>
    <w:tmpl w:val="C80AA334"/>
    <w:lvl w:ilvl="0">
      <w:start w:val="1"/>
      <w:numFmt w:val="decimal"/>
      <w:lvlText w:val="%1)"/>
      <w:legacy w:legacy="1" w:legacySpace="0" w:legacyIndent="283"/>
      <w:lvlJc w:val="left"/>
      <w:pPr>
        <w:ind w:left="850" w:hanging="283"/>
      </w:pPr>
    </w:lvl>
  </w:abstractNum>
  <w:abstractNum w:abstractNumId="12" w15:restartNumberingAfterBreak="0">
    <w:nsid w:val="3502582A"/>
    <w:multiLevelType w:val="hybridMultilevel"/>
    <w:tmpl w:val="4DA634F6"/>
    <w:lvl w:ilvl="0" w:tplc="47340244">
      <w:start w:val="1"/>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B6823"/>
    <w:multiLevelType w:val="hybridMultilevel"/>
    <w:tmpl w:val="F69E8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511B1"/>
    <w:multiLevelType w:val="hybridMultilevel"/>
    <w:tmpl w:val="083EA1C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182EEE"/>
    <w:multiLevelType w:val="hybridMultilevel"/>
    <w:tmpl w:val="449C9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793804"/>
    <w:multiLevelType w:val="hybridMultilevel"/>
    <w:tmpl w:val="17B877C4"/>
    <w:lvl w:ilvl="0" w:tplc="9FA27BE8">
      <w:start w:val="1"/>
      <w:numFmt w:val="decimal"/>
      <w:lvlText w:val="%1."/>
      <w:lvlJc w:val="left"/>
      <w:pPr>
        <w:ind w:left="1080" w:hanging="360"/>
      </w:pPr>
      <w:rPr>
        <w:rFonts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D917EFB"/>
    <w:multiLevelType w:val="hybridMultilevel"/>
    <w:tmpl w:val="7F82399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54F20B9F"/>
    <w:multiLevelType w:val="hybridMultilevel"/>
    <w:tmpl w:val="B8EE125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4802B2"/>
    <w:multiLevelType w:val="hybridMultilevel"/>
    <w:tmpl w:val="CF92C42A"/>
    <w:lvl w:ilvl="0" w:tplc="1A6E4634">
      <w:start w:val="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7305A"/>
    <w:multiLevelType w:val="hybridMultilevel"/>
    <w:tmpl w:val="483C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709CE"/>
    <w:multiLevelType w:val="singleLevel"/>
    <w:tmpl w:val="C80AA334"/>
    <w:lvl w:ilvl="0">
      <w:start w:val="1"/>
      <w:numFmt w:val="decimal"/>
      <w:lvlText w:val="%1)"/>
      <w:legacy w:legacy="1" w:legacySpace="0" w:legacyIndent="283"/>
      <w:lvlJc w:val="left"/>
      <w:pPr>
        <w:ind w:left="850" w:hanging="283"/>
      </w:pPr>
    </w:lvl>
  </w:abstractNum>
  <w:abstractNum w:abstractNumId="23" w15:restartNumberingAfterBreak="0">
    <w:nsid w:val="646F557F"/>
    <w:multiLevelType w:val="hybridMultilevel"/>
    <w:tmpl w:val="BB2ABD80"/>
    <w:lvl w:ilvl="0" w:tplc="34503DDE">
      <w:numFmt w:val="bullet"/>
      <w:lvlText w:val="-"/>
      <w:lvlJc w:val="left"/>
      <w:pPr>
        <w:tabs>
          <w:tab w:val="num" w:pos="1137"/>
        </w:tabs>
        <w:ind w:left="1137" w:hanging="57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AE3ABF"/>
    <w:multiLevelType w:val="hybridMultilevel"/>
    <w:tmpl w:val="F69E8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E10563"/>
    <w:multiLevelType w:val="hybridMultilevel"/>
    <w:tmpl w:val="998AF2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833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02322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5897963">
    <w:abstractNumId w:val="17"/>
  </w:num>
  <w:num w:numId="4" w16cid:durableId="2107650799">
    <w:abstractNumId w:val="23"/>
  </w:num>
  <w:num w:numId="5" w16cid:durableId="848526724">
    <w:abstractNumId w:val="14"/>
  </w:num>
  <w:num w:numId="6" w16cid:durableId="2090999736">
    <w:abstractNumId w:val="7"/>
  </w:num>
  <w:num w:numId="7" w16cid:durableId="361900624">
    <w:abstractNumId w:val="19"/>
  </w:num>
  <w:num w:numId="8" w16cid:durableId="103112337">
    <w:abstractNumId w:val="5"/>
  </w:num>
  <w:num w:numId="9" w16cid:durableId="565646665">
    <w:abstractNumId w:val="22"/>
  </w:num>
  <w:num w:numId="10" w16cid:durableId="1104619825">
    <w:abstractNumId w:val="10"/>
  </w:num>
  <w:num w:numId="11" w16cid:durableId="1957982047">
    <w:abstractNumId w:val="9"/>
  </w:num>
  <w:num w:numId="12" w16cid:durableId="1640766541">
    <w:abstractNumId w:val="16"/>
  </w:num>
  <w:num w:numId="13" w16cid:durableId="1863543013">
    <w:abstractNumId w:val="15"/>
  </w:num>
  <w:num w:numId="14" w16cid:durableId="1602840739">
    <w:abstractNumId w:val="24"/>
  </w:num>
  <w:num w:numId="15" w16cid:durableId="2086998221">
    <w:abstractNumId w:val="8"/>
  </w:num>
  <w:num w:numId="16" w16cid:durableId="819150631">
    <w:abstractNumId w:val="18"/>
  </w:num>
  <w:num w:numId="17" w16cid:durableId="1854301975">
    <w:abstractNumId w:val="6"/>
  </w:num>
  <w:num w:numId="18" w16cid:durableId="695959317">
    <w:abstractNumId w:val="12"/>
  </w:num>
  <w:num w:numId="19" w16cid:durableId="617682125">
    <w:abstractNumId w:val="25"/>
  </w:num>
  <w:num w:numId="20" w16cid:durableId="1037704638">
    <w:abstractNumId w:val="20"/>
  </w:num>
  <w:num w:numId="21" w16cid:durableId="764422379">
    <w:abstractNumId w:val="11"/>
  </w:num>
  <w:num w:numId="22" w16cid:durableId="2061981187">
    <w:abstractNumId w:val="13"/>
  </w:num>
  <w:num w:numId="23" w16cid:durableId="69818925">
    <w:abstractNumId w:val="4"/>
  </w:num>
  <w:num w:numId="24" w16cid:durableId="766539187">
    <w:abstractNumId w:val="21"/>
  </w:num>
  <w:num w:numId="25" w16cid:durableId="719549199">
    <w:abstractNumId w:val="2"/>
  </w:num>
  <w:num w:numId="26" w16cid:durableId="1276056419">
    <w:abstractNumId w:val="1"/>
  </w:num>
  <w:num w:numId="27" w16cid:durableId="193982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0079"/>
    <w:rsid w:val="00025852"/>
    <w:rsid w:val="00076518"/>
    <w:rsid w:val="000813BA"/>
    <w:rsid w:val="000857F6"/>
    <w:rsid w:val="000A199A"/>
    <w:rsid w:val="000E08BE"/>
    <w:rsid w:val="0011409B"/>
    <w:rsid w:val="001200CE"/>
    <w:rsid w:val="00147CF8"/>
    <w:rsid w:val="001A5690"/>
    <w:rsid w:val="001A7CA4"/>
    <w:rsid w:val="001C0D78"/>
    <w:rsid w:val="001E2336"/>
    <w:rsid w:val="00200A27"/>
    <w:rsid w:val="00211E3D"/>
    <w:rsid w:val="00217E60"/>
    <w:rsid w:val="002321A2"/>
    <w:rsid w:val="00233697"/>
    <w:rsid w:val="00267E61"/>
    <w:rsid w:val="00296D15"/>
    <w:rsid w:val="002A14B2"/>
    <w:rsid w:val="002A3FC1"/>
    <w:rsid w:val="002B16AA"/>
    <w:rsid w:val="002C576C"/>
    <w:rsid w:val="002D2B17"/>
    <w:rsid w:val="002E35D1"/>
    <w:rsid w:val="0030169A"/>
    <w:rsid w:val="003076FF"/>
    <w:rsid w:val="003175FB"/>
    <w:rsid w:val="00346A01"/>
    <w:rsid w:val="0035143F"/>
    <w:rsid w:val="003A050C"/>
    <w:rsid w:val="003D25FF"/>
    <w:rsid w:val="003D5970"/>
    <w:rsid w:val="003E5793"/>
    <w:rsid w:val="003F0107"/>
    <w:rsid w:val="00414229"/>
    <w:rsid w:val="0042274C"/>
    <w:rsid w:val="004247A1"/>
    <w:rsid w:val="004274D8"/>
    <w:rsid w:val="0045180A"/>
    <w:rsid w:val="004912FC"/>
    <w:rsid w:val="004B12F3"/>
    <w:rsid w:val="004F72B3"/>
    <w:rsid w:val="0050129F"/>
    <w:rsid w:val="00516B37"/>
    <w:rsid w:val="00540A63"/>
    <w:rsid w:val="00550B8A"/>
    <w:rsid w:val="005B7FE0"/>
    <w:rsid w:val="005C4DEF"/>
    <w:rsid w:val="005E073C"/>
    <w:rsid w:val="005F6124"/>
    <w:rsid w:val="006105BE"/>
    <w:rsid w:val="0063062C"/>
    <w:rsid w:val="0063404B"/>
    <w:rsid w:val="00671131"/>
    <w:rsid w:val="00673B79"/>
    <w:rsid w:val="00717AF4"/>
    <w:rsid w:val="00744151"/>
    <w:rsid w:val="00757526"/>
    <w:rsid w:val="007578C2"/>
    <w:rsid w:val="00777303"/>
    <w:rsid w:val="00792C53"/>
    <w:rsid w:val="007A0079"/>
    <w:rsid w:val="007C4AFE"/>
    <w:rsid w:val="008049C6"/>
    <w:rsid w:val="00810AFF"/>
    <w:rsid w:val="00812361"/>
    <w:rsid w:val="0081751D"/>
    <w:rsid w:val="00841480"/>
    <w:rsid w:val="008427F5"/>
    <w:rsid w:val="00864CFC"/>
    <w:rsid w:val="00870046"/>
    <w:rsid w:val="00875CD8"/>
    <w:rsid w:val="008A5A8D"/>
    <w:rsid w:val="008A609A"/>
    <w:rsid w:val="008E56B8"/>
    <w:rsid w:val="009008C4"/>
    <w:rsid w:val="00943192"/>
    <w:rsid w:val="00944C14"/>
    <w:rsid w:val="009630E7"/>
    <w:rsid w:val="00985E9D"/>
    <w:rsid w:val="0098765B"/>
    <w:rsid w:val="009C7799"/>
    <w:rsid w:val="009D1E38"/>
    <w:rsid w:val="009D6A37"/>
    <w:rsid w:val="009E0172"/>
    <w:rsid w:val="009E4012"/>
    <w:rsid w:val="00A0714B"/>
    <w:rsid w:val="00A2615F"/>
    <w:rsid w:val="00A3790C"/>
    <w:rsid w:val="00A4174E"/>
    <w:rsid w:val="00A46211"/>
    <w:rsid w:val="00A63915"/>
    <w:rsid w:val="00A84B94"/>
    <w:rsid w:val="00A84CF9"/>
    <w:rsid w:val="00AA0C63"/>
    <w:rsid w:val="00AA3BDE"/>
    <w:rsid w:val="00AA67F0"/>
    <w:rsid w:val="00AC370D"/>
    <w:rsid w:val="00AC5426"/>
    <w:rsid w:val="00AD017B"/>
    <w:rsid w:val="00AE3F56"/>
    <w:rsid w:val="00AF2F20"/>
    <w:rsid w:val="00B427AE"/>
    <w:rsid w:val="00B54A66"/>
    <w:rsid w:val="00B607E8"/>
    <w:rsid w:val="00B72898"/>
    <w:rsid w:val="00BA3B44"/>
    <w:rsid w:val="00BC40A7"/>
    <w:rsid w:val="00C06674"/>
    <w:rsid w:val="00C101CE"/>
    <w:rsid w:val="00C20967"/>
    <w:rsid w:val="00C2493A"/>
    <w:rsid w:val="00C430E9"/>
    <w:rsid w:val="00C63303"/>
    <w:rsid w:val="00C70B6E"/>
    <w:rsid w:val="00C8670A"/>
    <w:rsid w:val="00CA09C8"/>
    <w:rsid w:val="00CC7932"/>
    <w:rsid w:val="00CD5571"/>
    <w:rsid w:val="00D057B2"/>
    <w:rsid w:val="00D177B3"/>
    <w:rsid w:val="00D321B3"/>
    <w:rsid w:val="00D76224"/>
    <w:rsid w:val="00DA0C92"/>
    <w:rsid w:val="00DA38CA"/>
    <w:rsid w:val="00DF0577"/>
    <w:rsid w:val="00E35658"/>
    <w:rsid w:val="00E3616C"/>
    <w:rsid w:val="00E369F6"/>
    <w:rsid w:val="00E6411D"/>
    <w:rsid w:val="00E80739"/>
    <w:rsid w:val="00E9650C"/>
    <w:rsid w:val="00EA13BF"/>
    <w:rsid w:val="00EC24E6"/>
    <w:rsid w:val="00EC6A15"/>
    <w:rsid w:val="00EC705A"/>
    <w:rsid w:val="00ED7A87"/>
    <w:rsid w:val="00F069C6"/>
    <w:rsid w:val="00F12B83"/>
    <w:rsid w:val="00F373DD"/>
    <w:rsid w:val="00F60F44"/>
    <w:rsid w:val="00F67FAB"/>
    <w:rsid w:val="00FB7C1A"/>
    <w:rsid w:val="00FE73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83"/>
    <o:shapelayout v:ext="edit">
      <o:idmap v:ext="edit" data="1"/>
      <o:rules v:ext="edit">
        <o:r id="V:Rule1" type="connector" idref="#_x0000_s1277"/>
        <o:r id="V:Rule2" type="connector" idref="#_x0000_s1283"/>
        <o:r id="V:Rule3" type="connector" idref="#_x0000_s1279"/>
        <o:r id="V:Rule4" type="connector" idref="#_x0000_s1411"/>
        <o:r id="V:Rule5" type="connector" idref="#_x0000_s1417"/>
        <o:r id="V:Rule6" type="connector" idref="#_x0000_s1413"/>
      </o:rules>
    </o:shapelayout>
  </w:shapeDefaults>
  <w:decimalSymbol w:val=","/>
  <w:listSeparator w:val=","/>
  <w14:docId w14:val="10C998F2"/>
  <w15:chartTrackingRefBased/>
  <w15:docId w15:val="{66766805-8935-4DEB-A946-9E319664C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BalloonText">
    <w:name w:val="Balloon Text"/>
    <w:basedOn w:val="Normal"/>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30169A"/>
    <w:pPr>
      <w:spacing w:before="100" w:beforeAutospacing="1" w:after="100" w:afterAutospacing="1"/>
    </w:pPr>
    <w:rPr>
      <w:sz w:val="24"/>
      <w:szCs w:val="24"/>
    </w:rPr>
  </w:style>
  <w:style w:type="paragraph" w:styleId="NoSpacing">
    <w:name w:val="No Spacing"/>
    <w:uiPriority w:val="1"/>
    <w:qFormat/>
    <w:rsid w:val="0042274C"/>
    <w:rPr>
      <w:lang w:eastAsia="en-US"/>
    </w:rPr>
  </w:style>
  <w:style w:type="character" w:customStyle="1" w:styleId="CommentTextChar">
    <w:name w:val="Comment Text Char"/>
    <w:link w:val="CommentText"/>
    <w:semiHidden/>
    <w:rsid w:val="00AD017B"/>
    <w:rPr>
      <w:lang w:eastAsia="en-US"/>
    </w:rPr>
  </w:style>
  <w:style w:type="paragraph" w:styleId="CommentSubject">
    <w:name w:val="annotation subject"/>
    <w:basedOn w:val="CommentText"/>
    <w:next w:val="CommentText"/>
    <w:link w:val="CommentSubjectChar"/>
    <w:rsid w:val="0063062C"/>
    <w:rPr>
      <w:b/>
      <w:bCs/>
    </w:rPr>
  </w:style>
  <w:style w:type="character" w:customStyle="1" w:styleId="CommentSubjectChar">
    <w:name w:val="Comment Subject Char"/>
    <w:link w:val="CommentSubject"/>
    <w:rsid w:val="0063062C"/>
    <w:rPr>
      <w:b/>
      <w:bCs/>
      <w:lang w:eastAsia="en-US"/>
    </w:rPr>
  </w:style>
  <w:style w:type="paragraph" w:styleId="Bibliography">
    <w:name w:val="Bibliography"/>
    <w:basedOn w:val="Normal"/>
    <w:next w:val="Normal"/>
    <w:uiPriority w:val="37"/>
    <w:semiHidden/>
    <w:unhideWhenUsed/>
    <w:rsid w:val="00EC6A15"/>
  </w:style>
  <w:style w:type="paragraph" w:styleId="BlockText">
    <w:name w:val="Block Text"/>
    <w:basedOn w:val="Normal"/>
    <w:rsid w:val="00EC6A15"/>
    <w:pPr>
      <w:spacing w:after="120"/>
      <w:ind w:left="1440" w:right="1440"/>
    </w:pPr>
  </w:style>
  <w:style w:type="paragraph" w:styleId="BodyText2">
    <w:name w:val="Body Text 2"/>
    <w:basedOn w:val="Normal"/>
    <w:link w:val="BodyText2Char"/>
    <w:rsid w:val="00EC6A15"/>
    <w:pPr>
      <w:spacing w:after="120" w:line="480" w:lineRule="auto"/>
    </w:pPr>
  </w:style>
  <w:style w:type="character" w:customStyle="1" w:styleId="BodyText2Char">
    <w:name w:val="Body Text 2 Char"/>
    <w:link w:val="BodyText2"/>
    <w:rsid w:val="00EC6A15"/>
    <w:rPr>
      <w:lang w:eastAsia="en-US"/>
    </w:rPr>
  </w:style>
  <w:style w:type="paragraph" w:styleId="BodyText3">
    <w:name w:val="Body Text 3"/>
    <w:basedOn w:val="Normal"/>
    <w:link w:val="BodyText3Char"/>
    <w:rsid w:val="00EC6A15"/>
    <w:pPr>
      <w:spacing w:after="120"/>
    </w:pPr>
    <w:rPr>
      <w:sz w:val="16"/>
      <w:szCs w:val="16"/>
    </w:rPr>
  </w:style>
  <w:style w:type="character" w:customStyle="1" w:styleId="BodyText3Char">
    <w:name w:val="Body Text 3 Char"/>
    <w:link w:val="BodyText3"/>
    <w:rsid w:val="00EC6A15"/>
    <w:rPr>
      <w:sz w:val="16"/>
      <w:szCs w:val="16"/>
      <w:lang w:eastAsia="en-US"/>
    </w:rPr>
  </w:style>
  <w:style w:type="paragraph" w:styleId="BodyTextFirstIndent">
    <w:name w:val="Body Text First Indent"/>
    <w:basedOn w:val="BodyText"/>
    <w:link w:val="BodyTextFirstIndentChar"/>
    <w:rsid w:val="00EC6A15"/>
    <w:pPr>
      <w:spacing w:after="120"/>
      <w:ind w:firstLine="210"/>
    </w:pPr>
  </w:style>
  <w:style w:type="character" w:customStyle="1" w:styleId="BodyTextChar">
    <w:name w:val="Body Text Char"/>
    <w:link w:val="BodyText"/>
    <w:rsid w:val="00EC6A15"/>
    <w:rPr>
      <w:lang w:eastAsia="en-US"/>
    </w:rPr>
  </w:style>
  <w:style w:type="character" w:customStyle="1" w:styleId="BodyTextFirstIndentChar">
    <w:name w:val="Body Text First Indent Char"/>
    <w:basedOn w:val="BodyTextChar"/>
    <w:link w:val="BodyTextFirstIndent"/>
    <w:rsid w:val="00EC6A15"/>
    <w:rPr>
      <w:lang w:eastAsia="en-US"/>
    </w:rPr>
  </w:style>
  <w:style w:type="paragraph" w:styleId="BodyTextIndent">
    <w:name w:val="Body Text Indent"/>
    <w:basedOn w:val="Normal"/>
    <w:link w:val="BodyTextIndentChar"/>
    <w:rsid w:val="00EC6A15"/>
    <w:pPr>
      <w:spacing w:after="120"/>
      <w:ind w:left="283"/>
    </w:pPr>
  </w:style>
  <w:style w:type="character" w:customStyle="1" w:styleId="BodyTextIndentChar">
    <w:name w:val="Body Text Indent Char"/>
    <w:link w:val="BodyTextIndent"/>
    <w:rsid w:val="00EC6A15"/>
    <w:rPr>
      <w:lang w:eastAsia="en-US"/>
    </w:rPr>
  </w:style>
  <w:style w:type="paragraph" w:styleId="BodyTextFirstIndent2">
    <w:name w:val="Body Text First Indent 2"/>
    <w:basedOn w:val="BodyTextIndent"/>
    <w:link w:val="BodyTextFirstIndent2Char"/>
    <w:rsid w:val="00EC6A15"/>
    <w:pPr>
      <w:ind w:firstLine="210"/>
    </w:pPr>
  </w:style>
  <w:style w:type="character" w:customStyle="1" w:styleId="BodyTextFirstIndent2Char">
    <w:name w:val="Body Text First Indent 2 Char"/>
    <w:basedOn w:val="BodyTextIndentChar"/>
    <w:link w:val="BodyTextFirstIndent2"/>
    <w:rsid w:val="00EC6A15"/>
    <w:rPr>
      <w:lang w:eastAsia="en-US"/>
    </w:rPr>
  </w:style>
  <w:style w:type="paragraph" w:styleId="BodyTextIndent2">
    <w:name w:val="Body Text Indent 2"/>
    <w:basedOn w:val="Normal"/>
    <w:link w:val="BodyTextIndent2Char"/>
    <w:rsid w:val="00EC6A15"/>
    <w:pPr>
      <w:spacing w:after="120" w:line="480" w:lineRule="auto"/>
      <w:ind w:left="283"/>
    </w:pPr>
  </w:style>
  <w:style w:type="character" w:customStyle="1" w:styleId="BodyTextIndent2Char">
    <w:name w:val="Body Text Indent 2 Char"/>
    <w:link w:val="BodyTextIndent2"/>
    <w:rsid w:val="00EC6A15"/>
    <w:rPr>
      <w:lang w:eastAsia="en-US"/>
    </w:rPr>
  </w:style>
  <w:style w:type="paragraph" w:styleId="BodyTextIndent3">
    <w:name w:val="Body Text Indent 3"/>
    <w:basedOn w:val="Normal"/>
    <w:link w:val="BodyTextIndent3Char"/>
    <w:rsid w:val="00EC6A15"/>
    <w:pPr>
      <w:spacing w:after="120"/>
      <w:ind w:left="283"/>
    </w:pPr>
    <w:rPr>
      <w:sz w:val="16"/>
      <w:szCs w:val="16"/>
    </w:rPr>
  </w:style>
  <w:style w:type="character" w:customStyle="1" w:styleId="BodyTextIndent3Char">
    <w:name w:val="Body Text Indent 3 Char"/>
    <w:link w:val="BodyTextIndent3"/>
    <w:rsid w:val="00EC6A15"/>
    <w:rPr>
      <w:sz w:val="16"/>
      <w:szCs w:val="16"/>
      <w:lang w:eastAsia="en-US"/>
    </w:rPr>
  </w:style>
  <w:style w:type="paragraph" w:styleId="Closing">
    <w:name w:val="Closing"/>
    <w:basedOn w:val="Normal"/>
    <w:link w:val="ClosingChar"/>
    <w:rsid w:val="00EC6A15"/>
    <w:pPr>
      <w:ind w:left="4252"/>
    </w:pPr>
  </w:style>
  <w:style w:type="character" w:customStyle="1" w:styleId="ClosingChar">
    <w:name w:val="Closing Char"/>
    <w:link w:val="Closing"/>
    <w:rsid w:val="00EC6A15"/>
    <w:rPr>
      <w:lang w:eastAsia="en-US"/>
    </w:rPr>
  </w:style>
  <w:style w:type="paragraph" w:styleId="Date">
    <w:name w:val="Date"/>
    <w:basedOn w:val="Normal"/>
    <w:next w:val="Normal"/>
    <w:link w:val="DateChar"/>
    <w:rsid w:val="00EC6A15"/>
  </w:style>
  <w:style w:type="character" w:customStyle="1" w:styleId="DateChar">
    <w:name w:val="Date Char"/>
    <w:link w:val="Date"/>
    <w:rsid w:val="00EC6A15"/>
    <w:rPr>
      <w:lang w:eastAsia="en-US"/>
    </w:rPr>
  </w:style>
  <w:style w:type="paragraph" w:styleId="E-mailSignature">
    <w:name w:val="E-mail Signature"/>
    <w:basedOn w:val="Normal"/>
    <w:link w:val="E-mailSignatureChar"/>
    <w:rsid w:val="00EC6A15"/>
  </w:style>
  <w:style w:type="character" w:customStyle="1" w:styleId="E-mailSignatureChar">
    <w:name w:val="E-mail Signature Char"/>
    <w:link w:val="E-mailSignature"/>
    <w:rsid w:val="00EC6A15"/>
    <w:rPr>
      <w:lang w:eastAsia="en-US"/>
    </w:rPr>
  </w:style>
  <w:style w:type="paragraph" w:styleId="EndnoteText">
    <w:name w:val="endnote text"/>
    <w:basedOn w:val="Normal"/>
    <w:link w:val="EndnoteTextChar"/>
    <w:rsid w:val="00EC6A15"/>
  </w:style>
  <w:style w:type="character" w:customStyle="1" w:styleId="EndnoteTextChar">
    <w:name w:val="Endnote Text Char"/>
    <w:link w:val="EndnoteText"/>
    <w:rsid w:val="00EC6A15"/>
    <w:rPr>
      <w:lang w:eastAsia="en-US"/>
    </w:rPr>
  </w:style>
  <w:style w:type="paragraph" w:styleId="EnvelopeAddress">
    <w:name w:val="envelope address"/>
    <w:basedOn w:val="Normal"/>
    <w:rsid w:val="00EC6A1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6A15"/>
    <w:rPr>
      <w:rFonts w:ascii="Calibri Light" w:hAnsi="Calibri Light"/>
    </w:rPr>
  </w:style>
  <w:style w:type="paragraph" w:styleId="HTMLAddress">
    <w:name w:val="HTML Address"/>
    <w:basedOn w:val="Normal"/>
    <w:link w:val="HTMLAddressChar"/>
    <w:rsid w:val="00EC6A15"/>
    <w:rPr>
      <w:i/>
      <w:iCs/>
    </w:rPr>
  </w:style>
  <w:style w:type="character" w:customStyle="1" w:styleId="HTMLAddressChar">
    <w:name w:val="HTML Address Char"/>
    <w:link w:val="HTMLAddress"/>
    <w:rsid w:val="00EC6A15"/>
    <w:rPr>
      <w:i/>
      <w:iCs/>
      <w:lang w:eastAsia="en-US"/>
    </w:rPr>
  </w:style>
  <w:style w:type="paragraph" w:styleId="HTMLPreformatted">
    <w:name w:val="HTML Preformatted"/>
    <w:basedOn w:val="Normal"/>
    <w:link w:val="HTMLPreformattedChar"/>
    <w:rsid w:val="00EC6A15"/>
    <w:rPr>
      <w:rFonts w:ascii="Courier New" w:hAnsi="Courier New" w:cs="Courier New"/>
    </w:rPr>
  </w:style>
  <w:style w:type="character" w:customStyle="1" w:styleId="HTMLPreformattedChar">
    <w:name w:val="HTML Preformatted Char"/>
    <w:link w:val="HTMLPreformatted"/>
    <w:rsid w:val="00EC6A15"/>
    <w:rPr>
      <w:rFonts w:ascii="Courier New" w:hAnsi="Courier New" w:cs="Courier New"/>
      <w:lang w:eastAsia="en-US"/>
    </w:rPr>
  </w:style>
  <w:style w:type="paragraph" w:styleId="Index3">
    <w:name w:val="index 3"/>
    <w:basedOn w:val="Normal"/>
    <w:next w:val="Normal"/>
    <w:rsid w:val="00EC6A15"/>
    <w:pPr>
      <w:ind w:left="600" w:hanging="200"/>
    </w:pPr>
  </w:style>
  <w:style w:type="paragraph" w:styleId="Index4">
    <w:name w:val="index 4"/>
    <w:basedOn w:val="Normal"/>
    <w:next w:val="Normal"/>
    <w:rsid w:val="00EC6A15"/>
    <w:pPr>
      <w:ind w:left="800" w:hanging="200"/>
    </w:pPr>
  </w:style>
  <w:style w:type="paragraph" w:styleId="Index5">
    <w:name w:val="index 5"/>
    <w:basedOn w:val="Normal"/>
    <w:next w:val="Normal"/>
    <w:rsid w:val="00EC6A15"/>
    <w:pPr>
      <w:ind w:left="1000" w:hanging="200"/>
    </w:pPr>
  </w:style>
  <w:style w:type="paragraph" w:styleId="Index6">
    <w:name w:val="index 6"/>
    <w:basedOn w:val="Normal"/>
    <w:next w:val="Normal"/>
    <w:rsid w:val="00EC6A15"/>
    <w:pPr>
      <w:ind w:left="1200" w:hanging="200"/>
    </w:pPr>
  </w:style>
  <w:style w:type="paragraph" w:styleId="Index7">
    <w:name w:val="index 7"/>
    <w:basedOn w:val="Normal"/>
    <w:next w:val="Normal"/>
    <w:rsid w:val="00EC6A15"/>
    <w:pPr>
      <w:ind w:left="1400" w:hanging="200"/>
    </w:pPr>
  </w:style>
  <w:style w:type="paragraph" w:styleId="Index8">
    <w:name w:val="index 8"/>
    <w:basedOn w:val="Normal"/>
    <w:next w:val="Normal"/>
    <w:rsid w:val="00EC6A15"/>
    <w:pPr>
      <w:ind w:left="1600" w:hanging="200"/>
    </w:pPr>
  </w:style>
  <w:style w:type="paragraph" w:styleId="Index9">
    <w:name w:val="index 9"/>
    <w:basedOn w:val="Normal"/>
    <w:next w:val="Normal"/>
    <w:rsid w:val="00EC6A15"/>
    <w:pPr>
      <w:ind w:left="1800" w:hanging="200"/>
    </w:pPr>
  </w:style>
  <w:style w:type="paragraph" w:styleId="IntenseQuote">
    <w:name w:val="Intense Quote"/>
    <w:basedOn w:val="Normal"/>
    <w:next w:val="Normal"/>
    <w:link w:val="IntenseQuoteChar"/>
    <w:uiPriority w:val="30"/>
    <w:qFormat/>
    <w:rsid w:val="00EC6A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C6A15"/>
    <w:rPr>
      <w:i/>
      <w:iCs/>
      <w:color w:val="4472C4"/>
      <w:lang w:eastAsia="en-US"/>
    </w:rPr>
  </w:style>
  <w:style w:type="paragraph" w:styleId="ListContinue">
    <w:name w:val="List Continue"/>
    <w:basedOn w:val="Normal"/>
    <w:rsid w:val="00EC6A15"/>
    <w:pPr>
      <w:spacing w:after="120"/>
      <w:ind w:left="283"/>
      <w:contextualSpacing/>
    </w:pPr>
  </w:style>
  <w:style w:type="paragraph" w:styleId="ListContinue2">
    <w:name w:val="List Continue 2"/>
    <w:basedOn w:val="Normal"/>
    <w:rsid w:val="00EC6A15"/>
    <w:pPr>
      <w:spacing w:after="120"/>
      <w:ind w:left="566"/>
      <w:contextualSpacing/>
    </w:pPr>
  </w:style>
  <w:style w:type="paragraph" w:styleId="ListContinue3">
    <w:name w:val="List Continue 3"/>
    <w:basedOn w:val="Normal"/>
    <w:rsid w:val="00EC6A15"/>
    <w:pPr>
      <w:spacing w:after="120"/>
      <w:ind w:left="849"/>
      <w:contextualSpacing/>
    </w:pPr>
  </w:style>
  <w:style w:type="paragraph" w:styleId="ListContinue4">
    <w:name w:val="List Continue 4"/>
    <w:basedOn w:val="Normal"/>
    <w:rsid w:val="00EC6A15"/>
    <w:pPr>
      <w:spacing w:after="120"/>
      <w:ind w:left="1132"/>
      <w:contextualSpacing/>
    </w:pPr>
  </w:style>
  <w:style w:type="paragraph" w:styleId="ListContinue5">
    <w:name w:val="List Continue 5"/>
    <w:basedOn w:val="Normal"/>
    <w:rsid w:val="00EC6A15"/>
    <w:pPr>
      <w:spacing w:after="120"/>
      <w:ind w:left="1415"/>
      <w:contextualSpacing/>
    </w:pPr>
  </w:style>
  <w:style w:type="paragraph" w:styleId="ListNumber3">
    <w:name w:val="List Number 3"/>
    <w:basedOn w:val="Normal"/>
    <w:rsid w:val="00EC6A15"/>
    <w:pPr>
      <w:numPr>
        <w:numId w:val="25"/>
      </w:numPr>
      <w:contextualSpacing/>
    </w:pPr>
  </w:style>
  <w:style w:type="paragraph" w:styleId="ListNumber4">
    <w:name w:val="List Number 4"/>
    <w:basedOn w:val="Normal"/>
    <w:rsid w:val="00EC6A15"/>
    <w:pPr>
      <w:numPr>
        <w:numId w:val="26"/>
      </w:numPr>
      <w:contextualSpacing/>
    </w:pPr>
  </w:style>
  <w:style w:type="paragraph" w:styleId="ListNumber5">
    <w:name w:val="List Number 5"/>
    <w:basedOn w:val="Normal"/>
    <w:rsid w:val="00EC6A15"/>
    <w:pPr>
      <w:numPr>
        <w:numId w:val="27"/>
      </w:numPr>
      <w:contextualSpacing/>
    </w:pPr>
  </w:style>
  <w:style w:type="paragraph" w:styleId="MacroText">
    <w:name w:val="macro"/>
    <w:link w:val="MacroTextChar"/>
    <w:rsid w:val="00EC6A1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C6A15"/>
    <w:rPr>
      <w:rFonts w:ascii="Courier New" w:hAnsi="Courier New" w:cs="Courier New"/>
      <w:lang w:eastAsia="en-US"/>
    </w:rPr>
  </w:style>
  <w:style w:type="paragraph" w:styleId="MessageHeader">
    <w:name w:val="Message Header"/>
    <w:basedOn w:val="Normal"/>
    <w:link w:val="MessageHeaderChar"/>
    <w:rsid w:val="00EC6A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C6A15"/>
    <w:rPr>
      <w:rFonts w:ascii="Calibri Light" w:hAnsi="Calibri Light"/>
      <w:sz w:val="24"/>
      <w:szCs w:val="24"/>
      <w:shd w:val="pct20" w:color="auto" w:fill="auto"/>
      <w:lang w:eastAsia="en-US"/>
    </w:rPr>
  </w:style>
  <w:style w:type="paragraph" w:styleId="NormalIndent">
    <w:name w:val="Normal Indent"/>
    <w:basedOn w:val="Normal"/>
    <w:rsid w:val="00EC6A15"/>
    <w:pPr>
      <w:ind w:left="720"/>
    </w:pPr>
  </w:style>
  <w:style w:type="paragraph" w:styleId="NoteHeading">
    <w:name w:val="Note Heading"/>
    <w:basedOn w:val="Normal"/>
    <w:next w:val="Normal"/>
    <w:link w:val="NoteHeadingChar"/>
    <w:rsid w:val="00EC6A15"/>
  </w:style>
  <w:style w:type="character" w:customStyle="1" w:styleId="NoteHeadingChar">
    <w:name w:val="Note Heading Char"/>
    <w:link w:val="NoteHeading"/>
    <w:rsid w:val="00EC6A15"/>
    <w:rPr>
      <w:lang w:eastAsia="en-US"/>
    </w:rPr>
  </w:style>
  <w:style w:type="paragraph" w:styleId="Quote">
    <w:name w:val="Quote"/>
    <w:basedOn w:val="Normal"/>
    <w:next w:val="Normal"/>
    <w:link w:val="QuoteChar"/>
    <w:uiPriority w:val="29"/>
    <w:qFormat/>
    <w:rsid w:val="00EC6A15"/>
    <w:pPr>
      <w:spacing w:before="200" w:after="160"/>
      <w:ind w:left="864" w:right="864"/>
      <w:jc w:val="center"/>
    </w:pPr>
    <w:rPr>
      <w:i/>
      <w:iCs/>
      <w:color w:val="404040"/>
    </w:rPr>
  </w:style>
  <w:style w:type="character" w:customStyle="1" w:styleId="QuoteChar">
    <w:name w:val="Quote Char"/>
    <w:link w:val="Quote"/>
    <w:uiPriority w:val="29"/>
    <w:rsid w:val="00EC6A15"/>
    <w:rPr>
      <w:i/>
      <w:iCs/>
      <w:color w:val="404040"/>
      <w:lang w:eastAsia="en-US"/>
    </w:rPr>
  </w:style>
  <w:style w:type="paragraph" w:styleId="Salutation">
    <w:name w:val="Salutation"/>
    <w:basedOn w:val="Normal"/>
    <w:next w:val="Normal"/>
    <w:link w:val="SalutationChar"/>
    <w:rsid w:val="00EC6A15"/>
  </w:style>
  <w:style w:type="character" w:customStyle="1" w:styleId="SalutationChar">
    <w:name w:val="Salutation Char"/>
    <w:link w:val="Salutation"/>
    <w:rsid w:val="00EC6A15"/>
    <w:rPr>
      <w:lang w:eastAsia="en-US"/>
    </w:rPr>
  </w:style>
  <w:style w:type="paragraph" w:styleId="Signature">
    <w:name w:val="Signature"/>
    <w:basedOn w:val="Normal"/>
    <w:link w:val="SignatureChar"/>
    <w:rsid w:val="00EC6A15"/>
    <w:pPr>
      <w:ind w:left="4252"/>
    </w:pPr>
  </w:style>
  <w:style w:type="character" w:customStyle="1" w:styleId="SignatureChar">
    <w:name w:val="Signature Char"/>
    <w:link w:val="Signature"/>
    <w:rsid w:val="00EC6A15"/>
    <w:rPr>
      <w:lang w:eastAsia="en-US"/>
    </w:rPr>
  </w:style>
  <w:style w:type="paragraph" w:styleId="Subtitle">
    <w:name w:val="Subtitle"/>
    <w:basedOn w:val="Normal"/>
    <w:next w:val="Normal"/>
    <w:link w:val="SubtitleChar"/>
    <w:qFormat/>
    <w:rsid w:val="00EC6A15"/>
    <w:pPr>
      <w:spacing w:after="60"/>
      <w:jc w:val="center"/>
      <w:outlineLvl w:val="1"/>
    </w:pPr>
    <w:rPr>
      <w:rFonts w:ascii="Calibri Light" w:hAnsi="Calibri Light"/>
      <w:sz w:val="24"/>
      <w:szCs w:val="24"/>
    </w:rPr>
  </w:style>
  <w:style w:type="character" w:customStyle="1" w:styleId="SubtitleChar">
    <w:name w:val="Subtitle Char"/>
    <w:link w:val="Subtitle"/>
    <w:rsid w:val="00EC6A15"/>
    <w:rPr>
      <w:rFonts w:ascii="Calibri Light" w:hAnsi="Calibri Light"/>
      <w:sz w:val="24"/>
      <w:szCs w:val="24"/>
      <w:lang w:eastAsia="en-US"/>
    </w:rPr>
  </w:style>
  <w:style w:type="paragraph" w:styleId="TableofAuthorities">
    <w:name w:val="table of authorities"/>
    <w:basedOn w:val="Normal"/>
    <w:next w:val="Normal"/>
    <w:rsid w:val="00EC6A15"/>
    <w:pPr>
      <w:ind w:left="200" w:hanging="200"/>
    </w:pPr>
  </w:style>
  <w:style w:type="paragraph" w:styleId="TableofFigures">
    <w:name w:val="table of figures"/>
    <w:basedOn w:val="Normal"/>
    <w:next w:val="Normal"/>
    <w:rsid w:val="00EC6A15"/>
  </w:style>
  <w:style w:type="paragraph" w:styleId="Title">
    <w:name w:val="Title"/>
    <w:basedOn w:val="Normal"/>
    <w:next w:val="Normal"/>
    <w:link w:val="TitleChar"/>
    <w:qFormat/>
    <w:rsid w:val="00EC6A1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C6A15"/>
    <w:rPr>
      <w:rFonts w:ascii="Calibri Light" w:hAnsi="Calibri Light"/>
      <w:b/>
      <w:bCs/>
      <w:kern w:val="28"/>
      <w:sz w:val="32"/>
      <w:szCs w:val="32"/>
      <w:lang w:eastAsia="en-US"/>
    </w:rPr>
  </w:style>
  <w:style w:type="paragraph" w:styleId="TOAHeading">
    <w:name w:val="toa heading"/>
    <w:basedOn w:val="Normal"/>
    <w:next w:val="Normal"/>
    <w:rsid w:val="00EC6A1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6A1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56386">
      <w:bodyDiv w:val="1"/>
      <w:marLeft w:val="0"/>
      <w:marRight w:val="0"/>
      <w:marTop w:val="0"/>
      <w:marBottom w:val="0"/>
      <w:divBdr>
        <w:top w:val="none" w:sz="0" w:space="0" w:color="auto"/>
        <w:left w:val="none" w:sz="0" w:space="0" w:color="auto"/>
        <w:bottom w:val="none" w:sz="0" w:space="0" w:color="auto"/>
        <w:right w:val="none" w:sz="0" w:space="0" w:color="auto"/>
      </w:divBdr>
      <w:divsChild>
        <w:div w:id="903686915">
          <w:marLeft w:val="0"/>
          <w:marRight w:val="0"/>
          <w:marTop w:val="0"/>
          <w:marBottom w:val="0"/>
          <w:divBdr>
            <w:top w:val="none" w:sz="0" w:space="0" w:color="auto"/>
            <w:left w:val="none" w:sz="0" w:space="0" w:color="auto"/>
            <w:bottom w:val="none" w:sz="0" w:space="0" w:color="auto"/>
            <w:right w:val="none" w:sz="0" w:space="0" w:color="auto"/>
          </w:divBdr>
        </w:div>
      </w:divsChild>
    </w:div>
    <w:div w:id="1123185339">
      <w:bodyDiv w:val="1"/>
      <w:marLeft w:val="0"/>
      <w:marRight w:val="0"/>
      <w:marTop w:val="0"/>
      <w:marBottom w:val="0"/>
      <w:divBdr>
        <w:top w:val="none" w:sz="0" w:space="0" w:color="auto"/>
        <w:left w:val="none" w:sz="0" w:space="0" w:color="auto"/>
        <w:bottom w:val="none" w:sz="0" w:space="0" w:color="auto"/>
        <w:right w:val="none" w:sz="0" w:space="0" w:color="auto"/>
      </w:divBdr>
      <w:divsChild>
        <w:div w:id="2135899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emf"/><Relationship Id="rId26" Type="http://schemas.openxmlformats.org/officeDocument/2006/relationships/hyperlink" Target="mailto:user-x@socialnetwork.com" TargetMode="Externa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yperlink" Target="http://openid.net/" TargetMode="External"/><Relationship Id="rId17" Type="http://schemas.openxmlformats.org/officeDocument/2006/relationships/hyperlink" Target="http://openid.net/specs/openid-authentication-2_0.html" TargetMode="Externa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F8068-90E8-4DD4-90AA-9DF08B10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11801</Words>
  <Characters>62428</Characters>
  <Application>Microsoft Office Word</Application>
  <DocSecurity>0</DocSecurity>
  <Lines>1522</Lines>
  <Paragraphs>863</Paragraphs>
  <ScaleCrop>false</ScaleCrop>
  <HeadingPairs>
    <vt:vector size="2" baseType="variant">
      <vt:variant>
        <vt:lpstr>Title</vt:lpstr>
      </vt:variant>
      <vt:variant>
        <vt:i4>1</vt:i4>
      </vt:variant>
    </vt:vector>
  </HeadingPairs>
  <TitlesOfParts>
    <vt:vector size="1" baseType="lpstr">
      <vt:lpstr>3GPP TR 33.995</vt:lpstr>
    </vt:vector>
  </TitlesOfParts>
  <Manager/>
  <Company/>
  <LinksUpToDate>false</LinksUpToDate>
  <CharactersWithSpaces>73366</CharactersWithSpaces>
  <SharedDoc>false</SharedDoc>
  <HyperlinkBase/>
  <HLinks>
    <vt:vector size="18" baseType="variant">
      <vt:variant>
        <vt:i4>5505087</vt:i4>
      </vt:variant>
      <vt:variant>
        <vt:i4>174</vt:i4>
      </vt:variant>
      <vt:variant>
        <vt:i4>0</vt:i4>
      </vt:variant>
      <vt:variant>
        <vt:i4>5</vt:i4>
      </vt:variant>
      <vt:variant>
        <vt:lpwstr>mailto:user-x@socialnetwork.com</vt:lpwstr>
      </vt:variant>
      <vt:variant>
        <vt:lpwstr/>
      </vt:variant>
      <vt:variant>
        <vt:i4>7405655</vt:i4>
      </vt:variant>
      <vt:variant>
        <vt:i4>141</vt:i4>
      </vt:variant>
      <vt:variant>
        <vt:i4>0</vt:i4>
      </vt:variant>
      <vt:variant>
        <vt:i4>5</vt:i4>
      </vt:variant>
      <vt:variant>
        <vt:lpwstr>http://openid.net/specs/openid-authentication-2_0.html</vt:lpwstr>
      </vt:variant>
      <vt:variant>
        <vt:lpwstr>requesting_authentication#requesting_authentication</vt:lpwstr>
      </vt:variant>
      <vt:variant>
        <vt:i4>2883689</vt:i4>
      </vt:variant>
      <vt:variant>
        <vt:i4>132</vt:i4>
      </vt:variant>
      <vt:variant>
        <vt:i4>0</vt:i4>
      </vt:variant>
      <vt:variant>
        <vt:i4>5</vt:i4>
      </vt:variant>
      <vt:variant>
        <vt:lpwstr>http://openid.net/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33.995</dc:title>
  <dc:subject>Study on Security aspects of integration of Single Sign-On (SSO) frameworks with 3GPP operator-controlled resources and mechanisms (Release 19)</dc:subject>
  <dc:creator>MCC Support</dc:creator>
  <cp:keywords>Single Sign-On, Authentication</cp:keywords>
  <dc:description/>
  <cp:lastModifiedBy>33.938_CR0003R1_(Rel-19)_FS_CryptoInv</cp:lastModifiedBy>
  <cp:revision>2</cp:revision>
  <dcterms:created xsi:type="dcterms:W3CDTF">2025-10-13T09:16:00Z</dcterms:created>
  <dcterms:modified xsi:type="dcterms:W3CDTF">2025-10-13T09:16:00Z</dcterms:modified>
</cp:coreProperties>
</file>