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70E4B914" w14:textId="227CAD2E" w:rsidR="008F6BF4" w:rsidRPr="0046266F" w:rsidRDefault="008F6BF4" w:rsidP="00C94471">
      <w:pPr>
        <w:pStyle w:val="B2"/>
      </w:pPr>
      <w:r w:rsidRPr="0046266F">
        <w:t>-</w:t>
      </w:r>
      <w:r w:rsidRPr="0046266F">
        <w:tab/>
        <w:t>TS </w:t>
      </w:r>
      <w:r w:rsidRPr="00E6720E">
        <w:t>21.111 [6], clause 10.1.</w:t>
      </w: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lastRenderedPageBreak/>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20B7FECD" w14:textId="51D30965" w:rsidR="00C94471" w:rsidRPr="00E6720E" w:rsidRDefault="00C94471" w:rsidP="00C94471">
      <w:pPr>
        <w:pStyle w:val="B1"/>
      </w:pPr>
      <w:bookmarkStart w:id="2900" w:name="_Toc130990362"/>
      <w:r w:rsidRPr="00E6720E">
        <w:t>f)</w:t>
      </w:r>
      <w:r w:rsidRPr="00E6720E">
        <w:tab/>
        <w:t>After receipt of an</w:t>
      </w:r>
      <w:r w:rsidRPr="00E6720E">
        <w:rPr>
          <w:i/>
        </w:rPr>
        <w:t xml:space="preserve"> </w:t>
      </w:r>
      <w:bookmarkStart w:id="2901" w:name="_Hlk148976169"/>
      <w:r w:rsidRPr="00E6720E">
        <w:rPr>
          <w:i/>
        </w:rPr>
        <w:t>RRCRequest</w:t>
      </w:r>
      <w:r w:rsidRPr="00E6720E">
        <w:t xml:space="preserve"> </w:t>
      </w:r>
      <w:bookmarkEnd w:id="2901"/>
      <w:r w:rsidRPr="00E6720E">
        <w:t xml:space="preserve">from the UE, the </w:t>
      </w:r>
      <w:r>
        <w:t>SAT-NG-SS</w:t>
      </w:r>
      <w:r w:rsidRPr="00E6720E">
        <w:t xml:space="preserve"> sends </w:t>
      </w:r>
      <w:r w:rsidRPr="00E6720E">
        <w:rPr>
          <w:i/>
        </w:rPr>
        <w:t>RRCSetup</w:t>
      </w:r>
      <w:r w:rsidRPr="00E6720E">
        <w:t xml:space="preserve"> to the UE, followed by </w:t>
      </w:r>
      <w:r w:rsidRPr="00E6720E">
        <w:rPr>
          <w:i/>
        </w:rPr>
        <w:t>RRCSetupComplete</w:t>
      </w:r>
      <w:r w:rsidRPr="00E6720E">
        <w:t xml:space="preserve"> sent by the UE to the </w:t>
      </w:r>
      <w:r>
        <w:t>SAT-NG-SS</w:t>
      </w:r>
      <w:r w:rsidRPr="00E6720E">
        <w:t>.</w:t>
      </w:r>
    </w:p>
    <w:p w14:paraId="4DB6B5EB" w14:textId="281C394A" w:rsidR="00C94471" w:rsidRPr="00E6720E" w:rsidRDefault="00C94471" w:rsidP="00C94471">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RRCRelease</w:t>
      </w:r>
      <w:r w:rsidRPr="00E6720E">
        <w:t>.</w:t>
      </w:r>
    </w:p>
    <w:p w14:paraId="756DE218" w14:textId="77777777" w:rsidR="00C94471" w:rsidRPr="00E6720E" w:rsidRDefault="00C94471" w:rsidP="00C94471">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138797E0" w14:textId="77777777" w:rsidR="00C94471" w:rsidRPr="0046266F" w:rsidRDefault="00C94471" w:rsidP="00C94471">
      <w:pPr>
        <w:pStyle w:val="B2"/>
        <w:tabs>
          <w:tab w:val="left" w:pos="2835"/>
        </w:tabs>
      </w:pPr>
      <w:r w:rsidRPr="00E6720E">
        <w:t>TAI (MCC/MNC/TAC):</w:t>
      </w:r>
      <w:r w:rsidRPr="00E6720E">
        <w:tab/>
        <w:t>234/008/000001</w:t>
      </w:r>
    </w:p>
    <w:p w14:paraId="53DA283E" w14:textId="77777777" w:rsidR="00C94471" w:rsidRPr="00E6720E" w:rsidRDefault="00C94471" w:rsidP="00C94471">
      <w:pPr>
        <w:pStyle w:val="B1"/>
      </w:pPr>
      <w:r w:rsidRPr="00E6720E">
        <w:t xml:space="preserve">The </w:t>
      </w:r>
      <w:r>
        <w:t>SAT-NG-SS</w:t>
      </w:r>
      <w:r w:rsidRPr="00E6720E">
        <w:t xml:space="preserve"> then resumes </w:t>
      </w:r>
      <w:r>
        <w:t>transmission of</w:t>
      </w:r>
      <w:r w:rsidRPr="00E6720E">
        <w:t xml:space="preserve"> the BCCH.</w:t>
      </w:r>
    </w:p>
    <w:p w14:paraId="7346B161" w14:textId="2A3A4CF4" w:rsidR="00C94471" w:rsidRPr="00E6720E" w:rsidRDefault="00C94471" w:rsidP="00C94471">
      <w:pPr>
        <w:pStyle w:val="B1"/>
      </w:pPr>
      <w:r w:rsidRPr="00E6720E">
        <w:t>i)</w:t>
      </w:r>
      <w:r w:rsidRPr="00E6720E">
        <w:tab/>
        <w:t xml:space="preserve">After receipt of an </w:t>
      </w:r>
      <w:r w:rsidRPr="007F70EA">
        <w:rPr>
          <w:i/>
          <w:iCs/>
        </w:rPr>
        <w:t>RRCRequest</w:t>
      </w:r>
      <w:r w:rsidRPr="00E6720E">
        <w:t xml:space="preserve"> from the UE, the </w:t>
      </w:r>
      <w:r>
        <w:t>SAT-NG-SS</w:t>
      </w:r>
      <w:r w:rsidRPr="00E6720E">
        <w:t xml:space="preserve"> sends </w:t>
      </w:r>
      <w:r w:rsidRPr="007F70EA">
        <w:rPr>
          <w:i/>
          <w:iCs/>
        </w:rPr>
        <w:t>RRCSetup</w:t>
      </w:r>
      <w:r w:rsidRPr="00E6720E">
        <w:t xml:space="preserve"> to the UE, followed by </w:t>
      </w:r>
      <w:r w:rsidRPr="007F70EA">
        <w:rPr>
          <w:i/>
          <w:iCs/>
        </w:rPr>
        <w:t>RRCSetupComplete</w:t>
      </w:r>
      <w:r w:rsidRPr="00E6720E">
        <w:t xml:space="preserve"> sent by the UE to the </w:t>
      </w:r>
      <w:r>
        <w:t>SAT-NG-SS</w:t>
      </w:r>
      <w:r w:rsidRPr="00E6720E">
        <w:t>.</w:t>
      </w:r>
    </w:p>
    <w:p w14:paraId="7A0FD4CA" w14:textId="77777777" w:rsidR="00C94471" w:rsidRPr="0046266F" w:rsidRDefault="00C94471" w:rsidP="00C94471">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4C6341A4" w14:textId="77777777" w:rsidR="00C94471" w:rsidRPr="00E6720E" w:rsidRDefault="00C94471" w:rsidP="00C94471">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16DA1EF3" w14:textId="77777777" w:rsidR="00C94471" w:rsidRPr="00E6720E" w:rsidRDefault="00C94471" w:rsidP="00C94471">
      <w:pPr>
        <w:pStyle w:val="B2"/>
        <w:rPr>
          <w:lang w:val="fr-FR"/>
        </w:rPr>
      </w:pPr>
      <w:r w:rsidRPr="00E6720E">
        <w:rPr>
          <w:lang w:val="fr-FR"/>
        </w:rPr>
        <w:tab/>
        <w:t>5G-GUTI:</w:t>
      </w:r>
      <w:r w:rsidRPr="00E6720E">
        <w:rPr>
          <w:lang w:val="fr-FR"/>
        </w:rPr>
        <w:tab/>
        <w:t>"23400800010266436587"</w:t>
      </w:r>
    </w:p>
    <w:p w14:paraId="48E2191C" w14:textId="3623C034" w:rsidR="00C94471" w:rsidRPr="0046266F" w:rsidRDefault="00C94471" w:rsidP="00C94471">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RRCRelease</w:t>
      </w:r>
      <w:r w:rsidRPr="0046266F">
        <w:t>.</w:t>
      </w:r>
    </w:p>
    <w:p w14:paraId="24EA0FEE" w14:textId="77777777" w:rsidR="00C94471" w:rsidRPr="0046266F" w:rsidRDefault="00C94471" w:rsidP="00C94471">
      <w:pPr>
        <w:pStyle w:val="B1"/>
      </w:pPr>
      <w:r w:rsidRPr="0046266F">
        <w:t>l)</w:t>
      </w:r>
      <w:r w:rsidRPr="0046266F">
        <w:tab/>
        <w:t>The UE is soft powered down.</w:t>
      </w:r>
    </w:p>
    <w:p w14:paraId="29D3A846" w14:textId="77777777" w:rsidR="008F6BF4" w:rsidRPr="0046266F" w:rsidRDefault="008F6BF4" w:rsidP="008F6BF4">
      <w:pPr>
        <w:pStyle w:val="Heading4"/>
      </w:pPr>
      <w:r>
        <w:t>7.1.9</w:t>
      </w:r>
      <w:r w:rsidRPr="00804409">
        <w:t>.5</w:t>
      </w:r>
      <w:r w:rsidRPr="0046266F">
        <w:tab/>
        <w:t>Acceptance criteria</w:t>
      </w:r>
      <w:bookmarkEnd w:id="2900"/>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lastRenderedPageBreak/>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64EA1347" w14:textId="77777777" w:rsidR="00B14D56" w:rsidRPr="004B0EF7" w:rsidRDefault="00B14D56" w:rsidP="00B14D56">
      <w:pPr>
        <w:rPr>
          <w:b/>
          <w:bCs/>
        </w:rPr>
      </w:pPr>
      <w:bookmarkStart w:id="2903" w:name="_Toc130990363"/>
      <w:r w:rsidRPr="004B0EF7">
        <w:rPr>
          <w:b/>
          <w:bCs/>
        </w:rPr>
        <w:t>EF</w:t>
      </w:r>
      <w:r w:rsidRPr="004B0EF7">
        <w:rPr>
          <w:b/>
          <w:bCs/>
          <w:sz w:val="24"/>
          <w:vertAlign w:val="subscript"/>
        </w:rPr>
        <w:t>5GS3GPPLOCI</w:t>
      </w:r>
      <w:r w:rsidRPr="004B0EF7">
        <w:rPr>
          <w:b/>
          <w:bCs/>
        </w:rPr>
        <w:t xml:space="preserve"> (5GS 3GPP location information)</w:t>
      </w:r>
    </w:p>
    <w:p w14:paraId="02F27D5D" w14:textId="77777777" w:rsidR="00B14D56" w:rsidRDefault="00B14D56" w:rsidP="00B14D56">
      <w:pPr>
        <w:pStyle w:val="EW"/>
        <w:tabs>
          <w:tab w:val="left" w:pos="2835"/>
        </w:tabs>
        <w:spacing w:after="180"/>
        <w:rPr>
          <w:lang w:val="it-IT"/>
        </w:rPr>
      </w:pPr>
      <w:r w:rsidRPr="00E6720E">
        <w:rPr>
          <w:lang w:val="it-IT"/>
        </w:rPr>
        <w:t>Logically:</w:t>
      </w:r>
    </w:p>
    <w:p w14:paraId="2BC001D9" w14:textId="781F440B" w:rsidR="00B14D56" w:rsidRDefault="00B14D56" w:rsidP="00B14D56">
      <w:pPr>
        <w:pStyle w:val="B2"/>
        <w:spacing w:after="0"/>
        <w:rPr>
          <w:lang w:val="it-IT"/>
        </w:rPr>
      </w:pPr>
      <w:r w:rsidRPr="00E6720E">
        <w:rPr>
          <w:lang w:val="it-IT"/>
        </w:rPr>
        <w:t>5G-GUTI:</w:t>
      </w:r>
    </w:p>
    <w:p w14:paraId="0013A9FF" w14:textId="77777777" w:rsidR="00B14D56" w:rsidRDefault="00B14D56" w:rsidP="00B14D56">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0D6D3CAF" w14:textId="77777777" w:rsidR="00B14D56" w:rsidRDefault="00B14D56" w:rsidP="00B14D56">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w:t>
      </w:r>
      <w:r w:rsidRPr="00D90416">
        <w:rPr>
          <w:lang w:val="it-IT"/>
        </w:rPr>
        <w:t>8</w:t>
      </w:r>
    </w:p>
    <w:p w14:paraId="32BDBD06" w14:textId="77777777" w:rsidR="00B14D56" w:rsidRDefault="00B14D56" w:rsidP="00B14D56">
      <w:pPr>
        <w:pStyle w:val="B3"/>
        <w:spacing w:after="0"/>
        <w:rPr>
          <w:lang w:val="it-IT"/>
        </w:rPr>
      </w:pPr>
      <w:r w:rsidRPr="00D90416">
        <w:rPr>
          <w:lang w:val="it-IT"/>
        </w:rPr>
        <w:t>AMF Region ID:</w:t>
      </w:r>
      <w:r w:rsidRPr="00D90416">
        <w:rPr>
          <w:lang w:val="it-IT"/>
        </w:rPr>
        <w:tab/>
        <w:t>0</w:t>
      </w:r>
    </w:p>
    <w:p w14:paraId="34096032" w14:textId="77777777" w:rsidR="00B14D56" w:rsidRDefault="00B14D56" w:rsidP="00B14D56">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66BC3DB2" w14:textId="77777777" w:rsidR="00B14D56" w:rsidRDefault="00B14D56" w:rsidP="00B14D56">
      <w:pPr>
        <w:pStyle w:val="B3"/>
        <w:spacing w:after="0"/>
        <w:rPr>
          <w:lang w:val="it-IT"/>
        </w:rPr>
      </w:pPr>
      <w:r w:rsidRPr="00D90416">
        <w:rPr>
          <w:lang w:val="it-IT"/>
        </w:rPr>
        <w:t xml:space="preserve">AMF Pointer: </w:t>
      </w:r>
      <w:r w:rsidRPr="00D90416">
        <w:rPr>
          <w:lang w:val="it-IT"/>
        </w:rPr>
        <w:tab/>
        <w:t>2</w:t>
      </w:r>
    </w:p>
    <w:p w14:paraId="5E97C634" w14:textId="77777777" w:rsidR="00B14D56" w:rsidRDefault="00B14D56" w:rsidP="00B14D56">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F9BB259" w14:textId="3A3071DD" w:rsidR="00B14D56" w:rsidRDefault="00B14D56" w:rsidP="00B14D56">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008</w:t>
      </w:r>
      <w:r>
        <w:rPr>
          <w:lang w:val="it-IT"/>
        </w:rPr>
        <w:t xml:space="preserve"> </w:t>
      </w:r>
      <w:r w:rsidRPr="00E6720E">
        <w:rPr>
          <w:lang w:val="it-IT"/>
        </w:rPr>
        <w:t>000001</w:t>
      </w:r>
    </w:p>
    <w:p w14:paraId="1315EB08" w14:textId="77777777" w:rsidR="00B14D56" w:rsidRPr="0046266F" w:rsidRDefault="00B14D56" w:rsidP="00B14D56">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4AE65E8F" w14:textId="77777777" w:rsidR="00B14D56" w:rsidRPr="0046266F" w:rsidRDefault="00B14D56" w:rsidP="00B14D56">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14D56" w:rsidRPr="006D217E" w14:paraId="79DB7FCF" w14:textId="77777777" w:rsidTr="008C00E8">
        <w:tc>
          <w:tcPr>
            <w:tcW w:w="959" w:type="dxa"/>
          </w:tcPr>
          <w:p w14:paraId="02C666D3" w14:textId="6F8CFEC1" w:rsidR="00B14D56" w:rsidRPr="004B0EF7" w:rsidRDefault="00B14D56" w:rsidP="008C00E8">
            <w:pPr>
              <w:keepNext/>
              <w:keepLines/>
              <w:spacing w:after="0"/>
              <w:rPr>
                <w:rFonts w:ascii="Arial" w:hAnsi="Arial"/>
                <w:b/>
                <w:bCs/>
                <w:sz w:val="18"/>
              </w:rPr>
            </w:pPr>
            <w:r w:rsidRPr="004B0EF7">
              <w:rPr>
                <w:rFonts w:ascii="Arial" w:hAnsi="Arial"/>
                <w:b/>
                <w:bCs/>
                <w:sz w:val="18"/>
              </w:rPr>
              <w:t>Byte</w:t>
            </w:r>
          </w:p>
        </w:tc>
        <w:tc>
          <w:tcPr>
            <w:tcW w:w="717" w:type="dxa"/>
          </w:tcPr>
          <w:p w14:paraId="10635C16"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B1</w:t>
            </w:r>
          </w:p>
        </w:tc>
        <w:tc>
          <w:tcPr>
            <w:tcW w:w="717" w:type="dxa"/>
          </w:tcPr>
          <w:p w14:paraId="4ED06AA5"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B2</w:t>
            </w:r>
          </w:p>
        </w:tc>
        <w:tc>
          <w:tcPr>
            <w:tcW w:w="717" w:type="dxa"/>
          </w:tcPr>
          <w:p w14:paraId="2C9824B1"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B3</w:t>
            </w:r>
          </w:p>
        </w:tc>
        <w:tc>
          <w:tcPr>
            <w:tcW w:w="717" w:type="dxa"/>
          </w:tcPr>
          <w:p w14:paraId="63C4719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B4</w:t>
            </w:r>
          </w:p>
        </w:tc>
        <w:tc>
          <w:tcPr>
            <w:tcW w:w="717" w:type="dxa"/>
          </w:tcPr>
          <w:p w14:paraId="02469F27"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B5</w:t>
            </w:r>
          </w:p>
        </w:tc>
        <w:tc>
          <w:tcPr>
            <w:tcW w:w="717" w:type="dxa"/>
          </w:tcPr>
          <w:p w14:paraId="6A5440DB"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B6</w:t>
            </w:r>
          </w:p>
        </w:tc>
        <w:tc>
          <w:tcPr>
            <w:tcW w:w="717" w:type="dxa"/>
          </w:tcPr>
          <w:p w14:paraId="3D48F969"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B7</w:t>
            </w:r>
          </w:p>
        </w:tc>
        <w:tc>
          <w:tcPr>
            <w:tcW w:w="717" w:type="dxa"/>
          </w:tcPr>
          <w:p w14:paraId="3395188C" w14:textId="77777777" w:rsidR="00B14D56" w:rsidRPr="006D217E" w:rsidRDefault="00B14D56" w:rsidP="008C00E8">
            <w:pPr>
              <w:keepNext/>
              <w:keepLines/>
              <w:spacing w:after="0"/>
              <w:jc w:val="center"/>
              <w:rPr>
                <w:rFonts w:ascii="Arial" w:hAnsi="Arial"/>
                <w:b/>
                <w:sz w:val="18"/>
              </w:rPr>
            </w:pPr>
            <w:r w:rsidRPr="006D217E">
              <w:rPr>
                <w:rFonts w:ascii="Arial" w:hAnsi="Arial"/>
                <w:b/>
                <w:sz w:val="18"/>
              </w:rPr>
              <w:t>B8</w:t>
            </w:r>
          </w:p>
        </w:tc>
      </w:tr>
      <w:tr w:rsidR="00B14D56" w:rsidRPr="0008759E" w14:paraId="5DE454DF" w14:textId="77777777" w:rsidTr="008C00E8">
        <w:tc>
          <w:tcPr>
            <w:tcW w:w="959" w:type="dxa"/>
            <w:tcBorders>
              <w:bottom w:val="single" w:sz="4" w:space="0" w:color="auto"/>
            </w:tcBorders>
          </w:tcPr>
          <w:p w14:paraId="74C316F1" w14:textId="77777777" w:rsidR="00B14D56" w:rsidRPr="0008759E" w:rsidRDefault="00B14D56" w:rsidP="008C00E8">
            <w:pPr>
              <w:keepNext/>
              <w:keepLines/>
              <w:spacing w:after="0"/>
              <w:rPr>
                <w:rFonts w:ascii="Arial" w:hAnsi="Arial"/>
                <w:sz w:val="18"/>
              </w:rPr>
            </w:pPr>
            <w:r w:rsidRPr="0008759E">
              <w:rPr>
                <w:rFonts w:ascii="Arial" w:hAnsi="Arial"/>
                <w:sz w:val="18"/>
              </w:rPr>
              <w:t>Hex</w:t>
            </w:r>
          </w:p>
        </w:tc>
        <w:tc>
          <w:tcPr>
            <w:tcW w:w="717" w:type="dxa"/>
          </w:tcPr>
          <w:p w14:paraId="7B54075F"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61ABB009" w14:textId="77777777" w:rsidR="00B14D56" w:rsidRPr="0008759E" w:rsidRDefault="00B14D56" w:rsidP="008C00E8">
            <w:pPr>
              <w:keepNext/>
              <w:keepLines/>
              <w:spacing w:after="0"/>
              <w:jc w:val="center"/>
              <w:rPr>
                <w:rFonts w:ascii="Arial" w:hAnsi="Arial"/>
                <w:sz w:val="18"/>
              </w:rPr>
            </w:pPr>
            <w:r>
              <w:rPr>
                <w:rFonts w:ascii="Arial" w:hAnsi="Arial"/>
                <w:sz w:val="18"/>
              </w:rPr>
              <w:t>0B</w:t>
            </w:r>
          </w:p>
        </w:tc>
        <w:tc>
          <w:tcPr>
            <w:tcW w:w="717" w:type="dxa"/>
          </w:tcPr>
          <w:p w14:paraId="128D3219" w14:textId="77777777" w:rsidR="00B14D56" w:rsidRPr="0008759E" w:rsidRDefault="00B14D56" w:rsidP="008C00E8">
            <w:pPr>
              <w:keepNext/>
              <w:keepLines/>
              <w:spacing w:after="0"/>
              <w:jc w:val="center"/>
              <w:rPr>
                <w:rFonts w:ascii="Arial" w:hAnsi="Arial"/>
                <w:sz w:val="18"/>
              </w:rPr>
            </w:pPr>
            <w:r>
              <w:rPr>
                <w:rFonts w:ascii="Arial" w:hAnsi="Arial"/>
                <w:sz w:val="18"/>
              </w:rPr>
              <w:t>F2</w:t>
            </w:r>
          </w:p>
        </w:tc>
        <w:tc>
          <w:tcPr>
            <w:tcW w:w="717" w:type="dxa"/>
          </w:tcPr>
          <w:p w14:paraId="4DC7A0FA" w14:textId="77777777" w:rsidR="00B14D56" w:rsidRPr="0008759E" w:rsidRDefault="00B14D56" w:rsidP="008C00E8">
            <w:pPr>
              <w:keepNext/>
              <w:keepLines/>
              <w:spacing w:after="0"/>
              <w:jc w:val="center"/>
              <w:rPr>
                <w:rFonts w:ascii="Arial" w:hAnsi="Arial"/>
                <w:sz w:val="18"/>
              </w:rPr>
            </w:pPr>
            <w:r>
              <w:rPr>
                <w:rFonts w:ascii="Arial" w:hAnsi="Arial"/>
                <w:sz w:val="18"/>
              </w:rPr>
              <w:t>32</w:t>
            </w:r>
          </w:p>
        </w:tc>
        <w:tc>
          <w:tcPr>
            <w:tcW w:w="717" w:type="dxa"/>
          </w:tcPr>
          <w:p w14:paraId="7E7783FD" w14:textId="77777777" w:rsidR="00B14D56" w:rsidRPr="0008759E" w:rsidRDefault="00B14D56" w:rsidP="008C00E8">
            <w:pPr>
              <w:keepNext/>
              <w:keepLines/>
              <w:spacing w:after="0"/>
              <w:jc w:val="center"/>
              <w:rPr>
                <w:rFonts w:ascii="Arial" w:hAnsi="Arial"/>
                <w:sz w:val="18"/>
              </w:rPr>
            </w:pPr>
            <w:r>
              <w:rPr>
                <w:rFonts w:ascii="Arial" w:hAnsi="Arial"/>
                <w:sz w:val="18"/>
              </w:rPr>
              <w:t>84</w:t>
            </w:r>
          </w:p>
        </w:tc>
        <w:tc>
          <w:tcPr>
            <w:tcW w:w="717" w:type="dxa"/>
          </w:tcPr>
          <w:p w14:paraId="4A0F73B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DD67E5B"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38BA4B37" w14:textId="77777777" w:rsidR="00B14D56" w:rsidRPr="0008759E" w:rsidRDefault="00B14D56" w:rsidP="008C00E8">
            <w:pPr>
              <w:keepNext/>
              <w:keepLines/>
              <w:spacing w:after="0"/>
              <w:jc w:val="center"/>
              <w:rPr>
                <w:rFonts w:ascii="Arial" w:hAnsi="Arial"/>
                <w:sz w:val="18"/>
              </w:rPr>
            </w:pPr>
            <w:r w:rsidRPr="00C75289">
              <w:rPr>
                <w:rFonts w:ascii="Arial" w:hAnsi="Arial"/>
                <w:sz w:val="18"/>
              </w:rPr>
              <w:t>01</w:t>
            </w:r>
          </w:p>
        </w:tc>
      </w:tr>
      <w:tr w:rsidR="00B14D56" w:rsidRPr="00C75289" w14:paraId="507F42C1" w14:textId="77777777" w:rsidTr="008C00E8">
        <w:tc>
          <w:tcPr>
            <w:tcW w:w="959" w:type="dxa"/>
            <w:tcBorders>
              <w:top w:val="single" w:sz="4" w:space="0" w:color="auto"/>
              <w:left w:val="nil"/>
              <w:bottom w:val="nil"/>
              <w:right w:val="single" w:sz="4" w:space="0" w:color="auto"/>
            </w:tcBorders>
          </w:tcPr>
          <w:p w14:paraId="1B98CB53"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FBD0099" w14:textId="77777777" w:rsidR="00B14D56" w:rsidRDefault="00B14D56" w:rsidP="008C00E8">
            <w:pPr>
              <w:keepNext/>
              <w:keepLines/>
              <w:spacing w:after="0"/>
              <w:jc w:val="center"/>
              <w:rPr>
                <w:rFonts w:ascii="Arial" w:hAnsi="Arial"/>
                <w:sz w:val="18"/>
              </w:rPr>
            </w:pPr>
            <w:r w:rsidRPr="009B018C">
              <w:rPr>
                <w:rFonts w:ascii="Arial" w:hAnsi="Arial"/>
                <w:b/>
                <w:sz w:val="18"/>
              </w:rPr>
              <w:t>B9</w:t>
            </w:r>
          </w:p>
        </w:tc>
        <w:tc>
          <w:tcPr>
            <w:tcW w:w="717" w:type="dxa"/>
          </w:tcPr>
          <w:p w14:paraId="20CCD86F" w14:textId="77777777" w:rsidR="00B14D56" w:rsidRPr="00892D4D" w:rsidRDefault="00B14D56" w:rsidP="008C00E8">
            <w:pPr>
              <w:keepNext/>
              <w:keepLines/>
              <w:spacing w:after="0"/>
              <w:jc w:val="center"/>
              <w:rPr>
                <w:rFonts w:ascii="Arial" w:hAnsi="Arial"/>
                <w:sz w:val="18"/>
              </w:rPr>
            </w:pPr>
            <w:r w:rsidRPr="009B018C">
              <w:rPr>
                <w:rFonts w:ascii="Arial" w:hAnsi="Arial"/>
                <w:b/>
                <w:sz w:val="18"/>
              </w:rPr>
              <w:t>B10</w:t>
            </w:r>
          </w:p>
        </w:tc>
        <w:tc>
          <w:tcPr>
            <w:tcW w:w="717" w:type="dxa"/>
          </w:tcPr>
          <w:p w14:paraId="6D97CE8C" w14:textId="77777777" w:rsidR="00B14D56" w:rsidRDefault="00B14D56" w:rsidP="008C00E8">
            <w:pPr>
              <w:keepNext/>
              <w:keepLines/>
              <w:spacing w:after="0"/>
              <w:jc w:val="center"/>
              <w:rPr>
                <w:rFonts w:ascii="Arial" w:hAnsi="Arial"/>
                <w:sz w:val="18"/>
              </w:rPr>
            </w:pPr>
            <w:r w:rsidRPr="009B018C">
              <w:rPr>
                <w:rFonts w:ascii="Arial" w:hAnsi="Arial"/>
                <w:b/>
                <w:sz w:val="18"/>
              </w:rPr>
              <w:t>B11</w:t>
            </w:r>
          </w:p>
        </w:tc>
        <w:tc>
          <w:tcPr>
            <w:tcW w:w="717" w:type="dxa"/>
          </w:tcPr>
          <w:p w14:paraId="73DBC1D9" w14:textId="77777777" w:rsidR="00B14D56" w:rsidRDefault="00B14D56" w:rsidP="008C00E8">
            <w:pPr>
              <w:keepNext/>
              <w:keepLines/>
              <w:spacing w:after="0"/>
              <w:jc w:val="center"/>
              <w:rPr>
                <w:rFonts w:ascii="Arial" w:hAnsi="Arial"/>
                <w:sz w:val="18"/>
              </w:rPr>
            </w:pPr>
            <w:r w:rsidRPr="009B018C">
              <w:rPr>
                <w:rFonts w:ascii="Arial" w:hAnsi="Arial"/>
                <w:b/>
                <w:sz w:val="18"/>
              </w:rPr>
              <w:t>B12</w:t>
            </w:r>
          </w:p>
        </w:tc>
        <w:tc>
          <w:tcPr>
            <w:tcW w:w="717" w:type="dxa"/>
          </w:tcPr>
          <w:p w14:paraId="50A89EBD" w14:textId="77777777" w:rsidR="00B14D56" w:rsidRDefault="00B14D56" w:rsidP="008C00E8">
            <w:pPr>
              <w:keepNext/>
              <w:keepLines/>
              <w:spacing w:after="0"/>
              <w:jc w:val="center"/>
              <w:rPr>
                <w:rFonts w:ascii="Arial" w:hAnsi="Arial"/>
                <w:sz w:val="18"/>
              </w:rPr>
            </w:pPr>
            <w:r w:rsidRPr="009B018C">
              <w:rPr>
                <w:rFonts w:ascii="Arial" w:hAnsi="Arial"/>
                <w:b/>
                <w:sz w:val="18"/>
              </w:rPr>
              <w:t>B13</w:t>
            </w:r>
          </w:p>
        </w:tc>
        <w:tc>
          <w:tcPr>
            <w:tcW w:w="717" w:type="dxa"/>
          </w:tcPr>
          <w:p w14:paraId="6FDE8AB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B14</w:t>
            </w:r>
          </w:p>
        </w:tc>
        <w:tc>
          <w:tcPr>
            <w:tcW w:w="717" w:type="dxa"/>
          </w:tcPr>
          <w:p w14:paraId="477C179F" w14:textId="77777777" w:rsidR="00B14D56" w:rsidRDefault="00B14D56" w:rsidP="008C00E8">
            <w:pPr>
              <w:keepNext/>
              <w:keepLines/>
              <w:spacing w:after="0"/>
              <w:jc w:val="center"/>
              <w:rPr>
                <w:rFonts w:ascii="Arial" w:hAnsi="Arial"/>
                <w:sz w:val="18"/>
              </w:rPr>
            </w:pPr>
            <w:r w:rsidRPr="009B018C">
              <w:rPr>
                <w:rFonts w:ascii="Arial" w:hAnsi="Arial"/>
                <w:b/>
                <w:sz w:val="18"/>
              </w:rPr>
              <w:t>B15</w:t>
            </w:r>
          </w:p>
        </w:tc>
        <w:tc>
          <w:tcPr>
            <w:tcW w:w="717" w:type="dxa"/>
          </w:tcPr>
          <w:p w14:paraId="7EA30EE4"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B16</w:t>
            </w:r>
          </w:p>
        </w:tc>
      </w:tr>
      <w:tr w:rsidR="00B14D56" w:rsidRPr="00C75289" w14:paraId="4DA42736" w14:textId="77777777" w:rsidTr="008C00E8">
        <w:tc>
          <w:tcPr>
            <w:tcW w:w="959" w:type="dxa"/>
            <w:tcBorders>
              <w:top w:val="nil"/>
              <w:left w:val="nil"/>
              <w:bottom w:val="nil"/>
              <w:right w:val="single" w:sz="4" w:space="0" w:color="auto"/>
            </w:tcBorders>
          </w:tcPr>
          <w:p w14:paraId="3D30BEC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1212C763" w14:textId="77777777" w:rsidR="00B14D56" w:rsidRDefault="00B14D56" w:rsidP="008C00E8">
            <w:pPr>
              <w:keepNext/>
              <w:keepLines/>
              <w:spacing w:after="0"/>
              <w:jc w:val="center"/>
              <w:rPr>
                <w:rFonts w:ascii="Arial" w:hAnsi="Arial"/>
                <w:sz w:val="18"/>
              </w:rPr>
            </w:pPr>
            <w:r>
              <w:rPr>
                <w:rFonts w:ascii="Arial" w:hAnsi="Arial"/>
                <w:sz w:val="18"/>
              </w:rPr>
              <w:t>02</w:t>
            </w:r>
          </w:p>
        </w:tc>
        <w:tc>
          <w:tcPr>
            <w:tcW w:w="717" w:type="dxa"/>
          </w:tcPr>
          <w:p w14:paraId="7577C933" w14:textId="77777777" w:rsidR="00B14D56" w:rsidRPr="00892D4D" w:rsidRDefault="00B14D56" w:rsidP="008C00E8">
            <w:pPr>
              <w:keepNext/>
              <w:keepLines/>
              <w:spacing w:after="0"/>
              <w:jc w:val="center"/>
              <w:rPr>
                <w:rFonts w:ascii="Arial" w:hAnsi="Arial"/>
                <w:sz w:val="18"/>
              </w:rPr>
            </w:pPr>
            <w:r w:rsidRPr="00C75289">
              <w:rPr>
                <w:rFonts w:ascii="Arial" w:hAnsi="Arial"/>
                <w:sz w:val="18"/>
              </w:rPr>
              <w:t>66</w:t>
            </w:r>
          </w:p>
        </w:tc>
        <w:tc>
          <w:tcPr>
            <w:tcW w:w="717" w:type="dxa"/>
          </w:tcPr>
          <w:p w14:paraId="0F6E9820" w14:textId="77777777" w:rsidR="00B14D56" w:rsidRDefault="00B14D56" w:rsidP="008C00E8">
            <w:pPr>
              <w:keepNext/>
              <w:keepLines/>
              <w:spacing w:after="0"/>
              <w:jc w:val="center"/>
              <w:rPr>
                <w:rFonts w:ascii="Arial" w:hAnsi="Arial"/>
                <w:sz w:val="18"/>
              </w:rPr>
            </w:pPr>
            <w:r>
              <w:rPr>
                <w:rFonts w:ascii="Arial" w:hAnsi="Arial"/>
                <w:sz w:val="18"/>
              </w:rPr>
              <w:t>43</w:t>
            </w:r>
          </w:p>
        </w:tc>
        <w:tc>
          <w:tcPr>
            <w:tcW w:w="717" w:type="dxa"/>
          </w:tcPr>
          <w:p w14:paraId="20CEBB00" w14:textId="77777777" w:rsidR="00B14D56" w:rsidRDefault="00B14D56" w:rsidP="008C00E8">
            <w:pPr>
              <w:keepNext/>
              <w:keepLines/>
              <w:spacing w:after="0"/>
              <w:jc w:val="center"/>
              <w:rPr>
                <w:rFonts w:ascii="Arial" w:hAnsi="Arial"/>
                <w:sz w:val="18"/>
              </w:rPr>
            </w:pPr>
            <w:r>
              <w:rPr>
                <w:rFonts w:ascii="Arial" w:hAnsi="Arial"/>
                <w:sz w:val="18"/>
              </w:rPr>
              <w:t>65</w:t>
            </w:r>
          </w:p>
        </w:tc>
        <w:tc>
          <w:tcPr>
            <w:tcW w:w="717" w:type="dxa"/>
          </w:tcPr>
          <w:p w14:paraId="35E8AB65" w14:textId="77777777" w:rsidR="00B14D56" w:rsidRDefault="00B14D56" w:rsidP="008C00E8">
            <w:pPr>
              <w:keepNext/>
              <w:keepLines/>
              <w:spacing w:after="0"/>
              <w:jc w:val="center"/>
              <w:rPr>
                <w:rFonts w:ascii="Arial" w:hAnsi="Arial"/>
                <w:sz w:val="18"/>
              </w:rPr>
            </w:pPr>
            <w:r>
              <w:rPr>
                <w:rFonts w:ascii="Arial" w:hAnsi="Arial"/>
                <w:sz w:val="18"/>
              </w:rPr>
              <w:t>87</w:t>
            </w:r>
          </w:p>
        </w:tc>
        <w:tc>
          <w:tcPr>
            <w:tcW w:w="717" w:type="dxa"/>
          </w:tcPr>
          <w:p w14:paraId="3A04049A" w14:textId="77777777" w:rsidR="00B14D56" w:rsidRPr="00C75289" w:rsidRDefault="00B14D56" w:rsidP="008C00E8">
            <w:pPr>
              <w:keepNext/>
              <w:keepLines/>
              <w:spacing w:after="0"/>
              <w:jc w:val="center"/>
              <w:rPr>
                <w:rFonts w:ascii="Arial" w:hAnsi="Arial"/>
                <w:sz w:val="18"/>
              </w:rPr>
            </w:pPr>
            <w:r>
              <w:rPr>
                <w:rFonts w:ascii="Arial" w:hAnsi="Arial"/>
                <w:sz w:val="18"/>
              </w:rPr>
              <w:t>32</w:t>
            </w:r>
          </w:p>
        </w:tc>
        <w:tc>
          <w:tcPr>
            <w:tcW w:w="717" w:type="dxa"/>
          </w:tcPr>
          <w:p w14:paraId="473169A7" w14:textId="77777777" w:rsidR="00B14D56" w:rsidRDefault="00B14D56" w:rsidP="008C00E8">
            <w:pPr>
              <w:keepNext/>
              <w:keepLines/>
              <w:spacing w:after="0"/>
              <w:jc w:val="center"/>
              <w:rPr>
                <w:rFonts w:ascii="Arial" w:hAnsi="Arial"/>
                <w:sz w:val="18"/>
              </w:rPr>
            </w:pPr>
            <w:r>
              <w:rPr>
                <w:rFonts w:ascii="Arial" w:hAnsi="Arial"/>
                <w:sz w:val="18"/>
              </w:rPr>
              <w:t>84</w:t>
            </w:r>
          </w:p>
        </w:tc>
        <w:tc>
          <w:tcPr>
            <w:tcW w:w="717" w:type="dxa"/>
          </w:tcPr>
          <w:p w14:paraId="4DAF001D" w14:textId="77777777" w:rsidR="00B14D56" w:rsidRPr="00C75289" w:rsidRDefault="00B14D56" w:rsidP="008C00E8">
            <w:pPr>
              <w:keepNext/>
              <w:keepLines/>
              <w:spacing w:after="0"/>
              <w:jc w:val="center"/>
              <w:rPr>
                <w:rFonts w:ascii="Arial" w:hAnsi="Arial"/>
                <w:sz w:val="18"/>
              </w:rPr>
            </w:pPr>
            <w:r>
              <w:rPr>
                <w:rFonts w:ascii="Arial" w:hAnsi="Arial"/>
                <w:sz w:val="18"/>
              </w:rPr>
              <w:t>00</w:t>
            </w:r>
          </w:p>
        </w:tc>
      </w:tr>
      <w:tr w:rsidR="00B14D56" w:rsidRPr="00C75289" w14:paraId="32961C9C" w14:textId="77777777" w:rsidTr="008C00E8">
        <w:trPr>
          <w:gridAfter w:val="4"/>
          <w:wAfter w:w="2868" w:type="dxa"/>
        </w:trPr>
        <w:tc>
          <w:tcPr>
            <w:tcW w:w="959" w:type="dxa"/>
            <w:tcBorders>
              <w:top w:val="nil"/>
              <w:left w:val="nil"/>
              <w:bottom w:val="nil"/>
              <w:right w:val="single" w:sz="4" w:space="0" w:color="auto"/>
            </w:tcBorders>
          </w:tcPr>
          <w:p w14:paraId="2D8111D1"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B95588A" w14:textId="77777777" w:rsidR="00B14D56" w:rsidRDefault="00B14D56" w:rsidP="008C00E8">
            <w:pPr>
              <w:keepNext/>
              <w:keepLines/>
              <w:spacing w:after="0"/>
              <w:jc w:val="center"/>
              <w:rPr>
                <w:rFonts w:ascii="Arial" w:hAnsi="Arial"/>
                <w:sz w:val="18"/>
              </w:rPr>
            </w:pPr>
            <w:r w:rsidRPr="009B018C">
              <w:rPr>
                <w:rFonts w:ascii="Arial" w:hAnsi="Arial"/>
                <w:b/>
                <w:sz w:val="18"/>
              </w:rPr>
              <w:t>B17</w:t>
            </w:r>
          </w:p>
        </w:tc>
        <w:tc>
          <w:tcPr>
            <w:tcW w:w="717" w:type="dxa"/>
          </w:tcPr>
          <w:p w14:paraId="3B728943" w14:textId="77777777" w:rsidR="00B14D56" w:rsidRPr="00C75289" w:rsidRDefault="00B14D56" w:rsidP="008C00E8">
            <w:pPr>
              <w:keepNext/>
              <w:keepLines/>
              <w:spacing w:after="0"/>
              <w:jc w:val="center"/>
              <w:rPr>
                <w:rFonts w:ascii="Arial" w:hAnsi="Arial"/>
                <w:sz w:val="18"/>
              </w:rPr>
            </w:pPr>
            <w:r w:rsidRPr="009B018C">
              <w:rPr>
                <w:rFonts w:ascii="Arial" w:hAnsi="Arial"/>
                <w:b/>
                <w:sz w:val="18"/>
              </w:rPr>
              <w:t>B18</w:t>
            </w:r>
          </w:p>
        </w:tc>
        <w:tc>
          <w:tcPr>
            <w:tcW w:w="717" w:type="dxa"/>
          </w:tcPr>
          <w:p w14:paraId="3408B518" w14:textId="77777777" w:rsidR="00B14D56" w:rsidRDefault="00B14D56" w:rsidP="008C00E8">
            <w:pPr>
              <w:keepNext/>
              <w:keepLines/>
              <w:spacing w:after="0"/>
              <w:jc w:val="center"/>
              <w:rPr>
                <w:rFonts w:ascii="Arial" w:hAnsi="Arial"/>
                <w:sz w:val="18"/>
              </w:rPr>
            </w:pPr>
            <w:r w:rsidRPr="009B018C">
              <w:rPr>
                <w:rFonts w:ascii="Arial" w:hAnsi="Arial"/>
                <w:b/>
                <w:sz w:val="18"/>
              </w:rPr>
              <w:t>B19</w:t>
            </w:r>
          </w:p>
        </w:tc>
        <w:tc>
          <w:tcPr>
            <w:tcW w:w="717" w:type="dxa"/>
          </w:tcPr>
          <w:p w14:paraId="4D1826D2" w14:textId="77777777" w:rsidR="00B14D56" w:rsidRDefault="00B14D56" w:rsidP="008C00E8">
            <w:pPr>
              <w:keepNext/>
              <w:keepLines/>
              <w:spacing w:after="0"/>
              <w:jc w:val="center"/>
              <w:rPr>
                <w:rFonts w:ascii="Arial" w:hAnsi="Arial"/>
                <w:sz w:val="18"/>
              </w:rPr>
            </w:pPr>
            <w:r w:rsidRPr="009B018C">
              <w:rPr>
                <w:rFonts w:ascii="Arial" w:hAnsi="Arial"/>
                <w:b/>
                <w:sz w:val="18"/>
              </w:rPr>
              <w:t>B20</w:t>
            </w:r>
          </w:p>
        </w:tc>
      </w:tr>
      <w:tr w:rsidR="00B14D56" w:rsidRPr="0008759E" w14:paraId="7AECB435" w14:textId="77777777" w:rsidTr="008C00E8">
        <w:trPr>
          <w:gridAfter w:val="4"/>
          <w:wAfter w:w="2868" w:type="dxa"/>
        </w:trPr>
        <w:tc>
          <w:tcPr>
            <w:tcW w:w="959" w:type="dxa"/>
            <w:tcBorders>
              <w:top w:val="nil"/>
              <w:left w:val="nil"/>
              <w:bottom w:val="nil"/>
              <w:right w:val="single" w:sz="4" w:space="0" w:color="auto"/>
            </w:tcBorders>
          </w:tcPr>
          <w:p w14:paraId="43D449BD" w14:textId="77777777" w:rsidR="00B14D56" w:rsidRPr="0008759E" w:rsidRDefault="00B14D56" w:rsidP="008C00E8">
            <w:pPr>
              <w:keepNext/>
              <w:keepLines/>
              <w:spacing w:after="0"/>
              <w:rPr>
                <w:rFonts w:ascii="Arial" w:hAnsi="Arial"/>
                <w:sz w:val="18"/>
              </w:rPr>
            </w:pPr>
          </w:p>
        </w:tc>
        <w:tc>
          <w:tcPr>
            <w:tcW w:w="717" w:type="dxa"/>
            <w:tcBorders>
              <w:left w:val="single" w:sz="4" w:space="0" w:color="auto"/>
            </w:tcBorders>
          </w:tcPr>
          <w:p w14:paraId="421DB2EC" w14:textId="77777777" w:rsidR="00B14D56" w:rsidRDefault="00B14D56" w:rsidP="008C00E8">
            <w:pPr>
              <w:keepNext/>
              <w:keepLines/>
              <w:spacing w:after="0"/>
              <w:jc w:val="center"/>
              <w:rPr>
                <w:rFonts w:ascii="Arial" w:hAnsi="Arial"/>
                <w:sz w:val="18"/>
              </w:rPr>
            </w:pPr>
            <w:r>
              <w:rPr>
                <w:rFonts w:ascii="Arial" w:hAnsi="Arial"/>
                <w:sz w:val="18"/>
              </w:rPr>
              <w:t>00</w:t>
            </w:r>
          </w:p>
        </w:tc>
        <w:tc>
          <w:tcPr>
            <w:tcW w:w="717" w:type="dxa"/>
          </w:tcPr>
          <w:p w14:paraId="0865EAB8" w14:textId="77777777" w:rsidR="00B14D56" w:rsidRPr="0008759E" w:rsidRDefault="00B14D56" w:rsidP="008C00E8">
            <w:pPr>
              <w:keepNext/>
              <w:keepLines/>
              <w:spacing w:after="0"/>
              <w:jc w:val="center"/>
              <w:rPr>
                <w:rFonts w:ascii="Arial" w:hAnsi="Arial"/>
                <w:sz w:val="18"/>
              </w:rPr>
            </w:pPr>
            <w:r>
              <w:rPr>
                <w:rFonts w:ascii="Arial" w:hAnsi="Arial"/>
                <w:sz w:val="18"/>
              </w:rPr>
              <w:t>00</w:t>
            </w:r>
          </w:p>
        </w:tc>
        <w:tc>
          <w:tcPr>
            <w:tcW w:w="717" w:type="dxa"/>
          </w:tcPr>
          <w:p w14:paraId="48EA464C" w14:textId="77777777" w:rsidR="00B14D56" w:rsidRPr="0008759E" w:rsidRDefault="00B14D56" w:rsidP="008C00E8">
            <w:pPr>
              <w:keepNext/>
              <w:keepLines/>
              <w:spacing w:after="0"/>
              <w:jc w:val="center"/>
              <w:rPr>
                <w:rFonts w:ascii="Arial" w:hAnsi="Arial"/>
                <w:sz w:val="18"/>
              </w:rPr>
            </w:pPr>
            <w:r>
              <w:rPr>
                <w:rFonts w:ascii="Arial" w:hAnsi="Arial"/>
                <w:sz w:val="18"/>
              </w:rPr>
              <w:t>01</w:t>
            </w:r>
          </w:p>
        </w:tc>
        <w:tc>
          <w:tcPr>
            <w:tcW w:w="717" w:type="dxa"/>
          </w:tcPr>
          <w:p w14:paraId="5E97A6F3" w14:textId="77777777" w:rsidR="00B14D56" w:rsidRPr="0008759E" w:rsidRDefault="00B14D56" w:rsidP="008C00E8">
            <w:pPr>
              <w:keepNext/>
              <w:keepLines/>
              <w:spacing w:after="0"/>
              <w:jc w:val="center"/>
              <w:rPr>
                <w:rFonts w:ascii="Arial" w:hAnsi="Arial"/>
                <w:sz w:val="18"/>
              </w:rPr>
            </w:pPr>
            <w:r>
              <w:rPr>
                <w:rFonts w:ascii="Arial" w:hAnsi="Arial"/>
                <w:sz w:val="18"/>
              </w:rPr>
              <w:t>00</w:t>
            </w:r>
          </w:p>
        </w:tc>
      </w:tr>
    </w:tbl>
    <w:p w14:paraId="65CA3FBA" w14:textId="0A344EDD" w:rsidR="00B14D56" w:rsidRPr="00D90416" w:rsidRDefault="00B14D56" w:rsidP="00B14D56">
      <w:pPr>
        <w:rPr>
          <w:lang w:eastAsia="de-DE"/>
        </w:rPr>
      </w:pPr>
    </w:p>
    <w:p w14:paraId="1BFCB492" w14:textId="02A93A9A" w:rsidR="008F6BF4" w:rsidRPr="0046266F" w:rsidRDefault="008F6BF4" w:rsidP="008F6BF4">
      <w:pPr>
        <w:pStyle w:val="Heading3"/>
      </w:pPr>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5F00E978" w14:textId="14915D8A" w:rsidR="003F007C" w:rsidRPr="0046266F" w:rsidRDefault="003F007C" w:rsidP="003F007C">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FPLMN</w:t>
      </w:r>
      <w:r w:rsidRPr="0046266F">
        <w:t xml:space="preserve"> in the USIM.</w:t>
      </w:r>
    </w:p>
    <w:p w14:paraId="41098676" w14:textId="77777777" w:rsidR="003F007C" w:rsidRPr="0046266F" w:rsidRDefault="003F007C" w:rsidP="003F007C">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lastRenderedPageBreak/>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3240882F" w14:textId="77777777" w:rsidR="003F007C" w:rsidRPr="0046266F" w:rsidRDefault="003F007C" w:rsidP="003F007C">
      <w:pPr>
        <w:pStyle w:val="B1"/>
        <w:keepNext/>
        <w:keepLines/>
      </w:pPr>
      <w:bookmarkStart w:id="2912" w:name="_Toc130990370"/>
      <w:r w:rsidRPr="0046266F">
        <w:t>a)</w:t>
      </w:r>
      <w:r w:rsidRPr="0046266F">
        <w:tab/>
        <w:t>The UE is powered on.</w:t>
      </w:r>
    </w:p>
    <w:p w14:paraId="70B53E3A" w14:textId="613937C9" w:rsidR="003F007C" w:rsidRPr="0046266F" w:rsidRDefault="003F007C" w:rsidP="003F007C">
      <w:pPr>
        <w:pStyle w:val="B1"/>
      </w:pPr>
      <w:r w:rsidRPr="0046266F">
        <w:t>b)</w:t>
      </w:r>
      <w:r w:rsidRPr="0046266F">
        <w:tab/>
        <w:t xml:space="preserve">After receipt of a </w:t>
      </w:r>
      <w:r w:rsidRPr="0046266F">
        <w:rPr>
          <w:i/>
        </w:rPr>
        <w:t>RRCRequest</w:t>
      </w:r>
      <w:r w:rsidRPr="0046266F">
        <w:t xml:space="preserve"> from the UE, the </w:t>
      </w:r>
      <w:r>
        <w:t>SAT-NG-SS</w:t>
      </w:r>
      <w:r w:rsidRPr="00E6720E">
        <w:t xml:space="preserve">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74211806" w14:textId="6B1E04F1" w:rsidR="003F007C" w:rsidRPr="0046266F" w:rsidRDefault="003F007C" w:rsidP="003F007C">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RRCRelease</w:t>
      </w:r>
      <w:r w:rsidRPr="0046266F">
        <w:t>.</w:t>
      </w:r>
    </w:p>
    <w:p w14:paraId="34A3A02E" w14:textId="77777777" w:rsidR="003F007C" w:rsidRPr="0046266F" w:rsidRDefault="003F007C" w:rsidP="003F007C">
      <w:pPr>
        <w:pStyle w:val="B1"/>
      </w:pPr>
      <w:r w:rsidRPr="0046266F">
        <w:t>d)</w:t>
      </w:r>
      <w:r w:rsidRPr="0046266F">
        <w:tab/>
        <w:t>The UE is soft powered down.</w:t>
      </w:r>
    </w:p>
    <w:p w14:paraId="19DECF21" w14:textId="754673F0" w:rsidR="008F6BF4" w:rsidRPr="0046266F" w:rsidRDefault="008F6BF4" w:rsidP="008F6BF4">
      <w:pPr>
        <w:pStyle w:val="Heading4"/>
      </w:pPr>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lastRenderedPageBreak/>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lastRenderedPageBreak/>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6CCE17C1" w14:textId="77777777" w:rsidR="003F007C" w:rsidRPr="0046266F" w:rsidRDefault="003F007C" w:rsidP="003F007C">
      <w:pPr>
        <w:pStyle w:val="B1"/>
      </w:pPr>
      <w:bookmarkStart w:id="2923" w:name="_Toc130990378"/>
      <w:r w:rsidRPr="0046266F">
        <w:t>a)</w:t>
      </w:r>
      <w:r w:rsidRPr="0046266F">
        <w:tab/>
        <w:t>The UE is powered on.</w:t>
      </w:r>
    </w:p>
    <w:p w14:paraId="39724871" w14:textId="77777777" w:rsidR="003F007C" w:rsidRPr="0046266F" w:rsidRDefault="003F007C" w:rsidP="003F007C">
      <w:pPr>
        <w:pStyle w:val="B1"/>
      </w:pPr>
      <w:r w:rsidRPr="0046266F">
        <w:t>b)</w:t>
      </w:r>
      <w:r w:rsidRPr="0046266F">
        <w:tab/>
        <w:t>PLMN with MCC/MNC of 234/005 is manually selected.</w:t>
      </w:r>
    </w:p>
    <w:p w14:paraId="7051DE4E" w14:textId="12980CF2" w:rsidR="003F007C" w:rsidRPr="0046266F" w:rsidRDefault="003F007C" w:rsidP="003F007C">
      <w:pPr>
        <w:pStyle w:val="B1"/>
        <w:keepNext/>
        <w:keepLines/>
      </w:pPr>
      <w:r w:rsidRPr="0046266F">
        <w:t>c)</w:t>
      </w:r>
      <w:r w:rsidRPr="0046266F">
        <w:tab/>
        <w:t xml:space="preserve">After receipt of a </w:t>
      </w:r>
      <w:r w:rsidRPr="0046266F">
        <w:rPr>
          <w:i/>
        </w:rPr>
        <w:t>RRCRequest</w:t>
      </w:r>
      <w:r w:rsidRPr="0046266F">
        <w:t xml:space="preserve"> from the UE, the </w:t>
      </w:r>
      <w:r>
        <w:t xml:space="preserve">SAT-NG-SS </w:t>
      </w:r>
      <w:r w:rsidRPr="0046266F">
        <w:t xml:space="preserve">sends </w:t>
      </w:r>
      <w:r w:rsidRPr="0046266F">
        <w:rPr>
          <w:i/>
        </w:rPr>
        <w:t>RRCSetup</w:t>
      </w:r>
      <w:r w:rsidRPr="0046266F">
        <w:t xml:space="preserve"> to the UE, followed by </w:t>
      </w:r>
      <w:r w:rsidRPr="0046266F">
        <w:rPr>
          <w:i/>
        </w:rPr>
        <w:t>RRCSetupComplete</w:t>
      </w:r>
      <w:r>
        <w:rPr>
          <w:i/>
        </w:rPr>
        <w:t xml:space="preserve"> </w:t>
      </w:r>
      <w:r w:rsidRPr="0046266F">
        <w:t xml:space="preserve">sent by the UE to the </w:t>
      </w:r>
      <w:r>
        <w:t>SAT-NG-SS</w:t>
      </w:r>
      <w:r w:rsidRPr="0046266F">
        <w:t>.</w:t>
      </w:r>
    </w:p>
    <w:p w14:paraId="0FCA4C93" w14:textId="77777777" w:rsidR="003F007C" w:rsidRPr="0046266F" w:rsidRDefault="003F007C" w:rsidP="003F007C">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5EE86F27" w14:textId="6E356D17" w:rsidR="003F007C" w:rsidRPr="0046266F" w:rsidRDefault="003F007C" w:rsidP="003F007C">
      <w:pPr>
        <w:pStyle w:val="B2"/>
        <w:rPr>
          <w:lang w:val="fr-FR"/>
        </w:rPr>
      </w:pPr>
      <w:r w:rsidRPr="0046266F">
        <w:tab/>
      </w:r>
      <w:r w:rsidRPr="0046266F">
        <w:rPr>
          <w:lang w:val="fr-FR"/>
        </w:rPr>
        <w:t>TAI (MCC/MNC/TAC):</w:t>
      </w:r>
      <w:r w:rsidRPr="0046266F">
        <w:rPr>
          <w:lang w:val="fr-FR"/>
        </w:rPr>
        <w:tab/>
        <w:t>234/005/00</w:t>
      </w:r>
      <w:r>
        <w:rPr>
          <w:lang w:val="fr-FR"/>
        </w:rPr>
        <w:t>00</w:t>
      </w:r>
      <w:r w:rsidRPr="0046266F">
        <w:rPr>
          <w:lang w:val="fr-FR"/>
        </w:rPr>
        <w:t>01</w:t>
      </w:r>
    </w:p>
    <w:p w14:paraId="15FD1D83" w14:textId="77777777" w:rsidR="003F007C" w:rsidRPr="00734EC0" w:rsidRDefault="003F007C" w:rsidP="003F007C">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2A61E51C" w14:textId="12A6F425" w:rsidR="003F007C" w:rsidRPr="0046266F" w:rsidRDefault="003F007C" w:rsidP="003F007C">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RRCRelease</w:t>
      </w:r>
      <w:r w:rsidRPr="0046266F">
        <w:t>.</w:t>
      </w:r>
    </w:p>
    <w:p w14:paraId="089F37B2" w14:textId="77777777" w:rsidR="003F007C" w:rsidRPr="0046266F" w:rsidRDefault="003F007C" w:rsidP="003F007C">
      <w:pPr>
        <w:pStyle w:val="B1"/>
      </w:pPr>
      <w:r w:rsidRPr="0046266F">
        <w:t>f)</w:t>
      </w:r>
      <w:r w:rsidRPr="0046266F">
        <w:tab/>
        <w:t>The UE is soft powered down.</w:t>
      </w:r>
    </w:p>
    <w:p w14:paraId="00720A0A" w14:textId="15EA5994" w:rsidR="008F6BF4" w:rsidRPr="0046266F" w:rsidRDefault="008F6BF4" w:rsidP="008F6BF4">
      <w:pPr>
        <w:pStyle w:val="Heading4"/>
      </w:pPr>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lastRenderedPageBreak/>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1E1F9682" w14:textId="77777777" w:rsidR="001F756D" w:rsidRPr="004B0EF7" w:rsidRDefault="001F756D" w:rsidP="001F756D">
      <w:pPr>
        <w:rPr>
          <w:b/>
          <w:bCs/>
        </w:rPr>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B0EF7">
        <w:rPr>
          <w:b/>
          <w:bCs/>
        </w:rPr>
        <w:t>EF</w:t>
      </w:r>
      <w:r w:rsidRPr="004B0EF7">
        <w:rPr>
          <w:b/>
          <w:bCs/>
          <w:sz w:val="24"/>
          <w:vertAlign w:val="subscript"/>
        </w:rPr>
        <w:t>5GS3GPPLOCI</w:t>
      </w:r>
      <w:r w:rsidRPr="004B0EF7">
        <w:rPr>
          <w:b/>
          <w:bCs/>
        </w:rPr>
        <w:t xml:space="preserve"> (5GS 3GPP location information)</w:t>
      </w:r>
    </w:p>
    <w:p w14:paraId="3CDDBB2A" w14:textId="77777777" w:rsidR="001F756D" w:rsidRDefault="001F756D" w:rsidP="001F756D">
      <w:pPr>
        <w:pStyle w:val="EW"/>
        <w:tabs>
          <w:tab w:val="left" w:pos="2835"/>
        </w:tabs>
        <w:spacing w:after="180"/>
        <w:rPr>
          <w:lang w:val="it-IT"/>
        </w:rPr>
      </w:pPr>
      <w:r w:rsidRPr="00E6720E">
        <w:rPr>
          <w:lang w:val="it-IT"/>
        </w:rPr>
        <w:t>Logically:</w:t>
      </w:r>
    </w:p>
    <w:p w14:paraId="21620E1B" w14:textId="47C54CC9" w:rsidR="001F756D" w:rsidRDefault="001F756D" w:rsidP="001F756D">
      <w:pPr>
        <w:pStyle w:val="B2"/>
        <w:spacing w:after="0"/>
        <w:rPr>
          <w:lang w:val="it-IT"/>
        </w:rPr>
      </w:pPr>
      <w:r w:rsidRPr="00E6720E">
        <w:rPr>
          <w:lang w:val="it-IT"/>
        </w:rPr>
        <w:t>5G-GUTI:</w:t>
      </w:r>
    </w:p>
    <w:p w14:paraId="49C3DF1A" w14:textId="77777777" w:rsidR="001F756D" w:rsidRDefault="001F756D" w:rsidP="001F756D">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3</w:t>
      </w:r>
      <w:r w:rsidRPr="00D90416">
        <w:rPr>
          <w:lang w:val="it-IT"/>
        </w:rPr>
        <w:t>4</w:t>
      </w:r>
    </w:p>
    <w:p w14:paraId="7A52B23F" w14:textId="77777777" w:rsidR="001F756D" w:rsidRDefault="001F756D" w:rsidP="001F756D">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518D17DE" w14:textId="77777777" w:rsidR="001F756D" w:rsidRDefault="001F756D" w:rsidP="001F756D">
      <w:pPr>
        <w:pStyle w:val="B3"/>
        <w:spacing w:after="0"/>
        <w:rPr>
          <w:lang w:val="it-IT"/>
        </w:rPr>
      </w:pPr>
      <w:r w:rsidRPr="00D90416">
        <w:rPr>
          <w:lang w:val="it-IT"/>
        </w:rPr>
        <w:t>AMF Region ID:</w:t>
      </w:r>
      <w:r w:rsidRPr="00D90416">
        <w:rPr>
          <w:lang w:val="it-IT"/>
        </w:rPr>
        <w:tab/>
        <w:t>0</w:t>
      </w:r>
    </w:p>
    <w:p w14:paraId="2CD97897" w14:textId="77777777" w:rsidR="001F756D" w:rsidRDefault="001F756D" w:rsidP="001F756D">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2DF403A3" w14:textId="77777777" w:rsidR="001F756D" w:rsidRDefault="001F756D" w:rsidP="001F756D">
      <w:pPr>
        <w:pStyle w:val="B3"/>
        <w:spacing w:after="0"/>
        <w:rPr>
          <w:lang w:val="it-IT"/>
        </w:rPr>
      </w:pPr>
      <w:r w:rsidRPr="00D90416">
        <w:rPr>
          <w:lang w:val="it-IT"/>
        </w:rPr>
        <w:t xml:space="preserve">AMF Pointer: </w:t>
      </w:r>
      <w:r w:rsidRPr="00D90416">
        <w:rPr>
          <w:lang w:val="it-IT"/>
        </w:rPr>
        <w:tab/>
        <w:t>2</w:t>
      </w:r>
    </w:p>
    <w:p w14:paraId="053C4256" w14:textId="77777777" w:rsidR="001F756D" w:rsidRDefault="001F756D" w:rsidP="001F756D">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C9809B" w14:textId="1148517A" w:rsidR="001F756D" w:rsidRDefault="001F756D" w:rsidP="001F756D">
      <w:pPr>
        <w:pStyle w:val="B2"/>
        <w:spacing w:after="0"/>
        <w:rPr>
          <w:lang w:val="it-IT"/>
        </w:rPr>
      </w:pPr>
      <w:r w:rsidRPr="00E6720E">
        <w:rPr>
          <w:lang w:val="it-IT"/>
        </w:rPr>
        <w:t>Last visited registered TAI in 5GS for 3GPP access:</w:t>
      </w:r>
      <w:r w:rsidRPr="00E6720E">
        <w:rPr>
          <w:lang w:val="it-IT"/>
        </w:rPr>
        <w:tab/>
        <w:t>234</w:t>
      </w:r>
      <w:r>
        <w:rPr>
          <w:lang w:val="it-IT"/>
        </w:rPr>
        <w:t xml:space="preserve"> </w:t>
      </w:r>
      <w:r w:rsidRPr="00E6720E">
        <w:rPr>
          <w:lang w:val="it-IT"/>
        </w:rPr>
        <w:t>00</w:t>
      </w:r>
      <w:r>
        <w:rPr>
          <w:lang w:val="it-IT"/>
        </w:rPr>
        <w:t xml:space="preserve">5 </w:t>
      </w:r>
      <w:r w:rsidRPr="00E6720E">
        <w:rPr>
          <w:lang w:val="it-IT"/>
        </w:rPr>
        <w:t>000001</w:t>
      </w:r>
    </w:p>
    <w:p w14:paraId="1457B053" w14:textId="77777777" w:rsidR="001F756D" w:rsidRPr="0046266F" w:rsidRDefault="001F756D" w:rsidP="001F756D">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031416EE" w14:textId="77777777" w:rsidR="001F756D" w:rsidRPr="0046266F" w:rsidRDefault="001F756D" w:rsidP="001F756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F756D" w:rsidRPr="006D217E" w14:paraId="2DB8D689" w14:textId="77777777" w:rsidTr="008C00E8">
        <w:tc>
          <w:tcPr>
            <w:tcW w:w="959" w:type="dxa"/>
          </w:tcPr>
          <w:p w14:paraId="34C05379" w14:textId="1E6A70E4" w:rsidR="001F756D" w:rsidRPr="004B0EF7" w:rsidRDefault="001F756D" w:rsidP="008C00E8">
            <w:pPr>
              <w:keepNext/>
              <w:keepLines/>
              <w:spacing w:after="0"/>
              <w:rPr>
                <w:rFonts w:ascii="Arial" w:hAnsi="Arial"/>
                <w:b/>
                <w:bCs/>
                <w:sz w:val="18"/>
              </w:rPr>
            </w:pPr>
            <w:r w:rsidRPr="004B0EF7">
              <w:rPr>
                <w:rFonts w:ascii="Arial" w:hAnsi="Arial"/>
                <w:b/>
                <w:bCs/>
                <w:sz w:val="18"/>
              </w:rPr>
              <w:t>Byte</w:t>
            </w:r>
          </w:p>
        </w:tc>
        <w:tc>
          <w:tcPr>
            <w:tcW w:w="717" w:type="dxa"/>
          </w:tcPr>
          <w:p w14:paraId="514F067A"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B1</w:t>
            </w:r>
          </w:p>
        </w:tc>
        <w:tc>
          <w:tcPr>
            <w:tcW w:w="717" w:type="dxa"/>
          </w:tcPr>
          <w:p w14:paraId="5FB845AB"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B2</w:t>
            </w:r>
          </w:p>
        </w:tc>
        <w:tc>
          <w:tcPr>
            <w:tcW w:w="717" w:type="dxa"/>
          </w:tcPr>
          <w:p w14:paraId="3B5598AC"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B3</w:t>
            </w:r>
          </w:p>
        </w:tc>
        <w:tc>
          <w:tcPr>
            <w:tcW w:w="717" w:type="dxa"/>
          </w:tcPr>
          <w:p w14:paraId="5DCED95F"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B4</w:t>
            </w:r>
          </w:p>
        </w:tc>
        <w:tc>
          <w:tcPr>
            <w:tcW w:w="717" w:type="dxa"/>
          </w:tcPr>
          <w:p w14:paraId="6375F80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B5</w:t>
            </w:r>
          </w:p>
        </w:tc>
        <w:tc>
          <w:tcPr>
            <w:tcW w:w="717" w:type="dxa"/>
          </w:tcPr>
          <w:p w14:paraId="3FB87783"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B6</w:t>
            </w:r>
          </w:p>
        </w:tc>
        <w:tc>
          <w:tcPr>
            <w:tcW w:w="717" w:type="dxa"/>
          </w:tcPr>
          <w:p w14:paraId="22CDB01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B7</w:t>
            </w:r>
          </w:p>
        </w:tc>
        <w:tc>
          <w:tcPr>
            <w:tcW w:w="717" w:type="dxa"/>
          </w:tcPr>
          <w:p w14:paraId="47E816A0" w14:textId="77777777" w:rsidR="001F756D" w:rsidRPr="006D217E" w:rsidRDefault="001F756D" w:rsidP="008C00E8">
            <w:pPr>
              <w:keepNext/>
              <w:keepLines/>
              <w:spacing w:after="0"/>
              <w:jc w:val="center"/>
              <w:rPr>
                <w:rFonts w:ascii="Arial" w:hAnsi="Arial"/>
                <w:b/>
                <w:sz w:val="18"/>
              </w:rPr>
            </w:pPr>
            <w:r w:rsidRPr="006D217E">
              <w:rPr>
                <w:rFonts w:ascii="Arial" w:hAnsi="Arial"/>
                <w:b/>
                <w:sz w:val="18"/>
              </w:rPr>
              <w:t>B8</w:t>
            </w:r>
          </w:p>
        </w:tc>
      </w:tr>
      <w:tr w:rsidR="001F756D" w:rsidRPr="0008759E" w14:paraId="7744A774" w14:textId="77777777" w:rsidTr="008C00E8">
        <w:tc>
          <w:tcPr>
            <w:tcW w:w="959" w:type="dxa"/>
            <w:tcBorders>
              <w:bottom w:val="single" w:sz="4" w:space="0" w:color="auto"/>
            </w:tcBorders>
          </w:tcPr>
          <w:p w14:paraId="270B1A84" w14:textId="77777777" w:rsidR="001F756D" w:rsidRPr="0008759E" w:rsidRDefault="001F756D" w:rsidP="008C00E8">
            <w:pPr>
              <w:keepNext/>
              <w:keepLines/>
              <w:spacing w:after="0"/>
              <w:rPr>
                <w:rFonts w:ascii="Arial" w:hAnsi="Arial"/>
                <w:sz w:val="18"/>
              </w:rPr>
            </w:pPr>
            <w:r w:rsidRPr="0008759E">
              <w:rPr>
                <w:rFonts w:ascii="Arial" w:hAnsi="Arial"/>
                <w:sz w:val="18"/>
              </w:rPr>
              <w:t>Hex</w:t>
            </w:r>
          </w:p>
        </w:tc>
        <w:tc>
          <w:tcPr>
            <w:tcW w:w="717" w:type="dxa"/>
          </w:tcPr>
          <w:p w14:paraId="7004FE2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A9669CC" w14:textId="77777777" w:rsidR="001F756D" w:rsidRPr="0008759E" w:rsidRDefault="001F756D" w:rsidP="008C00E8">
            <w:pPr>
              <w:keepNext/>
              <w:keepLines/>
              <w:spacing w:after="0"/>
              <w:jc w:val="center"/>
              <w:rPr>
                <w:rFonts w:ascii="Arial" w:hAnsi="Arial"/>
                <w:sz w:val="18"/>
              </w:rPr>
            </w:pPr>
            <w:r>
              <w:rPr>
                <w:rFonts w:ascii="Arial" w:hAnsi="Arial"/>
                <w:sz w:val="18"/>
              </w:rPr>
              <w:t>0B</w:t>
            </w:r>
          </w:p>
        </w:tc>
        <w:tc>
          <w:tcPr>
            <w:tcW w:w="717" w:type="dxa"/>
          </w:tcPr>
          <w:p w14:paraId="47656BEF" w14:textId="77777777" w:rsidR="001F756D" w:rsidRPr="0008759E" w:rsidRDefault="001F756D" w:rsidP="008C00E8">
            <w:pPr>
              <w:keepNext/>
              <w:keepLines/>
              <w:spacing w:after="0"/>
              <w:jc w:val="center"/>
              <w:rPr>
                <w:rFonts w:ascii="Arial" w:hAnsi="Arial"/>
                <w:sz w:val="18"/>
              </w:rPr>
            </w:pPr>
            <w:r>
              <w:rPr>
                <w:rFonts w:ascii="Arial" w:hAnsi="Arial"/>
                <w:sz w:val="18"/>
              </w:rPr>
              <w:t>F2</w:t>
            </w:r>
          </w:p>
        </w:tc>
        <w:tc>
          <w:tcPr>
            <w:tcW w:w="717" w:type="dxa"/>
          </w:tcPr>
          <w:p w14:paraId="18EA8BD7" w14:textId="77777777" w:rsidR="001F756D" w:rsidRPr="0008759E" w:rsidRDefault="001F756D" w:rsidP="008C00E8">
            <w:pPr>
              <w:keepNext/>
              <w:keepLines/>
              <w:spacing w:after="0"/>
              <w:jc w:val="center"/>
              <w:rPr>
                <w:rFonts w:ascii="Arial" w:hAnsi="Arial"/>
                <w:sz w:val="18"/>
              </w:rPr>
            </w:pPr>
            <w:r>
              <w:rPr>
                <w:rFonts w:ascii="Arial" w:hAnsi="Arial"/>
                <w:sz w:val="18"/>
              </w:rPr>
              <w:t>32</w:t>
            </w:r>
          </w:p>
        </w:tc>
        <w:tc>
          <w:tcPr>
            <w:tcW w:w="717" w:type="dxa"/>
          </w:tcPr>
          <w:p w14:paraId="79036CAD" w14:textId="77777777" w:rsidR="001F756D" w:rsidRPr="0008759E" w:rsidRDefault="001F756D" w:rsidP="008C00E8">
            <w:pPr>
              <w:keepNext/>
              <w:keepLines/>
              <w:spacing w:after="0"/>
              <w:jc w:val="center"/>
              <w:rPr>
                <w:rFonts w:ascii="Arial" w:hAnsi="Arial"/>
                <w:sz w:val="18"/>
              </w:rPr>
            </w:pPr>
            <w:r>
              <w:rPr>
                <w:rFonts w:ascii="Arial" w:hAnsi="Arial"/>
                <w:sz w:val="18"/>
              </w:rPr>
              <w:t>54</w:t>
            </w:r>
          </w:p>
        </w:tc>
        <w:tc>
          <w:tcPr>
            <w:tcW w:w="717" w:type="dxa"/>
          </w:tcPr>
          <w:p w14:paraId="136D242F"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5D11D1F3"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0FB03DEF" w14:textId="77777777" w:rsidR="001F756D" w:rsidRPr="0008759E" w:rsidRDefault="001F756D" w:rsidP="008C00E8">
            <w:pPr>
              <w:keepNext/>
              <w:keepLines/>
              <w:spacing w:after="0"/>
              <w:jc w:val="center"/>
              <w:rPr>
                <w:rFonts w:ascii="Arial" w:hAnsi="Arial"/>
                <w:sz w:val="18"/>
              </w:rPr>
            </w:pPr>
            <w:r w:rsidRPr="00C75289">
              <w:rPr>
                <w:rFonts w:ascii="Arial" w:hAnsi="Arial"/>
                <w:sz w:val="18"/>
              </w:rPr>
              <w:t>01</w:t>
            </w:r>
          </w:p>
        </w:tc>
      </w:tr>
      <w:tr w:rsidR="001F756D" w:rsidRPr="00C75289" w14:paraId="7E23004E" w14:textId="77777777" w:rsidTr="008C00E8">
        <w:tc>
          <w:tcPr>
            <w:tcW w:w="959" w:type="dxa"/>
            <w:tcBorders>
              <w:top w:val="single" w:sz="4" w:space="0" w:color="auto"/>
              <w:left w:val="nil"/>
              <w:bottom w:val="nil"/>
              <w:right w:val="single" w:sz="4" w:space="0" w:color="auto"/>
            </w:tcBorders>
          </w:tcPr>
          <w:p w14:paraId="1FD8FEB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62B133DB" w14:textId="77777777" w:rsidR="001F756D" w:rsidRDefault="001F756D" w:rsidP="008C00E8">
            <w:pPr>
              <w:keepNext/>
              <w:keepLines/>
              <w:spacing w:after="0"/>
              <w:jc w:val="center"/>
              <w:rPr>
                <w:rFonts w:ascii="Arial" w:hAnsi="Arial"/>
                <w:sz w:val="18"/>
              </w:rPr>
            </w:pPr>
            <w:r w:rsidRPr="009B018C">
              <w:rPr>
                <w:rFonts w:ascii="Arial" w:hAnsi="Arial"/>
                <w:b/>
                <w:sz w:val="18"/>
              </w:rPr>
              <w:t>B9</w:t>
            </w:r>
          </w:p>
        </w:tc>
        <w:tc>
          <w:tcPr>
            <w:tcW w:w="717" w:type="dxa"/>
          </w:tcPr>
          <w:p w14:paraId="431F564A" w14:textId="77777777" w:rsidR="001F756D" w:rsidRPr="00892D4D" w:rsidRDefault="001F756D" w:rsidP="008C00E8">
            <w:pPr>
              <w:keepNext/>
              <w:keepLines/>
              <w:spacing w:after="0"/>
              <w:jc w:val="center"/>
              <w:rPr>
                <w:rFonts w:ascii="Arial" w:hAnsi="Arial"/>
                <w:sz w:val="18"/>
              </w:rPr>
            </w:pPr>
            <w:r w:rsidRPr="009B018C">
              <w:rPr>
                <w:rFonts w:ascii="Arial" w:hAnsi="Arial"/>
                <w:b/>
                <w:sz w:val="18"/>
              </w:rPr>
              <w:t>B10</w:t>
            </w:r>
          </w:p>
        </w:tc>
        <w:tc>
          <w:tcPr>
            <w:tcW w:w="717" w:type="dxa"/>
          </w:tcPr>
          <w:p w14:paraId="243E26C8" w14:textId="77777777" w:rsidR="001F756D" w:rsidRDefault="001F756D" w:rsidP="008C00E8">
            <w:pPr>
              <w:keepNext/>
              <w:keepLines/>
              <w:spacing w:after="0"/>
              <w:jc w:val="center"/>
              <w:rPr>
                <w:rFonts w:ascii="Arial" w:hAnsi="Arial"/>
                <w:sz w:val="18"/>
              </w:rPr>
            </w:pPr>
            <w:r w:rsidRPr="009B018C">
              <w:rPr>
                <w:rFonts w:ascii="Arial" w:hAnsi="Arial"/>
                <w:b/>
                <w:sz w:val="18"/>
              </w:rPr>
              <w:t>B11</w:t>
            </w:r>
          </w:p>
        </w:tc>
        <w:tc>
          <w:tcPr>
            <w:tcW w:w="717" w:type="dxa"/>
          </w:tcPr>
          <w:p w14:paraId="7F628E95" w14:textId="77777777" w:rsidR="001F756D" w:rsidRDefault="001F756D" w:rsidP="008C00E8">
            <w:pPr>
              <w:keepNext/>
              <w:keepLines/>
              <w:spacing w:after="0"/>
              <w:jc w:val="center"/>
              <w:rPr>
                <w:rFonts w:ascii="Arial" w:hAnsi="Arial"/>
                <w:sz w:val="18"/>
              </w:rPr>
            </w:pPr>
            <w:r w:rsidRPr="009B018C">
              <w:rPr>
                <w:rFonts w:ascii="Arial" w:hAnsi="Arial"/>
                <w:b/>
                <w:sz w:val="18"/>
              </w:rPr>
              <w:t>B12</w:t>
            </w:r>
          </w:p>
        </w:tc>
        <w:tc>
          <w:tcPr>
            <w:tcW w:w="717" w:type="dxa"/>
          </w:tcPr>
          <w:p w14:paraId="0304F8B9" w14:textId="77777777" w:rsidR="001F756D" w:rsidRDefault="001F756D" w:rsidP="008C00E8">
            <w:pPr>
              <w:keepNext/>
              <w:keepLines/>
              <w:spacing w:after="0"/>
              <w:jc w:val="center"/>
              <w:rPr>
                <w:rFonts w:ascii="Arial" w:hAnsi="Arial"/>
                <w:sz w:val="18"/>
              </w:rPr>
            </w:pPr>
            <w:r w:rsidRPr="009B018C">
              <w:rPr>
                <w:rFonts w:ascii="Arial" w:hAnsi="Arial"/>
                <w:b/>
                <w:sz w:val="18"/>
              </w:rPr>
              <w:t>B13</w:t>
            </w:r>
          </w:p>
        </w:tc>
        <w:tc>
          <w:tcPr>
            <w:tcW w:w="717" w:type="dxa"/>
          </w:tcPr>
          <w:p w14:paraId="70C677CB"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B14</w:t>
            </w:r>
          </w:p>
        </w:tc>
        <w:tc>
          <w:tcPr>
            <w:tcW w:w="717" w:type="dxa"/>
          </w:tcPr>
          <w:p w14:paraId="08EE957F" w14:textId="77777777" w:rsidR="001F756D" w:rsidRDefault="001F756D" w:rsidP="008C00E8">
            <w:pPr>
              <w:keepNext/>
              <w:keepLines/>
              <w:spacing w:after="0"/>
              <w:jc w:val="center"/>
              <w:rPr>
                <w:rFonts w:ascii="Arial" w:hAnsi="Arial"/>
                <w:sz w:val="18"/>
              </w:rPr>
            </w:pPr>
            <w:r w:rsidRPr="009B018C">
              <w:rPr>
                <w:rFonts w:ascii="Arial" w:hAnsi="Arial"/>
                <w:b/>
                <w:sz w:val="18"/>
              </w:rPr>
              <w:t>B15</w:t>
            </w:r>
          </w:p>
        </w:tc>
        <w:tc>
          <w:tcPr>
            <w:tcW w:w="717" w:type="dxa"/>
          </w:tcPr>
          <w:p w14:paraId="43E9DF29"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B16</w:t>
            </w:r>
          </w:p>
        </w:tc>
      </w:tr>
      <w:tr w:rsidR="001F756D" w:rsidRPr="00C75289" w14:paraId="64FB3FEF" w14:textId="77777777" w:rsidTr="008C00E8">
        <w:tc>
          <w:tcPr>
            <w:tcW w:w="959" w:type="dxa"/>
            <w:tcBorders>
              <w:top w:val="nil"/>
              <w:left w:val="nil"/>
              <w:bottom w:val="nil"/>
              <w:right w:val="single" w:sz="4" w:space="0" w:color="auto"/>
            </w:tcBorders>
          </w:tcPr>
          <w:p w14:paraId="1FCFBD6E"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7FA2D9A2" w14:textId="77777777" w:rsidR="001F756D" w:rsidRDefault="001F756D" w:rsidP="008C00E8">
            <w:pPr>
              <w:keepNext/>
              <w:keepLines/>
              <w:spacing w:after="0"/>
              <w:jc w:val="center"/>
              <w:rPr>
                <w:rFonts w:ascii="Arial" w:hAnsi="Arial"/>
                <w:sz w:val="18"/>
              </w:rPr>
            </w:pPr>
            <w:r>
              <w:rPr>
                <w:rFonts w:ascii="Arial" w:hAnsi="Arial"/>
                <w:sz w:val="18"/>
              </w:rPr>
              <w:t>02</w:t>
            </w:r>
          </w:p>
        </w:tc>
        <w:tc>
          <w:tcPr>
            <w:tcW w:w="717" w:type="dxa"/>
          </w:tcPr>
          <w:p w14:paraId="2584104B" w14:textId="77777777" w:rsidR="001F756D" w:rsidRPr="00892D4D" w:rsidRDefault="001F756D" w:rsidP="008C00E8">
            <w:pPr>
              <w:keepNext/>
              <w:keepLines/>
              <w:spacing w:after="0"/>
              <w:jc w:val="center"/>
              <w:rPr>
                <w:rFonts w:ascii="Arial" w:hAnsi="Arial"/>
                <w:sz w:val="18"/>
              </w:rPr>
            </w:pPr>
            <w:r w:rsidRPr="00C75289">
              <w:rPr>
                <w:rFonts w:ascii="Arial" w:hAnsi="Arial"/>
                <w:sz w:val="18"/>
              </w:rPr>
              <w:t>66</w:t>
            </w:r>
          </w:p>
        </w:tc>
        <w:tc>
          <w:tcPr>
            <w:tcW w:w="717" w:type="dxa"/>
          </w:tcPr>
          <w:p w14:paraId="5671CB36" w14:textId="77777777" w:rsidR="001F756D" w:rsidRDefault="001F756D" w:rsidP="008C00E8">
            <w:pPr>
              <w:keepNext/>
              <w:keepLines/>
              <w:spacing w:after="0"/>
              <w:jc w:val="center"/>
              <w:rPr>
                <w:rFonts w:ascii="Arial" w:hAnsi="Arial"/>
                <w:sz w:val="18"/>
              </w:rPr>
            </w:pPr>
            <w:r>
              <w:rPr>
                <w:rFonts w:ascii="Arial" w:hAnsi="Arial"/>
                <w:sz w:val="18"/>
              </w:rPr>
              <w:t>43</w:t>
            </w:r>
          </w:p>
        </w:tc>
        <w:tc>
          <w:tcPr>
            <w:tcW w:w="717" w:type="dxa"/>
          </w:tcPr>
          <w:p w14:paraId="668DB8C5" w14:textId="77777777" w:rsidR="001F756D" w:rsidRDefault="001F756D" w:rsidP="008C00E8">
            <w:pPr>
              <w:keepNext/>
              <w:keepLines/>
              <w:spacing w:after="0"/>
              <w:jc w:val="center"/>
              <w:rPr>
                <w:rFonts w:ascii="Arial" w:hAnsi="Arial"/>
                <w:sz w:val="18"/>
              </w:rPr>
            </w:pPr>
            <w:r>
              <w:rPr>
                <w:rFonts w:ascii="Arial" w:hAnsi="Arial"/>
                <w:sz w:val="18"/>
              </w:rPr>
              <w:t>65</w:t>
            </w:r>
          </w:p>
        </w:tc>
        <w:tc>
          <w:tcPr>
            <w:tcW w:w="717" w:type="dxa"/>
          </w:tcPr>
          <w:p w14:paraId="65F65BD2" w14:textId="77777777" w:rsidR="001F756D" w:rsidRDefault="001F756D" w:rsidP="008C00E8">
            <w:pPr>
              <w:keepNext/>
              <w:keepLines/>
              <w:spacing w:after="0"/>
              <w:jc w:val="center"/>
              <w:rPr>
                <w:rFonts w:ascii="Arial" w:hAnsi="Arial"/>
                <w:sz w:val="18"/>
              </w:rPr>
            </w:pPr>
            <w:r>
              <w:rPr>
                <w:rFonts w:ascii="Arial" w:hAnsi="Arial"/>
                <w:sz w:val="18"/>
              </w:rPr>
              <w:t>87</w:t>
            </w:r>
          </w:p>
        </w:tc>
        <w:tc>
          <w:tcPr>
            <w:tcW w:w="717" w:type="dxa"/>
          </w:tcPr>
          <w:p w14:paraId="372D639A" w14:textId="77777777" w:rsidR="001F756D" w:rsidRPr="00C75289" w:rsidRDefault="001F756D" w:rsidP="008C00E8">
            <w:pPr>
              <w:keepNext/>
              <w:keepLines/>
              <w:spacing w:after="0"/>
              <w:jc w:val="center"/>
              <w:rPr>
                <w:rFonts w:ascii="Arial" w:hAnsi="Arial"/>
                <w:sz w:val="18"/>
              </w:rPr>
            </w:pPr>
            <w:r>
              <w:rPr>
                <w:rFonts w:ascii="Arial" w:hAnsi="Arial"/>
                <w:sz w:val="18"/>
              </w:rPr>
              <w:t>32</w:t>
            </w:r>
          </w:p>
        </w:tc>
        <w:tc>
          <w:tcPr>
            <w:tcW w:w="717" w:type="dxa"/>
          </w:tcPr>
          <w:p w14:paraId="6352DC64" w14:textId="77777777" w:rsidR="001F756D" w:rsidRDefault="001F756D" w:rsidP="008C00E8">
            <w:pPr>
              <w:keepNext/>
              <w:keepLines/>
              <w:spacing w:after="0"/>
              <w:jc w:val="center"/>
              <w:rPr>
                <w:rFonts w:ascii="Arial" w:hAnsi="Arial"/>
                <w:sz w:val="18"/>
              </w:rPr>
            </w:pPr>
            <w:r>
              <w:rPr>
                <w:rFonts w:ascii="Arial" w:hAnsi="Arial"/>
                <w:sz w:val="18"/>
              </w:rPr>
              <w:t>84</w:t>
            </w:r>
          </w:p>
        </w:tc>
        <w:tc>
          <w:tcPr>
            <w:tcW w:w="717" w:type="dxa"/>
          </w:tcPr>
          <w:p w14:paraId="7CDDD32C" w14:textId="77777777" w:rsidR="001F756D" w:rsidRPr="00C75289" w:rsidRDefault="001F756D" w:rsidP="008C00E8">
            <w:pPr>
              <w:keepNext/>
              <w:keepLines/>
              <w:spacing w:after="0"/>
              <w:jc w:val="center"/>
              <w:rPr>
                <w:rFonts w:ascii="Arial" w:hAnsi="Arial"/>
                <w:sz w:val="18"/>
              </w:rPr>
            </w:pPr>
            <w:r>
              <w:rPr>
                <w:rFonts w:ascii="Arial" w:hAnsi="Arial"/>
                <w:sz w:val="18"/>
              </w:rPr>
              <w:t>00</w:t>
            </w:r>
          </w:p>
        </w:tc>
      </w:tr>
      <w:tr w:rsidR="001F756D" w:rsidRPr="00C75289" w14:paraId="5900DFA1" w14:textId="77777777" w:rsidTr="008C00E8">
        <w:trPr>
          <w:gridAfter w:val="4"/>
          <w:wAfter w:w="2868" w:type="dxa"/>
        </w:trPr>
        <w:tc>
          <w:tcPr>
            <w:tcW w:w="959" w:type="dxa"/>
            <w:tcBorders>
              <w:top w:val="nil"/>
              <w:left w:val="nil"/>
              <w:bottom w:val="nil"/>
              <w:right w:val="single" w:sz="4" w:space="0" w:color="auto"/>
            </w:tcBorders>
          </w:tcPr>
          <w:p w14:paraId="15D0A4E5"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00529C58" w14:textId="77777777" w:rsidR="001F756D" w:rsidRDefault="001F756D" w:rsidP="008C00E8">
            <w:pPr>
              <w:keepNext/>
              <w:keepLines/>
              <w:spacing w:after="0"/>
              <w:jc w:val="center"/>
              <w:rPr>
                <w:rFonts w:ascii="Arial" w:hAnsi="Arial"/>
                <w:sz w:val="18"/>
              </w:rPr>
            </w:pPr>
            <w:r w:rsidRPr="009B018C">
              <w:rPr>
                <w:rFonts w:ascii="Arial" w:hAnsi="Arial"/>
                <w:b/>
                <w:sz w:val="18"/>
              </w:rPr>
              <w:t>B17</w:t>
            </w:r>
          </w:p>
        </w:tc>
        <w:tc>
          <w:tcPr>
            <w:tcW w:w="717" w:type="dxa"/>
          </w:tcPr>
          <w:p w14:paraId="7C448374" w14:textId="77777777" w:rsidR="001F756D" w:rsidRPr="00C75289" w:rsidRDefault="001F756D" w:rsidP="008C00E8">
            <w:pPr>
              <w:keepNext/>
              <w:keepLines/>
              <w:spacing w:after="0"/>
              <w:jc w:val="center"/>
              <w:rPr>
                <w:rFonts w:ascii="Arial" w:hAnsi="Arial"/>
                <w:sz w:val="18"/>
              </w:rPr>
            </w:pPr>
            <w:r w:rsidRPr="009B018C">
              <w:rPr>
                <w:rFonts w:ascii="Arial" w:hAnsi="Arial"/>
                <w:b/>
                <w:sz w:val="18"/>
              </w:rPr>
              <w:t>B18</w:t>
            </w:r>
          </w:p>
        </w:tc>
        <w:tc>
          <w:tcPr>
            <w:tcW w:w="717" w:type="dxa"/>
          </w:tcPr>
          <w:p w14:paraId="6B73EEC7" w14:textId="77777777" w:rsidR="001F756D" w:rsidRDefault="001F756D" w:rsidP="008C00E8">
            <w:pPr>
              <w:keepNext/>
              <w:keepLines/>
              <w:spacing w:after="0"/>
              <w:jc w:val="center"/>
              <w:rPr>
                <w:rFonts w:ascii="Arial" w:hAnsi="Arial"/>
                <w:sz w:val="18"/>
              </w:rPr>
            </w:pPr>
            <w:r w:rsidRPr="009B018C">
              <w:rPr>
                <w:rFonts w:ascii="Arial" w:hAnsi="Arial"/>
                <w:b/>
                <w:sz w:val="18"/>
              </w:rPr>
              <w:t>B19</w:t>
            </w:r>
          </w:p>
        </w:tc>
        <w:tc>
          <w:tcPr>
            <w:tcW w:w="717" w:type="dxa"/>
          </w:tcPr>
          <w:p w14:paraId="599C3743" w14:textId="77777777" w:rsidR="001F756D" w:rsidRDefault="001F756D" w:rsidP="008C00E8">
            <w:pPr>
              <w:keepNext/>
              <w:keepLines/>
              <w:spacing w:after="0"/>
              <w:jc w:val="center"/>
              <w:rPr>
                <w:rFonts w:ascii="Arial" w:hAnsi="Arial"/>
                <w:sz w:val="18"/>
              </w:rPr>
            </w:pPr>
            <w:r w:rsidRPr="009B018C">
              <w:rPr>
                <w:rFonts w:ascii="Arial" w:hAnsi="Arial"/>
                <w:b/>
                <w:sz w:val="18"/>
              </w:rPr>
              <w:t>B20</w:t>
            </w:r>
          </w:p>
        </w:tc>
      </w:tr>
      <w:tr w:rsidR="001F756D" w:rsidRPr="0008759E" w14:paraId="0FA3948A" w14:textId="77777777" w:rsidTr="008C00E8">
        <w:trPr>
          <w:gridAfter w:val="4"/>
          <w:wAfter w:w="2868" w:type="dxa"/>
        </w:trPr>
        <w:tc>
          <w:tcPr>
            <w:tcW w:w="959" w:type="dxa"/>
            <w:tcBorders>
              <w:top w:val="nil"/>
              <w:left w:val="nil"/>
              <w:bottom w:val="nil"/>
              <w:right w:val="single" w:sz="4" w:space="0" w:color="auto"/>
            </w:tcBorders>
          </w:tcPr>
          <w:p w14:paraId="118FF89C" w14:textId="77777777" w:rsidR="001F756D" w:rsidRPr="0008759E" w:rsidRDefault="001F756D" w:rsidP="008C00E8">
            <w:pPr>
              <w:keepNext/>
              <w:keepLines/>
              <w:spacing w:after="0"/>
              <w:rPr>
                <w:rFonts w:ascii="Arial" w:hAnsi="Arial"/>
                <w:sz w:val="18"/>
              </w:rPr>
            </w:pPr>
          </w:p>
        </w:tc>
        <w:tc>
          <w:tcPr>
            <w:tcW w:w="717" w:type="dxa"/>
            <w:tcBorders>
              <w:left w:val="single" w:sz="4" w:space="0" w:color="auto"/>
            </w:tcBorders>
          </w:tcPr>
          <w:p w14:paraId="5B413955" w14:textId="77777777" w:rsidR="001F756D" w:rsidRDefault="001F756D" w:rsidP="008C00E8">
            <w:pPr>
              <w:keepNext/>
              <w:keepLines/>
              <w:spacing w:after="0"/>
              <w:jc w:val="center"/>
              <w:rPr>
                <w:rFonts w:ascii="Arial" w:hAnsi="Arial"/>
                <w:sz w:val="18"/>
              </w:rPr>
            </w:pPr>
            <w:r>
              <w:rPr>
                <w:rFonts w:ascii="Arial" w:hAnsi="Arial"/>
                <w:sz w:val="18"/>
              </w:rPr>
              <w:t>00</w:t>
            </w:r>
          </w:p>
        </w:tc>
        <w:tc>
          <w:tcPr>
            <w:tcW w:w="717" w:type="dxa"/>
          </w:tcPr>
          <w:p w14:paraId="704168B6" w14:textId="77777777" w:rsidR="001F756D" w:rsidRPr="0008759E" w:rsidRDefault="001F756D" w:rsidP="008C00E8">
            <w:pPr>
              <w:keepNext/>
              <w:keepLines/>
              <w:spacing w:after="0"/>
              <w:jc w:val="center"/>
              <w:rPr>
                <w:rFonts w:ascii="Arial" w:hAnsi="Arial"/>
                <w:sz w:val="18"/>
              </w:rPr>
            </w:pPr>
            <w:r>
              <w:rPr>
                <w:rFonts w:ascii="Arial" w:hAnsi="Arial"/>
                <w:sz w:val="18"/>
              </w:rPr>
              <w:t>00</w:t>
            </w:r>
          </w:p>
        </w:tc>
        <w:tc>
          <w:tcPr>
            <w:tcW w:w="717" w:type="dxa"/>
          </w:tcPr>
          <w:p w14:paraId="185B1178" w14:textId="77777777" w:rsidR="001F756D" w:rsidRPr="0008759E" w:rsidRDefault="001F756D" w:rsidP="008C00E8">
            <w:pPr>
              <w:keepNext/>
              <w:keepLines/>
              <w:spacing w:after="0"/>
              <w:jc w:val="center"/>
              <w:rPr>
                <w:rFonts w:ascii="Arial" w:hAnsi="Arial"/>
                <w:sz w:val="18"/>
              </w:rPr>
            </w:pPr>
            <w:r>
              <w:rPr>
                <w:rFonts w:ascii="Arial" w:hAnsi="Arial"/>
                <w:sz w:val="18"/>
              </w:rPr>
              <w:t>01</w:t>
            </w:r>
          </w:p>
        </w:tc>
        <w:tc>
          <w:tcPr>
            <w:tcW w:w="717" w:type="dxa"/>
          </w:tcPr>
          <w:p w14:paraId="78B9EC1A" w14:textId="77777777" w:rsidR="001F756D" w:rsidRPr="0008759E" w:rsidRDefault="001F756D" w:rsidP="008C00E8">
            <w:pPr>
              <w:keepNext/>
              <w:keepLines/>
              <w:spacing w:after="0"/>
              <w:jc w:val="center"/>
              <w:rPr>
                <w:rFonts w:ascii="Arial" w:hAnsi="Arial"/>
                <w:sz w:val="18"/>
              </w:rPr>
            </w:pPr>
            <w:r>
              <w:rPr>
                <w:rFonts w:ascii="Arial" w:hAnsi="Arial"/>
                <w:sz w:val="18"/>
              </w:rPr>
              <w:t>00</w:t>
            </w:r>
          </w:p>
        </w:tc>
      </w:tr>
    </w:tbl>
    <w:p w14:paraId="1186259D" w14:textId="1100C031" w:rsidR="001F756D" w:rsidRDefault="001F756D" w:rsidP="001F756D">
      <w:pPr>
        <w:rPr>
          <w:lang w:eastAsia="de-DE"/>
        </w:rPr>
      </w:pPr>
    </w:p>
    <w:p w14:paraId="3FBE5AA7" w14:textId="1F4149F1" w:rsidR="0036379A" w:rsidRPr="0046266F" w:rsidRDefault="0036379A" w:rsidP="0036379A">
      <w:pPr>
        <w:pStyle w:val="Heading3"/>
      </w:pPr>
      <w:r>
        <w:t>7.1.12</w:t>
      </w:r>
      <w:r w:rsidRPr="0046266F">
        <w:tab/>
      </w:r>
      <w:r w:rsidRPr="008F2755">
        <w:t xml:space="preserve">Adding FPLMN to the forbidden PLMN list when accessing </w:t>
      </w:r>
      <w:r>
        <w:t>S</w:t>
      </w:r>
      <w:r w:rsidRPr="008F2755">
        <w:t>atellite E-UTRAN in NB-S1 mode</w:t>
      </w:r>
    </w:p>
    <w:p w14:paraId="04A89EF3" w14:textId="66CE3E45" w:rsidR="0036379A" w:rsidRPr="0046266F" w:rsidRDefault="0036379A" w:rsidP="0036379A">
      <w:pPr>
        <w:pStyle w:val="Heading4"/>
      </w:pPr>
      <w:r>
        <w:t>7.1.12</w:t>
      </w:r>
      <w:r w:rsidRPr="00804409">
        <w:t>.1</w:t>
      </w:r>
      <w:r w:rsidRPr="0046266F">
        <w:tab/>
        <w:t>Definition and applicability</w:t>
      </w:r>
    </w:p>
    <w:p w14:paraId="53E6816E" w14:textId="77777777" w:rsidR="0036379A" w:rsidRPr="0046266F" w:rsidRDefault="0036379A" w:rsidP="0036379A">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D0038CB" w14:textId="21264149" w:rsidR="0036379A" w:rsidRPr="0046266F" w:rsidRDefault="0036379A" w:rsidP="0036379A">
      <w:pPr>
        <w:pStyle w:val="Heading4"/>
      </w:pPr>
      <w:r>
        <w:t>7.1.12</w:t>
      </w:r>
      <w:r w:rsidRPr="00804409">
        <w:t>.2</w:t>
      </w:r>
      <w:r w:rsidRPr="0046266F">
        <w:tab/>
        <w:t>Conformance requirement</w:t>
      </w:r>
    </w:p>
    <w:p w14:paraId="1C8FA9CD" w14:textId="77777777" w:rsidR="0036379A" w:rsidRPr="0046266F" w:rsidRDefault="0036379A" w:rsidP="0036379A">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satellite E-UTRAN in NB-S1 mode</w:t>
      </w:r>
      <w:r w:rsidRPr="00775CF5">
        <w:t xml:space="preserve"> </w:t>
      </w:r>
      <w:r w:rsidRPr="0046266F">
        <w:t>if it receives a BCCH containing a PLMN (MCC,MNC) that is not indicated in the EF</w:t>
      </w:r>
      <w:r w:rsidRPr="0046266F">
        <w:rPr>
          <w:vertAlign w:val="subscript"/>
        </w:rPr>
        <w:t>FPLMN</w:t>
      </w:r>
      <w:r w:rsidRPr="0046266F">
        <w:t xml:space="preserve"> in the USIM</w:t>
      </w:r>
    </w:p>
    <w:p w14:paraId="4E71E015" w14:textId="77777777" w:rsidR="0036379A" w:rsidRPr="0046266F" w:rsidRDefault="0036379A" w:rsidP="0036379A">
      <w:pPr>
        <w:pStyle w:val="B1"/>
        <w:ind w:hanging="1"/>
      </w:pPr>
      <w:r w:rsidRPr="0046266F">
        <w:t>Reference:</w:t>
      </w:r>
    </w:p>
    <w:p w14:paraId="01AE71D4" w14:textId="77777777" w:rsidR="0036379A" w:rsidRPr="0046266F" w:rsidRDefault="0036379A" w:rsidP="0036379A">
      <w:pPr>
        <w:pStyle w:val="B2"/>
      </w:pPr>
      <w:r w:rsidRPr="0046266F">
        <w:t>-</w:t>
      </w:r>
      <w:r w:rsidRPr="0046266F">
        <w:tab/>
        <w:t>TS 22.011 [6], clause 2.3;</w:t>
      </w:r>
    </w:p>
    <w:p w14:paraId="1C519095" w14:textId="77777777" w:rsidR="0036379A" w:rsidRPr="0046266F" w:rsidRDefault="0036379A" w:rsidP="0036379A">
      <w:pPr>
        <w:pStyle w:val="B2"/>
      </w:pPr>
      <w:r w:rsidRPr="0046266F">
        <w:t>-</w:t>
      </w:r>
      <w:r w:rsidRPr="0046266F">
        <w:tab/>
        <w:t>TS 31.102 [4], clauses 5.1.1 and 5.2.7.</w:t>
      </w:r>
    </w:p>
    <w:p w14:paraId="00247150" w14:textId="77777777" w:rsidR="0036379A" w:rsidRPr="0046266F" w:rsidRDefault="0036379A" w:rsidP="0036379A">
      <w:pPr>
        <w:pStyle w:val="B1"/>
      </w:pPr>
      <w:r w:rsidRPr="0046266F">
        <w:lastRenderedPageBreak/>
        <w:t>2)</w:t>
      </w:r>
      <w:r w:rsidRPr="0046266F">
        <w:tab/>
        <w:t xml:space="preserve">After receipt of an </w:t>
      </w:r>
      <w:r w:rsidRPr="0046266F">
        <w:rPr>
          <w:i/>
        </w:rPr>
        <w:t>AttachReject</w:t>
      </w:r>
      <w:r w:rsidRPr="0046266F">
        <w:t xml:space="preserve"> message during registration on </w:t>
      </w:r>
      <w:r w:rsidRPr="006479CA">
        <w:t>satellite E-UTRAN in NB-S1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111BB1A1" w14:textId="77777777" w:rsidR="0036379A" w:rsidRPr="0046266F" w:rsidRDefault="0036379A" w:rsidP="0036379A">
      <w:pPr>
        <w:ind w:firstLine="567"/>
      </w:pPr>
      <w:r w:rsidRPr="0046266F">
        <w:t>Reference:</w:t>
      </w:r>
    </w:p>
    <w:p w14:paraId="6E7A1D5E" w14:textId="77777777" w:rsidR="0036379A" w:rsidRPr="0046266F" w:rsidRDefault="0036379A" w:rsidP="0036379A">
      <w:pPr>
        <w:pStyle w:val="B2"/>
      </w:pPr>
      <w:r w:rsidRPr="0046266F">
        <w:t>-</w:t>
      </w:r>
      <w:r w:rsidRPr="0046266F">
        <w:tab/>
        <w:t>TS </w:t>
      </w:r>
      <w:r w:rsidRPr="00BD259A">
        <w:t>22.011</w:t>
      </w:r>
      <w:r w:rsidRPr="0046266F">
        <w:t> [6], clause 3.2.2 2;</w:t>
      </w:r>
    </w:p>
    <w:p w14:paraId="5DC589FA" w14:textId="77777777" w:rsidR="0036379A" w:rsidRPr="0046266F" w:rsidRDefault="0036379A" w:rsidP="0036379A">
      <w:pPr>
        <w:pStyle w:val="B2"/>
      </w:pPr>
      <w:r w:rsidRPr="0046266F">
        <w:t>-</w:t>
      </w:r>
      <w:r w:rsidRPr="0046266F">
        <w:tab/>
        <w:t>TS 31.102 [4], clauses 5.1.1</w:t>
      </w:r>
      <w:r>
        <w:t xml:space="preserve">, </w:t>
      </w:r>
      <w:r w:rsidRPr="0046266F">
        <w:t>5.2.7</w:t>
      </w:r>
      <w:r>
        <w:t xml:space="preserve"> and </w:t>
      </w:r>
      <w:r w:rsidRPr="00BD259A">
        <w:t>4.2.16.</w:t>
      </w:r>
    </w:p>
    <w:p w14:paraId="7E4B1E59" w14:textId="77777777" w:rsidR="0036379A" w:rsidRPr="0046266F" w:rsidRDefault="0036379A" w:rsidP="0036379A">
      <w:pPr>
        <w:pStyle w:val="B1"/>
      </w:pPr>
      <w:r w:rsidRPr="0046266F">
        <w:t xml:space="preserve">3)  After receipt of an </w:t>
      </w:r>
      <w:r w:rsidRPr="0046266F">
        <w:rPr>
          <w:i/>
        </w:rPr>
        <w:t>AttachReject</w:t>
      </w:r>
      <w:r w:rsidRPr="0046266F">
        <w:t xml:space="preserve"> message during registration on </w:t>
      </w:r>
      <w:r w:rsidRPr="006479CA">
        <w:t>satellite E-UTRAN in NB-S1 mode</w:t>
      </w:r>
      <w:r w:rsidRPr="0046266F">
        <w:t xml:space="preserve"> with the EMM cause "PLMN not allowed" the Terminal shall update the EF</w:t>
      </w:r>
      <w:r w:rsidRPr="0046266F">
        <w:rPr>
          <w:vertAlign w:val="subscript"/>
        </w:rPr>
        <w:t>EPSLOCI</w:t>
      </w:r>
      <w:r w:rsidRPr="0046266F">
        <w:t xml:space="preserve"> in the USIM.</w:t>
      </w:r>
    </w:p>
    <w:p w14:paraId="22D83711" w14:textId="77777777" w:rsidR="0036379A" w:rsidRPr="0046266F" w:rsidRDefault="0036379A" w:rsidP="0036379A">
      <w:pPr>
        <w:ind w:firstLine="567"/>
      </w:pPr>
      <w:r w:rsidRPr="0046266F">
        <w:t>Reference:</w:t>
      </w:r>
    </w:p>
    <w:p w14:paraId="5BC54F08" w14:textId="77777777" w:rsidR="0036379A" w:rsidRPr="0046266F" w:rsidRDefault="0036379A" w:rsidP="0036379A">
      <w:pPr>
        <w:pStyle w:val="B2"/>
      </w:pPr>
      <w:r w:rsidRPr="0046266F">
        <w:t>-</w:t>
      </w:r>
      <w:r w:rsidRPr="0046266F">
        <w:tab/>
      </w:r>
      <w:r w:rsidRPr="00E6720E">
        <w:t>TS 24.501 [26], clause 5.5.1.2.5;</w:t>
      </w:r>
    </w:p>
    <w:p w14:paraId="3B75C72A" w14:textId="77777777" w:rsidR="0036379A" w:rsidRPr="0046266F" w:rsidRDefault="0036379A" w:rsidP="0036379A">
      <w:pPr>
        <w:pStyle w:val="B2"/>
      </w:pPr>
      <w:r w:rsidRPr="0046266F">
        <w:t>-</w:t>
      </w:r>
      <w:r w:rsidRPr="0046266F">
        <w:tab/>
        <w:t>TS 31.102 [4], clauses 5.1.1</w:t>
      </w:r>
      <w:r>
        <w:t xml:space="preserve">, </w:t>
      </w:r>
      <w:r w:rsidRPr="00BD259A">
        <w:t>5.2.31 and 4.4.11.2.</w:t>
      </w:r>
    </w:p>
    <w:p w14:paraId="30666742" w14:textId="77777777" w:rsidR="0036379A" w:rsidRPr="0046266F" w:rsidRDefault="0036379A" w:rsidP="0036379A">
      <w:pPr>
        <w:pStyle w:val="B1"/>
        <w:keepNext/>
        <w:keepLines/>
      </w:pPr>
      <w:r>
        <w:t>4</w:t>
      </w:r>
      <w:r w:rsidRPr="0046266F">
        <w:t xml:space="preserve">)  After registration on </w:t>
      </w:r>
      <w:r w:rsidRPr="006479CA">
        <w:t>satellite E-UTRAN in NB-S1 mode</w:t>
      </w:r>
      <w:r w:rsidRPr="0046266F">
        <w:t xml:space="preserve"> the USIM shall contain the correct GUTI and TAI received by the UE.</w:t>
      </w:r>
    </w:p>
    <w:p w14:paraId="63941003" w14:textId="77777777" w:rsidR="0036379A" w:rsidRPr="0046266F" w:rsidRDefault="0036379A" w:rsidP="0036379A">
      <w:pPr>
        <w:pStyle w:val="B2"/>
      </w:pPr>
      <w:r w:rsidRPr="0046266F">
        <w:t>Reference:</w:t>
      </w:r>
    </w:p>
    <w:p w14:paraId="42373668" w14:textId="77777777" w:rsidR="0036379A" w:rsidRPr="0046266F" w:rsidRDefault="0036379A" w:rsidP="0036379A">
      <w:pPr>
        <w:pStyle w:val="B2"/>
      </w:pPr>
      <w:r w:rsidRPr="0046266F">
        <w:t>-</w:t>
      </w:r>
      <w:r w:rsidRPr="0046266F">
        <w:tab/>
        <w:t>TS 31.102 [4], clause 5.1;</w:t>
      </w:r>
    </w:p>
    <w:p w14:paraId="5B2EFC29" w14:textId="77777777" w:rsidR="0036379A" w:rsidRPr="0046266F" w:rsidRDefault="0036379A" w:rsidP="0036379A">
      <w:pPr>
        <w:pStyle w:val="B2"/>
      </w:pPr>
      <w:r w:rsidRPr="0046266F">
        <w:t>-</w:t>
      </w:r>
      <w:r w:rsidRPr="0046266F">
        <w:tab/>
        <w:t>TS </w:t>
      </w:r>
      <w:r w:rsidRPr="00E6720E">
        <w:t>21.111 [6], clause 10.1.</w:t>
      </w:r>
    </w:p>
    <w:p w14:paraId="348C9C91" w14:textId="71E515D5" w:rsidR="0036379A" w:rsidRPr="0046266F" w:rsidRDefault="0036379A" w:rsidP="0036379A">
      <w:pPr>
        <w:pStyle w:val="Heading4"/>
      </w:pPr>
      <w:r>
        <w:t>7.1.12</w:t>
      </w:r>
      <w:r w:rsidRPr="00804409">
        <w:t>.3</w:t>
      </w:r>
      <w:r w:rsidRPr="0046266F">
        <w:tab/>
        <w:t>Test purpose</w:t>
      </w:r>
    </w:p>
    <w:p w14:paraId="115F4131" w14:textId="77777777" w:rsidR="0036379A" w:rsidRPr="0046266F" w:rsidRDefault="0036379A" w:rsidP="0036379A">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0E54B877" w14:textId="77777777" w:rsidR="0036379A" w:rsidRPr="0046266F" w:rsidRDefault="0036379A" w:rsidP="0036379A">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63356187" w14:textId="77777777" w:rsidR="0036379A" w:rsidRPr="0046266F" w:rsidRDefault="0036379A" w:rsidP="0036379A">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1EB7002" w14:textId="243A6EE6" w:rsidR="0036379A" w:rsidRPr="0046266F" w:rsidRDefault="0036379A" w:rsidP="0036379A">
      <w:pPr>
        <w:pStyle w:val="Heading4"/>
      </w:pPr>
      <w:r>
        <w:t>7.1.12</w:t>
      </w:r>
      <w:r w:rsidRPr="00804409">
        <w:t>.4</w:t>
      </w:r>
      <w:r w:rsidRPr="0046266F">
        <w:tab/>
        <w:t>Method of test</w:t>
      </w:r>
    </w:p>
    <w:p w14:paraId="1034A8CA" w14:textId="494BBDFE" w:rsidR="0036379A" w:rsidRPr="0046266F" w:rsidRDefault="0036379A" w:rsidP="0036379A">
      <w:pPr>
        <w:pStyle w:val="Heading5"/>
      </w:pPr>
      <w:r>
        <w:t>7.1.12</w:t>
      </w:r>
      <w:r w:rsidRPr="00804409">
        <w:t>.4.1</w:t>
      </w:r>
      <w:r w:rsidRPr="0046266F">
        <w:tab/>
        <w:t>Initial conditions</w:t>
      </w:r>
    </w:p>
    <w:p w14:paraId="4F3BF95D" w14:textId="77777777" w:rsidR="0036379A" w:rsidRPr="0046266F" w:rsidRDefault="0036379A" w:rsidP="0036379A">
      <w:r w:rsidRPr="0046266F">
        <w:t xml:space="preserve">The </w:t>
      </w:r>
      <w:r>
        <w:t>SAT-NB-SS</w:t>
      </w:r>
      <w:r w:rsidRPr="0046266F">
        <w:t xml:space="preserve"> transmits on the BCCH, with the following network parameters:</w:t>
      </w:r>
    </w:p>
    <w:p w14:paraId="4ADA5687" w14:textId="77777777" w:rsidR="0036379A" w:rsidRPr="00E6720E" w:rsidRDefault="0036379A" w:rsidP="0036379A">
      <w:pPr>
        <w:pStyle w:val="B1"/>
        <w:tabs>
          <w:tab w:val="left" w:pos="2835"/>
        </w:tabs>
      </w:pPr>
      <w:r w:rsidRPr="0046266F">
        <w:t>-</w:t>
      </w:r>
      <w:r w:rsidRPr="0046266F">
        <w:tab/>
        <w:t>TAI (MCC/MNC/</w:t>
      </w:r>
      <w:r w:rsidRPr="00E6720E">
        <w:t>TAC):</w:t>
      </w:r>
      <w:r w:rsidRPr="00E6720E">
        <w:tab/>
        <w:t>234/002/0001.</w:t>
      </w:r>
    </w:p>
    <w:p w14:paraId="3536488B" w14:textId="77777777" w:rsidR="0036379A" w:rsidRDefault="0036379A" w:rsidP="0036379A">
      <w:pPr>
        <w:pStyle w:val="B1"/>
        <w:tabs>
          <w:tab w:val="left" w:pos="2835"/>
        </w:tabs>
      </w:pPr>
      <w:r w:rsidRPr="00E6720E">
        <w:t>-</w:t>
      </w:r>
      <w:r w:rsidRPr="00E6720E">
        <w:tab/>
        <w:t>Access control:</w:t>
      </w:r>
      <w:r w:rsidRPr="00E6720E">
        <w:tab/>
        <w:t>unrestricted.</w:t>
      </w:r>
    </w:p>
    <w:p w14:paraId="7E89CB9E"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7556569" w14:textId="77777777" w:rsidR="0036379A" w:rsidRPr="0046266F" w:rsidRDefault="0036379A" w:rsidP="0036379A">
      <w:pPr>
        <w:keepNext/>
      </w:pPr>
      <w:r w:rsidRPr="00E6720E">
        <w:t xml:space="preserve">The default </w:t>
      </w:r>
      <w:r w:rsidRPr="0046266F">
        <w:t>E-UTRAN UICC</w:t>
      </w:r>
      <w:r w:rsidRPr="00E6720E">
        <w:t xml:space="preserve"> is used.</w:t>
      </w:r>
    </w:p>
    <w:p w14:paraId="72202E1B" w14:textId="77777777" w:rsidR="0036379A" w:rsidRDefault="0036379A" w:rsidP="0036379A">
      <w:r w:rsidRPr="0046266F">
        <w:t>The UICC is installed into the Terminal and the UE is set to automatic PLMN selection mode.</w:t>
      </w:r>
    </w:p>
    <w:p w14:paraId="5795AE27" w14:textId="77777777" w:rsidR="0036379A" w:rsidRPr="00FD7866"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2447012F" w14:textId="4F2359D7" w:rsidR="0036379A" w:rsidRPr="0046266F" w:rsidRDefault="0036379A" w:rsidP="0036379A">
      <w:pPr>
        <w:pStyle w:val="Heading5"/>
      </w:pPr>
      <w:r w:rsidRPr="0046266F">
        <w:t>7.1.</w:t>
      </w:r>
      <w:r>
        <w:t>12</w:t>
      </w:r>
      <w:r w:rsidRPr="0046266F">
        <w:t>.4.2</w:t>
      </w:r>
      <w:r w:rsidRPr="0046266F">
        <w:tab/>
        <w:t>Procedure</w:t>
      </w:r>
    </w:p>
    <w:p w14:paraId="53053AF2" w14:textId="77777777" w:rsidR="0036379A" w:rsidRPr="0046266F" w:rsidRDefault="0036379A" w:rsidP="0036379A">
      <w:pPr>
        <w:pStyle w:val="B1"/>
      </w:pPr>
      <w:r w:rsidRPr="0046266F">
        <w:t>a)</w:t>
      </w:r>
      <w:r w:rsidRPr="0046266F">
        <w:tab/>
        <w:t>The UE is powered on.</w:t>
      </w:r>
    </w:p>
    <w:p w14:paraId="0AB32BB6" w14:textId="77777777" w:rsidR="0036379A" w:rsidRPr="0046266F" w:rsidRDefault="0036379A" w:rsidP="0036379A">
      <w:pPr>
        <w:pStyle w:val="B1"/>
      </w:pPr>
      <w:r w:rsidRPr="0046266F">
        <w:t>b)</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16A097C6" w14:textId="77777777" w:rsidR="0036379A" w:rsidRPr="0046266F" w:rsidRDefault="0036379A" w:rsidP="0036379A">
      <w:pPr>
        <w:pStyle w:val="B2"/>
      </w:pPr>
      <w:r w:rsidRPr="0046266F">
        <w:tab/>
        <w:t>PLMN (MCC/MNC):</w:t>
      </w:r>
      <w:r>
        <w:t xml:space="preserve"> </w:t>
      </w:r>
      <w:r w:rsidRPr="0046266F">
        <w:t>234/003</w:t>
      </w:r>
    </w:p>
    <w:p w14:paraId="29EB3251"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3EF6076C" w14:textId="77777777" w:rsidR="0036379A" w:rsidRPr="0046266F" w:rsidRDefault="0036379A" w:rsidP="0036379A">
      <w:pPr>
        <w:pStyle w:val="B1"/>
        <w:ind w:left="567"/>
      </w:pPr>
      <w:r w:rsidRPr="0046266F">
        <w:lastRenderedPageBreak/>
        <w:t xml:space="preserve">c) The </w:t>
      </w:r>
      <w:r>
        <w:rPr>
          <w:rFonts w:hint="eastAsia"/>
          <w:lang w:eastAsia="zh-CN"/>
        </w:rPr>
        <w:t>SAT-</w:t>
      </w:r>
      <w:r w:rsidRPr="0046266F">
        <w:t>NB-SS stops all RF output on the BCCH for a long enough period of time to cause a cell reselection procedure in the UE. The BCCH is changed to contain:</w:t>
      </w:r>
    </w:p>
    <w:p w14:paraId="7F878456" w14:textId="77777777" w:rsidR="0036379A" w:rsidRPr="0046266F" w:rsidRDefault="0036379A" w:rsidP="0036379A">
      <w:pPr>
        <w:pStyle w:val="B2"/>
      </w:pPr>
      <w:r w:rsidRPr="0046266F">
        <w:tab/>
        <w:t>PLMN (MCC/MNC):</w:t>
      </w:r>
      <w:r>
        <w:t xml:space="preserve"> </w:t>
      </w:r>
      <w:r w:rsidRPr="0046266F">
        <w:t>234/004</w:t>
      </w:r>
    </w:p>
    <w:p w14:paraId="0CECC9BC"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7303F9C0" w14:textId="77777777" w:rsidR="0036379A" w:rsidRPr="0046266F" w:rsidRDefault="0036379A" w:rsidP="0036379A">
      <w:pPr>
        <w:pStyle w:val="B1"/>
      </w:pPr>
      <w:r w:rsidRPr="0046266F">
        <w:t>d)</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7A912D63" w14:textId="77777777" w:rsidR="0036379A" w:rsidRPr="0046266F" w:rsidRDefault="0036379A" w:rsidP="0036379A">
      <w:pPr>
        <w:pStyle w:val="B2"/>
        <w:tabs>
          <w:tab w:val="left" w:pos="2835"/>
        </w:tabs>
      </w:pPr>
      <w:r w:rsidRPr="0046266F">
        <w:tab/>
        <w:t>PLMN (MCC/MNC):</w:t>
      </w:r>
      <w:r>
        <w:t xml:space="preserve"> </w:t>
      </w:r>
      <w:r w:rsidRPr="0046266F">
        <w:t>234/005</w:t>
      </w:r>
    </w:p>
    <w:p w14:paraId="2E872BDF" w14:textId="77777777" w:rsidR="0036379A" w:rsidRPr="0046266F" w:rsidRDefault="0036379A" w:rsidP="0036379A">
      <w:pPr>
        <w:pStyle w:val="B1"/>
      </w:pPr>
      <w:r w:rsidRPr="0046266F">
        <w:tab/>
        <w:t xml:space="preserve">The </w:t>
      </w:r>
      <w:r>
        <w:rPr>
          <w:rFonts w:hint="eastAsia"/>
          <w:lang w:eastAsia="zh-CN"/>
        </w:rPr>
        <w:t>SAT-</w:t>
      </w:r>
      <w:r w:rsidRPr="0046266F">
        <w:t>NB-SS then resumes RF output on the BCCH.</w:t>
      </w:r>
    </w:p>
    <w:p w14:paraId="12AADC10" w14:textId="77777777" w:rsidR="0036379A" w:rsidRPr="0046266F" w:rsidRDefault="0036379A" w:rsidP="0036379A">
      <w:pPr>
        <w:pStyle w:val="B1"/>
        <w:tabs>
          <w:tab w:val="left" w:pos="284"/>
        </w:tabs>
        <w:ind w:left="567" w:hanging="283"/>
      </w:pPr>
      <w:r w:rsidRPr="0046266F">
        <w:t xml:space="preserve">e) The </w:t>
      </w:r>
      <w:r>
        <w:rPr>
          <w:rFonts w:hint="eastAsia"/>
          <w:lang w:eastAsia="zh-CN"/>
        </w:rPr>
        <w:t>SAT-</w:t>
      </w:r>
      <w:r w:rsidRPr="0046266F">
        <w:t>NB-SS stops all RF output on the BCCH for a long enough period of time to cause a cell reselection procedure in the UE. The BCCH is changed to contain:</w:t>
      </w:r>
    </w:p>
    <w:p w14:paraId="3FC90151" w14:textId="77777777" w:rsidR="0036379A" w:rsidRPr="0046266F" w:rsidRDefault="0036379A" w:rsidP="0036379A">
      <w:pPr>
        <w:pStyle w:val="B2"/>
      </w:pPr>
      <w:r w:rsidRPr="0046266F">
        <w:tab/>
        <w:t>TAI (MCC/MNC/TAC):</w:t>
      </w:r>
      <w:r w:rsidRPr="0046266F">
        <w:tab/>
      </w:r>
      <w:r>
        <w:t xml:space="preserve"> </w:t>
      </w:r>
      <w:r w:rsidRPr="0046266F">
        <w:t>234/007/0001</w:t>
      </w:r>
    </w:p>
    <w:p w14:paraId="1D446069" w14:textId="77777777" w:rsidR="0036379A" w:rsidRPr="0046266F" w:rsidRDefault="0036379A" w:rsidP="0036379A">
      <w:pPr>
        <w:pStyle w:val="B2"/>
      </w:pPr>
      <w:r w:rsidRPr="0046266F">
        <w:t xml:space="preserve">The </w:t>
      </w:r>
      <w:r>
        <w:rPr>
          <w:rFonts w:hint="eastAsia"/>
          <w:lang w:eastAsia="zh-CN"/>
        </w:rPr>
        <w:t>SAT-</w:t>
      </w:r>
      <w:r w:rsidRPr="0046266F">
        <w:t>NB-SS then resumes RF output on the BCCH.</w:t>
      </w:r>
    </w:p>
    <w:p w14:paraId="633369C5" w14:textId="77777777" w:rsidR="0036379A" w:rsidRPr="0046266F" w:rsidRDefault="0036379A" w:rsidP="0036379A">
      <w:pPr>
        <w:pStyle w:val="B1"/>
      </w:pPr>
      <w:r w:rsidRPr="0046266F">
        <w:t>f)</w:t>
      </w:r>
      <w:r w:rsidRPr="0046266F">
        <w:tab/>
        <w:t>After receipt of a</w:t>
      </w:r>
      <w:r w:rsidRPr="0046266F">
        <w:rPr>
          <w:i/>
        </w:rPr>
        <w:t xml:space="preserve"> RRCConnectionRequest-NB</w:t>
      </w:r>
      <w:r w:rsidRPr="0046266F">
        <w:t xml:space="preserve">  from the UE, the </w:t>
      </w:r>
      <w:r>
        <w:rPr>
          <w:rFonts w:hint="eastAsia"/>
          <w:lang w:eastAsia="zh-CN"/>
        </w:rP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rPr>
          <w:rFonts w:hint="eastAsia"/>
          <w:lang w:eastAsia="zh-CN"/>
        </w:rPr>
        <w:t>SAT-</w:t>
      </w:r>
      <w:r w:rsidRPr="0046266F">
        <w:t>NB-SS.</w:t>
      </w:r>
    </w:p>
    <w:p w14:paraId="466D8B4C" w14:textId="77777777" w:rsidR="0036379A" w:rsidRPr="0046266F" w:rsidRDefault="0036379A" w:rsidP="0036379A">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385CF8D" w14:textId="77777777" w:rsidR="0036379A" w:rsidRPr="0046266F" w:rsidRDefault="0036379A" w:rsidP="0036379A">
      <w:pPr>
        <w:pStyle w:val="B1"/>
      </w:pPr>
      <w:r w:rsidRPr="0046266F">
        <w:t>h)</w:t>
      </w:r>
      <w:r w:rsidRPr="0046266F">
        <w:tab/>
        <w:t xml:space="preserve">The </w:t>
      </w:r>
      <w:r>
        <w:rPr>
          <w:rFonts w:hint="eastAsia"/>
          <w:lang w:eastAsia="zh-CN"/>
        </w:rPr>
        <w:t>SAT-</w:t>
      </w:r>
      <w:r w:rsidRPr="0046266F">
        <w:t>NB-SS stops all RF output on the BCCH for a long enough period of time to cause a cell reselection procedure in the UE. The BCCH is changed to contain:</w:t>
      </w:r>
    </w:p>
    <w:p w14:paraId="6F785878" w14:textId="77777777" w:rsidR="0036379A" w:rsidRPr="0046266F" w:rsidRDefault="0036379A" w:rsidP="0036379A">
      <w:pPr>
        <w:pStyle w:val="B2"/>
        <w:tabs>
          <w:tab w:val="left" w:pos="2835"/>
        </w:tabs>
      </w:pPr>
      <w:r w:rsidRPr="0046266F">
        <w:t>TAI (MCC/MNC/TAC):</w:t>
      </w:r>
      <w:r>
        <w:t xml:space="preserve"> </w:t>
      </w:r>
      <w:r w:rsidRPr="0046266F">
        <w:t>234/008/0001</w:t>
      </w:r>
    </w:p>
    <w:p w14:paraId="76E6E45C" w14:textId="77777777" w:rsidR="0036379A" w:rsidRPr="0046266F" w:rsidRDefault="0036379A" w:rsidP="0036379A">
      <w:pPr>
        <w:pStyle w:val="B1"/>
      </w:pPr>
      <w:r w:rsidRPr="0046266F">
        <w:t xml:space="preserve">The </w:t>
      </w:r>
      <w:r>
        <w:rPr>
          <w:rFonts w:hint="eastAsia"/>
          <w:lang w:eastAsia="zh-CN"/>
        </w:rPr>
        <w:t>SAT-</w:t>
      </w:r>
      <w:r w:rsidRPr="0046266F">
        <w:t>NB-SS then resumes RF output on the BCCH.</w:t>
      </w:r>
    </w:p>
    <w:p w14:paraId="12D38580" w14:textId="77777777" w:rsidR="0036379A" w:rsidRPr="0046266F" w:rsidRDefault="0036379A" w:rsidP="0036379A">
      <w:pPr>
        <w:pStyle w:val="B1"/>
      </w:pPr>
      <w:r w:rsidRPr="0046266F">
        <w:t>i)</w:t>
      </w:r>
      <w:r w:rsidRPr="0046266F">
        <w:tab/>
        <w:t xml:space="preserve">After receipt of a RRCConnectionRequest-NB from the UE, the </w:t>
      </w:r>
      <w:r>
        <w:rPr>
          <w:rFonts w:hint="eastAsia"/>
          <w:lang w:eastAsia="zh-CN"/>
        </w:rPr>
        <w:t>SAT-</w:t>
      </w:r>
      <w:r w:rsidRPr="0046266F">
        <w:t xml:space="preserve">NB-SS sends RRCConnectionSetup-NB to the UE, followed by RRCConnectionSetupComplete-NB sent by the UE to the </w:t>
      </w:r>
      <w:r>
        <w:rPr>
          <w:rFonts w:hint="eastAsia"/>
          <w:lang w:eastAsia="zh-CN"/>
        </w:rPr>
        <w:t>SAT-</w:t>
      </w:r>
      <w:r w:rsidRPr="0046266F">
        <w:t>NB-SS.</w:t>
      </w:r>
    </w:p>
    <w:p w14:paraId="57B53E83" w14:textId="77777777" w:rsidR="0036379A" w:rsidRPr="0046266F" w:rsidRDefault="0036379A" w:rsidP="0036379A">
      <w:pPr>
        <w:pStyle w:val="B1"/>
      </w:pPr>
      <w:r w:rsidRPr="0046266F">
        <w:t>j)</w:t>
      </w:r>
      <w:r w:rsidRPr="0046266F">
        <w:tab/>
        <w:t xml:space="preserve">During registration and after receipt of an AttachRequest from the UE, the </w:t>
      </w:r>
      <w:r>
        <w:rPr>
          <w:rFonts w:hint="eastAsia"/>
          <w:lang w:eastAsia="zh-CN"/>
        </w:rPr>
        <w:t>SAT-</w:t>
      </w:r>
      <w:r w:rsidRPr="0046266F">
        <w:t>NB-SS initiates authentication, starts integrity by using the security procedure and sends AttachAccept to the UE with:</w:t>
      </w:r>
    </w:p>
    <w:p w14:paraId="5F2C1E93" w14:textId="77777777" w:rsidR="0036379A" w:rsidRPr="0046266F" w:rsidRDefault="0036379A" w:rsidP="0036379A">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3A9DD853"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"23400800010266436587"</w:t>
      </w:r>
    </w:p>
    <w:p w14:paraId="5480C9B5" w14:textId="77777777" w:rsidR="0036379A" w:rsidRPr="0046266F" w:rsidRDefault="0036379A" w:rsidP="0036379A">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w:t>
      </w:r>
      <w:r w:rsidRPr="0046266F">
        <w:t xml:space="preserve">NB-SS sends </w:t>
      </w:r>
      <w:r w:rsidRPr="0046266F">
        <w:rPr>
          <w:i/>
        </w:rPr>
        <w:t>RRCConnectionRelease-NB</w:t>
      </w:r>
      <w:r w:rsidRPr="0046266F">
        <w:t>.</w:t>
      </w:r>
    </w:p>
    <w:p w14:paraId="6BC7119F" w14:textId="77777777" w:rsidR="0036379A" w:rsidRPr="0046266F" w:rsidRDefault="0036379A" w:rsidP="0036379A">
      <w:pPr>
        <w:pStyle w:val="B1"/>
      </w:pPr>
      <w:r w:rsidRPr="0046266F">
        <w:t>l)</w:t>
      </w:r>
      <w:r w:rsidRPr="0046266F">
        <w:tab/>
        <w:t>The UE is soft powered down.</w:t>
      </w:r>
    </w:p>
    <w:p w14:paraId="4EFBFE0B" w14:textId="37251F53" w:rsidR="0036379A" w:rsidRPr="0046266F" w:rsidRDefault="0036379A" w:rsidP="0036379A">
      <w:pPr>
        <w:pStyle w:val="Heading4"/>
      </w:pPr>
      <w:r w:rsidRPr="0046266F">
        <w:t>7.1.</w:t>
      </w:r>
      <w:r>
        <w:t>12</w:t>
      </w:r>
      <w:r w:rsidRPr="0046266F">
        <w:t>.5</w:t>
      </w:r>
      <w:r w:rsidRPr="0046266F">
        <w:tab/>
        <w:t>Acceptance criteria</w:t>
      </w:r>
    </w:p>
    <w:p w14:paraId="344DBA72" w14:textId="77777777" w:rsidR="0036379A" w:rsidRPr="0046266F" w:rsidRDefault="0036379A" w:rsidP="0036379A">
      <w:pPr>
        <w:pStyle w:val="B1"/>
      </w:pPr>
      <w:r w:rsidRPr="0046266F">
        <w:t>1)</w:t>
      </w:r>
      <w:r w:rsidRPr="0046266F">
        <w:tab/>
        <w:t>After each of the steps a) to d) the terminal shall not attempt an Attach procedure.</w:t>
      </w:r>
    </w:p>
    <w:p w14:paraId="24F68813" w14:textId="77777777" w:rsidR="0036379A" w:rsidRPr="0046266F" w:rsidRDefault="0036379A" w:rsidP="0036379A">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0CF0085" w14:textId="77777777" w:rsidR="0036379A" w:rsidRPr="0046266F" w:rsidRDefault="0036379A" w:rsidP="0036379A">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4053A9F6" w14:textId="77777777" w:rsidR="0036379A" w:rsidRPr="0046266F" w:rsidRDefault="0036379A" w:rsidP="0036379A">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64AC0C52" w14:textId="77777777" w:rsidR="0036379A" w:rsidRPr="0046266F" w:rsidRDefault="0036379A" w:rsidP="0036379A">
      <w:pPr>
        <w:pStyle w:val="B1"/>
      </w:pPr>
      <w:r w:rsidRPr="0046266F">
        <w:t>5)</w:t>
      </w:r>
      <w:r w:rsidRPr="0046266F">
        <w:tab/>
        <w:t>After step k) the USIM shall contain the following values:</w:t>
      </w:r>
    </w:p>
    <w:p w14:paraId="37618A58" w14:textId="77777777" w:rsidR="0036379A" w:rsidRPr="0046266F" w:rsidRDefault="0036379A" w:rsidP="0036379A">
      <w:pPr>
        <w:keepNext/>
        <w:keepLines/>
        <w:ind w:firstLine="284"/>
        <w:rPr>
          <w:b/>
        </w:rPr>
      </w:pPr>
      <w:r w:rsidRPr="0046266F">
        <w:rPr>
          <w:b/>
        </w:rPr>
        <w:t>EF</w:t>
      </w:r>
      <w:r w:rsidRPr="0046266F">
        <w:rPr>
          <w:b/>
          <w:vertAlign w:val="subscript"/>
        </w:rPr>
        <w:t>FPLMN</w:t>
      </w:r>
      <w:r w:rsidRPr="0046266F">
        <w:rPr>
          <w:b/>
        </w:rPr>
        <w:t xml:space="preserve"> (Forbidden PLMNs)</w:t>
      </w:r>
    </w:p>
    <w:p w14:paraId="340522AB" w14:textId="77777777" w:rsidR="0036379A" w:rsidRPr="0046266F" w:rsidRDefault="0036379A" w:rsidP="0036379A">
      <w:pPr>
        <w:pStyle w:val="EW"/>
        <w:tabs>
          <w:tab w:val="left" w:pos="2835"/>
        </w:tabs>
      </w:pPr>
      <w:r w:rsidRPr="0046266F">
        <w:t>Logically:</w:t>
      </w:r>
      <w:r w:rsidRPr="0046266F">
        <w:tab/>
        <w:t>PLMN1:</w:t>
      </w:r>
      <w:r w:rsidRPr="0046266F">
        <w:tab/>
        <w:t>234 002 (MCC MNC)</w:t>
      </w:r>
    </w:p>
    <w:p w14:paraId="440FC5A6"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234 003</w:t>
      </w:r>
    </w:p>
    <w:p w14:paraId="2C1E4EBE"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234 004</w:t>
      </w:r>
    </w:p>
    <w:p w14:paraId="21BF95E8" w14:textId="77777777" w:rsidR="0036379A" w:rsidRPr="0046266F" w:rsidRDefault="0036379A" w:rsidP="0036379A">
      <w:pPr>
        <w:pStyle w:val="EW"/>
        <w:tabs>
          <w:tab w:val="left" w:pos="2835"/>
        </w:tabs>
        <w:rPr>
          <w:lang w:val="fr-FR"/>
        </w:rPr>
      </w:pPr>
      <w:r w:rsidRPr="0046266F">
        <w:rPr>
          <w:lang w:val="fr-FR"/>
        </w:rPr>
        <w:lastRenderedPageBreak/>
        <w:tab/>
        <w:t>PLMN4:</w:t>
      </w:r>
      <w:r w:rsidRPr="0046266F">
        <w:rPr>
          <w:lang w:val="fr-FR"/>
        </w:rPr>
        <w:tab/>
        <w:t>234 005</w:t>
      </w:r>
    </w:p>
    <w:p w14:paraId="4DE6B8AD"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234 006</w:t>
      </w:r>
    </w:p>
    <w:p w14:paraId="2747A50F"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234 007</w:t>
      </w:r>
    </w:p>
    <w:p w14:paraId="0293EC9F"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FD78994" w14:textId="77777777" w:rsidTr="00AA6A96">
        <w:tc>
          <w:tcPr>
            <w:tcW w:w="959" w:type="dxa"/>
            <w:tcBorders>
              <w:top w:val="single" w:sz="4" w:space="0" w:color="auto"/>
              <w:left w:val="single" w:sz="4" w:space="0" w:color="auto"/>
              <w:bottom w:val="single" w:sz="4" w:space="0" w:color="auto"/>
              <w:right w:val="single" w:sz="4" w:space="0" w:color="auto"/>
            </w:tcBorders>
          </w:tcPr>
          <w:p w14:paraId="7FE93DC4"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1F37647" w14:textId="77777777" w:rsidR="0036379A" w:rsidRPr="002807A2" w:rsidRDefault="0036379A" w:rsidP="00AA6A96">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640D45C0" w14:textId="77777777" w:rsidR="0036379A" w:rsidRPr="002807A2" w:rsidRDefault="0036379A" w:rsidP="00AA6A96">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6C39CD49" w14:textId="77777777" w:rsidR="0036379A" w:rsidRPr="002807A2" w:rsidRDefault="0036379A" w:rsidP="00AA6A96">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00855100" w14:textId="77777777" w:rsidR="0036379A" w:rsidRPr="002807A2" w:rsidRDefault="0036379A" w:rsidP="00AA6A96">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15811AA2" w14:textId="77777777" w:rsidR="0036379A" w:rsidRPr="002807A2" w:rsidRDefault="0036379A" w:rsidP="00AA6A96">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14E78415" w14:textId="77777777" w:rsidR="0036379A" w:rsidRPr="002807A2" w:rsidRDefault="0036379A" w:rsidP="00AA6A96">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10C2E6B2" w14:textId="77777777" w:rsidR="0036379A" w:rsidRPr="002807A2" w:rsidRDefault="0036379A" w:rsidP="00AA6A96">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018FA51" w14:textId="77777777" w:rsidR="0036379A" w:rsidRPr="002807A2" w:rsidRDefault="0036379A" w:rsidP="00AA6A96">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7947C7BB" w14:textId="77777777" w:rsidR="0036379A" w:rsidRPr="002807A2" w:rsidRDefault="0036379A" w:rsidP="00AA6A96">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51C6525F" w14:textId="77777777" w:rsidR="0036379A" w:rsidRPr="002807A2" w:rsidRDefault="0036379A" w:rsidP="00AA6A96">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4052EB4A" w14:textId="77777777" w:rsidR="0036379A" w:rsidRPr="002807A2" w:rsidRDefault="0036379A" w:rsidP="00AA6A96">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48195B7C" w14:textId="77777777" w:rsidR="0036379A" w:rsidRPr="002807A2" w:rsidRDefault="0036379A" w:rsidP="00AA6A96">
            <w:pPr>
              <w:pStyle w:val="TAL"/>
              <w:rPr>
                <w:b/>
                <w:bCs/>
              </w:rPr>
            </w:pPr>
            <w:r w:rsidRPr="002807A2">
              <w:rPr>
                <w:b/>
                <w:bCs/>
              </w:rPr>
              <w:t>B12</w:t>
            </w:r>
          </w:p>
        </w:tc>
      </w:tr>
      <w:tr w:rsidR="0036379A" w:rsidRPr="0046266F" w14:paraId="48C7F893" w14:textId="77777777" w:rsidTr="00AA6A96">
        <w:tc>
          <w:tcPr>
            <w:tcW w:w="959" w:type="dxa"/>
            <w:tcBorders>
              <w:top w:val="single" w:sz="4" w:space="0" w:color="auto"/>
              <w:left w:val="single" w:sz="4" w:space="0" w:color="auto"/>
              <w:bottom w:val="single" w:sz="4" w:space="0" w:color="auto"/>
              <w:right w:val="single" w:sz="4" w:space="0" w:color="auto"/>
            </w:tcBorders>
          </w:tcPr>
          <w:p w14:paraId="5AC5AAF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C3C820C"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855E8AA"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2CBA79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9E8F99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9BADB83"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083EE08"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4F80A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072EA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F96A2E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0F43BA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A1574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C9EF274" w14:textId="77777777" w:rsidR="0036379A" w:rsidRPr="0046266F" w:rsidRDefault="0036379A" w:rsidP="00AA6A96">
            <w:pPr>
              <w:pStyle w:val="TAL"/>
            </w:pPr>
            <w:r w:rsidRPr="0046266F">
              <w:t>00</w:t>
            </w:r>
          </w:p>
        </w:tc>
      </w:tr>
      <w:tr w:rsidR="0036379A" w:rsidRPr="0046266F" w14:paraId="051BC6FC" w14:textId="77777777" w:rsidTr="00AA6A96">
        <w:tc>
          <w:tcPr>
            <w:tcW w:w="959" w:type="dxa"/>
            <w:tcBorders>
              <w:top w:val="single" w:sz="4" w:space="0" w:color="auto"/>
              <w:right w:val="single" w:sz="4" w:space="0" w:color="auto"/>
            </w:tcBorders>
          </w:tcPr>
          <w:p w14:paraId="3A97EE3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B0434" w14:textId="77777777" w:rsidR="0036379A" w:rsidRPr="002807A2" w:rsidRDefault="0036379A" w:rsidP="00AA6A96">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2FD36A0" w14:textId="77777777" w:rsidR="0036379A" w:rsidRPr="002807A2" w:rsidRDefault="0036379A" w:rsidP="00AA6A96">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7257C28" w14:textId="77777777" w:rsidR="0036379A" w:rsidRPr="002807A2" w:rsidRDefault="0036379A" w:rsidP="00AA6A96">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418D0D0" w14:textId="77777777" w:rsidR="0036379A" w:rsidRPr="002807A2" w:rsidRDefault="0036379A" w:rsidP="00AA6A96">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270FA3F1" w14:textId="77777777" w:rsidR="0036379A" w:rsidRPr="002807A2" w:rsidRDefault="0036379A" w:rsidP="00AA6A96">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E110901" w14:textId="77777777" w:rsidR="0036379A" w:rsidRPr="002807A2" w:rsidRDefault="0036379A" w:rsidP="00AA6A96">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0E93248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ED65F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76CEE5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019D3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DF8ED4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B342EF" w14:textId="77777777" w:rsidR="0036379A" w:rsidRPr="0046266F" w:rsidRDefault="0036379A" w:rsidP="00AA6A96">
            <w:pPr>
              <w:pStyle w:val="TAL"/>
            </w:pPr>
          </w:p>
        </w:tc>
      </w:tr>
      <w:tr w:rsidR="0036379A" w:rsidRPr="0046266F" w14:paraId="5F2082E8" w14:textId="77777777" w:rsidTr="00AA6A96">
        <w:tc>
          <w:tcPr>
            <w:tcW w:w="959" w:type="dxa"/>
            <w:tcBorders>
              <w:right w:val="single" w:sz="4" w:space="0" w:color="auto"/>
            </w:tcBorders>
          </w:tcPr>
          <w:p w14:paraId="15AD644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7ECAA2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D4829AE"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473C2B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800C8E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28467F" w14:textId="77777777" w:rsidR="0036379A" w:rsidRPr="0046266F" w:rsidRDefault="0036379A" w:rsidP="00AA6A96">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2125444A"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DB98FA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C9633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2F03BD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34F23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3DD20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DAFDF90" w14:textId="77777777" w:rsidR="0036379A" w:rsidRPr="0046266F" w:rsidRDefault="0036379A" w:rsidP="00AA6A96">
            <w:pPr>
              <w:pStyle w:val="TAL"/>
            </w:pPr>
          </w:p>
        </w:tc>
      </w:tr>
    </w:tbl>
    <w:p w14:paraId="7D4AF830" w14:textId="77777777" w:rsidR="0036379A" w:rsidRPr="0046266F" w:rsidRDefault="0036379A" w:rsidP="0036379A"/>
    <w:p w14:paraId="40203795" w14:textId="77777777" w:rsidR="0036379A" w:rsidRPr="0046266F" w:rsidRDefault="0036379A" w:rsidP="0036379A">
      <w:pPr>
        <w:keepNext/>
        <w:keepLines/>
        <w:ind w:firstLine="284"/>
        <w:rPr>
          <w:b/>
        </w:rPr>
      </w:pPr>
      <w:r w:rsidRPr="0046266F">
        <w:rPr>
          <w:b/>
        </w:rPr>
        <w:t>EF</w:t>
      </w:r>
      <w:r w:rsidRPr="0046266F">
        <w:rPr>
          <w:b/>
          <w:vertAlign w:val="subscript"/>
        </w:rPr>
        <w:t>EPSLOCI</w:t>
      </w:r>
      <w:r w:rsidRPr="0046266F">
        <w:rPr>
          <w:b/>
        </w:rPr>
        <w:t xml:space="preserve"> (EPS Information)</w:t>
      </w:r>
    </w:p>
    <w:p w14:paraId="2F012992"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5AA482BB"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234/008/0001</w:t>
      </w:r>
    </w:p>
    <w:p w14:paraId="74381EB7"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27FF4A11" w14:textId="77777777" w:rsidR="0036379A" w:rsidRPr="0046266F" w:rsidRDefault="0036379A" w:rsidP="0036379A">
      <w:pPr>
        <w:pStyle w:val="EW"/>
        <w:tabs>
          <w:tab w:val="left" w:pos="2835"/>
        </w:tabs>
        <w:rPr>
          <w:lang w:val="it-IT"/>
        </w:rPr>
      </w:pPr>
    </w:p>
    <w:p w14:paraId="07C9441F"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4C9CA131" w14:textId="77777777" w:rsidTr="00AA6A96">
        <w:tc>
          <w:tcPr>
            <w:tcW w:w="959" w:type="dxa"/>
            <w:tcBorders>
              <w:top w:val="single" w:sz="4" w:space="0" w:color="auto"/>
              <w:left w:val="single" w:sz="4" w:space="0" w:color="auto"/>
              <w:bottom w:val="single" w:sz="4" w:space="0" w:color="auto"/>
              <w:right w:val="single" w:sz="4" w:space="0" w:color="auto"/>
            </w:tcBorders>
          </w:tcPr>
          <w:p w14:paraId="4F4719D9"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75B789B2" w14:textId="77777777" w:rsidR="0036379A" w:rsidRPr="00A606EE" w:rsidRDefault="0036379A" w:rsidP="00AA6A96">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1D2A7923" w14:textId="77777777" w:rsidR="0036379A" w:rsidRPr="00A606EE" w:rsidRDefault="0036379A" w:rsidP="00AA6A96">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175F6C8" w14:textId="77777777" w:rsidR="0036379A" w:rsidRPr="00A606EE" w:rsidRDefault="0036379A" w:rsidP="00AA6A96">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2588F993" w14:textId="77777777" w:rsidR="0036379A" w:rsidRPr="00A606EE" w:rsidRDefault="0036379A" w:rsidP="00AA6A96">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12DB489C" w14:textId="77777777" w:rsidR="0036379A" w:rsidRPr="00A606EE" w:rsidRDefault="0036379A" w:rsidP="00AA6A96">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017D3D3D" w14:textId="77777777" w:rsidR="0036379A" w:rsidRPr="00A606EE" w:rsidRDefault="0036379A" w:rsidP="00AA6A96">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3CA2FD9A" w14:textId="77777777" w:rsidR="0036379A" w:rsidRPr="00A606EE" w:rsidRDefault="0036379A" w:rsidP="00AA6A96">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3E7D420" w14:textId="77777777" w:rsidR="0036379A" w:rsidRPr="00A606EE" w:rsidRDefault="0036379A" w:rsidP="00AA6A96">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7FC1AEC8" w14:textId="77777777" w:rsidR="0036379A" w:rsidRPr="00A606EE" w:rsidRDefault="0036379A" w:rsidP="00AA6A96">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5B22B8" w14:textId="77777777" w:rsidR="0036379A" w:rsidRPr="00A606EE" w:rsidRDefault="0036379A" w:rsidP="00AA6A96">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774FD49E" w14:textId="77777777" w:rsidR="0036379A" w:rsidRPr="00A606EE" w:rsidRDefault="0036379A" w:rsidP="00AA6A96">
            <w:pPr>
              <w:pStyle w:val="TAL"/>
              <w:rPr>
                <w:b/>
                <w:bCs/>
                <w:lang w:val="it-IT"/>
              </w:rPr>
            </w:pPr>
            <w:r w:rsidRPr="00A606EE">
              <w:rPr>
                <w:b/>
                <w:bCs/>
                <w:lang w:val="it-IT"/>
              </w:rPr>
              <w:t>B11</w:t>
            </w:r>
          </w:p>
        </w:tc>
      </w:tr>
      <w:tr w:rsidR="0036379A" w:rsidRPr="0046266F" w14:paraId="3FD2E3BA" w14:textId="77777777" w:rsidTr="00AA6A96">
        <w:tc>
          <w:tcPr>
            <w:tcW w:w="959" w:type="dxa"/>
            <w:tcBorders>
              <w:top w:val="single" w:sz="4" w:space="0" w:color="auto"/>
              <w:left w:val="single" w:sz="4" w:space="0" w:color="auto"/>
              <w:bottom w:val="single" w:sz="4" w:space="0" w:color="auto"/>
              <w:right w:val="single" w:sz="4" w:space="0" w:color="auto"/>
            </w:tcBorders>
          </w:tcPr>
          <w:p w14:paraId="2FE0AEF1"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9A41ABB"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07A26735"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5E059C"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3E0A3C11" w14:textId="77777777" w:rsidR="0036379A" w:rsidRPr="0046266F" w:rsidRDefault="0036379A" w:rsidP="00AA6A96">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29AF1E89"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E3336C0"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DC83A71"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1576E0F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0CA10407"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8243F09"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193027A" w14:textId="77777777" w:rsidR="0036379A" w:rsidRPr="0046266F" w:rsidRDefault="0036379A" w:rsidP="00AA6A96">
            <w:pPr>
              <w:pStyle w:val="TAL"/>
              <w:rPr>
                <w:lang w:val="it-IT"/>
              </w:rPr>
            </w:pPr>
            <w:r w:rsidRPr="0046266F">
              <w:rPr>
                <w:lang w:val="it-IT"/>
              </w:rPr>
              <w:t>65</w:t>
            </w:r>
          </w:p>
        </w:tc>
      </w:tr>
      <w:tr w:rsidR="0036379A" w:rsidRPr="0046266F" w14:paraId="50331321" w14:textId="77777777" w:rsidTr="00AA6A96">
        <w:tc>
          <w:tcPr>
            <w:tcW w:w="959" w:type="dxa"/>
            <w:tcBorders>
              <w:right w:val="single" w:sz="4" w:space="0" w:color="auto"/>
            </w:tcBorders>
          </w:tcPr>
          <w:p w14:paraId="18773582"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04C7506" w14:textId="77777777" w:rsidR="0036379A" w:rsidRPr="00A606EE" w:rsidRDefault="0036379A" w:rsidP="00AA6A96">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003234E2" w14:textId="77777777" w:rsidR="0036379A" w:rsidRPr="00A606EE" w:rsidRDefault="0036379A" w:rsidP="00AA6A96">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21238371" w14:textId="77777777" w:rsidR="0036379A" w:rsidRPr="00A606EE" w:rsidRDefault="0036379A" w:rsidP="00AA6A96">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A764883" w14:textId="77777777" w:rsidR="0036379A" w:rsidRPr="00A606EE" w:rsidRDefault="0036379A" w:rsidP="00AA6A96">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6C8B63C" w14:textId="77777777" w:rsidR="0036379A" w:rsidRPr="00A606EE" w:rsidRDefault="0036379A" w:rsidP="00AA6A96">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D04042B" w14:textId="77777777" w:rsidR="0036379A" w:rsidRPr="00A606EE" w:rsidRDefault="0036379A" w:rsidP="00AA6A96">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20E6CC" w14:textId="77777777" w:rsidR="0036379A" w:rsidRPr="00A606EE" w:rsidRDefault="0036379A" w:rsidP="00AA6A96">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5F42FFA4"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56271F"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27A35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7B2C4C1" w14:textId="77777777" w:rsidR="0036379A" w:rsidRPr="0046266F" w:rsidRDefault="0036379A" w:rsidP="00AA6A96">
            <w:pPr>
              <w:pStyle w:val="TAL"/>
              <w:rPr>
                <w:lang w:val="it-IT"/>
              </w:rPr>
            </w:pPr>
          </w:p>
        </w:tc>
      </w:tr>
      <w:tr w:rsidR="0036379A" w:rsidRPr="0046266F" w14:paraId="7797A0CB" w14:textId="77777777" w:rsidTr="00AA6A96">
        <w:tc>
          <w:tcPr>
            <w:tcW w:w="959" w:type="dxa"/>
            <w:tcBorders>
              <w:right w:val="single" w:sz="4" w:space="0" w:color="auto"/>
            </w:tcBorders>
          </w:tcPr>
          <w:p w14:paraId="5271ABDC"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DAECB6"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2B80180"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81E36E2" w14:textId="77777777" w:rsidR="0036379A" w:rsidRPr="0046266F" w:rsidRDefault="0036379A" w:rsidP="00AA6A96">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6A2C5C76"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E3FBF9"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F4668E2"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B326F63"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E7CEC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FF5844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8DFC67E"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BCECCE7" w14:textId="77777777" w:rsidR="0036379A" w:rsidRPr="0046266F" w:rsidRDefault="0036379A" w:rsidP="00AA6A96">
            <w:pPr>
              <w:pStyle w:val="TAL"/>
            </w:pPr>
          </w:p>
        </w:tc>
      </w:tr>
    </w:tbl>
    <w:p w14:paraId="0F0074B9" w14:textId="77777777" w:rsidR="0036379A" w:rsidRDefault="0036379A" w:rsidP="0036379A"/>
    <w:p w14:paraId="1F8AA31E" w14:textId="0EF750F3" w:rsidR="0036379A" w:rsidRPr="0046266F" w:rsidRDefault="0036379A" w:rsidP="0036379A">
      <w:pPr>
        <w:pStyle w:val="Heading3"/>
      </w:pPr>
      <w:r>
        <w:t>7.1.13</w:t>
      </w:r>
      <w:r w:rsidRPr="0046266F">
        <w:tab/>
      </w:r>
      <w:r w:rsidRPr="001428C1">
        <w:t xml:space="preserve">UE updating forbidden PLMNs when accessing </w:t>
      </w:r>
      <w:r>
        <w:t>S</w:t>
      </w:r>
      <w:r w:rsidRPr="001428C1">
        <w:t>atellite E-UTRAN in NB-S1 mode</w:t>
      </w:r>
    </w:p>
    <w:p w14:paraId="24A07B6F" w14:textId="27F12942" w:rsidR="0036379A" w:rsidRPr="0046266F" w:rsidRDefault="0036379A" w:rsidP="0036379A">
      <w:pPr>
        <w:pStyle w:val="Heading4"/>
      </w:pPr>
      <w:r>
        <w:t>7.1.13</w:t>
      </w:r>
      <w:r w:rsidRPr="00804409">
        <w:t>.1</w:t>
      </w:r>
      <w:r w:rsidRPr="0046266F">
        <w:tab/>
        <w:t>Definition and applicability</w:t>
      </w:r>
    </w:p>
    <w:p w14:paraId="3BAC1A61" w14:textId="77777777" w:rsidR="0036379A" w:rsidRPr="0046266F" w:rsidRDefault="0036379A" w:rsidP="0036379A">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47CD8E6" w14:textId="3F47A4A2" w:rsidR="0036379A" w:rsidRPr="0046266F" w:rsidRDefault="0036379A" w:rsidP="0036379A">
      <w:pPr>
        <w:pStyle w:val="Heading4"/>
      </w:pPr>
      <w:r>
        <w:t>7.1.13</w:t>
      </w:r>
      <w:r w:rsidRPr="00804409">
        <w:t>.2</w:t>
      </w:r>
      <w:r w:rsidRPr="0046266F">
        <w:tab/>
        <w:t>Conformance requirement</w:t>
      </w:r>
    </w:p>
    <w:p w14:paraId="5499CB57" w14:textId="77777777" w:rsidR="0036379A" w:rsidRPr="0046266F" w:rsidRDefault="0036379A" w:rsidP="0036379A">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B1AB601" w14:textId="77777777" w:rsidR="0036379A" w:rsidRPr="0046266F" w:rsidRDefault="0036379A" w:rsidP="0036379A">
      <w:pPr>
        <w:pStyle w:val="B1"/>
        <w:ind w:left="0" w:firstLine="0"/>
      </w:pPr>
      <w:r w:rsidRPr="0046266F">
        <w:t>Reference:</w:t>
      </w:r>
    </w:p>
    <w:p w14:paraId="3AC4FF55" w14:textId="77777777" w:rsidR="0036379A" w:rsidRPr="0046266F" w:rsidRDefault="0036379A" w:rsidP="0036379A">
      <w:pPr>
        <w:pStyle w:val="B1"/>
      </w:pPr>
      <w:r w:rsidRPr="0046266F">
        <w:t>-</w:t>
      </w:r>
      <w:r w:rsidRPr="0046266F">
        <w:tab/>
        <w:t>TS 22.011 [6], clause 3.2.2.4.</w:t>
      </w:r>
    </w:p>
    <w:p w14:paraId="328437D9" w14:textId="77777777" w:rsidR="0036379A" w:rsidRPr="0046266F" w:rsidRDefault="0036379A" w:rsidP="0036379A">
      <w:pPr>
        <w:pStyle w:val="B1"/>
      </w:pPr>
      <w:r w:rsidRPr="0046266F">
        <w:t>-</w:t>
      </w:r>
      <w:r w:rsidRPr="0046266F">
        <w:tab/>
        <w:t>TS 31.102 [4], clauses 5.1.1</w:t>
      </w:r>
      <w:r>
        <w:t xml:space="preserve">, </w:t>
      </w:r>
      <w:r w:rsidRPr="00BD259A">
        <w:t>4.2.16</w:t>
      </w:r>
      <w:r>
        <w:t xml:space="preserve"> and </w:t>
      </w:r>
      <w:r w:rsidRPr="0046266F">
        <w:t>5.2.7.</w:t>
      </w:r>
    </w:p>
    <w:p w14:paraId="155F3CC0" w14:textId="6BFE2C80" w:rsidR="0036379A" w:rsidRPr="0046266F" w:rsidRDefault="0036379A" w:rsidP="0036379A">
      <w:pPr>
        <w:pStyle w:val="Heading4"/>
      </w:pPr>
      <w:r>
        <w:t>7.1.</w:t>
      </w:r>
      <w:r w:rsidR="00126715">
        <w:t>13</w:t>
      </w:r>
      <w:r w:rsidRPr="00804409">
        <w:t>.3</w:t>
      </w:r>
      <w:r w:rsidRPr="0046266F">
        <w:tab/>
        <w:t>Test purpose</w:t>
      </w:r>
    </w:p>
    <w:p w14:paraId="01AA5F15" w14:textId="77777777" w:rsidR="0036379A" w:rsidRPr="0046266F" w:rsidRDefault="0036379A" w:rsidP="0036379A">
      <w:r w:rsidRPr="0046266F">
        <w:t>To verify that the UE correctly updates the EF</w:t>
      </w:r>
      <w:r w:rsidRPr="0046266F">
        <w:rPr>
          <w:vertAlign w:val="subscript"/>
        </w:rPr>
        <w:t>FPLMN</w:t>
      </w:r>
      <w:r w:rsidRPr="0046266F">
        <w:t>, i.e. fill up existing gaps in the elementary file before overwriting any existing entries.</w:t>
      </w:r>
    </w:p>
    <w:p w14:paraId="000E4721" w14:textId="67DF58C5" w:rsidR="0036379A" w:rsidRPr="0046266F" w:rsidRDefault="0036379A" w:rsidP="0036379A">
      <w:pPr>
        <w:pStyle w:val="Heading4"/>
      </w:pPr>
      <w:r>
        <w:t>7.1.13</w:t>
      </w:r>
      <w:r w:rsidRPr="00804409">
        <w:t>.4</w:t>
      </w:r>
      <w:r w:rsidRPr="0046266F">
        <w:tab/>
        <w:t>Method of test</w:t>
      </w:r>
    </w:p>
    <w:p w14:paraId="3ECB6DB2" w14:textId="45D6D9BD" w:rsidR="0036379A" w:rsidRPr="0046266F" w:rsidRDefault="0036379A" w:rsidP="0036379A">
      <w:pPr>
        <w:pStyle w:val="Heading5"/>
      </w:pPr>
      <w:r>
        <w:t>7.1.13</w:t>
      </w:r>
      <w:r w:rsidRPr="008F6BF4">
        <w:t>.4.</w:t>
      </w:r>
      <w:r w:rsidRPr="00804409">
        <w:t>1</w:t>
      </w:r>
      <w:r w:rsidRPr="0046266F">
        <w:tab/>
        <w:t>Initial conditions</w:t>
      </w:r>
    </w:p>
    <w:p w14:paraId="1D3C12B0" w14:textId="77777777" w:rsidR="0036379A" w:rsidRPr="0046266F" w:rsidRDefault="0036379A" w:rsidP="0036379A">
      <w:r w:rsidRPr="0046266F">
        <w:t xml:space="preserve">The </w:t>
      </w:r>
      <w:r>
        <w:t xml:space="preserve">SAT-NB-SS </w:t>
      </w:r>
      <w:r w:rsidRPr="0046266F">
        <w:t>transmits on the BCCH, with the following network parameters:</w:t>
      </w:r>
    </w:p>
    <w:p w14:paraId="24A5A85B" w14:textId="77777777" w:rsidR="0036379A" w:rsidRPr="0046266F" w:rsidRDefault="0036379A" w:rsidP="0036379A">
      <w:pPr>
        <w:pStyle w:val="B1"/>
      </w:pPr>
      <w:r w:rsidRPr="0046266F">
        <w:t>-</w:t>
      </w:r>
      <w:r w:rsidRPr="0046266F">
        <w:tab/>
        <w:t>TAI (MCC/MNC/TAC):</w:t>
      </w:r>
      <w:r w:rsidRPr="00D12251">
        <w:t xml:space="preserve"> </w:t>
      </w:r>
      <w:r w:rsidRPr="0046266F">
        <w:tab/>
        <w:t>234/002/</w:t>
      </w:r>
      <w:r>
        <w:t>00</w:t>
      </w:r>
      <w:r w:rsidRPr="0046266F">
        <w:t>01.</w:t>
      </w:r>
    </w:p>
    <w:p w14:paraId="02386A4D" w14:textId="77777777" w:rsidR="0036379A" w:rsidRDefault="0036379A" w:rsidP="0036379A">
      <w:pPr>
        <w:pStyle w:val="B1"/>
      </w:pPr>
      <w:r w:rsidRPr="0046266F">
        <w:t>-</w:t>
      </w:r>
      <w:r w:rsidRPr="0046266F">
        <w:tab/>
        <w:t>Access control:</w:t>
      </w:r>
      <w:r w:rsidRPr="0046266F">
        <w:tab/>
        <w:t>unrestricted.</w:t>
      </w:r>
    </w:p>
    <w:p w14:paraId="4952CB23"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0847DC48"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47DA631D" w14:textId="77777777" w:rsidR="0036379A" w:rsidRPr="0046266F" w:rsidRDefault="0036379A" w:rsidP="0036379A">
      <w:pPr>
        <w:keepNext/>
        <w:keepLines/>
        <w:rPr>
          <w:b/>
        </w:rPr>
      </w:pPr>
      <w:r w:rsidRPr="0046266F">
        <w:rPr>
          <w:b/>
        </w:rPr>
        <w:t>EF</w:t>
      </w:r>
      <w:r w:rsidRPr="0046266F">
        <w:rPr>
          <w:b/>
          <w:vertAlign w:val="subscript"/>
        </w:rPr>
        <w:t>FPLMN</w:t>
      </w:r>
      <w:r w:rsidRPr="0046266F">
        <w:rPr>
          <w:b/>
        </w:rPr>
        <w:t xml:space="preserve"> (Forbidden PLMNs)</w:t>
      </w:r>
    </w:p>
    <w:p w14:paraId="201928C7"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003E1A96" w14:textId="77777777" w:rsidR="0036379A" w:rsidRPr="0046266F" w:rsidRDefault="0036379A" w:rsidP="0036379A">
      <w:pPr>
        <w:pStyle w:val="EW"/>
        <w:tabs>
          <w:tab w:val="left" w:pos="2835"/>
        </w:tabs>
      </w:pPr>
      <w:r w:rsidRPr="0046266F">
        <w:tab/>
        <w:t>PLMN2:</w:t>
      </w:r>
      <w:r w:rsidRPr="0046266F">
        <w:tab/>
        <w:t>empty</w:t>
      </w:r>
    </w:p>
    <w:p w14:paraId="698E9A1F" w14:textId="77777777" w:rsidR="0036379A" w:rsidRPr="0046266F" w:rsidRDefault="0036379A" w:rsidP="0036379A">
      <w:pPr>
        <w:pStyle w:val="EW"/>
        <w:tabs>
          <w:tab w:val="left" w:pos="2835"/>
        </w:tabs>
      </w:pPr>
      <w:r w:rsidRPr="0046266F">
        <w:tab/>
        <w:t>PLMN3:</w:t>
      </w:r>
      <w:r w:rsidRPr="0046266F">
        <w:tab/>
        <w:t>234 003</w:t>
      </w:r>
    </w:p>
    <w:p w14:paraId="1EBB88DB" w14:textId="77777777" w:rsidR="0036379A" w:rsidRPr="0046266F" w:rsidRDefault="0036379A" w:rsidP="0036379A">
      <w:pPr>
        <w:pStyle w:val="EW"/>
        <w:tabs>
          <w:tab w:val="left" w:pos="2835"/>
        </w:tabs>
      </w:pPr>
      <w:r w:rsidRPr="0046266F">
        <w:tab/>
        <w:t>PLMN4:</w:t>
      </w:r>
      <w:r w:rsidRPr="0046266F">
        <w:tab/>
        <w:t>234 004</w:t>
      </w:r>
    </w:p>
    <w:p w14:paraId="1B7E0982" w14:textId="77777777" w:rsidR="0036379A" w:rsidRPr="0046266F" w:rsidRDefault="0036379A" w:rsidP="0036379A">
      <w:pPr>
        <w:pStyle w:val="EW"/>
        <w:tabs>
          <w:tab w:val="left" w:pos="2835"/>
        </w:tabs>
      </w:pPr>
      <w:r w:rsidRPr="0046266F">
        <w:tab/>
        <w:t>PLMN5:</w:t>
      </w:r>
      <w:r w:rsidRPr="0046266F">
        <w:tab/>
        <w:t>234 005</w:t>
      </w:r>
    </w:p>
    <w:p w14:paraId="4D3F92CC" w14:textId="77777777" w:rsidR="0036379A" w:rsidRPr="0046266F" w:rsidRDefault="0036379A" w:rsidP="0036379A">
      <w:pPr>
        <w:pStyle w:val="EX"/>
        <w:tabs>
          <w:tab w:val="left" w:pos="2835"/>
        </w:tabs>
        <w:rPr>
          <w:lang w:val="fr-FR"/>
        </w:rPr>
      </w:pPr>
      <w:r w:rsidRPr="0046266F">
        <w:tab/>
      </w:r>
      <w:r w:rsidRPr="0046266F">
        <w:rPr>
          <w:lang w:val="fr-FR"/>
        </w:rPr>
        <w:t>PLMN6:</w:t>
      </w:r>
      <w:r w:rsidRPr="0046266F">
        <w:rPr>
          <w:lang w:val="fr-FR"/>
        </w:rPr>
        <w:tab/>
        <w:t>234 006</w:t>
      </w:r>
    </w:p>
    <w:p w14:paraId="1AEF7C65"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38370591" w14:textId="77777777" w:rsidTr="00AA6A96">
        <w:tc>
          <w:tcPr>
            <w:tcW w:w="959" w:type="dxa"/>
            <w:tcBorders>
              <w:top w:val="single" w:sz="4" w:space="0" w:color="auto"/>
              <w:left w:val="single" w:sz="4" w:space="0" w:color="auto"/>
              <w:bottom w:val="single" w:sz="4" w:space="0" w:color="auto"/>
              <w:right w:val="single" w:sz="4" w:space="0" w:color="auto"/>
            </w:tcBorders>
          </w:tcPr>
          <w:p w14:paraId="7083F1D3"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E12244" w14:textId="77777777" w:rsidR="0036379A" w:rsidRPr="00615145" w:rsidRDefault="0036379A" w:rsidP="00AA6A96">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27EC52DC" w14:textId="77777777" w:rsidR="0036379A" w:rsidRPr="00615145" w:rsidRDefault="0036379A" w:rsidP="00AA6A96">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303398B1" w14:textId="77777777" w:rsidR="0036379A" w:rsidRPr="00615145" w:rsidRDefault="0036379A" w:rsidP="00AA6A96">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46757ED0" w14:textId="77777777" w:rsidR="0036379A" w:rsidRPr="00615145" w:rsidRDefault="0036379A" w:rsidP="00AA6A96">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248EDA77" w14:textId="77777777" w:rsidR="0036379A" w:rsidRPr="00615145" w:rsidRDefault="0036379A" w:rsidP="00AA6A96">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175FC619" w14:textId="77777777" w:rsidR="0036379A" w:rsidRPr="00615145" w:rsidRDefault="0036379A" w:rsidP="00AA6A96">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3F6FC4" w14:textId="77777777" w:rsidR="0036379A" w:rsidRPr="00615145" w:rsidRDefault="0036379A" w:rsidP="00AA6A96">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2CAFA55F" w14:textId="77777777" w:rsidR="0036379A" w:rsidRPr="00615145" w:rsidRDefault="0036379A" w:rsidP="00AA6A96">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6967E7F4" w14:textId="77777777" w:rsidR="0036379A" w:rsidRPr="00615145" w:rsidRDefault="0036379A" w:rsidP="00AA6A96">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523A6F8E" w14:textId="77777777" w:rsidR="0036379A" w:rsidRPr="00615145" w:rsidRDefault="0036379A" w:rsidP="00AA6A96">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26D6745A" w14:textId="77777777" w:rsidR="0036379A" w:rsidRPr="00615145" w:rsidRDefault="0036379A" w:rsidP="00AA6A96">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0C3A6B67" w14:textId="77777777" w:rsidR="0036379A" w:rsidRPr="00615145" w:rsidRDefault="0036379A" w:rsidP="00AA6A96">
            <w:pPr>
              <w:pStyle w:val="TAL"/>
              <w:rPr>
                <w:b/>
                <w:bCs/>
              </w:rPr>
            </w:pPr>
            <w:r w:rsidRPr="00615145">
              <w:rPr>
                <w:b/>
                <w:bCs/>
              </w:rPr>
              <w:t>B12</w:t>
            </w:r>
          </w:p>
        </w:tc>
      </w:tr>
      <w:tr w:rsidR="0036379A" w:rsidRPr="0046266F" w14:paraId="0C8AA9A1" w14:textId="77777777" w:rsidTr="00AA6A96">
        <w:tc>
          <w:tcPr>
            <w:tcW w:w="959" w:type="dxa"/>
            <w:tcBorders>
              <w:top w:val="single" w:sz="4" w:space="0" w:color="auto"/>
              <w:left w:val="single" w:sz="4" w:space="0" w:color="auto"/>
              <w:bottom w:val="single" w:sz="4" w:space="0" w:color="auto"/>
              <w:right w:val="single" w:sz="4" w:space="0" w:color="auto"/>
            </w:tcBorders>
          </w:tcPr>
          <w:p w14:paraId="31DD5987"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3C05F5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6158702"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2E936B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7E5B06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1AE0F2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89196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A1298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4C35CCA"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5CB7A0F"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1698FF"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FF838BD"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0A59D27" w14:textId="77777777" w:rsidR="0036379A" w:rsidRPr="0046266F" w:rsidRDefault="0036379A" w:rsidP="00AA6A96">
            <w:pPr>
              <w:pStyle w:val="TAL"/>
            </w:pPr>
            <w:r w:rsidRPr="0046266F">
              <w:t>00</w:t>
            </w:r>
          </w:p>
        </w:tc>
      </w:tr>
      <w:tr w:rsidR="0036379A" w:rsidRPr="0046266F" w14:paraId="6ECB87D1" w14:textId="77777777" w:rsidTr="00AA6A96">
        <w:tc>
          <w:tcPr>
            <w:tcW w:w="959" w:type="dxa"/>
            <w:tcBorders>
              <w:right w:val="single" w:sz="4" w:space="0" w:color="auto"/>
            </w:tcBorders>
          </w:tcPr>
          <w:p w14:paraId="3E9A2B6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B7FE4D0" w14:textId="77777777" w:rsidR="0036379A" w:rsidRPr="00615145" w:rsidRDefault="0036379A" w:rsidP="00AA6A96">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3479C399" w14:textId="77777777" w:rsidR="0036379A" w:rsidRPr="00615145" w:rsidRDefault="0036379A" w:rsidP="00AA6A96">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3E519BB9" w14:textId="77777777" w:rsidR="0036379A" w:rsidRPr="00615145" w:rsidRDefault="0036379A" w:rsidP="00AA6A96">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BCFEB90" w14:textId="77777777" w:rsidR="0036379A" w:rsidRPr="00615145" w:rsidRDefault="0036379A" w:rsidP="00AA6A96">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528CC79B" w14:textId="77777777" w:rsidR="0036379A" w:rsidRPr="00615145" w:rsidRDefault="0036379A" w:rsidP="00AA6A96">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7DD26C68" w14:textId="77777777" w:rsidR="0036379A" w:rsidRPr="00615145" w:rsidRDefault="0036379A" w:rsidP="00AA6A96">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0C95CF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4986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B71B1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9798E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D285D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64E5AA" w14:textId="77777777" w:rsidR="0036379A" w:rsidRPr="0046266F" w:rsidRDefault="0036379A" w:rsidP="00AA6A96">
            <w:pPr>
              <w:pStyle w:val="TAL"/>
            </w:pPr>
          </w:p>
        </w:tc>
      </w:tr>
      <w:tr w:rsidR="0036379A" w:rsidRPr="0046266F" w14:paraId="609B523F" w14:textId="77777777" w:rsidTr="00AA6A96">
        <w:tc>
          <w:tcPr>
            <w:tcW w:w="959" w:type="dxa"/>
            <w:tcBorders>
              <w:right w:val="single" w:sz="4" w:space="0" w:color="auto"/>
            </w:tcBorders>
          </w:tcPr>
          <w:p w14:paraId="11264DB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57F6761"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ADB32F"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9BFB55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A9D9FD5"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C096932"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015938E"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6CA9A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586F0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D1A186"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2E677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44465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F08D335" w14:textId="77777777" w:rsidR="0036379A" w:rsidRPr="0046266F" w:rsidRDefault="0036379A" w:rsidP="00AA6A96">
            <w:pPr>
              <w:pStyle w:val="TAL"/>
            </w:pPr>
          </w:p>
        </w:tc>
      </w:tr>
    </w:tbl>
    <w:p w14:paraId="41AF2B5B" w14:textId="77777777" w:rsidR="0036379A" w:rsidRPr="0046266F" w:rsidRDefault="0036379A" w:rsidP="0036379A"/>
    <w:p w14:paraId="781F0E2F" w14:textId="77777777" w:rsidR="0036379A" w:rsidRDefault="0036379A" w:rsidP="0036379A">
      <w:r w:rsidRPr="0046266F">
        <w:t xml:space="preserve">The </w:t>
      </w:r>
      <w:r w:rsidRPr="00436E30">
        <w:t>UICC is installed into the Terminal</w:t>
      </w:r>
      <w:r w:rsidRPr="0046266F">
        <w:t xml:space="preserve"> and the UE is set to automatic PLMN selection mode.</w:t>
      </w:r>
    </w:p>
    <w:p w14:paraId="5A700FE4" w14:textId="77777777" w:rsidR="0036379A" w:rsidRPr="0058344F"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81E908C" w14:textId="42DBC323" w:rsidR="0036379A" w:rsidRPr="0046266F" w:rsidRDefault="0036379A" w:rsidP="0036379A">
      <w:pPr>
        <w:pStyle w:val="Heading5"/>
      </w:pPr>
      <w:r>
        <w:t>7.1.13</w:t>
      </w:r>
      <w:r w:rsidRPr="00804409">
        <w:t>.4.2</w:t>
      </w:r>
      <w:r w:rsidRPr="0046266F">
        <w:tab/>
        <w:t>Procedure</w:t>
      </w:r>
    </w:p>
    <w:p w14:paraId="679C01DB" w14:textId="77777777" w:rsidR="0036379A" w:rsidRPr="0046266F" w:rsidRDefault="0036379A" w:rsidP="0036379A">
      <w:pPr>
        <w:pStyle w:val="B1"/>
        <w:keepNext/>
        <w:keepLines/>
      </w:pPr>
      <w:r w:rsidRPr="0046266F">
        <w:t>a)</w:t>
      </w:r>
      <w:r w:rsidRPr="0046266F">
        <w:tab/>
        <w:t>The UE is powered on.</w:t>
      </w:r>
    </w:p>
    <w:p w14:paraId="670014D5" w14:textId="77777777" w:rsidR="0036379A" w:rsidRPr="0046266F" w:rsidRDefault="0036379A" w:rsidP="0036379A">
      <w:pPr>
        <w:pStyle w:val="B1"/>
      </w:pPr>
      <w:r w:rsidRPr="0046266F">
        <w:t>b)</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092C2D43" w14:textId="77777777" w:rsidR="0036379A" w:rsidRPr="0046266F" w:rsidRDefault="0036379A" w:rsidP="0036379A">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RRCConnectionRelease-NB</w:t>
      </w:r>
      <w:r w:rsidRPr="0046266F">
        <w:t>.</w:t>
      </w:r>
    </w:p>
    <w:p w14:paraId="7ED11CCE" w14:textId="77777777" w:rsidR="0036379A" w:rsidRPr="0046266F" w:rsidRDefault="0036379A" w:rsidP="0036379A">
      <w:pPr>
        <w:pStyle w:val="B1"/>
      </w:pPr>
      <w:r w:rsidRPr="0046266F">
        <w:t>d)</w:t>
      </w:r>
      <w:r w:rsidRPr="0046266F">
        <w:tab/>
        <w:t>The UE is soft powered down.</w:t>
      </w:r>
    </w:p>
    <w:p w14:paraId="374B1741" w14:textId="6036EA6C" w:rsidR="0036379A" w:rsidRPr="0046266F" w:rsidRDefault="0036379A" w:rsidP="0036379A">
      <w:pPr>
        <w:pStyle w:val="Heading4"/>
      </w:pPr>
      <w:r>
        <w:t>7.1.13</w:t>
      </w:r>
      <w:r w:rsidRPr="0046266F">
        <w:t>.5</w:t>
      </w:r>
      <w:r w:rsidRPr="0046266F">
        <w:tab/>
        <w:t>Acceptance criteria</w:t>
      </w:r>
    </w:p>
    <w:p w14:paraId="56C7DB60" w14:textId="77777777" w:rsidR="0036379A" w:rsidRPr="0046266F" w:rsidRDefault="0036379A" w:rsidP="0036379A">
      <w:pPr>
        <w:pStyle w:val="B1"/>
      </w:pPr>
      <w:r w:rsidRPr="0046266F">
        <w:t>1)</w:t>
      </w:r>
      <w:r w:rsidRPr="0046266F">
        <w:tab/>
        <w:t xml:space="preserve">After step b) the terminal shall send </w:t>
      </w:r>
      <w:r w:rsidRPr="0046266F">
        <w:rPr>
          <w:i/>
        </w:rPr>
        <w:t>AttachRequest</w:t>
      </w:r>
      <w:r w:rsidRPr="0046266F">
        <w:t xml:space="preserve"> during registration.</w:t>
      </w:r>
    </w:p>
    <w:p w14:paraId="4C37C5A5" w14:textId="77777777" w:rsidR="0036379A" w:rsidRPr="0046266F" w:rsidRDefault="0036379A" w:rsidP="0036379A">
      <w:pPr>
        <w:pStyle w:val="B1"/>
      </w:pPr>
      <w:r w:rsidRPr="0046266F">
        <w:t>2)</w:t>
      </w:r>
      <w:r w:rsidRPr="0046266F">
        <w:tab/>
        <w:t xml:space="preserve">After </w:t>
      </w:r>
      <w:r w:rsidRPr="007F7D16">
        <w:t>step c) the</w:t>
      </w:r>
      <w:r w:rsidRPr="0046266F">
        <w:t xml:space="preserve"> USIM shall contain:</w:t>
      </w:r>
    </w:p>
    <w:p w14:paraId="12A627A1" w14:textId="77777777" w:rsidR="0036379A" w:rsidRPr="0046266F" w:rsidRDefault="0036379A" w:rsidP="0036379A">
      <w:pPr>
        <w:rPr>
          <w:b/>
        </w:rPr>
      </w:pPr>
      <w:r w:rsidRPr="0046266F">
        <w:rPr>
          <w:b/>
        </w:rPr>
        <w:t>EF</w:t>
      </w:r>
      <w:r w:rsidRPr="0046266F">
        <w:rPr>
          <w:b/>
          <w:vertAlign w:val="subscript"/>
        </w:rPr>
        <w:t>FPLMN</w:t>
      </w:r>
      <w:r w:rsidRPr="0046266F">
        <w:rPr>
          <w:b/>
        </w:rPr>
        <w:t xml:space="preserve"> (Forbidden PLMNs)</w:t>
      </w:r>
    </w:p>
    <w:p w14:paraId="0B4B196B" w14:textId="77777777" w:rsidR="0036379A" w:rsidRPr="0046266F" w:rsidRDefault="0036379A" w:rsidP="0036379A">
      <w:pPr>
        <w:pStyle w:val="EW"/>
        <w:tabs>
          <w:tab w:val="left" w:pos="2835"/>
        </w:tabs>
      </w:pPr>
      <w:r w:rsidRPr="0046266F">
        <w:t>Logically:</w:t>
      </w:r>
      <w:r w:rsidRPr="0046266F">
        <w:tab/>
        <w:t>PLMN1:</w:t>
      </w:r>
      <w:r w:rsidRPr="0046266F">
        <w:tab/>
        <w:t>234 001 (MCC MNC)</w:t>
      </w:r>
    </w:p>
    <w:p w14:paraId="5B1ACDC0" w14:textId="77777777" w:rsidR="0036379A" w:rsidRPr="0046266F" w:rsidRDefault="0036379A" w:rsidP="0036379A">
      <w:pPr>
        <w:pStyle w:val="EW"/>
        <w:tabs>
          <w:tab w:val="left" w:pos="2835"/>
        </w:tabs>
        <w:rPr>
          <w:lang w:val="fr-FR"/>
        </w:rPr>
      </w:pPr>
      <w:r w:rsidRPr="0046266F">
        <w:tab/>
      </w:r>
      <w:r w:rsidRPr="0046266F">
        <w:rPr>
          <w:lang w:val="fr-FR"/>
        </w:rPr>
        <w:t>PLMN2:</w:t>
      </w:r>
      <w:r w:rsidRPr="0046266F">
        <w:rPr>
          <w:lang w:val="fr-FR"/>
        </w:rPr>
        <w:tab/>
        <w:t>234 002</w:t>
      </w:r>
    </w:p>
    <w:p w14:paraId="2E541B37" w14:textId="77777777" w:rsidR="0036379A" w:rsidRPr="0046266F" w:rsidRDefault="0036379A" w:rsidP="0036379A">
      <w:pPr>
        <w:pStyle w:val="EW"/>
        <w:tabs>
          <w:tab w:val="left" w:pos="2835"/>
        </w:tabs>
        <w:rPr>
          <w:lang w:val="fr-FR"/>
        </w:rPr>
      </w:pPr>
      <w:r w:rsidRPr="0046266F">
        <w:rPr>
          <w:lang w:val="fr-FR"/>
        </w:rPr>
        <w:tab/>
        <w:t>PLMN3:</w:t>
      </w:r>
      <w:r w:rsidRPr="0046266F">
        <w:rPr>
          <w:lang w:val="fr-FR"/>
        </w:rPr>
        <w:tab/>
        <w:t>234 003</w:t>
      </w:r>
    </w:p>
    <w:p w14:paraId="6BA4C600" w14:textId="77777777" w:rsidR="0036379A" w:rsidRPr="0046266F" w:rsidRDefault="0036379A" w:rsidP="0036379A">
      <w:pPr>
        <w:pStyle w:val="EW"/>
        <w:tabs>
          <w:tab w:val="left" w:pos="2835"/>
        </w:tabs>
        <w:rPr>
          <w:lang w:val="fr-FR"/>
        </w:rPr>
      </w:pPr>
      <w:r w:rsidRPr="0046266F">
        <w:rPr>
          <w:lang w:val="fr-FR"/>
        </w:rPr>
        <w:tab/>
        <w:t>PLMN4:</w:t>
      </w:r>
      <w:r w:rsidRPr="0046266F">
        <w:rPr>
          <w:lang w:val="fr-FR"/>
        </w:rPr>
        <w:tab/>
        <w:t>234 004</w:t>
      </w:r>
    </w:p>
    <w:p w14:paraId="2B4CD09B" w14:textId="77777777" w:rsidR="0036379A" w:rsidRPr="0046266F" w:rsidRDefault="0036379A" w:rsidP="0036379A">
      <w:pPr>
        <w:pStyle w:val="EW"/>
        <w:tabs>
          <w:tab w:val="left" w:pos="2835"/>
        </w:tabs>
        <w:rPr>
          <w:lang w:val="fr-FR"/>
        </w:rPr>
      </w:pPr>
      <w:r w:rsidRPr="0046266F">
        <w:rPr>
          <w:lang w:val="fr-FR"/>
        </w:rPr>
        <w:tab/>
        <w:t>PLMN5:</w:t>
      </w:r>
      <w:r w:rsidRPr="0046266F">
        <w:rPr>
          <w:lang w:val="fr-FR"/>
        </w:rPr>
        <w:tab/>
        <w:t>234 005</w:t>
      </w:r>
    </w:p>
    <w:p w14:paraId="3CEBA5A6" w14:textId="77777777" w:rsidR="0036379A" w:rsidRPr="0046266F" w:rsidRDefault="0036379A" w:rsidP="0036379A">
      <w:pPr>
        <w:pStyle w:val="EX"/>
        <w:tabs>
          <w:tab w:val="left" w:pos="2835"/>
        </w:tabs>
        <w:rPr>
          <w:lang w:val="fr-FR"/>
        </w:rPr>
      </w:pPr>
      <w:r w:rsidRPr="0046266F">
        <w:rPr>
          <w:lang w:val="fr-FR"/>
        </w:rPr>
        <w:tab/>
        <w:t>PLMN6:</w:t>
      </w:r>
      <w:r w:rsidRPr="0046266F">
        <w:rPr>
          <w:lang w:val="fr-FR"/>
        </w:rPr>
        <w:tab/>
        <w:t>234 006</w:t>
      </w:r>
    </w:p>
    <w:p w14:paraId="373E94E4" w14:textId="77777777" w:rsidR="0036379A" w:rsidRPr="0046266F" w:rsidRDefault="0036379A" w:rsidP="0036379A">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481C68AA" w14:textId="77777777" w:rsidTr="00AA6A96">
        <w:tc>
          <w:tcPr>
            <w:tcW w:w="959" w:type="dxa"/>
            <w:tcBorders>
              <w:top w:val="single" w:sz="4" w:space="0" w:color="auto"/>
              <w:left w:val="single" w:sz="4" w:space="0" w:color="auto"/>
              <w:bottom w:val="single" w:sz="4" w:space="0" w:color="auto"/>
              <w:right w:val="single" w:sz="4" w:space="0" w:color="auto"/>
            </w:tcBorders>
          </w:tcPr>
          <w:p w14:paraId="76E2C285"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44D6465"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8116F1A"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FE00E64"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194D2EB"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56C4AE1"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2681547C"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4A92DC1B"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7F12E77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13461959"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03471479"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8E90EB8"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FE67B7D" w14:textId="77777777" w:rsidR="0036379A" w:rsidRPr="00880030" w:rsidRDefault="0036379A" w:rsidP="00AA6A96">
            <w:pPr>
              <w:pStyle w:val="TAL"/>
              <w:rPr>
                <w:b/>
                <w:bCs/>
              </w:rPr>
            </w:pPr>
            <w:r w:rsidRPr="00880030">
              <w:rPr>
                <w:b/>
                <w:bCs/>
              </w:rPr>
              <w:t>B12</w:t>
            </w:r>
          </w:p>
        </w:tc>
      </w:tr>
      <w:tr w:rsidR="0036379A" w:rsidRPr="0046266F" w14:paraId="24FBA6AA" w14:textId="77777777" w:rsidTr="00AA6A96">
        <w:tc>
          <w:tcPr>
            <w:tcW w:w="959" w:type="dxa"/>
            <w:tcBorders>
              <w:top w:val="single" w:sz="4" w:space="0" w:color="auto"/>
              <w:left w:val="single" w:sz="4" w:space="0" w:color="auto"/>
              <w:bottom w:val="single" w:sz="4" w:space="0" w:color="auto"/>
              <w:right w:val="single" w:sz="4" w:space="0" w:color="auto"/>
            </w:tcBorders>
          </w:tcPr>
          <w:p w14:paraId="04E81E2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7D949DB"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5F33D49"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F82F47C"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DEA002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514C079"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58288F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139F58"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D4BCC6"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1A5ACE8D"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8B2A9CD"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928E840"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162C3BA" w14:textId="77777777" w:rsidR="0036379A" w:rsidRPr="0046266F" w:rsidRDefault="0036379A" w:rsidP="00AA6A96">
            <w:pPr>
              <w:pStyle w:val="TAL"/>
            </w:pPr>
            <w:r w:rsidRPr="0046266F">
              <w:t>00</w:t>
            </w:r>
          </w:p>
        </w:tc>
      </w:tr>
      <w:tr w:rsidR="0036379A" w:rsidRPr="0046266F" w14:paraId="1549F16A" w14:textId="77777777" w:rsidTr="00AA6A96">
        <w:tc>
          <w:tcPr>
            <w:tcW w:w="959" w:type="dxa"/>
            <w:tcBorders>
              <w:right w:val="single" w:sz="4" w:space="0" w:color="auto"/>
            </w:tcBorders>
          </w:tcPr>
          <w:p w14:paraId="6535976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3FE4DD7"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DFD21D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53095003"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274F616D"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2B596060"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1ED30B2F"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2160C86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F5692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CF73BB"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69784C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DCCC65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E0E1F9" w14:textId="77777777" w:rsidR="0036379A" w:rsidRPr="0046266F" w:rsidRDefault="0036379A" w:rsidP="00AA6A96">
            <w:pPr>
              <w:pStyle w:val="TAL"/>
            </w:pPr>
          </w:p>
        </w:tc>
      </w:tr>
      <w:tr w:rsidR="0036379A" w:rsidRPr="0046266F" w14:paraId="74A137C2" w14:textId="77777777" w:rsidTr="00AA6A96">
        <w:tc>
          <w:tcPr>
            <w:tcW w:w="959" w:type="dxa"/>
            <w:tcBorders>
              <w:right w:val="single" w:sz="4" w:space="0" w:color="auto"/>
            </w:tcBorders>
          </w:tcPr>
          <w:p w14:paraId="50BF2EF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179DA87"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C13F3D"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2A3EAF6"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579DD79"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7F323967"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44D12B70"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77C4DD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6C2148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9980F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1F45C7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68D176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DC89FA4" w14:textId="77777777" w:rsidR="0036379A" w:rsidRPr="0046266F" w:rsidRDefault="0036379A" w:rsidP="00AA6A96">
            <w:pPr>
              <w:pStyle w:val="TAL"/>
            </w:pPr>
          </w:p>
        </w:tc>
      </w:tr>
    </w:tbl>
    <w:p w14:paraId="67E4FDDE" w14:textId="77777777" w:rsidR="0036379A" w:rsidRPr="0046266F" w:rsidRDefault="0036379A" w:rsidP="0036379A"/>
    <w:p w14:paraId="56EC192B" w14:textId="77777777" w:rsidR="0036379A" w:rsidRPr="0046266F" w:rsidRDefault="0036379A" w:rsidP="0036379A">
      <w:r w:rsidRPr="0046266F">
        <w:t>or</w:t>
      </w:r>
    </w:p>
    <w:p w14:paraId="3A8E7990" w14:textId="77777777" w:rsidR="0036379A" w:rsidRPr="0046266F" w:rsidRDefault="0036379A" w:rsidP="0036379A">
      <w:pPr>
        <w:keepNext/>
        <w:rPr>
          <w:b/>
        </w:rPr>
      </w:pPr>
      <w:r w:rsidRPr="0046266F">
        <w:rPr>
          <w:b/>
        </w:rPr>
        <w:lastRenderedPageBreak/>
        <w:t>EF</w:t>
      </w:r>
      <w:r w:rsidRPr="0046266F">
        <w:rPr>
          <w:b/>
          <w:vertAlign w:val="subscript"/>
        </w:rPr>
        <w:t>FPLMN</w:t>
      </w:r>
      <w:r w:rsidRPr="0046266F">
        <w:rPr>
          <w:b/>
        </w:rPr>
        <w:t xml:space="preserve"> (Forbidden PLMNs)</w:t>
      </w:r>
    </w:p>
    <w:p w14:paraId="06DA5538" w14:textId="77777777" w:rsidR="0036379A" w:rsidRPr="0046266F" w:rsidRDefault="0036379A" w:rsidP="0036379A">
      <w:pPr>
        <w:pStyle w:val="EW"/>
        <w:keepNext/>
        <w:tabs>
          <w:tab w:val="left" w:pos="2835"/>
        </w:tabs>
      </w:pPr>
      <w:r w:rsidRPr="0046266F">
        <w:t>Logically:</w:t>
      </w:r>
      <w:r w:rsidRPr="0046266F">
        <w:tab/>
        <w:t>PLMN1:</w:t>
      </w:r>
      <w:r w:rsidRPr="0046266F">
        <w:tab/>
        <w:t>234 001 (MCC MNC)</w:t>
      </w:r>
    </w:p>
    <w:p w14:paraId="0103F8E6" w14:textId="77777777" w:rsidR="0036379A" w:rsidRPr="00C05D48" w:rsidRDefault="0036379A" w:rsidP="0036379A">
      <w:pPr>
        <w:pStyle w:val="EW"/>
        <w:keepNext/>
        <w:tabs>
          <w:tab w:val="left" w:pos="2835"/>
        </w:tabs>
      </w:pPr>
      <w:r w:rsidRPr="0046266F">
        <w:tab/>
      </w:r>
      <w:r w:rsidRPr="00C05D48">
        <w:t>PLMN2:</w:t>
      </w:r>
      <w:r w:rsidRPr="00C05D48">
        <w:tab/>
        <w:t>234 003</w:t>
      </w:r>
    </w:p>
    <w:p w14:paraId="107041D6" w14:textId="77777777" w:rsidR="0036379A" w:rsidRPr="0046266F" w:rsidRDefault="0036379A" w:rsidP="0036379A">
      <w:pPr>
        <w:pStyle w:val="EW"/>
        <w:keepNext/>
        <w:tabs>
          <w:tab w:val="left" w:pos="2835"/>
        </w:tabs>
        <w:rPr>
          <w:lang w:val="fr-FR"/>
        </w:rPr>
      </w:pPr>
      <w:r w:rsidRPr="00C05D48">
        <w:tab/>
      </w:r>
      <w:r w:rsidRPr="0046266F">
        <w:rPr>
          <w:lang w:val="fr-FR"/>
        </w:rPr>
        <w:t>PLMN3:</w:t>
      </w:r>
      <w:r w:rsidRPr="0046266F">
        <w:rPr>
          <w:lang w:val="fr-FR"/>
        </w:rPr>
        <w:tab/>
        <w:t>234 004</w:t>
      </w:r>
    </w:p>
    <w:p w14:paraId="3D9A5DA6" w14:textId="77777777" w:rsidR="0036379A" w:rsidRPr="0046266F" w:rsidRDefault="0036379A" w:rsidP="0036379A">
      <w:pPr>
        <w:pStyle w:val="EW"/>
        <w:keepNext/>
        <w:tabs>
          <w:tab w:val="left" w:pos="2835"/>
        </w:tabs>
        <w:rPr>
          <w:lang w:val="fr-FR"/>
        </w:rPr>
      </w:pPr>
      <w:r w:rsidRPr="0046266F">
        <w:rPr>
          <w:lang w:val="fr-FR"/>
        </w:rPr>
        <w:tab/>
        <w:t>PLMN4:</w:t>
      </w:r>
      <w:r w:rsidRPr="0046266F">
        <w:rPr>
          <w:lang w:val="fr-FR"/>
        </w:rPr>
        <w:tab/>
        <w:t>234 005</w:t>
      </w:r>
    </w:p>
    <w:p w14:paraId="66078367" w14:textId="77777777" w:rsidR="0036379A" w:rsidRPr="0046266F" w:rsidRDefault="0036379A" w:rsidP="0036379A">
      <w:pPr>
        <w:pStyle w:val="EW"/>
        <w:keepNext/>
        <w:tabs>
          <w:tab w:val="left" w:pos="2835"/>
        </w:tabs>
      </w:pPr>
      <w:r w:rsidRPr="0046266F">
        <w:rPr>
          <w:lang w:val="fr-FR"/>
        </w:rPr>
        <w:tab/>
      </w:r>
      <w:r w:rsidRPr="0046266F">
        <w:t>PLMN5:</w:t>
      </w:r>
      <w:r w:rsidRPr="0046266F">
        <w:tab/>
        <w:t>234 006</w:t>
      </w:r>
    </w:p>
    <w:p w14:paraId="494903B3" w14:textId="77777777" w:rsidR="0036379A" w:rsidRPr="0046266F" w:rsidRDefault="0036379A" w:rsidP="0036379A">
      <w:pPr>
        <w:pStyle w:val="EX"/>
        <w:keepNext/>
        <w:tabs>
          <w:tab w:val="left" w:pos="2835"/>
        </w:tabs>
      </w:pPr>
      <w:r w:rsidRPr="0046266F">
        <w:tab/>
        <w:t>PLMN6:</w:t>
      </w:r>
      <w:r w:rsidRPr="0046266F">
        <w:tab/>
        <w:t>234 002</w:t>
      </w:r>
    </w:p>
    <w:p w14:paraId="111FB87B"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0020335D" w14:textId="77777777" w:rsidTr="00AA6A96">
        <w:tc>
          <w:tcPr>
            <w:tcW w:w="959" w:type="dxa"/>
            <w:tcBorders>
              <w:top w:val="single" w:sz="4" w:space="0" w:color="auto"/>
              <w:left w:val="single" w:sz="4" w:space="0" w:color="auto"/>
              <w:bottom w:val="single" w:sz="4" w:space="0" w:color="auto"/>
              <w:right w:val="single" w:sz="4" w:space="0" w:color="auto"/>
            </w:tcBorders>
          </w:tcPr>
          <w:p w14:paraId="08F500FB"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A335CCC" w14:textId="77777777" w:rsidR="0036379A" w:rsidRPr="00880030" w:rsidRDefault="0036379A" w:rsidP="00AA6A96">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5F7BE01D" w14:textId="77777777" w:rsidR="0036379A" w:rsidRPr="00880030" w:rsidRDefault="0036379A" w:rsidP="00AA6A96">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E51A8DB" w14:textId="77777777" w:rsidR="0036379A" w:rsidRPr="00880030" w:rsidRDefault="0036379A" w:rsidP="00AA6A96">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0DC797C1" w14:textId="77777777" w:rsidR="0036379A" w:rsidRPr="00880030" w:rsidRDefault="0036379A" w:rsidP="00AA6A96">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3D157173" w14:textId="77777777" w:rsidR="0036379A" w:rsidRPr="00880030" w:rsidRDefault="0036379A" w:rsidP="00AA6A96">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7AAE144D" w14:textId="77777777" w:rsidR="0036379A" w:rsidRPr="00880030" w:rsidRDefault="0036379A" w:rsidP="00AA6A96">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034DD1C7" w14:textId="77777777" w:rsidR="0036379A" w:rsidRPr="00880030" w:rsidRDefault="0036379A" w:rsidP="00AA6A96">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B755FE3" w14:textId="77777777" w:rsidR="0036379A" w:rsidRPr="00880030" w:rsidRDefault="0036379A" w:rsidP="00AA6A96">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40EC61D5" w14:textId="77777777" w:rsidR="0036379A" w:rsidRPr="00880030" w:rsidRDefault="0036379A" w:rsidP="00AA6A96">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4771F51B" w14:textId="77777777" w:rsidR="0036379A" w:rsidRPr="00880030" w:rsidRDefault="0036379A" w:rsidP="00AA6A96">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79D4E6A5" w14:textId="77777777" w:rsidR="0036379A" w:rsidRPr="00880030" w:rsidRDefault="0036379A" w:rsidP="00AA6A96">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77A13FF9" w14:textId="77777777" w:rsidR="0036379A" w:rsidRPr="00880030" w:rsidRDefault="0036379A" w:rsidP="00AA6A96">
            <w:pPr>
              <w:pStyle w:val="TAL"/>
              <w:rPr>
                <w:b/>
                <w:bCs/>
              </w:rPr>
            </w:pPr>
            <w:r w:rsidRPr="00880030">
              <w:rPr>
                <w:b/>
                <w:bCs/>
              </w:rPr>
              <w:t>B12</w:t>
            </w:r>
          </w:p>
        </w:tc>
      </w:tr>
      <w:tr w:rsidR="0036379A" w:rsidRPr="0046266F" w14:paraId="5A5A6E3E" w14:textId="77777777" w:rsidTr="00AA6A96">
        <w:tc>
          <w:tcPr>
            <w:tcW w:w="959" w:type="dxa"/>
            <w:tcBorders>
              <w:top w:val="single" w:sz="4" w:space="0" w:color="auto"/>
              <w:left w:val="single" w:sz="4" w:space="0" w:color="auto"/>
              <w:bottom w:val="single" w:sz="4" w:space="0" w:color="auto"/>
              <w:right w:val="single" w:sz="4" w:space="0" w:color="auto"/>
            </w:tcBorders>
          </w:tcPr>
          <w:p w14:paraId="6E5F2CA8"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44119E0"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08A7D5D" w14:textId="77777777" w:rsidR="0036379A" w:rsidRPr="0046266F" w:rsidRDefault="0036379A" w:rsidP="00AA6A96">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3BF85491"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0D11B36"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10DCCF8" w14:textId="77777777" w:rsidR="0036379A" w:rsidRPr="0046266F" w:rsidRDefault="0036379A" w:rsidP="00AA6A96">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797D249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0F11D7A"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04B7BF" w14:textId="77777777" w:rsidR="0036379A" w:rsidRPr="0046266F" w:rsidRDefault="0036379A" w:rsidP="00AA6A96">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4909FFD7"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FA8B2B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DC3D78" w14:textId="77777777" w:rsidR="0036379A" w:rsidRPr="0046266F" w:rsidRDefault="0036379A" w:rsidP="00AA6A96">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0D2EE02A" w14:textId="77777777" w:rsidR="0036379A" w:rsidRPr="0046266F" w:rsidRDefault="0036379A" w:rsidP="00AA6A96">
            <w:pPr>
              <w:pStyle w:val="TAL"/>
            </w:pPr>
            <w:r w:rsidRPr="0046266F">
              <w:t>00</w:t>
            </w:r>
          </w:p>
        </w:tc>
      </w:tr>
      <w:tr w:rsidR="0036379A" w:rsidRPr="0046266F" w14:paraId="2AFDE9F8" w14:textId="77777777" w:rsidTr="00AA6A96">
        <w:tc>
          <w:tcPr>
            <w:tcW w:w="959" w:type="dxa"/>
            <w:tcBorders>
              <w:top w:val="single" w:sz="4" w:space="0" w:color="auto"/>
              <w:right w:val="single" w:sz="4" w:space="0" w:color="auto"/>
            </w:tcBorders>
          </w:tcPr>
          <w:p w14:paraId="5A442932"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D59DB" w14:textId="77777777" w:rsidR="0036379A" w:rsidRPr="00880030" w:rsidRDefault="0036379A" w:rsidP="00AA6A96">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439CCF3F" w14:textId="77777777" w:rsidR="0036379A" w:rsidRPr="00880030" w:rsidRDefault="0036379A" w:rsidP="00AA6A96">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71C76F90" w14:textId="77777777" w:rsidR="0036379A" w:rsidRPr="00880030" w:rsidRDefault="0036379A" w:rsidP="00AA6A96">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0B0FD2B0" w14:textId="77777777" w:rsidR="0036379A" w:rsidRPr="00880030" w:rsidRDefault="0036379A" w:rsidP="00AA6A96">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791268A6" w14:textId="77777777" w:rsidR="0036379A" w:rsidRPr="00880030" w:rsidRDefault="0036379A" w:rsidP="00AA6A96">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5245A9C8" w14:textId="77777777" w:rsidR="0036379A" w:rsidRPr="00880030" w:rsidRDefault="0036379A" w:rsidP="00AA6A96">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558F32B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98DD15"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6669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3ED7C2E"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8C1BEA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BBB4976" w14:textId="77777777" w:rsidR="0036379A" w:rsidRPr="0046266F" w:rsidRDefault="0036379A" w:rsidP="00AA6A96">
            <w:pPr>
              <w:pStyle w:val="TAL"/>
            </w:pPr>
          </w:p>
        </w:tc>
      </w:tr>
      <w:tr w:rsidR="0036379A" w:rsidRPr="0046266F" w14:paraId="5BC452AA" w14:textId="77777777" w:rsidTr="00AA6A96">
        <w:tc>
          <w:tcPr>
            <w:tcW w:w="959" w:type="dxa"/>
            <w:tcBorders>
              <w:right w:val="single" w:sz="4" w:space="0" w:color="auto"/>
            </w:tcBorders>
          </w:tcPr>
          <w:p w14:paraId="6A05881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143A323"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AD6776A" w14:textId="77777777" w:rsidR="0036379A" w:rsidRPr="0046266F" w:rsidRDefault="0036379A" w:rsidP="00AA6A96">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B00789"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C1DC712" w14:textId="77777777" w:rsidR="0036379A" w:rsidRPr="0046266F" w:rsidRDefault="0036379A" w:rsidP="00AA6A96">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6ACF23" w14:textId="77777777" w:rsidR="0036379A" w:rsidRPr="0046266F" w:rsidRDefault="0036379A" w:rsidP="00AA6A96">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45994423" w14:textId="77777777" w:rsidR="0036379A" w:rsidRPr="0046266F" w:rsidRDefault="0036379A" w:rsidP="00AA6A96">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3D7C510"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7AFC23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CB9A14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86DD61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48BB4FBA"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4EE79D2" w14:textId="77777777" w:rsidR="0036379A" w:rsidRPr="0046266F" w:rsidRDefault="0036379A" w:rsidP="00AA6A96">
            <w:pPr>
              <w:pStyle w:val="TAL"/>
            </w:pPr>
          </w:p>
        </w:tc>
      </w:tr>
    </w:tbl>
    <w:p w14:paraId="15A43ABF" w14:textId="77777777" w:rsidR="0036379A" w:rsidRPr="0046266F" w:rsidRDefault="0036379A" w:rsidP="0036379A"/>
    <w:p w14:paraId="586E75F2" w14:textId="3F0510CC" w:rsidR="0036379A" w:rsidRPr="0046266F" w:rsidRDefault="0036379A" w:rsidP="0036379A">
      <w:pPr>
        <w:pStyle w:val="Heading3"/>
      </w:pPr>
      <w:r>
        <w:t>7.1.14</w:t>
      </w:r>
      <w:r w:rsidRPr="0046266F">
        <w:tab/>
      </w:r>
      <w:r w:rsidRPr="008E50D6">
        <w:t xml:space="preserve">UE deleting forbidden PLMNs when accessing </w:t>
      </w:r>
      <w:r>
        <w:t>S</w:t>
      </w:r>
      <w:r w:rsidRPr="008E50D6">
        <w:t>atellite E-UTRAN in NB-S1 mode in manual mode</w:t>
      </w:r>
    </w:p>
    <w:p w14:paraId="20AFA679" w14:textId="334927E2" w:rsidR="0036379A" w:rsidRPr="0046266F" w:rsidRDefault="0036379A" w:rsidP="0036379A">
      <w:pPr>
        <w:pStyle w:val="Heading4"/>
      </w:pPr>
      <w:r>
        <w:t>7.1.14</w:t>
      </w:r>
      <w:r w:rsidRPr="008F6BF4">
        <w:t>.1</w:t>
      </w:r>
      <w:r w:rsidRPr="0046266F">
        <w:tab/>
        <w:t>Definition and applicability</w:t>
      </w:r>
    </w:p>
    <w:p w14:paraId="0D923678" w14:textId="77777777" w:rsidR="0036379A" w:rsidRPr="0046266F" w:rsidRDefault="0036379A" w:rsidP="0036379A">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404A26" w14:textId="0FD8CD79" w:rsidR="0036379A" w:rsidRPr="008F6BF4" w:rsidRDefault="0036379A" w:rsidP="0036379A">
      <w:pPr>
        <w:pStyle w:val="Heading4"/>
      </w:pPr>
      <w:r>
        <w:t>7.1.14</w:t>
      </w:r>
      <w:r w:rsidRPr="001F1170">
        <w:t>.2</w:t>
      </w:r>
      <w:r w:rsidRPr="0046266F">
        <w:tab/>
      </w:r>
      <w:r w:rsidRPr="008F6BF4">
        <w:t>Conformance requirement</w:t>
      </w:r>
    </w:p>
    <w:p w14:paraId="66696241" w14:textId="77777777" w:rsidR="0036379A" w:rsidRPr="008F6BF4" w:rsidRDefault="0036379A" w:rsidP="0036379A">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73EB3845" w14:textId="77777777" w:rsidR="0036379A" w:rsidRPr="008F6BF4" w:rsidRDefault="0036379A" w:rsidP="0036379A">
      <w:pPr>
        <w:pStyle w:val="B2"/>
        <w:ind w:left="568"/>
      </w:pPr>
      <w:r w:rsidRPr="008F6BF4">
        <w:t>-</w:t>
      </w:r>
      <w:r w:rsidRPr="008F6BF4">
        <w:tab/>
        <w:t>TS 22.011 [6], clause 3.2.2.2.</w:t>
      </w:r>
    </w:p>
    <w:p w14:paraId="21DA950C" w14:textId="77777777" w:rsidR="0036379A" w:rsidRPr="008F6BF4" w:rsidRDefault="0036379A" w:rsidP="0036379A">
      <w:pPr>
        <w:pStyle w:val="B2"/>
        <w:ind w:left="568"/>
      </w:pPr>
      <w:r w:rsidRPr="008F6BF4">
        <w:t>-</w:t>
      </w:r>
      <w:r w:rsidRPr="008F6BF4">
        <w:tab/>
        <w:t>TS 31.102 [4], clauses 5.1.1 and 5.2.7.</w:t>
      </w:r>
    </w:p>
    <w:p w14:paraId="5994A913" w14:textId="77777777" w:rsidR="0036379A" w:rsidRPr="008F6BF4" w:rsidRDefault="0036379A" w:rsidP="0036379A">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37273530" w14:textId="77777777" w:rsidR="0036379A" w:rsidRPr="008F6BF4" w:rsidRDefault="0036379A" w:rsidP="0036379A">
      <w:pPr>
        <w:pStyle w:val="B2"/>
        <w:ind w:left="568"/>
      </w:pPr>
      <w:r w:rsidRPr="008F6BF4">
        <w:t>-</w:t>
      </w:r>
      <w:r w:rsidRPr="008F6BF4">
        <w:tab/>
        <w:t>TS 22.011 [6], clause 3.2.2.4.</w:t>
      </w:r>
    </w:p>
    <w:p w14:paraId="763052DE" w14:textId="73F3755A" w:rsidR="0036379A" w:rsidRPr="008F6BF4" w:rsidRDefault="0036379A" w:rsidP="0036379A">
      <w:pPr>
        <w:pStyle w:val="Heading4"/>
      </w:pPr>
      <w:r w:rsidRPr="008F6BF4">
        <w:t>7.1.</w:t>
      </w:r>
      <w:r>
        <w:t>14</w:t>
      </w:r>
      <w:r w:rsidRPr="008F6BF4">
        <w:t>.3</w:t>
      </w:r>
      <w:r w:rsidRPr="008F6BF4">
        <w:tab/>
        <w:t>Test purpose</w:t>
      </w:r>
    </w:p>
    <w:p w14:paraId="36E80616" w14:textId="77777777" w:rsidR="0036379A" w:rsidRPr="008F6BF4" w:rsidRDefault="0036379A" w:rsidP="0036379A">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7E3E4225" w14:textId="77777777" w:rsidR="0036379A" w:rsidRPr="008F6BF4" w:rsidRDefault="0036379A" w:rsidP="0036379A">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357C8293" w14:textId="63D1177D" w:rsidR="0036379A" w:rsidRPr="0046266F" w:rsidRDefault="0036379A" w:rsidP="0036379A">
      <w:pPr>
        <w:pStyle w:val="Heading4"/>
      </w:pPr>
      <w:r w:rsidRPr="008F6BF4">
        <w:t>7.1.</w:t>
      </w:r>
      <w:r>
        <w:t>14</w:t>
      </w:r>
      <w:r w:rsidRPr="008F6BF4">
        <w:t>.4</w:t>
      </w:r>
      <w:r w:rsidRPr="008F6BF4">
        <w:tab/>
        <w:t>M</w:t>
      </w:r>
      <w:r w:rsidRPr="0046266F">
        <w:t>ethod of test</w:t>
      </w:r>
    </w:p>
    <w:p w14:paraId="04AA0212" w14:textId="5CF6E0C7" w:rsidR="0036379A" w:rsidRPr="008F6BF4" w:rsidRDefault="0036379A" w:rsidP="0036379A">
      <w:pPr>
        <w:pStyle w:val="Heading5"/>
      </w:pPr>
      <w:r>
        <w:t>7.1.14</w:t>
      </w:r>
      <w:r w:rsidRPr="008F6BF4">
        <w:t>.4.1</w:t>
      </w:r>
      <w:r w:rsidRPr="008F6BF4">
        <w:tab/>
        <w:t>Initial conditions</w:t>
      </w:r>
    </w:p>
    <w:p w14:paraId="091E16A7" w14:textId="77777777" w:rsidR="0036379A" w:rsidRPr="008F6BF4" w:rsidRDefault="0036379A" w:rsidP="0036379A">
      <w:r w:rsidRPr="008F6BF4">
        <w:t>The SAT-N</w:t>
      </w:r>
      <w:r>
        <w:t>B</w:t>
      </w:r>
      <w:r w:rsidRPr="008F6BF4">
        <w:t>-SS transmits on the BCCH, with the following network parameters:</w:t>
      </w:r>
    </w:p>
    <w:p w14:paraId="6257BB4A" w14:textId="77777777" w:rsidR="0036379A" w:rsidRPr="008F6BF4" w:rsidRDefault="0036379A" w:rsidP="0036379A">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B8EFAE" w14:textId="77777777" w:rsidR="0036379A" w:rsidRDefault="0036379A" w:rsidP="0036379A">
      <w:pPr>
        <w:pStyle w:val="B1"/>
        <w:tabs>
          <w:tab w:val="left" w:pos="2835"/>
        </w:tabs>
      </w:pPr>
      <w:r w:rsidRPr="008F6BF4">
        <w:t>-</w:t>
      </w:r>
      <w:r w:rsidRPr="008F6BF4">
        <w:tab/>
        <w:t>Access control:</w:t>
      </w:r>
      <w:r w:rsidRPr="008F6BF4">
        <w:tab/>
        <w:t>unrestricted.</w:t>
      </w:r>
    </w:p>
    <w:p w14:paraId="03CFD256" w14:textId="77777777" w:rsidR="0036379A" w:rsidRDefault="0036379A" w:rsidP="0036379A">
      <w:pPr>
        <w:pStyle w:val="B1"/>
        <w:tabs>
          <w:tab w:val="left" w:pos="2835"/>
        </w:tabs>
      </w:pPr>
      <w:r w:rsidRPr="00E6720E">
        <w:t>-</w:t>
      </w:r>
      <w:r w:rsidRPr="00E6720E">
        <w:tab/>
      </w:r>
      <w:r w:rsidRPr="00065668">
        <w:t>System information combination 8 as defined in TS 36.508 [</w:t>
      </w:r>
      <w:r>
        <w:t>29</w:t>
      </w:r>
      <w:r w:rsidRPr="00065668">
        <w:t>] clause 8.1.4.3.1.1 is used.</w:t>
      </w:r>
    </w:p>
    <w:p w14:paraId="56C4E4D7" w14:textId="77777777" w:rsidR="0036379A" w:rsidRPr="0058344F" w:rsidRDefault="0036379A" w:rsidP="0036379A">
      <w:pPr>
        <w:keepNext/>
      </w:pPr>
      <w:r w:rsidRPr="00E6720E">
        <w:lastRenderedPageBreak/>
        <w:t xml:space="preserve">The default </w:t>
      </w:r>
      <w:r w:rsidRPr="0046266F">
        <w:t>E-UTRAN UICC</w:t>
      </w:r>
      <w:r w:rsidRPr="00E6720E">
        <w:t xml:space="preserve"> is used</w:t>
      </w:r>
      <w:r w:rsidRPr="0058344F">
        <w:t xml:space="preserve"> </w:t>
      </w:r>
      <w:r w:rsidRPr="0046266F">
        <w:t>with the following exception</w:t>
      </w:r>
      <w:r w:rsidRPr="00E6720E">
        <w:t>.</w:t>
      </w:r>
    </w:p>
    <w:p w14:paraId="5A8BDD67" w14:textId="77777777" w:rsidR="0036379A" w:rsidRPr="008F6BF4" w:rsidRDefault="0036379A" w:rsidP="0036379A">
      <w:pPr>
        <w:keepNext/>
        <w:rPr>
          <w:b/>
        </w:rPr>
      </w:pPr>
      <w:r w:rsidRPr="008F6BF4">
        <w:rPr>
          <w:b/>
        </w:rPr>
        <w:t>EF</w:t>
      </w:r>
      <w:r w:rsidRPr="008F6BF4">
        <w:rPr>
          <w:b/>
          <w:vertAlign w:val="subscript"/>
        </w:rPr>
        <w:t>FPLMN</w:t>
      </w:r>
      <w:r w:rsidRPr="008F6BF4">
        <w:rPr>
          <w:b/>
        </w:rPr>
        <w:t xml:space="preserve"> (Forbidden PLMNs)</w:t>
      </w:r>
    </w:p>
    <w:p w14:paraId="42B99554" w14:textId="77777777" w:rsidR="0036379A" w:rsidRPr="008F6BF4" w:rsidRDefault="0036379A" w:rsidP="0036379A">
      <w:pPr>
        <w:pStyle w:val="EW"/>
        <w:keepNext/>
        <w:tabs>
          <w:tab w:val="left" w:pos="2835"/>
        </w:tabs>
      </w:pPr>
      <w:r w:rsidRPr="008F6BF4">
        <w:t>Logically:</w:t>
      </w:r>
      <w:r w:rsidRPr="008F6BF4">
        <w:tab/>
        <w:t>PLMN1:</w:t>
      </w:r>
      <w:r w:rsidRPr="008F6BF4">
        <w:tab/>
        <w:t>empty</w:t>
      </w:r>
    </w:p>
    <w:p w14:paraId="64A29A58" w14:textId="77777777" w:rsidR="0036379A" w:rsidRPr="008F6BF4" w:rsidRDefault="0036379A" w:rsidP="0036379A">
      <w:pPr>
        <w:pStyle w:val="EW"/>
        <w:keepNext/>
        <w:tabs>
          <w:tab w:val="left" w:pos="2835"/>
        </w:tabs>
      </w:pPr>
      <w:r w:rsidRPr="008F6BF4">
        <w:tab/>
        <w:t>PLMN2:</w:t>
      </w:r>
      <w:r w:rsidRPr="008F6BF4">
        <w:tab/>
        <w:t>empty</w:t>
      </w:r>
    </w:p>
    <w:p w14:paraId="4D081236" w14:textId="77777777" w:rsidR="0036379A" w:rsidRPr="008F6BF4" w:rsidRDefault="0036379A" w:rsidP="0036379A">
      <w:pPr>
        <w:pStyle w:val="EW"/>
        <w:keepNext/>
        <w:tabs>
          <w:tab w:val="left" w:pos="2835"/>
        </w:tabs>
      </w:pPr>
      <w:r w:rsidRPr="008F6BF4">
        <w:tab/>
        <w:t>PLMN3:</w:t>
      </w:r>
      <w:r w:rsidRPr="008F6BF4">
        <w:tab/>
        <w:t>empty</w:t>
      </w:r>
    </w:p>
    <w:p w14:paraId="49AF7F34" w14:textId="77777777" w:rsidR="0036379A" w:rsidRPr="008F6BF4" w:rsidRDefault="0036379A" w:rsidP="0036379A">
      <w:pPr>
        <w:pStyle w:val="EW"/>
        <w:keepNext/>
        <w:tabs>
          <w:tab w:val="left" w:pos="2835"/>
        </w:tabs>
      </w:pPr>
      <w:r w:rsidRPr="008F6BF4">
        <w:tab/>
        <w:t>PLMN4:</w:t>
      </w:r>
      <w:r w:rsidRPr="008F6BF4">
        <w:tab/>
        <w:t>empty</w:t>
      </w:r>
    </w:p>
    <w:p w14:paraId="6CAFC2B5" w14:textId="77777777" w:rsidR="0036379A" w:rsidRPr="008F6BF4" w:rsidRDefault="0036379A" w:rsidP="0036379A">
      <w:pPr>
        <w:pStyle w:val="EW"/>
        <w:keepNext/>
        <w:tabs>
          <w:tab w:val="left" w:pos="2835"/>
        </w:tabs>
        <w:rPr>
          <w:lang w:val="fr-FR"/>
        </w:rPr>
      </w:pPr>
      <w:r w:rsidRPr="008F6BF4">
        <w:tab/>
      </w:r>
      <w:r w:rsidRPr="008F6BF4">
        <w:rPr>
          <w:lang w:val="fr-FR"/>
        </w:rPr>
        <w:t>PLMN5:</w:t>
      </w:r>
      <w:r w:rsidRPr="008F6BF4">
        <w:rPr>
          <w:lang w:val="fr-FR"/>
        </w:rPr>
        <w:tab/>
        <w:t>234 005 (MCC MNC)</w:t>
      </w:r>
    </w:p>
    <w:p w14:paraId="2DCD8B46" w14:textId="77777777" w:rsidR="0036379A" w:rsidRPr="008F6BF4" w:rsidRDefault="0036379A" w:rsidP="0036379A">
      <w:pPr>
        <w:pStyle w:val="EX"/>
        <w:keepNext/>
        <w:tabs>
          <w:tab w:val="left" w:pos="2835"/>
        </w:tabs>
      </w:pPr>
      <w:r w:rsidRPr="008F6BF4">
        <w:rPr>
          <w:lang w:val="fr-FR"/>
        </w:rPr>
        <w:tab/>
      </w:r>
      <w:r w:rsidRPr="008F6BF4">
        <w:t>PLMN6:</w:t>
      </w:r>
      <w:r w:rsidRPr="008F6BF4">
        <w:tab/>
        <w:t>empty</w:t>
      </w:r>
    </w:p>
    <w:p w14:paraId="4164B719" w14:textId="77777777" w:rsidR="0036379A" w:rsidRPr="008F6BF4"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8F6BF4" w14:paraId="6359007D" w14:textId="77777777" w:rsidTr="00AA6A96">
        <w:tc>
          <w:tcPr>
            <w:tcW w:w="959" w:type="dxa"/>
            <w:tcBorders>
              <w:top w:val="single" w:sz="4" w:space="0" w:color="auto"/>
              <w:left w:val="single" w:sz="4" w:space="0" w:color="auto"/>
              <w:bottom w:val="single" w:sz="4" w:space="0" w:color="auto"/>
              <w:right w:val="single" w:sz="4" w:space="0" w:color="auto"/>
            </w:tcBorders>
          </w:tcPr>
          <w:p w14:paraId="4FD11C8A" w14:textId="77777777" w:rsidR="0036379A" w:rsidRPr="008F6BF4" w:rsidRDefault="0036379A" w:rsidP="00AA6A96">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2440A789" w14:textId="77777777" w:rsidR="0036379A" w:rsidRPr="00AA14D5" w:rsidRDefault="0036379A" w:rsidP="00AA6A96">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5F67FE98" w14:textId="77777777" w:rsidR="0036379A" w:rsidRPr="00AA14D5" w:rsidRDefault="0036379A" w:rsidP="00AA6A96">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339F0687" w14:textId="77777777" w:rsidR="0036379A" w:rsidRPr="00AA14D5" w:rsidRDefault="0036379A" w:rsidP="00AA6A96">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76CA45CD" w14:textId="77777777" w:rsidR="0036379A" w:rsidRPr="00AA14D5" w:rsidRDefault="0036379A" w:rsidP="00AA6A96">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48E4C4BB" w14:textId="77777777" w:rsidR="0036379A" w:rsidRPr="00AA14D5" w:rsidRDefault="0036379A" w:rsidP="00AA6A96">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0B5C0C22" w14:textId="77777777" w:rsidR="0036379A" w:rsidRPr="00AA14D5" w:rsidRDefault="0036379A" w:rsidP="00AA6A96">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654A31CA" w14:textId="77777777" w:rsidR="0036379A" w:rsidRPr="00AA14D5" w:rsidRDefault="0036379A" w:rsidP="00AA6A96">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6A65107C" w14:textId="77777777" w:rsidR="0036379A" w:rsidRPr="00AA14D5" w:rsidRDefault="0036379A" w:rsidP="00AA6A96">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423659C9" w14:textId="77777777" w:rsidR="0036379A" w:rsidRPr="00AA14D5" w:rsidRDefault="0036379A" w:rsidP="00AA6A96">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3A1F4DB6" w14:textId="77777777" w:rsidR="0036379A" w:rsidRPr="00AA14D5" w:rsidRDefault="0036379A" w:rsidP="00AA6A96">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5DF502DA" w14:textId="77777777" w:rsidR="0036379A" w:rsidRPr="00AA14D5" w:rsidRDefault="0036379A" w:rsidP="00AA6A96">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B7B46D4" w14:textId="77777777" w:rsidR="0036379A" w:rsidRPr="00AA14D5" w:rsidRDefault="0036379A" w:rsidP="00AA6A96">
            <w:pPr>
              <w:pStyle w:val="TAL"/>
              <w:rPr>
                <w:b/>
                <w:bCs/>
              </w:rPr>
            </w:pPr>
            <w:r w:rsidRPr="00AA14D5">
              <w:rPr>
                <w:b/>
                <w:bCs/>
              </w:rPr>
              <w:t>B12</w:t>
            </w:r>
          </w:p>
        </w:tc>
      </w:tr>
      <w:tr w:rsidR="0036379A" w:rsidRPr="008F6BF4" w14:paraId="41AB6CF0" w14:textId="77777777" w:rsidTr="00AA6A96">
        <w:tc>
          <w:tcPr>
            <w:tcW w:w="959" w:type="dxa"/>
            <w:tcBorders>
              <w:top w:val="single" w:sz="4" w:space="0" w:color="auto"/>
              <w:left w:val="single" w:sz="4" w:space="0" w:color="auto"/>
              <w:bottom w:val="single" w:sz="4" w:space="0" w:color="auto"/>
              <w:right w:val="single" w:sz="4" w:space="0" w:color="auto"/>
            </w:tcBorders>
          </w:tcPr>
          <w:p w14:paraId="6874B491" w14:textId="77777777" w:rsidR="0036379A" w:rsidRPr="008F6BF4" w:rsidRDefault="0036379A" w:rsidP="00AA6A96">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604013D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546E26D"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B691A9B"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2E903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75E602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A9B5C10"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5278583"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39D92A"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E4D13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DF796A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5E5B6C38"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4537B3B" w14:textId="77777777" w:rsidR="0036379A" w:rsidRPr="008F6BF4" w:rsidRDefault="0036379A" w:rsidP="00AA6A96">
            <w:pPr>
              <w:pStyle w:val="TAL"/>
            </w:pPr>
            <w:r w:rsidRPr="008F6BF4">
              <w:t>FF</w:t>
            </w:r>
          </w:p>
        </w:tc>
      </w:tr>
      <w:tr w:rsidR="0036379A" w:rsidRPr="008F6BF4" w14:paraId="04904612" w14:textId="77777777" w:rsidTr="00AA6A96">
        <w:tc>
          <w:tcPr>
            <w:tcW w:w="959" w:type="dxa"/>
            <w:tcBorders>
              <w:right w:val="single" w:sz="4" w:space="0" w:color="auto"/>
            </w:tcBorders>
          </w:tcPr>
          <w:p w14:paraId="687EF93E"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A2CB95B" w14:textId="77777777" w:rsidR="0036379A" w:rsidRPr="00AA14D5" w:rsidRDefault="0036379A" w:rsidP="00AA6A96">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50CFBF3C" w14:textId="77777777" w:rsidR="0036379A" w:rsidRPr="00AA14D5" w:rsidRDefault="0036379A" w:rsidP="00AA6A96">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4CE83F35" w14:textId="77777777" w:rsidR="0036379A" w:rsidRPr="00AA14D5" w:rsidRDefault="0036379A" w:rsidP="00AA6A96">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04CDA900" w14:textId="77777777" w:rsidR="0036379A" w:rsidRPr="00AA14D5" w:rsidRDefault="0036379A" w:rsidP="00AA6A96">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60D9292F" w14:textId="77777777" w:rsidR="0036379A" w:rsidRPr="00AA14D5" w:rsidRDefault="0036379A" w:rsidP="00AA6A96">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060DD528" w14:textId="77777777" w:rsidR="0036379A" w:rsidRPr="00AA14D5" w:rsidRDefault="0036379A" w:rsidP="00AA6A96">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B7144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991E334"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C5FB9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2517E17"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B5EEE9B"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73F47743" w14:textId="77777777" w:rsidR="0036379A" w:rsidRPr="008F6BF4" w:rsidRDefault="0036379A" w:rsidP="00AA6A96">
            <w:pPr>
              <w:pStyle w:val="TAL"/>
            </w:pPr>
          </w:p>
        </w:tc>
      </w:tr>
      <w:tr w:rsidR="0036379A" w:rsidRPr="008F6BF4" w14:paraId="55489921" w14:textId="77777777" w:rsidTr="00AA6A96">
        <w:tc>
          <w:tcPr>
            <w:tcW w:w="959" w:type="dxa"/>
            <w:tcBorders>
              <w:right w:val="single" w:sz="4" w:space="0" w:color="auto"/>
            </w:tcBorders>
          </w:tcPr>
          <w:p w14:paraId="2DDCD66A"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C1A6AFD" w14:textId="77777777" w:rsidR="0036379A" w:rsidRPr="008F6BF4" w:rsidRDefault="0036379A" w:rsidP="00AA6A96">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C873483" w14:textId="77777777" w:rsidR="0036379A" w:rsidRPr="008F6BF4" w:rsidRDefault="0036379A" w:rsidP="00AA6A96">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19F6862B" w14:textId="77777777" w:rsidR="0036379A" w:rsidRPr="008F6BF4" w:rsidRDefault="0036379A" w:rsidP="00AA6A96">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2185EDC6"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9FF89B7"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B530194" w14:textId="77777777" w:rsidR="0036379A" w:rsidRPr="008F6BF4" w:rsidRDefault="0036379A" w:rsidP="00AA6A96">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A706B46"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D0347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F79C9D8"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412CAC"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555BAE15" w14:textId="77777777" w:rsidR="0036379A" w:rsidRPr="008F6BF4"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9322F2D" w14:textId="77777777" w:rsidR="0036379A" w:rsidRPr="008F6BF4" w:rsidRDefault="0036379A" w:rsidP="00AA6A96">
            <w:pPr>
              <w:pStyle w:val="TAL"/>
            </w:pPr>
          </w:p>
        </w:tc>
      </w:tr>
    </w:tbl>
    <w:p w14:paraId="5D276147" w14:textId="77777777" w:rsidR="0036379A" w:rsidRPr="008F6BF4" w:rsidRDefault="0036379A" w:rsidP="0036379A"/>
    <w:p w14:paraId="4ACBB5E9" w14:textId="77777777" w:rsidR="0036379A" w:rsidRDefault="0036379A" w:rsidP="0036379A">
      <w:r w:rsidRPr="008F6BF4">
        <w:t>The UICC is installed into the Terminal and the UE is set to manual PLMN selection mode.</w:t>
      </w:r>
    </w:p>
    <w:p w14:paraId="040E92AD" w14:textId="77777777" w:rsidR="0036379A" w:rsidRPr="006705B8" w:rsidRDefault="0036379A" w:rsidP="0036379A">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3E1DA0F5" w14:textId="1D00EBE6" w:rsidR="0036379A" w:rsidRPr="0046266F" w:rsidRDefault="0036379A" w:rsidP="0036379A">
      <w:pPr>
        <w:pStyle w:val="Heading5"/>
      </w:pPr>
      <w:r w:rsidRPr="008F6BF4">
        <w:t>7.1.</w:t>
      </w:r>
      <w:r>
        <w:t>14</w:t>
      </w:r>
      <w:r w:rsidRPr="008F6BF4">
        <w:t>.4.2</w:t>
      </w:r>
      <w:r w:rsidRPr="0046266F">
        <w:tab/>
        <w:t>Procedure</w:t>
      </w:r>
    </w:p>
    <w:p w14:paraId="11B4B3FE" w14:textId="77777777" w:rsidR="0036379A" w:rsidRPr="0046266F" w:rsidRDefault="0036379A" w:rsidP="0036379A">
      <w:pPr>
        <w:pStyle w:val="B1"/>
      </w:pPr>
      <w:r w:rsidRPr="0046266F">
        <w:t>a)</w:t>
      </w:r>
      <w:r w:rsidRPr="0046266F">
        <w:tab/>
        <w:t>The UE is powered on.</w:t>
      </w:r>
    </w:p>
    <w:p w14:paraId="5C69DAB5" w14:textId="77777777" w:rsidR="0036379A" w:rsidRPr="0046266F" w:rsidRDefault="0036379A" w:rsidP="0036379A">
      <w:pPr>
        <w:pStyle w:val="B1"/>
      </w:pPr>
      <w:r w:rsidRPr="0046266F">
        <w:t>b)</w:t>
      </w:r>
      <w:r w:rsidRPr="0046266F">
        <w:tab/>
        <w:t>PLMN with MCC/MNC of 234/005 is manually selected.</w:t>
      </w:r>
    </w:p>
    <w:p w14:paraId="63F83DE0" w14:textId="77777777" w:rsidR="0036379A" w:rsidRPr="0046266F" w:rsidRDefault="0036379A" w:rsidP="0036379A">
      <w:pPr>
        <w:pStyle w:val="B1"/>
        <w:keepNext/>
        <w:keepLines/>
      </w:pPr>
      <w:r w:rsidRPr="0046266F">
        <w:t>c)</w:t>
      </w:r>
      <w:r w:rsidRPr="0046266F">
        <w:tab/>
        <w:t xml:space="preserve">After receipt of a </w:t>
      </w:r>
      <w:r w:rsidRPr="0046266F">
        <w:rPr>
          <w:i/>
        </w:rPr>
        <w:t>RRCConnectionRequest-NB</w:t>
      </w:r>
      <w:r w:rsidRPr="0046266F">
        <w:t xml:space="preserve"> from the UE,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56A9856" w14:textId="77777777" w:rsidR="0036379A" w:rsidRPr="0046266F" w:rsidRDefault="0036379A" w:rsidP="0036379A">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2562EC8B" w14:textId="77777777" w:rsidR="0036379A" w:rsidRPr="0046266F" w:rsidRDefault="0036379A" w:rsidP="0036379A">
      <w:pPr>
        <w:pStyle w:val="B2"/>
        <w:rPr>
          <w:lang w:val="fr-FR"/>
        </w:rPr>
      </w:pPr>
      <w:r w:rsidRPr="0046266F">
        <w:tab/>
      </w:r>
      <w:r w:rsidRPr="0046266F">
        <w:rPr>
          <w:lang w:val="fr-FR"/>
        </w:rPr>
        <w:t>TAI (MCC/MNC/TAC):</w:t>
      </w:r>
      <w:r>
        <w:rPr>
          <w:lang w:val="fr-FR"/>
        </w:rPr>
        <w:t xml:space="preserve"> </w:t>
      </w:r>
      <w:r w:rsidRPr="0046266F">
        <w:rPr>
          <w:lang w:val="fr-FR"/>
        </w:rPr>
        <w:t>234/005/0001</w:t>
      </w:r>
    </w:p>
    <w:p w14:paraId="5F19470B" w14:textId="77777777" w:rsidR="0036379A" w:rsidRPr="0046266F" w:rsidRDefault="0036379A" w:rsidP="0036379A">
      <w:pPr>
        <w:pStyle w:val="B2"/>
        <w:rPr>
          <w:lang w:val="fr-FR"/>
        </w:rPr>
      </w:pPr>
      <w:r w:rsidRPr="0046266F">
        <w:rPr>
          <w:lang w:val="fr-FR"/>
        </w:rPr>
        <w:tab/>
        <w:t>GUTI:</w:t>
      </w:r>
      <w:r>
        <w:rPr>
          <w:lang w:val="fr-FR"/>
        </w:rPr>
        <w:t xml:space="preserve"> </w:t>
      </w:r>
      <w:r w:rsidRPr="0046266F">
        <w:rPr>
          <w:lang w:val="fr-FR"/>
        </w:rPr>
        <w:t>"23400500010266436587"</w:t>
      </w:r>
    </w:p>
    <w:p w14:paraId="67C753D3" w14:textId="77777777" w:rsidR="0036379A" w:rsidRPr="0046266F" w:rsidRDefault="0036379A" w:rsidP="0036379A">
      <w:pPr>
        <w:pStyle w:val="B1"/>
      </w:pPr>
      <w:r w:rsidRPr="0046266F">
        <w:t>e)</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64E7B5E5" w14:textId="77777777" w:rsidR="0036379A" w:rsidRPr="0046266F" w:rsidRDefault="0036379A" w:rsidP="0036379A">
      <w:pPr>
        <w:pStyle w:val="B1"/>
      </w:pPr>
      <w:r w:rsidRPr="0046266F">
        <w:t>f)</w:t>
      </w:r>
      <w:r w:rsidRPr="0046266F">
        <w:tab/>
        <w:t>The UE is soft powered down.</w:t>
      </w:r>
    </w:p>
    <w:p w14:paraId="2839EFC7" w14:textId="041575E4" w:rsidR="0036379A" w:rsidRPr="0046266F" w:rsidRDefault="0036379A" w:rsidP="0036379A">
      <w:pPr>
        <w:pStyle w:val="Heading4"/>
      </w:pPr>
      <w:r w:rsidRPr="0046266F">
        <w:t>7.1.</w:t>
      </w:r>
      <w:r>
        <w:t>14</w:t>
      </w:r>
      <w:r w:rsidRPr="0046266F">
        <w:t>.5</w:t>
      </w:r>
      <w:r w:rsidRPr="0046266F">
        <w:tab/>
        <w:t>Acceptance criteria</w:t>
      </w:r>
    </w:p>
    <w:p w14:paraId="51B07A1C" w14:textId="77777777" w:rsidR="0036379A" w:rsidRPr="0046266F" w:rsidRDefault="0036379A" w:rsidP="0036379A">
      <w:pPr>
        <w:pStyle w:val="B1"/>
      </w:pPr>
      <w:r w:rsidRPr="0046266F">
        <w:t>1)</w:t>
      </w:r>
      <w:r w:rsidRPr="0046266F">
        <w:tab/>
        <w:t xml:space="preserve">After step c) the terminal shall send </w:t>
      </w:r>
      <w:r w:rsidRPr="0046266F">
        <w:rPr>
          <w:i/>
        </w:rPr>
        <w:t>AttachRequest</w:t>
      </w:r>
      <w:r w:rsidRPr="0046266F">
        <w:t xml:space="preserve"> during registration</w:t>
      </w:r>
    </w:p>
    <w:p w14:paraId="7A4975AF" w14:textId="77777777" w:rsidR="0036379A" w:rsidRPr="0046266F" w:rsidRDefault="0036379A" w:rsidP="0036379A">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6F34C1E4" w14:textId="77777777" w:rsidR="0036379A" w:rsidRPr="0046266F" w:rsidRDefault="0036379A" w:rsidP="0036379A">
      <w:pPr>
        <w:pStyle w:val="B1"/>
      </w:pPr>
      <w:r w:rsidRPr="0046266F">
        <w:t>3)</w:t>
      </w:r>
      <w:r w:rsidRPr="0046266F">
        <w:tab/>
        <w:t xml:space="preserve">After step </w:t>
      </w:r>
      <w:r>
        <w:t>e</w:t>
      </w:r>
      <w:r w:rsidRPr="0046266F">
        <w:t>) the USIM shall contain the following values:</w:t>
      </w:r>
    </w:p>
    <w:p w14:paraId="55FF49D4" w14:textId="77777777" w:rsidR="0036379A" w:rsidRPr="0046266F" w:rsidRDefault="0036379A" w:rsidP="0036379A">
      <w:pPr>
        <w:keepNext/>
        <w:rPr>
          <w:b/>
        </w:rPr>
      </w:pPr>
      <w:r w:rsidRPr="0046266F">
        <w:rPr>
          <w:b/>
        </w:rPr>
        <w:t>EF</w:t>
      </w:r>
      <w:r w:rsidRPr="0046266F">
        <w:rPr>
          <w:b/>
          <w:vertAlign w:val="subscript"/>
        </w:rPr>
        <w:t>FPLMN</w:t>
      </w:r>
      <w:r w:rsidRPr="0046266F">
        <w:rPr>
          <w:b/>
        </w:rPr>
        <w:t xml:space="preserve"> (Forbidden PLMNs)</w:t>
      </w:r>
    </w:p>
    <w:p w14:paraId="3DC0298D" w14:textId="77777777" w:rsidR="0036379A" w:rsidRPr="0046266F" w:rsidRDefault="0036379A" w:rsidP="0036379A">
      <w:pPr>
        <w:pStyle w:val="EW"/>
        <w:keepNext/>
        <w:tabs>
          <w:tab w:val="left" w:pos="2835"/>
        </w:tabs>
      </w:pPr>
      <w:r w:rsidRPr="0046266F">
        <w:t>Logically:</w:t>
      </w:r>
      <w:r w:rsidRPr="0046266F">
        <w:tab/>
        <w:t>PLMN1:</w:t>
      </w:r>
      <w:r w:rsidRPr="0046266F">
        <w:tab/>
        <w:t>empty</w:t>
      </w:r>
    </w:p>
    <w:p w14:paraId="1006D068" w14:textId="77777777" w:rsidR="0036379A" w:rsidRPr="0046266F" w:rsidRDefault="0036379A" w:rsidP="0036379A">
      <w:pPr>
        <w:pStyle w:val="EW"/>
        <w:keepNext/>
        <w:tabs>
          <w:tab w:val="left" w:pos="2835"/>
        </w:tabs>
      </w:pPr>
      <w:r w:rsidRPr="0046266F">
        <w:tab/>
        <w:t>PLMN2:</w:t>
      </w:r>
      <w:r w:rsidRPr="0046266F">
        <w:tab/>
        <w:t>empty</w:t>
      </w:r>
    </w:p>
    <w:p w14:paraId="7075D283" w14:textId="77777777" w:rsidR="0036379A" w:rsidRPr="0046266F" w:rsidRDefault="0036379A" w:rsidP="0036379A">
      <w:pPr>
        <w:pStyle w:val="EW"/>
        <w:keepNext/>
        <w:tabs>
          <w:tab w:val="left" w:pos="2835"/>
        </w:tabs>
      </w:pPr>
      <w:r w:rsidRPr="0046266F">
        <w:tab/>
        <w:t>PLMN3:</w:t>
      </w:r>
      <w:r w:rsidRPr="0046266F">
        <w:tab/>
        <w:t>empty</w:t>
      </w:r>
    </w:p>
    <w:p w14:paraId="7319D649" w14:textId="77777777" w:rsidR="0036379A" w:rsidRPr="0046266F" w:rsidRDefault="0036379A" w:rsidP="0036379A">
      <w:pPr>
        <w:pStyle w:val="EW"/>
        <w:keepNext/>
        <w:tabs>
          <w:tab w:val="left" w:pos="2835"/>
        </w:tabs>
      </w:pPr>
      <w:r w:rsidRPr="0046266F">
        <w:tab/>
        <w:t>PLMN4:</w:t>
      </w:r>
      <w:r w:rsidRPr="0046266F">
        <w:tab/>
        <w:t>empty</w:t>
      </w:r>
    </w:p>
    <w:p w14:paraId="413EA189" w14:textId="77777777" w:rsidR="0036379A" w:rsidRPr="0046266F" w:rsidRDefault="0036379A" w:rsidP="0036379A">
      <w:pPr>
        <w:pStyle w:val="EW"/>
        <w:keepNext/>
        <w:tabs>
          <w:tab w:val="left" w:pos="2835"/>
        </w:tabs>
      </w:pPr>
      <w:r w:rsidRPr="0046266F">
        <w:tab/>
        <w:t>PLMN5:</w:t>
      </w:r>
      <w:r w:rsidRPr="0046266F">
        <w:tab/>
        <w:t>empty</w:t>
      </w:r>
    </w:p>
    <w:p w14:paraId="1AC7D7B8" w14:textId="77777777" w:rsidR="0036379A" w:rsidRPr="0046266F" w:rsidRDefault="0036379A" w:rsidP="0036379A">
      <w:pPr>
        <w:pStyle w:val="EX"/>
        <w:keepNext/>
        <w:tabs>
          <w:tab w:val="left" w:pos="2835"/>
        </w:tabs>
      </w:pPr>
      <w:r w:rsidRPr="0046266F">
        <w:tab/>
        <w:t>PLMN6:</w:t>
      </w:r>
      <w:r w:rsidRPr="0046266F">
        <w:tab/>
        <w:t>empty</w:t>
      </w:r>
    </w:p>
    <w:p w14:paraId="7FAB643D" w14:textId="77777777" w:rsidR="0036379A" w:rsidRPr="0046266F" w:rsidRDefault="0036379A" w:rsidP="0036379A">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36379A" w:rsidRPr="0046266F" w14:paraId="7261D0EC" w14:textId="77777777" w:rsidTr="00AA6A96">
        <w:tc>
          <w:tcPr>
            <w:tcW w:w="959" w:type="dxa"/>
            <w:tcBorders>
              <w:top w:val="single" w:sz="4" w:space="0" w:color="auto"/>
              <w:left w:val="single" w:sz="4" w:space="0" w:color="auto"/>
              <w:bottom w:val="single" w:sz="4" w:space="0" w:color="auto"/>
              <w:right w:val="single" w:sz="4" w:space="0" w:color="auto"/>
            </w:tcBorders>
          </w:tcPr>
          <w:p w14:paraId="6D31736A" w14:textId="77777777" w:rsidR="0036379A" w:rsidRPr="0046266F" w:rsidRDefault="0036379A" w:rsidP="00AA6A96">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D25A212" w14:textId="77777777" w:rsidR="0036379A" w:rsidRPr="000E17DE" w:rsidRDefault="0036379A" w:rsidP="00AA6A96">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47C74A0E" w14:textId="77777777" w:rsidR="0036379A" w:rsidRPr="000E17DE" w:rsidRDefault="0036379A" w:rsidP="00AA6A96">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370D9CC" w14:textId="77777777" w:rsidR="0036379A" w:rsidRPr="000E17DE" w:rsidRDefault="0036379A" w:rsidP="00AA6A96">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5B60315D" w14:textId="77777777" w:rsidR="0036379A" w:rsidRPr="000E17DE" w:rsidRDefault="0036379A" w:rsidP="00AA6A96">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145296DA" w14:textId="77777777" w:rsidR="0036379A" w:rsidRPr="000E17DE" w:rsidRDefault="0036379A" w:rsidP="00AA6A96">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3F71E969" w14:textId="77777777" w:rsidR="0036379A" w:rsidRPr="000E17DE" w:rsidRDefault="0036379A" w:rsidP="00AA6A96">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10142E2D" w14:textId="77777777" w:rsidR="0036379A" w:rsidRPr="000E17DE" w:rsidRDefault="0036379A" w:rsidP="00AA6A96">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713C1D55" w14:textId="77777777" w:rsidR="0036379A" w:rsidRPr="000E17DE" w:rsidRDefault="0036379A" w:rsidP="00AA6A96">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2A3E2D6E" w14:textId="77777777" w:rsidR="0036379A" w:rsidRPr="000E17DE" w:rsidRDefault="0036379A" w:rsidP="00AA6A96">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2E61B000" w14:textId="77777777" w:rsidR="0036379A" w:rsidRPr="000E17DE" w:rsidRDefault="0036379A" w:rsidP="00AA6A96">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74A9BE13" w14:textId="77777777" w:rsidR="0036379A" w:rsidRPr="000E17DE" w:rsidRDefault="0036379A" w:rsidP="00AA6A96">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2EEDC315" w14:textId="77777777" w:rsidR="0036379A" w:rsidRPr="000E17DE" w:rsidRDefault="0036379A" w:rsidP="00AA6A96">
            <w:pPr>
              <w:pStyle w:val="TAL"/>
              <w:rPr>
                <w:b/>
                <w:bCs/>
              </w:rPr>
            </w:pPr>
            <w:r w:rsidRPr="000E17DE">
              <w:rPr>
                <w:b/>
                <w:bCs/>
              </w:rPr>
              <w:t>B12</w:t>
            </w:r>
          </w:p>
        </w:tc>
      </w:tr>
      <w:tr w:rsidR="0036379A" w:rsidRPr="0046266F" w14:paraId="3E7586E4" w14:textId="77777777" w:rsidTr="00AA6A96">
        <w:tc>
          <w:tcPr>
            <w:tcW w:w="959" w:type="dxa"/>
            <w:tcBorders>
              <w:top w:val="single" w:sz="4" w:space="0" w:color="auto"/>
              <w:left w:val="single" w:sz="4" w:space="0" w:color="auto"/>
              <w:bottom w:val="single" w:sz="4" w:space="0" w:color="auto"/>
              <w:right w:val="single" w:sz="4" w:space="0" w:color="auto"/>
            </w:tcBorders>
          </w:tcPr>
          <w:p w14:paraId="2D98D4D6" w14:textId="77777777" w:rsidR="0036379A" w:rsidRPr="0046266F" w:rsidRDefault="0036379A" w:rsidP="00AA6A96">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5B29ED2F"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27CFCF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0006D5C"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B704B1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DFDCE68"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CE43AD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AB1C90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7B0976"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26B295"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9DD93E"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5A3F49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DEA3EBC" w14:textId="77777777" w:rsidR="0036379A" w:rsidRPr="0046266F" w:rsidRDefault="0036379A" w:rsidP="00AA6A96">
            <w:pPr>
              <w:pStyle w:val="TAL"/>
            </w:pPr>
            <w:r w:rsidRPr="0046266F">
              <w:t>FF</w:t>
            </w:r>
          </w:p>
        </w:tc>
      </w:tr>
      <w:tr w:rsidR="0036379A" w:rsidRPr="0046266F" w14:paraId="5C199987" w14:textId="77777777" w:rsidTr="00AA6A96">
        <w:tc>
          <w:tcPr>
            <w:tcW w:w="959" w:type="dxa"/>
            <w:tcBorders>
              <w:top w:val="single" w:sz="4" w:space="0" w:color="auto"/>
              <w:right w:val="single" w:sz="4" w:space="0" w:color="auto"/>
            </w:tcBorders>
          </w:tcPr>
          <w:p w14:paraId="3DC4B571"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717702" w14:textId="77777777" w:rsidR="0036379A" w:rsidRPr="000E17DE" w:rsidRDefault="0036379A" w:rsidP="00AA6A96">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21EF6218" w14:textId="77777777" w:rsidR="0036379A" w:rsidRPr="000E17DE" w:rsidRDefault="0036379A" w:rsidP="00AA6A96">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7792E870" w14:textId="77777777" w:rsidR="0036379A" w:rsidRPr="000E17DE" w:rsidRDefault="0036379A" w:rsidP="00AA6A96">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59EC19F4" w14:textId="77777777" w:rsidR="0036379A" w:rsidRPr="000E17DE" w:rsidRDefault="0036379A" w:rsidP="00AA6A96">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51AC9CDA" w14:textId="77777777" w:rsidR="0036379A" w:rsidRPr="000E17DE" w:rsidRDefault="0036379A" w:rsidP="00AA6A96">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660A30A8" w14:textId="77777777" w:rsidR="0036379A" w:rsidRPr="000E17DE" w:rsidRDefault="0036379A" w:rsidP="00AA6A96">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2FF9989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55FA07D"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09CA7C4"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4DCC13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3ECA7C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28EE615B" w14:textId="77777777" w:rsidR="0036379A" w:rsidRPr="0046266F" w:rsidRDefault="0036379A" w:rsidP="00AA6A96">
            <w:pPr>
              <w:pStyle w:val="TAL"/>
            </w:pPr>
          </w:p>
        </w:tc>
      </w:tr>
      <w:tr w:rsidR="0036379A" w:rsidRPr="0046266F" w14:paraId="6308808F" w14:textId="77777777" w:rsidTr="00AA6A96">
        <w:tc>
          <w:tcPr>
            <w:tcW w:w="959" w:type="dxa"/>
            <w:tcBorders>
              <w:right w:val="single" w:sz="4" w:space="0" w:color="auto"/>
            </w:tcBorders>
          </w:tcPr>
          <w:p w14:paraId="5D23B618"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E0D9FB2"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BB43580"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B752E11"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9750F5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ADACCFB"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6F6987D" w14:textId="77777777" w:rsidR="0036379A" w:rsidRPr="0046266F" w:rsidRDefault="0036379A" w:rsidP="00AA6A96">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D44F569"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09879CAF"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2928977"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3AB0744C"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1E6A47D3" w14:textId="77777777" w:rsidR="0036379A" w:rsidRPr="0046266F" w:rsidRDefault="0036379A" w:rsidP="00AA6A96">
            <w:pPr>
              <w:pStyle w:val="TAL"/>
            </w:pPr>
          </w:p>
        </w:tc>
        <w:tc>
          <w:tcPr>
            <w:tcW w:w="717" w:type="dxa"/>
            <w:tcBorders>
              <w:top w:val="single" w:sz="4" w:space="0" w:color="auto"/>
              <w:left w:val="single" w:sz="4" w:space="0" w:color="auto"/>
              <w:bottom w:val="single" w:sz="4" w:space="0" w:color="auto"/>
              <w:right w:val="single" w:sz="4" w:space="0" w:color="auto"/>
            </w:tcBorders>
          </w:tcPr>
          <w:p w14:paraId="6E5236AD" w14:textId="77777777" w:rsidR="0036379A" w:rsidRPr="0046266F" w:rsidRDefault="0036379A" w:rsidP="00AA6A96">
            <w:pPr>
              <w:pStyle w:val="TAL"/>
            </w:pPr>
          </w:p>
        </w:tc>
      </w:tr>
    </w:tbl>
    <w:p w14:paraId="5838D593" w14:textId="77777777" w:rsidR="0036379A" w:rsidRPr="0046266F" w:rsidRDefault="0036379A" w:rsidP="0036379A">
      <w:pPr>
        <w:rPr>
          <w:lang w:val="fr-FR"/>
        </w:rPr>
      </w:pPr>
    </w:p>
    <w:p w14:paraId="17664A43" w14:textId="77777777" w:rsidR="0036379A" w:rsidRPr="0046266F" w:rsidRDefault="0036379A" w:rsidP="0036379A">
      <w:pPr>
        <w:keepNext/>
        <w:rPr>
          <w:b/>
        </w:rPr>
      </w:pPr>
      <w:r w:rsidRPr="0046266F">
        <w:rPr>
          <w:b/>
        </w:rPr>
        <w:lastRenderedPageBreak/>
        <w:t>EF</w:t>
      </w:r>
      <w:r w:rsidRPr="0046266F">
        <w:rPr>
          <w:b/>
          <w:vertAlign w:val="subscript"/>
        </w:rPr>
        <w:t>EPSLOCI</w:t>
      </w:r>
      <w:r w:rsidRPr="0046266F">
        <w:rPr>
          <w:b/>
        </w:rPr>
        <w:t xml:space="preserve"> (EPS Information)</w:t>
      </w:r>
    </w:p>
    <w:p w14:paraId="4A3BA85B" w14:textId="77777777" w:rsidR="0036379A" w:rsidRPr="0046266F" w:rsidRDefault="0036379A" w:rsidP="0036379A">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6DB697DA" w14:textId="77777777" w:rsidR="0036379A" w:rsidRPr="0046266F" w:rsidRDefault="0036379A" w:rsidP="0036379A">
      <w:pPr>
        <w:pStyle w:val="EW"/>
        <w:tabs>
          <w:tab w:val="left" w:pos="2835"/>
        </w:tabs>
        <w:rPr>
          <w:lang w:val="it-IT"/>
        </w:rPr>
      </w:pPr>
      <w:r w:rsidRPr="0046266F">
        <w:rPr>
          <w:lang w:val="it-IT"/>
        </w:rPr>
        <w:tab/>
        <w:t>Last visited registered TAI:</w:t>
      </w:r>
      <w:r w:rsidRPr="0046266F">
        <w:rPr>
          <w:lang w:val="it-IT"/>
        </w:rPr>
        <w:tab/>
        <w:t>234/005/0001</w:t>
      </w:r>
    </w:p>
    <w:p w14:paraId="10EC7C83" w14:textId="77777777" w:rsidR="0036379A" w:rsidRPr="0046266F" w:rsidRDefault="0036379A" w:rsidP="0036379A">
      <w:pPr>
        <w:pStyle w:val="EW"/>
        <w:tabs>
          <w:tab w:val="left" w:pos="2835"/>
        </w:tabs>
        <w:rPr>
          <w:lang w:val="it-IT"/>
        </w:rPr>
      </w:pPr>
      <w:r w:rsidRPr="0046266F">
        <w:rPr>
          <w:lang w:val="it-IT"/>
        </w:rPr>
        <w:tab/>
        <w:t>EPS update status:</w:t>
      </w:r>
      <w:r w:rsidRPr="0046266F">
        <w:rPr>
          <w:lang w:val="it-IT"/>
        </w:rPr>
        <w:tab/>
        <w:t>updated</w:t>
      </w:r>
    </w:p>
    <w:p w14:paraId="5B7159DF" w14:textId="77777777" w:rsidR="0036379A" w:rsidRPr="0046266F" w:rsidRDefault="0036379A" w:rsidP="0036379A">
      <w:pPr>
        <w:pStyle w:val="EW"/>
        <w:tabs>
          <w:tab w:val="left" w:pos="2835"/>
        </w:tabs>
        <w:rPr>
          <w:lang w:val="it-IT"/>
        </w:rPr>
      </w:pPr>
    </w:p>
    <w:p w14:paraId="2691A744" w14:textId="77777777" w:rsidR="0036379A" w:rsidRPr="0046266F" w:rsidRDefault="0036379A" w:rsidP="0036379A">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6379A" w:rsidRPr="0046266F" w14:paraId="5CC3818B" w14:textId="77777777" w:rsidTr="00AA6A96">
        <w:tc>
          <w:tcPr>
            <w:tcW w:w="959" w:type="dxa"/>
            <w:tcBorders>
              <w:top w:val="single" w:sz="4" w:space="0" w:color="auto"/>
              <w:left w:val="single" w:sz="4" w:space="0" w:color="auto"/>
              <w:bottom w:val="single" w:sz="4" w:space="0" w:color="auto"/>
              <w:right w:val="single" w:sz="4" w:space="0" w:color="auto"/>
            </w:tcBorders>
          </w:tcPr>
          <w:p w14:paraId="3CCA9AB8" w14:textId="77777777" w:rsidR="0036379A" w:rsidRPr="0046266F" w:rsidRDefault="0036379A" w:rsidP="00AA6A96">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9E5577" w14:textId="77777777" w:rsidR="0036379A" w:rsidRPr="00532EC0" w:rsidRDefault="0036379A" w:rsidP="00AA6A96">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2C41A128" w14:textId="77777777" w:rsidR="0036379A" w:rsidRPr="00532EC0" w:rsidRDefault="0036379A" w:rsidP="00AA6A96">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6CD036B9" w14:textId="77777777" w:rsidR="0036379A" w:rsidRPr="00532EC0" w:rsidRDefault="0036379A" w:rsidP="00AA6A96">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0AD04415" w14:textId="77777777" w:rsidR="0036379A" w:rsidRPr="00532EC0" w:rsidRDefault="0036379A" w:rsidP="00AA6A96">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72D08A41" w14:textId="77777777" w:rsidR="0036379A" w:rsidRPr="00532EC0" w:rsidRDefault="0036379A" w:rsidP="00AA6A96">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4554DB65" w14:textId="77777777" w:rsidR="0036379A" w:rsidRPr="00532EC0" w:rsidRDefault="0036379A" w:rsidP="00AA6A96">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63718E3A" w14:textId="77777777" w:rsidR="0036379A" w:rsidRPr="00532EC0" w:rsidRDefault="0036379A" w:rsidP="00AA6A96">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166A2D6D" w14:textId="77777777" w:rsidR="0036379A" w:rsidRPr="00532EC0" w:rsidRDefault="0036379A" w:rsidP="00AA6A96">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025D66B9" w14:textId="77777777" w:rsidR="0036379A" w:rsidRPr="00532EC0" w:rsidRDefault="0036379A" w:rsidP="00AA6A96">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543A7C8E" w14:textId="77777777" w:rsidR="0036379A" w:rsidRPr="00532EC0" w:rsidRDefault="0036379A" w:rsidP="00AA6A96">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62C93A03" w14:textId="77777777" w:rsidR="0036379A" w:rsidRPr="00532EC0" w:rsidRDefault="0036379A" w:rsidP="00AA6A96">
            <w:pPr>
              <w:pStyle w:val="TAL"/>
              <w:rPr>
                <w:b/>
                <w:bCs/>
                <w:lang w:val="it-IT"/>
              </w:rPr>
            </w:pPr>
            <w:r w:rsidRPr="00532EC0">
              <w:rPr>
                <w:b/>
                <w:bCs/>
                <w:lang w:val="it-IT"/>
              </w:rPr>
              <w:t>B11</w:t>
            </w:r>
          </w:p>
        </w:tc>
      </w:tr>
      <w:tr w:rsidR="0036379A" w:rsidRPr="0046266F" w14:paraId="757D25F3" w14:textId="77777777" w:rsidTr="00AA6A96">
        <w:tc>
          <w:tcPr>
            <w:tcW w:w="959" w:type="dxa"/>
            <w:tcBorders>
              <w:top w:val="single" w:sz="4" w:space="0" w:color="auto"/>
              <w:left w:val="single" w:sz="4" w:space="0" w:color="auto"/>
              <w:bottom w:val="single" w:sz="4" w:space="0" w:color="auto"/>
              <w:right w:val="single" w:sz="4" w:space="0" w:color="auto"/>
            </w:tcBorders>
          </w:tcPr>
          <w:p w14:paraId="534DA662" w14:textId="77777777" w:rsidR="0036379A" w:rsidRPr="0046266F" w:rsidRDefault="0036379A" w:rsidP="00AA6A96">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64F4E53A" w14:textId="77777777" w:rsidR="0036379A" w:rsidRPr="0046266F" w:rsidRDefault="0036379A" w:rsidP="00AA6A96">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20AC3EE" w14:textId="77777777" w:rsidR="0036379A" w:rsidRPr="0046266F" w:rsidRDefault="0036379A" w:rsidP="00AA6A96">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120B3D7B" w14:textId="77777777" w:rsidR="0036379A" w:rsidRPr="0046266F" w:rsidRDefault="0036379A" w:rsidP="00AA6A96">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54425E1E" w14:textId="77777777" w:rsidR="0036379A" w:rsidRPr="0046266F" w:rsidRDefault="0036379A" w:rsidP="00AA6A96">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112174DA"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4B8C7B67" w14:textId="77777777" w:rsidR="0036379A" w:rsidRPr="0046266F" w:rsidRDefault="0036379A" w:rsidP="00AA6A96">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766FEB3" w14:textId="77777777" w:rsidR="0036379A" w:rsidRPr="0046266F" w:rsidRDefault="0036379A" w:rsidP="00AA6A96">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5460286" w14:textId="77777777" w:rsidR="0036379A" w:rsidRPr="0046266F" w:rsidRDefault="0036379A" w:rsidP="00AA6A96">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19DBC54B" w14:textId="77777777" w:rsidR="0036379A" w:rsidRPr="0046266F" w:rsidRDefault="0036379A" w:rsidP="00AA6A96">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F2C9668" w14:textId="77777777" w:rsidR="0036379A" w:rsidRPr="0046266F" w:rsidRDefault="0036379A" w:rsidP="00AA6A96">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C92C430" w14:textId="77777777" w:rsidR="0036379A" w:rsidRPr="0046266F" w:rsidRDefault="0036379A" w:rsidP="00AA6A96">
            <w:pPr>
              <w:pStyle w:val="TAL"/>
              <w:rPr>
                <w:lang w:val="it-IT"/>
              </w:rPr>
            </w:pPr>
            <w:r w:rsidRPr="0046266F">
              <w:rPr>
                <w:lang w:val="it-IT"/>
              </w:rPr>
              <w:t>65</w:t>
            </w:r>
          </w:p>
        </w:tc>
      </w:tr>
      <w:tr w:rsidR="0036379A" w:rsidRPr="0046266F" w14:paraId="44BA3A04" w14:textId="77777777" w:rsidTr="00AA6A96">
        <w:tc>
          <w:tcPr>
            <w:tcW w:w="959" w:type="dxa"/>
            <w:tcBorders>
              <w:right w:val="single" w:sz="4" w:space="0" w:color="auto"/>
            </w:tcBorders>
          </w:tcPr>
          <w:p w14:paraId="5D25C42D"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CE3D794" w14:textId="77777777" w:rsidR="0036379A" w:rsidRPr="00532EC0" w:rsidRDefault="0036379A" w:rsidP="00AA6A96">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BD20B74" w14:textId="77777777" w:rsidR="0036379A" w:rsidRPr="00532EC0" w:rsidRDefault="0036379A" w:rsidP="00AA6A96">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40E2DF1" w14:textId="77777777" w:rsidR="0036379A" w:rsidRPr="00532EC0" w:rsidRDefault="0036379A" w:rsidP="00AA6A96">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0F05575D" w14:textId="77777777" w:rsidR="0036379A" w:rsidRPr="00532EC0" w:rsidRDefault="0036379A" w:rsidP="00AA6A96">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AF531F9" w14:textId="77777777" w:rsidR="0036379A" w:rsidRPr="00532EC0" w:rsidRDefault="0036379A" w:rsidP="00AA6A96">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B8AF73A" w14:textId="77777777" w:rsidR="0036379A" w:rsidRPr="00532EC0" w:rsidRDefault="0036379A" w:rsidP="00AA6A96">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6D3B1068" w14:textId="77777777" w:rsidR="0036379A" w:rsidRPr="00532EC0" w:rsidRDefault="0036379A" w:rsidP="00AA6A96">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DF169A9"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16F1FE3"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F26F061"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3E07376" w14:textId="77777777" w:rsidR="0036379A" w:rsidRPr="0046266F" w:rsidRDefault="0036379A" w:rsidP="00AA6A96">
            <w:pPr>
              <w:pStyle w:val="TAL"/>
              <w:rPr>
                <w:lang w:val="it-IT"/>
              </w:rPr>
            </w:pPr>
          </w:p>
        </w:tc>
      </w:tr>
      <w:tr w:rsidR="0036379A" w:rsidRPr="0046266F" w14:paraId="079D2113" w14:textId="77777777" w:rsidTr="00AA6A96">
        <w:tc>
          <w:tcPr>
            <w:tcW w:w="959" w:type="dxa"/>
            <w:tcBorders>
              <w:right w:val="single" w:sz="4" w:space="0" w:color="auto"/>
            </w:tcBorders>
          </w:tcPr>
          <w:p w14:paraId="375079DE" w14:textId="77777777" w:rsidR="0036379A" w:rsidRPr="0046266F" w:rsidRDefault="0036379A" w:rsidP="00AA6A96">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6003AE" w14:textId="77777777" w:rsidR="0036379A" w:rsidRPr="0046266F" w:rsidRDefault="0036379A"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6F79EF5E" w14:textId="77777777" w:rsidR="0036379A" w:rsidRPr="0046266F" w:rsidRDefault="0036379A" w:rsidP="00AA6A96">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3E0DC17" w14:textId="77777777" w:rsidR="0036379A" w:rsidRPr="0046266F" w:rsidRDefault="0036379A" w:rsidP="00AA6A96">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54682A68"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B2FBFA2"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1D77A40" w14:textId="77777777" w:rsidR="0036379A" w:rsidRPr="0046266F" w:rsidRDefault="0036379A"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279BF45" w14:textId="77777777" w:rsidR="0036379A" w:rsidRPr="0046266F" w:rsidRDefault="0036379A"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AB81A0"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989C82"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AB908B6" w14:textId="77777777" w:rsidR="0036379A" w:rsidRPr="0046266F" w:rsidRDefault="0036379A"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78FEDA9" w14:textId="77777777" w:rsidR="0036379A" w:rsidRPr="0046266F" w:rsidRDefault="0036379A" w:rsidP="00AA6A96">
            <w:pPr>
              <w:pStyle w:val="TAL"/>
            </w:pPr>
          </w:p>
        </w:tc>
      </w:tr>
    </w:tbl>
    <w:p w14:paraId="454B0AF3" w14:textId="77777777" w:rsidR="0036379A" w:rsidRDefault="0036379A" w:rsidP="001F756D">
      <w:pPr>
        <w:rPr>
          <w:lang w:eastAsia="de-DE"/>
        </w:rPr>
      </w:pPr>
    </w:p>
    <w:p w14:paraId="17490DF3" w14:textId="5254C69B" w:rsidR="00BD2F77" w:rsidRPr="0046266F" w:rsidRDefault="00BD2F77" w:rsidP="00BD2F77">
      <w:pPr>
        <w:pStyle w:val="Heading3"/>
      </w:pPr>
      <w:r>
        <w:t>7.1.15</w:t>
      </w:r>
      <w:r w:rsidRPr="0046266F">
        <w:tab/>
      </w:r>
      <w:r w:rsidRPr="008F2755">
        <w:t xml:space="preserve">Adding FPLMN to the forbidden PLMN list when accessing </w:t>
      </w:r>
      <w:r>
        <w:t>S</w:t>
      </w:r>
      <w:r w:rsidRPr="008F2755">
        <w:t xml:space="preserve">atellite E-UTRAN in </w:t>
      </w:r>
      <w:r>
        <w:t>W</w:t>
      </w:r>
      <w:r w:rsidRPr="008F2755">
        <w:t>B-S1 mode</w:t>
      </w:r>
    </w:p>
    <w:p w14:paraId="68A8D255" w14:textId="333DC8FF" w:rsidR="00BD2F77" w:rsidRPr="0046266F" w:rsidRDefault="00BD2F77" w:rsidP="00BD2F77">
      <w:pPr>
        <w:pStyle w:val="Heading4"/>
      </w:pPr>
      <w:r>
        <w:t>7.1.15</w:t>
      </w:r>
      <w:r w:rsidRPr="00804409">
        <w:t>.1</w:t>
      </w:r>
      <w:r w:rsidRPr="0046266F">
        <w:tab/>
        <w:t>Definition and applicability</w:t>
      </w:r>
    </w:p>
    <w:p w14:paraId="2F99E36B" w14:textId="77777777" w:rsidR="00BD2F77" w:rsidRPr="0046266F" w:rsidRDefault="00BD2F77" w:rsidP="00BD2F77">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DB63FDC" w14:textId="7D203972" w:rsidR="00BD2F77" w:rsidRPr="0046266F" w:rsidRDefault="00BD2F77" w:rsidP="00BD2F77">
      <w:pPr>
        <w:pStyle w:val="Heading4"/>
      </w:pPr>
      <w:r>
        <w:t>7.1.15</w:t>
      </w:r>
      <w:r w:rsidRPr="00804409">
        <w:t>.2</w:t>
      </w:r>
      <w:r w:rsidRPr="0046266F">
        <w:tab/>
        <w:t>Conformance requirement</w:t>
      </w:r>
    </w:p>
    <w:p w14:paraId="13BCB969" w14:textId="77777777" w:rsidR="00BD2F77" w:rsidRPr="0046266F" w:rsidRDefault="00BD2F77" w:rsidP="00BD2F77">
      <w:pPr>
        <w:pStyle w:val="B1"/>
        <w:keepNext/>
        <w:keepLines/>
      </w:pPr>
      <w:r w:rsidRPr="0046266F">
        <w:t>1)</w:t>
      </w:r>
      <w:r w:rsidRPr="0046266F">
        <w:tab/>
        <w:t>In automatic PLMN selection mode the UE shall only attempt a</w:t>
      </w:r>
      <w:r>
        <w:t>n</w:t>
      </w:r>
      <w:r w:rsidRPr="0046266F">
        <w:t xml:space="preserve"> </w:t>
      </w:r>
      <w:r w:rsidRPr="0046266F">
        <w:rPr>
          <w:i/>
        </w:rPr>
        <w:t>AttachRequest</w:t>
      </w:r>
      <w:r w:rsidRPr="0046266F">
        <w:t xml:space="preserve"> during registration on </w:t>
      </w:r>
      <w:r w:rsidRPr="006479CA">
        <w:t xml:space="preserve">satellite E-UTRAN in </w:t>
      </w:r>
      <w:r>
        <w:t>WB-S1</w:t>
      </w:r>
      <w:r w:rsidRPr="006479CA">
        <w:t xml:space="preserve"> mode</w:t>
      </w:r>
      <w:r w:rsidRPr="00775CF5">
        <w:t xml:space="preserve"> </w:t>
      </w:r>
      <w:r w:rsidRPr="0046266F">
        <w:t>if it receives a BCCH containing a PLMN (MCC,</w:t>
      </w:r>
      <w:r>
        <w:t xml:space="preserve"> </w:t>
      </w:r>
      <w:r w:rsidRPr="0046266F">
        <w:t>MNC) that is not indicated in the EF</w:t>
      </w:r>
      <w:r w:rsidRPr="0046266F">
        <w:rPr>
          <w:vertAlign w:val="subscript"/>
        </w:rPr>
        <w:t>FPLMN</w:t>
      </w:r>
      <w:r w:rsidRPr="0046266F">
        <w:t xml:space="preserve"> in the USIM</w:t>
      </w:r>
    </w:p>
    <w:p w14:paraId="4A21A67E" w14:textId="77777777" w:rsidR="00BD2F77" w:rsidRPr="0046266F" w:rsidRDefault="00BD2F77" w:rsidP="00BD2F77">
      <w:pPr>
        <w:pStyle w:val="B1"/>
        <w:ind w:hanging="1"/>
      </w:pPr>
      <w:r w:rsidRPr="0046266F">
        <w:t>Reference:</w:t>
      </w:r>
    </w:p>
    <w:p w14:paraId="07FD1634" w14:textId="77777777" w:rsidR="00BD2F77" w:rsidRPr="0046266F" w:rsidRDefault="00BD2F77" w:rsidP="00BD2F77">
      <w:pPr>
        <w:pStyle w:val="B2"/>
      </w:pPr>
      <w:r w:rsidRPr="0046266F">
        <w:t>-</w:t>
      </w:r>
      <w:r w:rsidRPr="0046266F">
        <w:tab/>
        <w:t>TS 22.011 [6], clause 2.3;</w:t>
      </w:r>
    </w:p>
    <w:p w14:paraId="134987FC" w14:textId="77777777" w:rsidR="00BD2F77" w:rsidRPr="0046266F" w:rsidRDefault="00BD2F77" w:rsidP="00BD2F77">
      <w:pPr>
        <w:pStyle w:val="B2"/>
      </w:pPr>
      <w:r w:rsidRPr="0046266F">
        <w:t>-</w:t>
      </w:r>
      <w:r w:rsidRPr="0046266F">
        <w:tab/>
        <w:t>TS 31.102 [4], clauses 5.1.1 and 5.2.7.</w:t>
      </w:r>
    </w:p>
    <w:p w14:paraId="06F27FC7" w14:textId="77777777" w:rsidR="00BD2F77" w:rsidRPr="0046266F" w:rsidRDefault="00BD2F77" w:rsidP="00BD2F77">
      <w:pPr>
        <w:pStyle w:val="B1"/>
      </w:pPr>
      <w:r w:rsidRPr="0046266F">
        <w:t>2)</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775CF5">
        <w:t xml:space="preserve"> </w:t>
      </w:r>
      <w:r w:rsidRPr="0046266F">
        <w:t xml:space="preserve">with the </w:t>
      </w:r>
      <w:r>
        <w:t>E</w:t>
      </w:r>
      <w:r w:rsidRPr="0046266F">
        <w:t>MM cause "PLMN not allowed" the Terminal shall update the EF</w:t>
      </w:r>
      <w:r w:rsidRPr="0046266F">
        <w:rPr>
          <w:vertAlign w:val="subscript"/>
        </w:rPr>
        <w:t>FPLMN</w:t>
      </w:r>
      <w:r w:rsidRPr="0046266F">
        <w:t xml:space="preserve"> in the USIM.</w:t>
      </w:r>
    </w:p>
    <w:p w14:paraId="201CB5BC" w14:textId="77777777" w:rsidR="00BD2F77" w:rsidRPr="0046266F" w:rsidRDefault="00BD2F77" w:rsidP="00BD2F77">
      <w:pPr>
        <w:ind w:firstLine="567"/>
      </w:pPr>
      <w:r w:rsidRPr="0046266F">
        <w:t>Reference:</w:t>
      </w:r>
    </w:p>
    <w:p w14:paraId="0874A8DE" w14:textId="77777777" w:rsidR="00BD2F77" w:rsidRPr="0046266F" w:rsidRDefault="00BD2F77" w:rsidP="00BD2F77">
      <w:pPr>
        <w:pStyle w:val="B2"/>
      </w:pPr>
      <w:r w:rsidRPr="0046266F">
        <w:t>-</w:t>
      </w:r>
      <w:r w:rsidRPr="0046266F">
        <w:tab/>
        <w:t>TS </w:t>
      </w:r>
      <w:r w:rsidRPr="00BD259A">
        <w:t>22.011</w:t>
      </w:r>
      <w:r w:rsidRPr="0046266F">
        <w:t> [6], clause 3.2.2 2;</w:t>
      </w:r>
    </w:p>
    <w:p w14:paraId="7E7F0FA1" w14:textId="77777777" w:rsidR="00BD2F77" w:rsidRPr="0046266F" w:rsidRDefault="00BD2F77" w:rsidP="00BD2F77">
      <w:pPr>
        <w:pStyle w:val="B2"/>
      </w:pPr>
      <w:r w:rsidRPr="0046266F">
        <w:t>-</w:t>
      </w:r>
      <w:r w:rsidRPr="0046266F">
        <w:tab/>
        <w:t>TS 31.102 [4], clauses 5.1.1</w:t>
      </w:r>
      <w:r>
        <w:t xml:space="preserve">, </w:t>
      </w:r>
      <w:r w:rsidRPr="0046266F">
        <w:t>5.2.7</w:t>
      </w:r>
      <w:r>
        <w:t xml:space="preserve"> and </w:t>
      </w:r>
      <w:r w:rsidRPr="00BD259A">
        <w:t>4.2.16.</w:t>
      </w:r>
    </w:p>
    <w:p w14:paraId="6B87A286" w14:textId="77777777" w:rsidR="00BD2F77" w:rsidRPr="0046266F" w:rsidRDefault="00BD2F77" w:rsidP="00BD2F77">
      <w:pPr>
        <w:pStyle w:val="B1"/>
      </w:pPr>
      <w:r w:rsidRPr="0046266F">
        <w:t>3)</w:t>
      </w:r>
      <w:r w:rsidRPr="0046266F">
        <w:tab/>
        <w:t xml:space="preserve">After receipt of an </w:t>
      </w:r>
      <w:r w:rsidRPr="0046266F">
        <w:rPr>
          <w:i/>
        </w:rPr>
        <w:t>AttachReject</w:t>
      </w:r>
      <w:r w:rsidRPr="0046266F">
        <w:t xml:space="preserve"> message during registration on </w:t>
      </w:r>
      <w:r w:rsidRPr="006479CA">
        <w:t xml:space="preserve">satellite E-UTRAN in </w:t>
      </w:r>
      <w:r>
        <w:t>WB-S1</w:t>
      </w:r>
      <w:r w:rsidRPr="006479CA">
        <w:t xml:space="preserve"> mode</w:t>
      </w:r>
      <w:r w:rsidRPr="0046266F">
        <w:t xml:space="preserve"> with the EMM cause "PLMN not allowed" the Terminal shall update the EF</w:t>
      </w:r>
      <w:r w:rsidRPr="0046266F">
        <w:rPr>
          <w:vertAlign w:val="subscript"/>
        </w:rPr>
        <w:t>EPSLOCI</w:t>
      </w:r>
      <w:r w:rsidRPr="0046266F">
        <w:t xml:space="preserve"> in the USIM.</w:t>
      </w:r>
    </w:p>
    <w:p w14:paraId="4D72E571" w14:textId="77777777" w:rsidR="00BD2F77" w:rsidRPr="0046266F" w:rsidRDefault="00BD2F77" w:rsidP="00BD2F77">
      <w:pPr>
        <w:ind w:firstLine="567"/>
      </w:pPr>
      <w:r w:rsidRPr="0046266F">
        <w:t>Reference:</w:t>
      </w:r>
    </w:p>
    <w:p w14:paraId="4BD8F625" w14:textId="77777777" w:rsidR="00BD2F77" w:rsidRPr="0046266F" w:rsidRDefault="00BD2F77" w:rsidP="00BD2F77">
      <w:pPr>
        <w:pStyle w:val="B2"/>
      </w:pPr>
      <w:r w:rsidRPr="0046266F">
        <w:t>-</w:t>
      </w:r>
      <w:r w:rsidRPr="0046266F">
        <w:tab/>
      </w:r>
      <w:r w:rsidRPr="00E6720E">
        <w:t>TS 24.501 [26], clause 5.5.1.2.5;</w:t>
      </w:r>
    </w:p>
    <w:p w14:paraId="5D67B7F7" w14:textId="77777777" w:rsidR="00BD2F77" w:rsidRPr="0046266F" w:rsidRDefault="00BD2F77" w:rsidP="00BD2F77">
      <w:pPr>
        <w:pStyle w:val="B2"/>
      </w:pPr>
      <w:r w:rsidRPr="0046266F">
        <w:t>-</w:t>
      </w:r>
      <w:r w:rsidRPr="0046266F">
        <w:tab/>
        <w:t>TS 31.102 [4], clauses 5.1.1</w:t>
      </w:r>
      <w:r>
        <w:t xml:space="preserve">, </w:t>
      </w:r>
      <w:r w:rsidRPr="00BD259A">
        <w:t>5.2.31 and 4.4.11.2.</w:t>
      </w:r>
    </w:p>
    <w:p w14:paraId="6F09665B" w14:textId="77777777" w:rsidR="00BD2F77" w:rsidRPr="0046266F" w:rsidRDefault="00BD2F77" w:rsidP="00BD2F77">
      <w:pPr>
        <w:pStyle w:val="B1"/>
        <w:keepNext/>
        <w:keepLines/>
      </w:pPr>
      <w:r>
        <w:t>4</w:t>
      </w:r>
      <w:r w:rsidRPr="0046266F">
        <w:t>)</w:t>
      </w:r>
      <w:r w:rsidRPr="0046266F">
        <w:tab/>
        <w:t xml:space="preserve">After registration on </w:t>
      </w:r>
      <w:r w:rsidRPr="006479CA">
        <w:t xml:space="preserve">satellite E-UTRAN in </w:t>
      </w:r>
      <w:r>
        <w:t>WB-S1</w:t>
      </w:r>
      <w:r w:rsidRPr="006479CA">
        <w:t xml:space="preserve"> mode</w:t>
      </w:r>
      <w:r w:rsidRPr="0046266F">
        <w:t xml:space="preserve"> the USIM shall contain the correct GUTI and TAI received by the UE.</w:t>
      </w:r>
    </w:p>
    <w:p w14:paraId="56A892EA" w14:textId="77777777" w:rsidR="00BD2F77" w:rsidRPr="0046266F" w:rsidRDefault="00BD2F77" w:rsidP="00BD2F77">
      <w:pPr>
        <w:pStyle w:val="B2"/>
      </w:pPr>
      <w:r w:rsidRPr="0046266F">
        <w:t>Reference:</w:t>
      </w:r>
    </w:p>
    <w:p w14:paraId="1C18FD8B" w14:textId="77777777" w:rsidR="00BD2F77" w:rsidRPr="0046266F" w:rsidRDefault="00BD2F77" w:rsidP="00BD2F77">
      <w:pPr>
        <w:pStyle w:val="B2"/>
      </w:pPr>
      <w:r w:rsidRPr="0046266F">
        <w:t>-</w:t>
      </w:r>
      <w:r w:rsidRPr="0046266F">
        <w:tab/>
        <w:t>TS 31.102 [4], clause 5.1;</w:t>
      </w:r>
    </w:p>
    <w:p w14:paraId="05C36B82" w14:textId="77777777" w:rsidR="00BD2F77" w:rsidRPr="0046266F" w:rsidRDefault="00BD2F77" w:rsidP="00BD2F77">
      <w:pPr>
        <w:pStyle w:val="B2"/>
      </w:pPr>
      <w:r w:rsidRPr="0046266F">
        <w:t>-</w:t>
      </w:r>
      <w:r w:rsidRPr="0046266F">
        <w:tab/>
        <w:t>TS </w:t>
      </w:r>
      <w:r w:rsidRPr="00E6720E">
        <w:t>21.111 [6], clause 10.1.</w:t>
      </w:r>
    </w:p>
    <w:p w14:paraId="34FFFB92" w14:textId="14F83813" w:rsidR="00BD2F77" w:rsidRPr="0046266F" w:rsidRDefault="00BD2F77" w:rsidP="00BD2F77">
      <w:pPr>
        <w:pStyle w:val="Heading4"/>
      </w:pPr>
      <w:r>
        <w:lastRenderedPageBreak/>
        <w:t>7.1.15</w:t>
      </w:r>
      <w:r w:rsidRPr="00804409">
        <w:t>.3</w:t>
      </w:r>
      <w:r w:rsidRPr="0046266F">
        <w:tab/>
        <w:t>Test purpose</w:t>
      </w:r>
    </w:p>
    <w:p w14:paraId="5B62E35C" w14:textId="77777777" w:rsidR="00BD2F77" w:rsidRPr="0046266F" w:rsidRDefault="00BD2F77" w:rsidP="00BD2F77">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7BB919A8" w14:textId="77777777" w:rsidR="00BD2F77" w:rsidRPr="0046266F" w:rsidRDefault="00BD2F77" w:rsidP="00BD2F77">
      <w:pPr>
        <w:pStyle w:val="B1"/>
      </w:pPr>
      <w:r w:rsidRPr="0046266F">
        <w:t>2)</w:t>
      </w:r>
      <w:r w:rsidRPr="0046266F">
        <w:tab/>
        <w:t>To verify that the EF</w:t>
      </w:r>
      <w:r w:rsidRPr="0046266F">
        <w:rPr>
          <w:vertAlign w:val="subscript"/>
        </w:rPr>
        <w:t>FPLMN</w:t>
      </w:r>
      <w:r w:rsidRPr="0046266F">
        <w:t xml:space="preserve"> is correctly updated by the Terminal after receipt of a</w:t>
      </w:r>
      <w:r>
        <w:t>n</w:t>
      </w:r>
      <w:r w:rsidRPr="0046266F">
        <w:t xml:space="preserve"> </w:t>
      </w:r>
      <w:r w:rsidRPr="0046266F">
        <w:rPr>
          <w:i/>
        </w:rPr>
        <w:t>AttachReject</w:t>
      </w:r>
      <w:r w:rsidRPr="0046266F">
        <w:t xml:space="preserve"> message with cause "PLMN not allowed" during registration.</w:t>
      </w:r>
    </w:p>
    <w:p w14:paraId="071A4F0D" w14:textId="77777777" w:rsidR="00BD2F77" w:rsidRPr="0046266F" w:rsidRDefault="00BD2F77" w:rsidP="00BD2F77">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17575382" w14:textId="3A23D856" w:rsidR="00BD2F77" w:rsidRPr="0046266F" w:rsidRDefault="00BD2F77" w:rsidP="00BD2F77">
      <w:pPr>
        <w:pStyle w:val="Heading4"/>
      </w:pPr>
      <w:r>
        <w:t>7.1.15</w:t>
      </w:r>
      <w:r w:rsidRPr="00804409">
        <w:t>.4</w:t>
      </w:r>
      <w:r w:rsidRPr="0046266F">
        <w:tab/>
        <w:t>Method of test</w:t>
      </w:r>
    </w:p>
    <w:p w14:paraId="0C2B5508" w14:textId="6A88E199" w:rsidR="00BD2F77" w:rsidRPr="0046266F" w:rsidRDefault="00BD2F77" w:rsidP="00BD2F77">
      <w:pPr>
        <w:pStyle w:val="Heading5"/>
      </w:pPr>
      <w:r>
        <w:t>7.1.15</w:t>
      </w:r>
      <w:r w:rsidRPr="00804409">
        <w:t>.4.1</w:t>
      </w:r>
      <w:r w:rsidRPr="0046266F">
        <w:tab/>
        <w:t>Initial conditions</w:t>
      </w:r>
    </w:p>
    <w:p w14:paraId="7569CD39" w14:textId="77777777" w:rsidR="00BD2F77" w:rsidRPr="0046266F" w:rsidRDefault="00BD2F77" w:rsidP="00BD2F77">
      <w:r w:rsidRPr="0046266F">
        <w:t xml:space="preserve">The </w:t>
      </w:r>
      <w:r>
        <w:t>SAT-E-USS</w:t>
      </w:r>
      <w:r w:rsidRPr="0046266F">
        <w:t xml:space="preserve"> transmits on the BCCH, with the following network parameters:</w:t>
      </w:r>
    </w:p>
    <w:p w14:paraId="76F3022F" w14:textId="77777777" w:rsidR="00BD2F77" w:rsidRPr="00E6720E" w:rsidRDefault="00BD2F77" w:rsidP="00BD2F77">
      <w:pPr>
        <w:pStyle w:val="B1"/>
        <w:tabs>
          <w:tab w:val="left" w:pos="2835"/>
        </w:tabs>
      </w:pPr>
      <w:r w:rsidRPr="0046266F">
        <w:t>-</w:t>
      </w:r>
      <w:r w:rsidRPr="0046266F">
        <w:tab/>
        <w:t>TAI (MCC/MNC/</w:t>
      </w:r>
      <w:r w:rsidRPr="00E6720E">
        <w:t>TAC):</w:t>
      </w:r>
      <w:r w:rsidRPr="00E6720E">
        <w:tab/>
        <w:t>234/002/0001.</w:t>
      </w:r>
    </w:p>
    <w:p w14:paraId="63A7B64A" w14:textId="77777777" w:rsidR="00BD2F77" w:rsidRDefault="00BD2F77" w:rsidP="00BD2F77">
      <w:pPr>
        <w:pStyle w:val="B1"/>
        <w:tabs>
          <w:tab w:val="left" w:pos="2835"/>
        </w:tabs>
      </w:pPr>
      <w:r w:rsidRPr="00E6720E">
        <w:t>-</w:t>
      </w:r>
      <w:r w:rsidRPr="00E6720E">
        <w:tab/>
        <w:t>Access control:</w:t>
      </w:r>
      <w:r w:rsidRPr="00E6720E">
        <w:tab/>
        <w:t>unrestricted.</w:t>
      </w:r>
    </w:p>
    <w:p w14:paraId="34092068"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5D2D025B" w14:textId="77777777" w:rsidR="00BD2F77" w:rsidRPr="0046266F" w:rsidRDefault="00BD2F77" w:rsidP="00BD2F77">
      <w:pPr>
        <w:keepNext/>
      </w:pPr>
      <w:r w:rsidRPr="00E6720E">
        <w:t xml:space="preserve">The default </w:t>
      </w:r>
      <w:r w:rsidRPr="0046266F">
        <w:t>E-UTRAN UICC</w:t>
      </w:r>
      <w:r w:rsidRPr="00E6720E">
        <w:t xml:space="preserve"> is used.</w:t>
      </w:r>
    </w:p>
    <w:p w14:paraId="22C04F54" w14:textId="77777777" w:rsidR="00BD2F77" w:rsidRDefault="00BD2F77" w:rsidP="00BD2F77">
      <w:r w:rsidRPr="0046266F">
        <w:t>The UICC is installed into the Terminal and the UE is set to automatic PLMN selection mode.</w:t>
      </w:r>
    </w:p>
    <w:p w14:paraId="46AFFD11" w14:textId="77777777" w:rsidR="00BD2F77" w:rsidRPr="00FD7866"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688C4DD0" w14:textId="69C018A8" w:rsidR="00BD2F77" w:rsidRPr="0046266F" w:rsidRDefault="00BD2F77" w:rsidP="00BD2F77">
      <w:pPr>
        <w:pStyle w:val="Heading5"/>
      </w:pPr>
      <w:r w:rsidRPr="0046266F">
        <w:t>7.1.</w:t>
      </w:r>
      <w:r>
        <w:t>15</w:t>
      </w:r>
      <w:r w:rsidRPr="0046266F">
        <w:t>.4.2</w:t>
      </w:r>
      <w:r w:rsidRPr="0046266F">
        <w:tab/>
        <w:t>Procedure</w:t>
      </w:r>
    </w:p>
    <w:p w14:paraId="69922031" w14:textId="77777777" w:rsidR="00BD2F77" w:rsidRPr="0046266F" w:rsidRDefault="00BD2F77" w:rsidP="00BD2F77">
      <w:pPr>
        <w:pStyle w:val="B1"/>
      </w:pPr>
      <w:r w:rsidRPr="0046266F">
        <w:t>a)</w:t>
      </w:r>
      <w:r w:rsidRPr="0046266F">
        <w:tab/>
        <w:t>The UE is powered on.</w:t>
      </w:r>
    </w:p>
    <w:p w14:paraId="25E9ECC4" w14:textId="77777777" w:rsidR="00BD2F77" w:rsidRPr="0046266F" w:rsidRDefault="00BD2F77" w:rsidP="00BD2F77">
      <w:pPr>
        <w:pStyle w:val="B1"/>
      </w:pPr>
      <w:r w:rsidRPr="0046266F">
        <w:t>b)</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1A2CE370" w14:textId="77777777" w:rsidR="00BD2F77" w:rsidRPr="0046266F" w:rsidRDefault="00BD2F77" w:rsidP="00BD2F77">
      <w:pPr>
        <w:pStyle w:val="B2"/>
      </w:pPr>
      <w:r w:rsidRPr="0046266F">
        <w:tab/>
        <w:t>PLMN (MCC/MNC):</w:t>
      </w:r>
      <w:r>
        <w:t xml:space="preserve"> </w:t>
      </w:r>
      <w:r w:rsidRPr="0046266F">
        <w:t>234/003</w:t>
      </w:r>
    </w:p>
    <w:p w14:paraId="471DF70F"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639BDD34" w14:textId="77777777" w:rsidR="00BD2F77" w:rsidRPr="0046266F" w:rsidRDefault="00BD2F77" w:rsidP="00BD2F77">
      <w:pPr>
        <w:pStyle w:val="B1"/>
        <w:ind w:left="567"/>
      </w:pPr>
      <w:r w:rsidRPr="0046266F">
        <w:t xml:space="preserve">c)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6D81FD2A" w14:textId="77777777" w:rsidR="00BD2F77" w:rsidRPr="0046266F" w:rsidRDefault="00BD2F77" w:rsidP="00BD2F77">
      <w:pPr>
        <w:pStyle w:val="B2"/>
      </w:pPr>
      <w:r w:rsidRPr="0046266F">
        <w:tab/>
        <w:t>PLMN (MCC/MNC):</w:t>
      </w:r>
      <w:r>
        <w:t xml:space="preserve"> </w:t>
      </w:r>
      <w:r w:rsidRPr="0046266F">
        <w:t>234/004</w:t>
      </w:r>
    </w:p>
    <w:p w14:paraId="2EDA15F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F89792C" w14:textId="77777777" w:rsidR="00BD2F77" w:rsidRPr="0046266F" w:rsidRDefault="00BD2F77" w:rsidP="00BD2F77">
      <w:pPr>
        <w:pStyle w:val="B1"/>
      </w:pPr>
      <w:r w:rsidRPr="0046266F">
        <w:t>d)</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7FA8205" w14:textId="77777777" w:rsidR="00BD2F77" w:rsidRPr="0046266F" w:rsidRDefault="00BD2F77" w:rsidP="00BD2F77">
      <w:pPr>
        <w:pStyle w:val="B2"/>
        <w:tabs>
          <w:tab w:val="left" w:pos="2835"/>
        </w:tabs>
      </w:pPr>
      <w:r w:rsidRPr="0046266F">
        <w:tab/>
        <w:t>PLMN (MCC/MNC):</w:t>
      </w:r>
      <w:r>
        <w:t xml:space="preserve"> </w:t>
      </w:r>
      <w:r w:rsidRPr="0046266F">
        <w:t>234/005</w:t>
      </w:r>
    </w:p>
    <w:p w14:paraId="405AEF87" w14:textId="77777777" w:rsidR="00BD2F77" w:rsidRPr="0046266F" w:rsidRDefault="00BD2F77" w:rsidP="00BD2F77">
      <w:pPr>
        <w:pStyle w:val="B1"/>
      </w:pPr>
      <w:r w:rsidRPr="0046266F">
        <w:tab/>
        <w:t xml:space="preserve">The </w:t>
      </w:r>
      <w:r>
        <w:rPr>
          <w:rFonts w:hint="eastAsia"/>
          <w:lang w:eastAsia="zh-CN"/>
        </w:rPr>
        <w:t>SAT-E-USS</w:t>
      </w:r>
      <w:r w:rsidRPr="0046266F">
        <w:t xml:space="preserve"> then resumes RF output on the BCCH.</w:t>
      </w:r>
    </w:p>
    <w:p w14:paraId="7BA3F597" w14:textId="77777777" w:rsidR="00BD2F77" w:rsidRPr="0046266F" w:rsidRDefault="00BD2F77" w:rsidP="00BD2F77">
      <w:pPr>
        <w:pStyle w:val="B1"/>
        <w:tabs>
          <w:tab w:val="left" w:pos="284"/>
        </w:tabs>
        <w:ind w:left="567" w:hanging="283"/>
      </w:pPr>
      <w:r w:rsidRPr="0046266F">
        <w:t xml:space="preserve">e) 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5C11A31B" w14:textId="77777777" w:rsidR="00BD2F77" w:rsidRPr="0046266F" w:rsidRDefault="00BD2F77" w:rsidP="00BD2F77">
      <w:pPr>
        <w:pStyle w:val="B2"/>
      </w:pPr>
      <w:r w:rsidRPr="0046266F">
        <w:tab/>
        <w:t>TAI (MCC/MNC/TAC):</w:t>
      </w:r>
      <w:r w:rsidRPr="0046266F">
        <w:tab/>
      </w:r>
      <w:r>
        <w:t xml:space="preserve"> </w:t>
      </w:r>
      <w:r w:rsidRPr="0046266F">
        <w:t>234/007/0001</w:t>
      </w:r>
    </w:p>
    <w:p w14:paraId="2BAB2963" w14:textId="77777777" w:rsidR="00BD2F77" w:rsidRPr="0046266F" w:rsidRDefault="00BD2F77" w:rsidP="00BD2F77">
      <w:pPr>
        <w:pStyle w:val="B2"/>
      </w:pPr>
      <w:r w:rsidRPr="0046266F">
        <w:t xml:space="preserve">The </w:t>
      </w:r>
      <w:r>
        <w:rPr>
          <w:rFonts w:hint="eastAsia"/>
          <w:lang w:eastAsia="zh-CN"/>
        </w:rPr>
        <w:t>SAT-E-USS</w:t>
      </w:r>
      <w:r w:rsidRPr="0046266F">
        <w:t xml:space="preserve"> then resumes RF output on the BCCH.</w:t>
      </w:r>
    </w:p>
    <w:p w14:paraId="605F87FD" w14:textId="77777777" w:rsidR="00BD2F77" w:rsidRPr="0046266F" w:rsidRDefault="00BD2F77" w:rsidP="00BD2F77">
      <w:pPr>
        <w:pStyle w:val="B1"/>
      </w:pPr>
      <w:r w:rsidRPr="0046266F">
        <w:t>f)</w:t>
      </w:r>
      <w:r w:rsidRPr="0046266F">
        <w:tab/>
        <w:t>After receipt of a</w:t>
      </w:r>
      <w:r w:rsidRPr="0046266F">
        <w:rPr>
          <w:i/>
        </w:rPr>
        <w:t xml:space="preserve"> </w:t>
      </w:r>
      <w:r>
        <w:rPr>
          <w:i/>
        </w:rPr>
        <w:t>RRCConnectionRequest</w:t>
      </w:r>
      <w:r w:rsidRPr="0046266F">
        <w:t xml:space="preserve"> from the UE, the </w:t>
      </w:r>
      <w:r>
        <w:rPr>
          <w:rFonts w:hint="eastAsia"/>
          <w:lang w:eastAsia="zh-CN"/>
        </w:rP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rPr>
          <w:rFonts w:hint="eastAsia"/>
          <w:lang w:eastAsia="zh-CN"/>
        </w:rPr>
        <w:t>SAT-E-USS</w:t>
      </w:r>
      <w:r w:rsidRPr="0046266F">
        <w:t>.</w:t>
      </w:r>
    </w:p>
    <w:p w14:paraId="4BF0EA9F" w14:textId="77777777" w:rsidR="00BD2F77" w:rsidRPr="0046266F" w:rsidRDefault="00BD2F77" w:rsidP="00BD2F77">
      <w:pPr>
        <w:pStyle w:val="B1"/>
      </w:pPr>
      <w:r w:rsidRPr="0046266F">
        <w:t>g)</w:t>
      </w:r>
      <w:r w:rsidRPr="0046266F">
        <w:tab/>
        <w:t xml:space="preserve">During registration and after receipt of an </w:t>
      </w:r>
      <w:r w:rsidRPr="0046266F">
        <w:rPr>
          <w:i/>
        </w:rPr>
        <w:t>AttachRequest</w:t>
      </w:r>
      <w:r w:rsidRPr="0046266F">
        <w:t xml:space="preserve"> from the UE, the </w:t>
      </w:r>
      <w:r>
        <w:rPr>
          <w:rFonts w:hint="eastAsia"/>
          <w:lang w:eastAsia="zh-CN"/>
        </w:rP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465BD4F" w14:textId="77777777" w:rsidR="00BD2F77" w:rsidRPr="0046266F" w:rsidRDefault="00BD2F77" w:rsidP="00BD2F77">
      <w:pPr>
        <w:pStyle w:val="B1"/>
      </w:pPr>
      <w:r w:rsidRPr="0046266F">
        <w:lastRenderedPageBreak/>
        <w:t>h)</w:t>
      </w:r>
      <w:r w:rsidRPr="0046266F">
        <w:tab/>
        <w:t xml:space="preserve">The </w:t>
      </w:r>
      <w:r>
        <w:rPr>
          <w:rFonts w:hint="eastAsia"/>
          <w:lang w:eastAsia="zh-CN"/>
        </w:rPr>
        <w:t>SAT-E-USS</w:t>
      </w:r>
      <w:r w:rsidRPr="0046266F">
        <w:t xml:space="preserve"> stops all RF output on the BCCH for a long enough period of time to cause a cell reselection procedure in the UE. The BCCH is changed to contain:</w:t>
      </w:r>
    </w:p>
    <w:p w14:paraId="7E1C80F2" w14:textId="77777777" w:rsidR="00BD2F77" w:rsidRPr="0046266F" w:rsidRDefault="00BD2F77" w:rsidP="00BD2F77">
      <w:pPr>
        <w:pStyle w:val="B2"/>
      </w:pPr>
      <w:r w:rsidRPr="0046266F">
        <w:tab/>
        <w:t>TAI (MCC/MNC/TAC):</w:t>
      </w:r>
      <w:r>
        <w:t xml:space="preserve"> </w:t>
      </w:r>
      <w:r w:rsidRPr="0046266F">
        <w:t>234/008/0001</w:t>
      </w:r>
    </w:p>
    <w:p w14:paraId="268BD0DB" w14:textId="77777777" w:rsidR="00BD2F77" w:rsidRPr="0046266F" w:rsidRDefault="00BD2F77" w:rsidP="00BD2F77">
      <w:pPr>
        <w:pStyle w:val="B2"/>
      </w:pPr>
      <w:r w:rsidRPr="0046266F">
        <w:t xml:space="preserve">The </w:t>
      </w:r>
      <w:r>
        <w:rPr>
          <w:rFonts w:hint="eastAsia"/>
        </w:rPr>
        <w:t>SAT-E-USS</w:t>
      </w:r>
      <w:r w:rsidRPr="0046266F">
        <w:t xml:space="preserve"> then resumes RF output on the BCCH.</w:t>
      </w:r>
    </w:p>
    <w:p w14:paraId="5CD82EA9" w14:textId="77777777" w:rsidR="00BD2F77" w:rsidRPr="0046266F" w:rsidRDefault="00BD2F77" w:rsidP="00BD2F77">
      <w:pPr>
        <w:pStyle w:val="B1"/>
      </w:pPr>
      <w:r w:rsidRPr="0046266F">
        <w:t>i)</w:t>
      </w:r>
      <w:r w:rsidRPr="0046266F">
        <w:tab/>
        <w:t xml:space="preserve">After receipt of a </w:t>
      </w:r>
      <w:r w:rsidRPr="006D1592">
        <w:rPr>
          <w:i/>
          <w:iCs/>
        </w:rPr>
        <w:t>RRCConnectionRequest</w:t>
      </w:r>
      <w:r w:rsidRPr="0046266F">
        <w:t xml:space="preserve"> from the UE, the </w:t>
      </w:r>
      <w:r>
        <w:rPr>
          <w:rFonts w:hint="eastAsia"/>
          <w:lang w:eastAsia="zh-CN"/>
        </w:rPr>
        <w:t>SAT-E-USS</w:t>
      </w:r>
      <w:r w:rsidRPr="0046266F">
        <w:t xml:space="preserve"> sends </w:t>
      </w:r>
      <w:r w:rsidRPr="006D1592">
        <w:rPr>
          <w:i/>
          <w:iCs/>
        </w:rPr>
        <w:t>RRCConnectionSetup</w:t>
      </w:r>
      <w:r w:rsidRPr="0046266F">
        <w:t xml:space="preserve"> to the UE, followed by </w:t>
      </w:r>
      <w:r w:rsidRPr="006D1592">
        <w:rPr>
          <w:i/>
          <w:iCs/>
        </w:rPr>
        <w:t>RRCConnectionSetupComplete</w:t>
      </w:r>
      <w:r w:rsidRPr="0046266F">
        <w:t xml:space="preserve"> sent by the UE to the </w:t>
      </w:r>
      <w:r>
        <w:rPr>
          <w:rFonts w:hint="eastAsia"/>
          <w:lang w:eastAsia="zh-CN"/>
        </w:rPr>
        <w:t>SAT-E-USS</w:t>
      </w:r>
      <w:r w:rsidRPr="0046266F">
        <w:t>.</w:t>
      </w:r>
    </w:p>
    <w:p w14:paraId="6C82DFB6" w14:textId="77777777" w:rsidR="00BD2F77" w:rsidRPr="0046266F" w:rsidRDefault="00BD2F77" w:rsidP="00BD2F77">
      <w:pPr>
        <w:pStyle w:val="B1"/>
      </w:pPr>
      <w:r w:rsidRPr="0046266F">
        <w:t>j)</w:t>
      </w:r>
      <w:r w:rsidRPr="0046266F">
        <w:tab/>
        <w:t xml:space="preserve">During registration and after receipt of an </w:t>
      </w:r>
      <w:r w:rsidRPr="006D1592">
        <w:rPr>
          <w:i/>
          <w:iCs/>
        </w:rPr>
        <w:t>AttachRequest</w:t>
      </w:r>
      <w:r w:rsidRPr="0046266F">
        <w:t xml:space="preserve"> from the UE, the </w:t>
      </w:r>
      <w:r>
        <w:rPr>
          <w:rFonts w:hint="eastAsia"/>
          <w:lang w:eastAsia="zh-CN"/>
        </w:rPr>
        <w:t>SAT-E-USS</w:t>
      </w:r>
      <w:r w:rsidRPr="0046266F">
        <w:t xml:space="preserve"> initiates authentication, starts integrity by using the security procedure and sends AttachAccept to the UE with:</w:t>
      </w:r>
    </w:p>
    <w:p w14:paraId="73CD2C8B" w14:textId="77777777" w:rsidR="00BD2F77" w:rsidRPr="0046266F" w:rsidRDefault="00BD2F77" w:rsidP="00BD2F77">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234/008/0001</w:t>
      </w:r>
    </w:p>
    <w:p w14:paraId="2132D233"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"23400800010266436587"</w:t>
      </w:r>
    </w:p>
    <w:p w14:paraId="35B6B230" w14:textId="77777777" w:rsidR="00BD2F77" w:rsidRPr="0046266F" w:rsidRDefault="00BD2F77" w:rsidP="00BD2F77">
      <w:pPr>
        <w:pStyle w:val="B1"/>
      </w:pPr>
      <w:r w:rsidRPr="0046266F">
        <w:t>k)</w:t>
      </w:r>
      <w:r w:rsidRPr="0046266F">
        <w:tab/>
        <w:t xml:space="preserve">After receipt of </w:t>
      </w:r>
      <w:r w:rsidRPr="0046266F">
        <w:rPr>
          <w:i/>
        </w:rPr>
        <w:t>AttachComplete</w:t>
      </w:r>
      <w:r w:rsidRPr="0046266F">
        <w:t xml:space="preserve"> during registration from the UE, the </w:t>
      </w:r>
      <w:r>
        <w:rPr>
          <w:rFonts w:hint="eastAsia"/>
          <w:lang w:eastAsia="zh-CN"/>
        </w:rPr>
        <w:t>SAT-E-USS</w:t>
      </w:r>
      <w:r w:rsidRPr="0046266F">
        <w:t xml:space="preserve"> sends </w:t>
      </w:r>
      <w:r>
        <w:rPr>
          <w:i/>
        </w:rPr>
        <w:t>RRCConnectionRelease</w:t>
      </w:r>
      <w:r w:rsidRPr="0046266F">
        <w:t>.</w:t>
      </w:r>
    </w:p>
    <w:p w14:paraId="3CDEB61A" w14:textId="77777777" w:rsidR="00BD2F77" w:rsidRPr="0046266F" w:rsidRDefault="00BD2F77" w:rsidP="00BD2F77">
      <w:pPr>
        <w:pStyle w:val="B1"/>
      </w:pPr>
      <w:r w:rsidRPr="0046266F">
        <w:t>l)</w:t>
      </w:r>
      <w:r w:rsidRPr="0046266F">
        <w:tab/>
        <w:t>The UE is soft powered down.</w:t>
      </w:r>
    </w:p>
    <w:p w14:paraId="46FCD50B" w14:textId="4CEF6C6D" w:rsidR="00BD2F77" w:rsidRPr="0046266F" w:rsidRDefault="00BD2F77" w:rsidP="00BD2F77">
      <w:pPr>
        <w:pStyle w:val="Heading4"/>
      </w:pPr>
      <w:r w:rsidRPr="0046266F">
        <w:t>7.1.</w:t>
      </w:r>
      <w:r>
        <w:t>15</w:t>
      </w:r>
      <w:r w:rsidRPr="0046266F">
        <w:t>.5</w:t>
      </w:r>
      <w:r w:rsidRPr="0046266F">
        <w:tab/>
        <w:t>Acceptance criteria</w:t>
      </w:r>
    </w:p>
    <w:p w14:paraId="6C85D96A" w14:textId="77777777" w:rsidR="00BD2F77" w:rsidRPr="0046266F" w:rsidRDefault="00BD2F77" w:rsidP="00BD2F77">
      <w:pPr>
        <w:pStyle w:val="B1"/>
      </w:pPr>
      <w:r w:rsidRPr="0046266F">
        <w:t>1)</w:t>
      </w:r>
      <w:r w:rsidRPr="0046266F">
        <w:tab/>
        <w:t>After each of the steps a) to d) the terminal shall not attempt an Attach procedure.</w:t>
      </w:r>
    </w:p>
    <w:p w14:paraId="65F2B037" w14:textId="77777777" w:rsidR="00BD2F77" w:rsidRPr="0046266F" w:rsidRDefault="00BD2F77" w:rsidP="00BD2F77">
      <w:pPr>
        <w:pStyle w:val="B1"/>
      </w:pPr>
      <w:r w:rsidRPr="0046266F">
        <w:t>2)</w:t>
      </w:r>
      <w:r w:rsidRPr="0046266F">
        <w:tab/>
        <w:t xml:space="preserve">After step </w:t>
      </w:r>
      <w:r>
        <w:t>e</w:t>
      </w:r>
      <w:r w:rsidRPr="0046266F">
        <w:t xml:space="preserve">) the terminal shall send </w:t>
      </w:r>
      <w:r w:rsidRPr="0046266F">
        <w:rPr>
          <w:i/>
        </w:rPr>
        <w:t>AttachRequest</w:t>
      </w:r>
      <w:r w:rsidRPr="0046266F">
        <w:t xml:space="preserve"> during registration.</w:t>
      </w:r>
    </w:p>
    <w:p w14:paraId="2A5F1FCC" w14:textId="77777777" w:rsidR="00BD2F77" w:rsidRPr="0046266F" w:rsidRDefault="00BD2F77" w:rsidP="00BD2F77">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1E53AB94" w14:textId="77777777" w:rsidR="00BD2F77" w:rsidRPr="0046266F" w:rsidRDefault="00BD2F77" w:rsidP="00BD2F77">
      <w:pPr>
        <w:pStyle w:val="B1"/>
      </w:pPr>
      <w:r w:rsidRPr="0046266F">
        <w:t>4)</w:t>
      </w:r>
      <w:r w:rsidRPr="0046266F">
        <w:tab/>
        <w:t xml:space="preserve">After step </w:t>
      </w:r>
      <w:r>
        <w:t>j</w:t>
      </w:r>
      <w:r w:rsidRPr="0046266F">
        <w:t xml:space="preserve">) the terminal shall respond with </w:t>
      </w:r>
      <w:r w:rsidRPr="0046266F">
        <w:rPr>
          <w:i/>
        </w:rPr>
        <w:t>AttachComplete</w:t>
      </w:r>
      <w:r w:rsidRPr="0046266F">
        <w:t xml:space="preserve"> during registration.</w:t>
      </w:r>
    </w:p>
    <w:p w14:paraId="0AEA17C6" w14:textId="77777777" w:rsidR="00BD2F77" w:rsidRPr="0046266F" w:rsidRDefault="00BD2F77" w:rsidP="00BD2F77">
      <w:pPr>
        <w:pStyle w:val="B1"/>
      </w:pPr>
      <w:r w:rsidRPr="0046266F">
        <w:t>5)</w:t>
      </w:r>
      <w:r w:rsidRPr="0046266F">
        <w:tab/>
        <w:t>After step k) the USIM shall contain the following values:</w:t>
      </w:r>
    </w:p>
    <w:p w14:paraId="519EB396" w14:textId="77777777" w:rsidR="00BD2F77" w:rsidRPr="0046266F" w:rsidRDefault="00BD2F77" w:rsidP="00BD2F77">
      <w:pPr>
        <w:keepNext/>
        <w:keepLines/>
        <w:ind w:firstLine="284"/>
        <w:rPr>
          <w:b/>
        </w:rPr>
      </w:pPr>
      <w:r w:rsidRPr="0046266F">
        <w:rPr>
          <w:b/>
        </w:rPr>
        <w:t>EF</w:t>
      </w:r>
      <w:r w:rsidRPr="0046266F">
        <w:rPr>
          <w:b/>
          <w:vertAlign w:val="subscript"/>
        </w:rPr>
        <w:t>FPLMN</w:t>
      </w:r>
      <w:r w:rsidRPr="0046266F">
        <w:rPr>
          <w:b/>
        </w:rPr>
        <w:t xml:space="preserve"> (Forbidden PLMNs)</w:t>
      </w:r>
    </w:p>
    <w:p w14:paraId="505C6539" w14:textId="77777777" w:rsidR="00BD2F77" w:rsidRPr="0046266F" w:rsidRDefault="00BD2F77" w:rsidP="00BD2F77">
      <w:pPr>
        <w:pStyle w:val="EW"/>
        <w:tabs>
          <w:tab w:val="left" w:pos="2835"/>
        </w:tabs>
      </w:pPr>
      <w:r w:rsidRPr="0046266F">
        <w:t>Logically:</w:t>
      </w:r>
      <w:r w:rsidRPr="0046266F">
        <w:tab/>
        <w:t>PLMN1:</w:t>
      </w:r>
      <w:r w:rsidRPr="0046266F">
        <w:tab/>
        <w:t>234 002 (MCC MNC)</w:t>
      </w:r>
    </w:p>
    <w:p w14:paraId="03A40C7C"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234 003</w:t>
      </w:r>
    </w:p>
    <w:p w14:paraId="477F9D2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234 004</w:t>
      </w:r>
    </w:p>
    <w:p w14:paraId="05BDC708"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234 005</w:t>
      </w:r>
    </w:p>
    <w:p w14:paraId="5C891ECC"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234 006</w:t>
      </w:r>
    </w:p>
    <w:p w14:paraId="136F6E59"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234 007</w:t>
      </w:r>
    </w:p>
    <w:p w14:paraId="34E917F0"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522E25D" w14:textId="77777777" w:rsidTr="00A64310">
        <w:tc>
          <w:tcPr>
            <w:tcW w:w="959" w:type="dxa"/>
            <w:tcBorders>
              <w:top w:val="single" w:sz="4" w:space="0" w:color="auto"/>
              <w:left w:val="single" w:sz="4" w:space="0" w:color="auto"/>
              <w:bottom w:val="single" w:sz="4" w:space="0" w:color="auto"/>
              <w:right w:val="single" w:sz="4" w:space="0" w:color="auto"/>
            </w:tcBorders>
          </w:tcPr>
          <w:p w14:paraId="6D48103A"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00A36A33" w14:textId="77777777" w:rsidR="00BD2F77" w:rsidRPr="002807A2" w:rsidRDefault="00BD2F77" w:rsidP="00A64310">
            <w:pPr>
              <w:pStyle w:val="TAL"/>
              <w:rPr>
                <w:b/>
                <w:bCs/>
              </w:rPr>
            </w:pPr>
            <w:r w:rsidRPr="002807A2">
              <w:rPr>
                <w:b/>
                <w:bCs/>
              </w:rPr>
              <w:t>B1</w:t>
            </w:r>
          </w:p>
        </w:tc>
        <w:tc>
          <w:tcPr>
            <w:tcW w:w="717" w:type="dxa"/>
            <w:tcBorders>
              <w:top w:val="single" w:sz="4" w:space="0" w:color="auto"/>
              <w:left w:val="single" w:sz="4" w:space="0" w:color="auto"/>
              <w:bottom w:val="single" w:sz="4" w:space="0" w:color="auto"/>
              <w:right w:val="single" w:sz="4" w:space="0" w:color="auto"/>
            </w:tcBorders>
          </w:tcPr>
          <w:p w14:paraId="182DD403" w14:textId="77777777" w:rsidR="00BD2F77" w:rsidRPr="002807A2" w:rsidRDefault="00BD2F77" w:rsidP="00A64310">
            <w:pPr>
              <w:pStyle w:val="TAL"/>
              <w:rPr>
                <w:b/>
                <w:bCs/>
              </w:rPr>
            </w:pPr>
            <w:r w:rsidRPr="002807A2">
              <w:rPr>
                <w:b/>
                <w:bCs/>
              </w:rPr>
              <w:t>B2</w:t>
            </w:r>
          </w:p>
        </w:tc>
        <w:tc>
          <w:tcPr>
            <w:tcW w:w="717" w:type="dxa"/>
            <w:tcBorders>
              <w:top w:val="single" w:sz="4" w:space="0" w:color="auto"/>
              <w:left w:val="single" w:sz="4" w:space="0" w:color="auto"/>
              <w:bottom w:val="single" w:sz="4" w:space="0" w:color="auto"/>
              <w:right w:val="single" w:sz="4" w:space="0" w:color="auto"/>
            </w:tcBorders>
          </w:tcPr>
          <w:p w14:paraId="312B3462" w14:textId="77777777" w:rsidR="00BD2F77" w:rsidRPr="002807A2" w:rsidRDefault="00BD2F77" w:rsidP="00A64310">
            <w:pPr>
              <w:pStyle w:val="TAL"/>
              <w:rPr>
                <w:b/>
                <w:bCs/>
              </w:rPr>
            </w:pPr>
            <w:r w:rsidRPr="002807A2">
              <w:rPr>
                <w:b/>
                <w:bCs/>
              </w:rPr>
              <w:t>B3</w:t>
            </w:r>
          </w:p>
        </w:tc>
        <w:tc>
          <w:tcPr>
            <w:tcW w:w="717" w:type="dxa"/>
            <w:tcBorders>
              <w:top w:val="single" w:sz="4" w:space="0" w:color="auto"/>
              <w:left w:val="single" w:sz="4" w:space="0" w:color="auto"/>
              <w:bottom w:val="single" w:sz="4" w:space="0" w:color="auto"/>
              <w:right w:val="single" w:sz="4" w:space="0" w:color="auto"/>
            </w:tcBorders>
          </w:tcPr>
          <w:p w14:paraId="618568E8" w14:textId="77777777" w:rsidR="00BD2F77" w:rsidRPr="002807A2" w:rsidRDefault="00BD2F77" w:rsidP="00A64310">
            <w:pPr>
              <w:pStyle w:val="TAL"/>
              <w:rPr>
                <w:b/>
                <w:bCs/>
              </w:rPr>
            </w:pPr>
            <w:r w:rsidRPr="002807A2">
              <w:rPr>
                <w:b/>
                <w:bCs/>
              </w:rPr>
              <w:t>B4</w:t>
            </w:r>
          </w:p>
        </w:tc>
        <w:tc>
          <w:tcPr>
            <w:tcW w:w="717" w:type="dxa"/>
            <w:tcBorders>
              <w:top w:val="single" w:sz="4" w:space="0" w:color="auto"/>
              <w:left w:val="single" w:sz="4" w:space="0" w:color="auto"/>
              <w:bottom w:val="single" w:sz="4" w:space="0" w:color="auto"/>
              <w:right w:val="single" w:sz="4" w:space="0" w:color="auto"/>
            </w:tcBorders>
          </w:tcPr>
          <w:p w14:paraId="5616718C" w14:textId="77777777" w:rsidR="00BD2F77" w:rsidRPr="002807A2" w:rsidRDefault="00BD2F77" w:rsidP="00A64310">
            <w:pPr>
              <w:pStyle w:val="TAL"/>
              <w:rPr>
                <w:b/>
                <w:bCs/>
              </w:rPr>
            </w:pPr>
            <w:r w:rsidRPr="002807A2">
              <w:rPr>
                <w:b/>
                <w:bCs/>
              </w:rPr>
              <w:t>B5</w:t>
            </w:r>
          </w:p>
        </w:tc>
        <w:tc>
          <w:tcPr>
            <w:tcW w:w="717" w:type="dxa"/>
            <w:tcBorders>
              <w:top w:val="single" w:sz="4" w:space="0" w:color="auto"/>
              <w:left w:val="single" w:sz="4" w:space="0" w:color="auto"/>
              <w:bottom w:val="single" w:sz="4" w:space="0" w:color="auto"/>
              <w:right w:val="single" w:sz="4" w:space="0" w:color="auto"/>
            </w:tcBorders>
          </w:tcPr>
          <w:p w14:paraId="360EE12D" w14:textId="77777777" w:rsidR="00BD2F77" w:rsidRPr="002807A2" w:rsidRDefault="00BD2F77" w:rsidP="00A64310">
            <w:pPr>
              <w:pStyle w:val="TAL"/>
              <w:rPr>
                <w:b/>
                <w:bCs/>
              </w:rPr>
            </w:pPr>
            <w:r w:rsidRPr="002807A2">
              <w:rPr>
                <w:b/>
                <w:bCs/>
              </w:rPr>
              <w:t>B6</w:t>
            </w:r>
          </w:p>
        </w:tc>
        <w:tc>
          <w:tcPr>
            <w:tcW w:w="717" w:type="dxa"/>
            <w:tcBorders>
              <w:top w:val="single" w:sz="4" w:space="0" w:color="auto"/>
              <w:left w:val="single" w:sz="4" w:space="0" w:color="auto"/>
              <w:bottom w:val="single" w:sz="4" w:space="0" w:color="auto"/>
              <w:right w:val="single" w:sz="4" w:space="0" w:color="auto"/>
            </w:tcBorders>
          </w:tcPr>
          <w:p w14:paraId="73E1429A" w14:textId="77777777" w:rsidR="00BD2F77" w:rsidRPr="002807A2" w:rsidRDefault="00BD2F77" w:rsidP="00A64310">
            <w:pPr>
              <w:pStyle w:val="TAL"/>
              <w:rPr>
                <w:b/>
                <w:bCs/>
              </w:rPr>
            </w:pPr>
            <w:r w:rsidRPr="002807A2">
              <w:rPr>
                <w:b/>
                <w:bCs/>
              </w:rPr>
              <w:t>B7</w:t>
            </w:r>
          </w:p>
        </w:tc>
        <w:tc>
          <w:tcPr>
            <w:tcW w:w="717" w:type="dxa"/>
            <w:tcBorders>
              <w:top w:val="single" w:sz="4" w:space="0" w:color="auto"/>
              <w:left w:val="single" w:sz="4" w:space="0" w:color="auto"/>
              <w:bottom w:val="single" w:sz="4" w:space="0" w:color="auto"/>
              <w:right w:val="single" w:sz="4" w:space="0" w:color="auto"/>
            </w:tcBorders>
          </w:tcPr>
          <w:p w14:paraId="23C5042F" w14:textId="77777777" w:rsidR="00BD2F77" w:rsidRPr="002807A2" w:rsidRDefault="00BD2F77" w:rsidP="00A64310">
            <w:pPr>
              <w:pStyle w:val="TAL"/>
              <w:rPr>
                <w:b/>
                <w:bCs/>
              </w:rPr>
            </w:pPr>
            <w:r w:rsidRPr="002807A2">
              <w:rPr>
                <w:b/>
                <w:bCs/>
              </w:rPr>
              <w:t>B8</w:t>
            </w:r>
          </w:p>
        </w:tc>
        <w:tc>
          <w:tcPr>
            <w:tcW w:w="717" w:type="dxa"/>
            <w:tcBorders>
              <w:top w:val="single" w:sz="4" w:space="0" w:color="auto"/>
              <w:left w:val="single" w:sz="4" w:space="0" w:color="auto"/>
              <w:bottom w:val="single" w:sz="4" w:space="0" w:color="auto"/>
              <w:right w:val="single" w:sz="4" w:space="0" w:color="auto"/>
            </w:tcBorders>
          </w:tcPr>
          <w:p w14:paraId="583E4AD3" w14:textId="77777777" w:rsidR="00BD2F77" w:rsidRPr="002807A2" w:rsidRDefault="00BD2F77" w:rsidP="00A64310">
            <w:pPr>
              <w:pStyle w:val="TAL"/>
              <w:rPr>
                <w:b/>
                <w:bCs/>
              </w:rPr>
            </w:pPr>
            <w:r w:rsidRPr="002807A2">
              <w:rPr>
                <w:b/>
                <w:bCs/>
              </w:rPr>
              <w:t>B9</w:t>
            </w:r>
          </w:p>
        </w:tc>
        <w:tc>
          <w:tcPr>
            <w:tcW w:w="717" w:type="dxa"/>
            <w:tcBorders>
              <w:top w:val="single" w:sz="4" w:space="0" w:color="auto"/>
              <w:left w:val="single" w:sz="4" w:space="0" w:color="auto"/>
              <w:bottom w:val="single" w:sz="4" w:space="0" w:color="auto"/>
              <w:right w:val="single" w:sz="4" w:space="0" w:color="auto"/>
            </w:tcBorders>
          </w:tcPr>
          <w:p w14:paraId="68C972FE" w14:textId="77777777" w:rsidR="00BD2F77" w:rsidRPr="002807A2" w:rsidRDefault="00BD2F77" w:rsidP="00A64310">
            <w:pPr>
              <w:pStyle w:val="TAL"/>
              <w:rPr>
                <w:b/>
                <w:bCs/>
              </w:rPr>
            </w:pPr>
            <w:r w:rsidRPr="002807A2">
              <w:rPr>
                <w:b/>
                <w:bCs/>
              </w:rPr>
              <w:t>B10</w:t>
            </w:r>
          </w:p>
        </w:tc>
        <w:tc>
          <w:tcPr>
            <w:tcW w:w="717" w:type="dxa"/>
            <w:tcBorders>
              <w:top w:val="single" w:sz="4" w:space="0" w:color="auto"/>
              <w:left w:val="single" w:sz="4" w:space="0" w:color="auto"/>
              <w:bottom w:val="single" w:sz="4" w:space="0" w:color="auto"/>
              <w:right w:val="single" w:sz="4" w:space="0" w:color="auto"/>
            </w:tcBorders>
          </w:tcPr>
          <w:p w14:paraId="134D5B29" w14:textId="77777777" w:rsidR="00BD2F77" w:rsidRPr="002807A2" w:rsidRDefault="00BD2F77" w:rsidP="00A64310">
            <w:pPr>
              <w:pStyle w:val="TAL"/>
              <w:rPr>
                <w:b/>
                <w:bCs/>
              </w:rPr>
            </w:pPr>
            <w:r w:rsidRPr="002807A2">
              <w:rPr>
                <w:b/>
                <w:bCs/>
              </w:rPr>
              <w:t>B11</w:t>
            </w:r>
          </w:p>
        </w:tc>
        <w:tc>
          <w:tcPr>
            <w:tcW w:w="717" w:type="dxa"/>
            <w:tcBorders>
              <w:top w:val="single" w:sz="4" w:space="0" w:color="auto"/>
              <w:left w:val="single" w:sz="4" w:space="0" w:color="auto"/>
              <w:bottom w:val="single" w:sz="4" w:space="0" w:color="auto"/>
              <w:right w:val="single" w:sz="4" w:space="0" w:color="auto"/>
            </w:tcBorders>
          </w:tcPr>
          <w:p w14:paraId="19AEE20E" w14:textId="77777777" w:rsidR="00BD2F77" w:rsidRPr="002807A2" w:rsidRDefault="00BD2F77" w:rsidP="00A64310">
            <w:pPr>
              <w:pStyle w:val="TAL"/>
              <w:rPr>
                <w:b/>
                <w:bCs/>
              </w:rPr>
            </w:pPr>
            <w:r w:rsidRPr="002807A2">
              <w:rPr>
                <w:b/>
                <w:bCs/>
              </w:rPr>
              <w:t>B12</w:t>
            </w:r>
          </w:p>
        </w:tc>
      </w:tr>
      <w:tr w:rsidR="00BD2F77" w:rsidRPr="0046266F" w14:paraId="26D0287A" w14:textId="77777777" w:rsidTr="00A64310">
        <w:tc>
          <w:tcPr>
            <w:tcW w:w="959" w:type="dxa"/>
            <w:tcBorders>
              <w:top w:val="single" w:sz="4" w:space="0" w:color="auto"/>
              <w:left w:val="single" w:sz="4" w:space="0" w:color="auto"/>
              <w:bottom w:val="single" w:sz="4" w:space="0" w:color="auto"/>
              <w:right w:val="single" w:sz="4" w:space="0" w:color="auto"/>
            </w:tcBorders>
          </w:tcPr>
          <w:p w14:paraId="0652FB3B"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387CBA0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3FAB10F"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63675D9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0F7E85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3D683A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5785B38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F45004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529AE5D"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3B13138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5E20C65"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02686B"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736C8FA8" w14:textId="77777777" w:rsidR="00BD2F77" w:rsidRPr="0046266F" w:rsidRDefault="00BD2F77" w:rsidP="00A64310">
            <w:pPr>
              <w:pStyle w:val="TAL"/>
            </w:pPr>
            <w:r w:rsidRPr="0046266F">
              <w:t>00</w:t>
            </w:r>
          </w:p>
        </w:tc>
      </w:tr>
      <w:tr w:rsidR="00BD2F77" w:rsidRPr="0046266F" w14:paraId="31EE8AFE" w14:textId="77777777" w:rsidTr="00A64310">
        <w:tc>
          <w:tcPr>
            <w:tcW w:w="959" w:type="dxa"/>
            <w:tcBorders>
              <w:top w:val="single" w:sz="4" w:space="0" w:color="auto"/>
              <w:right w:val="single" w:sz="4" w:space="0" w:color="auto"/>
            </w:tcBorders>
          </w:tcPr>
          <w:p w14:paraId="1AADA15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21287D4" w14:textId="77777777" w:rsidR="00BD2F77" w:rsidRPr="002807A2" w:rsidRDefault="00BD2F77" w:rsidP="00A64310">
            <w:pPr>
              <w:pStyle w:val="TAL"/>
              <w:rPr>
                <w:b/>
                <w:bCs/>
              </w:rPr>
            </w:pPr>
            <w:r w:rsidRPr="002807A2">
              <w:rPr>
                <w:b/>
                <w:bCs/>
              </w:rPr>
              <w:t>B13</w:t>
            </w:r>
          </w:p>
        </w:tc>
        <w:tc>
          <w:tcPr>
            <w:tcW w:w="717" w:type="dxa"/>
            <w:tcBorders>
              <w:top w:val="single" w:sz="4" w:space="0" w:color="auto"/>
              <w:left w:val="single" w:sz="4" w:space="0" w:color="auto"/>
              <w:bottom w:val="single" w:sz="4" w:space="0" w:color="auto"/>
              <w:right w:val="single" w:sz="4" w:space="0" w:color="auto"/>
            </w:tcBorders>
          </w:tcPr>
          <w:p w14:paraId="6BF19CF7" w14:textId="77777777" w:rsidR="00BD2F77" w:rsidRPr="002807A2" w:rsidRDefault="00BD2F77" w:rsidP="00A64310">
            <w:pPr>
              <w:pStyle w:val="TAL"/>
              <w:rPr>
                <w:b/>
                <w:bCs/>
              </w:rPr>
            </w:pPr>
            <w:r w:rsidRPr="002807A2">
              <w:rPr>
                <w:b/>
                <w:bCs/>
              </w:rPr>
              <w:t>B14</w:t>
            </w:r>
          </w:p>
        </w:tc>
        <w:tc>
          <w:tcPr>
            <w:tcW w:w="717" w:type="dxa"/>
            <w:tcBorders>
              <w:top w:val="single" w:sz="4" w:space="0" w:color="auto"/>
              <w:left w:val="single" w:sz="4" w:space="0" w:color="auto"/>
              <w:bottom w:val="single" w:sz="4" w:space="0" w:color="auto"/>
              <w:right w:val="single" w:sz="4" w:space="0" w:color="auto"/>
            </w:tcBorders>
          </w:tcPr>
          <w:p w14:paraId="2F1F9E7A" w14:textId="77777777" w:rsidR="00BD2F77" w:rsidRPr="002807A2" w:rsidRDefault="00BD2F77" w:rsidP="00A64310">
            <w:pPr>
              <w:pStyle w:val="TAL"/>
              <w:rPr>
                <w:b/>
                <w:bCs/>
              </w:rPr>
            </w:pPr>
            <w:r w:rsidRPr="002807A2">
              <w:rPr>
                <w:b/>
                <w:bCs/>
              </w:rPr>
              <w:t>B15</w:t>
            </w:r>
          </w:p>
        </w:tc>
        <w:tc>
          <w:tcPr>
            <w:tcW w:w="717" w:type="dxa"/>
            <w:tcBorders>
              <w:top w:val="single" w:sz="4" w:space="0" w:color="auto"/>
              <w:left w:val="single" w:sz="4" w:space="0" w:color="auto"/>
              <w:bottom w:val="single" w:sz="4" w:space="0" w:color="auto"/>
              <w:right w:val="single" w:sz="4" w:space="0" w:color="auto"/>
            </w:tcBorders>
          </w:tcPr>
          <w:p w14:paraId="6B0F73C7" w14:textId="77777777" w:rsidR="00BD2F77" w:rsidRPr="002807A2" w:rsidRDefault="00BD2F77" w:rsidP="00A64310">
            <w:pPr>
              <w:pStyle w:val="TAL"/>
              <w:rPr>
                <w:b/>
                <w:bCs/>
              </w:rPr>
            </w:pPr>
            <w:r w:rsidRPr="002807A2">
              <w:rPr>
                <w:b/>
                <w:bCs/>
              </w:rPr>
              <w:t>B16</w:t>
            </w:r>
          </w:p>
        </w:tc>
        <w:tc>
          <w:tcPr>
            <w:tcW w:w="717" w:type="dxa"/>
            <w:tcBorders>
              <w:top w:val="single" w:sz="4" w:space="0" w:color="auto"/>
              <w:left w:val="single" w:sz="4" w:space="0" w:color="auto"/>
              <w:bottom w:val="single" w:sz="4" w:space="0" w:color="auto"/>
              <w:right w:val="single" w:sz="4" w:space="0" w:color="auto"/>
            </w:tcBorders>
          </w:tcPr>
          <w:p w14:paraId="4AD981BE" w14:textId="77777777" w:rsidR="00BD2F77" w:rsidRPr="002807A2" w:rsidRDefault="00BD2F77" w:rsidP="00A64310">
            <w:pPr>
              <w:pStyle w:val="TAL"/>
              <w:rPr>
                <w:b/>
                <w:bCs/>
              </w:rPr>
            </w:pPr>
            <w:r w:rsidRPr="002807A2">
              <w:rPr>
                <w:b/>
                <w:bCs/>
              </w:rPr>
              <w:t>B17</w:t>
            </w:r>
          </w:p>
        </w:tc>
        <w:tc>
          <w:tcPr>
            <w:tcW w:w="717" w:type="dxa"/>
            <w:tcBorders>
              <w:top w:val="single" w:sz="4" w:space="0" w:color="auto"/>
              <w:left w:val="single" w:sz="4" w:space="0" w:color="auto"/>
              <w:bottom w:val="single" w:sz="4" w:space="0" w:color="auto"/>
              <w:right w:val="single" w:sz="4" w:space="0" w:color="auto"/>
            </w:tcBorders>
          </w:tcPr>
          <w:p w14:paraId="155337F5" w14:textId="77777777" w:rsidR="00BD2F77" w:rsidRPr="002807A2" w:rsidRDefault="00BD2F77" w:rsidP="00A64310">
            <w:pPr>
              <w:pStyle w:val="TAL"/>
              <w:rPr>
                <w:b/>
                <w:bCs/>
              </w:rPr>
            </w:pPr>
            <w:r w:rsidRPr="002807A2">
              <w:rPr>
                <w:b/>
                <w:bCs/>
              </w:rPr>
              <w:t>B18</w:t>
            </w:r>
          </w:p>
        </w:tc>
        <w:tc>
          <w:tcPr>
            <w:tcW w:w="717" w:type="dxa"/>
            <w:tcBorders>
              <w:top w:val="single" w:sz="4" w:space="0" w:color="auto"/>
              <w:left w:val="single" w:sz="4" w:space="0" w:color="auto"/>
              <w:bottom w:val="single" w:sz="4" w:space="0" w:color="auto"/>
              <w:right w:val="single" w:sz="4" w:space="0" w:color="auto"/>
            </w:tcBorders>
          </w:tcPr>
          <w:p w14:paraId="349674F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B12F6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18AA8D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7B28F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2DFCA92"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6B3574" w14:textId="77777777" w:rsidR="00BD2F77" w:rsidRPr="0046266F" w:rsidRDefault="00BD2F77" w:rsidP="00A64310">
            <w:pPr>
              <w:pStyle w:val="TAL"/>
            </w:pPr>
          </w:p>
        </w:tc>
      </w:tr>
      <w:tr w:rsidR="00BD2F77" w:rsidRPr="0046266F" w14:paraId="3CAD8DFE" w14:textId="77777777" w:rsidTr="00A64310">
        <w:tc>
          <w:tcPr>
            <w:tcW w:w="959" w:type="dxa"/>
            <w:tcBorders>
              <w:right w:val="single" w:sz="4" w:space="0" w:color="auto"/>
            </w:tcBorders>
          </w:tcPr>
          <w:p w14:paraId="275702A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00E568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1195A6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54AEA69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4B3ADCE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C3889A4" w14:textId="77777777" w:rsidR="00BD2F77" w:rsidRPr="0046266F" w:rsidRDefault="00BD2F77" w:rsidP="00A64310">
            <w:pPr>
              <w:pStyle w:val="TAL"/>
            </w:pPr>
            <w:r w:rsidRPr="0046266F">
              <w:t>74</w:t>
            </w:r>
          </w:p>
        </w:tc>
        <w:tc>
          <w:tcPr>
            <w:tcW w:w="717" w:type="dxa"/>
            <w:tcBorders>
              <w:top w:val="single" w:sz="4" w:space="0" w:color="auto"/>
              <w:left w:val="single" w:sz="4" w:space="0" w:color="auto"/>
              <w:bottom w:val="single" w:sz="4" w:space="0" w:color="auto"/>
              <w:right w:val="single" w:sz="4" w:space="0" w:color="auto"/>
            </w:tcBorders>
          </w:tcPr>
          <w:p w14:paraId="1005339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29A027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95DC02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CA0D2E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C8FAF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5064A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C31C70A" w14:textId="77777777" w:rsidR="00BD2F77" w:rsidRPr="0046266F" w:rsidRDefault="00BD2F77" w:rsidP="00A64310">
            <w:pPr>
              <w:pStyle w:val="TAL"/>
            </w:pPr>
          </w:p>
        </w:tc>
      </w:tr>
    </w:tbl>
    <w:p w14:paraId="692D2E6D" w14:textId="77777777" w:rsidR="00BD2F77" w:rsidRPr="0046266F" w:rsidRDefault="00BD2F77" w:rsidP="00BD2F77"/>
    <w:p w14:paraId="055AEDAF" w14:textId="77777777" w:rsidR="00BD2F77" w:rsidRPr="0046266F" w:rsidRDefault="00BD2F77" w:rsidP="00BD2F77">
      <w:pPr>
        <w:keepNext/>
        <w:keepLines/>
        <w:ind w:firstLine="284"/>
        <w:rPr>
          <w:b/>
        </w:rPr>
      </w:pPr>
      <w:r w:rsidRPr="0046266F">
        <w:rPr>
          <w:b/>
        </w:rPr>
        <w:t>EF</w:t>
      </w:r>
      <w:r w:rsidRPr="0046266F">
        <w:rPr>
          <w:b/>
          <w:vertAlign w:val="subscript"/>
        </w:rPr>
        <w:t>EPSLOCI</w:t>
      </w:r>
      <w:r w:rsidRPr="0046266F">
        <w:rPr>
          <w:b/>
        </w:rPr>
        <w:t xml:space="preserve"> (EPS Information)</w:t>
      </w:r>
    </w:p>
    <w:p w14:paraId="0C5CFD23"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6667E1C8"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234/008/0001</w:t>
      </w:r>
    </w:p>
    <w:p w14:paraId="3A4DAD18"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0F639B9" w14:textId="77777777" w:rsidR="00BD2F77" w:rsidRPr="0046266F" w:rsidRDefault="00BD2F77" w:rsidP="00BD2F77">
      <w:pPr>
        <w:pStyle w:val="EW"/>
        <w:tabs>
          <w:tab w:val="left" w:pos="2835"/>
        </w:tabs>
        <w:rPr>
          <w:lang w:val="it-IT"/>
        </w:rPr>
      </w:pPr>
    </w:p>
    <w:p w14:paraId="11115D67"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99A1CE8" w14:textId="77777777" w:rsidTr="00A64310">
        <w:tc>
          <w:tcPr>
            <w:tcW w:w="959" w:type="dxa"/>
            <w:tcBorders>
              <w:top w:val="single" w:sz="4" w:space="0" w:color="auto"/>
              <w:left w:val="single" w:sz="4" w:space="0" w:color="auto"/>
              <w:bottom w:val="single" w:sz="4" w:space="0" w:color="auto"/>
              <w:right w:val="single" w:sz="4" w:space="0" w:color="auto"/>
            </w:tcBorders>
          </w:tcPr>
          <w:p w14:paraId="6239012C"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3FEEDD23" w14:textId="77777777" w:rsidR="00BD2F77" w:rsidRPr="00A606EE" w:rsidRDefault="00BD2F77" w:rsidP="00A64310">
            <w:pPr>
              <w:pStyle w:val="TAL"/>
              <w:rPr>
                <w:b/>
                <w:bCs/>
                <w:lang w:val="it-IT"/>
              </w:rPr>
            </w:pPr>
            <w:r w:rsidRPr="00A606EE">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49A64D9F" w14:textId="77777777" w:rsidR="00BD2F77" w:rsidRPr="00A606EE" w:rsidRDefault="00BD2F77" w:rsidP="00A64310">
            <w:pPr>
              <w:pStyle w:val="TAL"/>
              <w:rPr>
                <w:b/>
                <w:bCs/>
                <w:lang w:val="it-IT"/>
              </w:rPr>
            </w:pPr>
            <w:r w:rsidRPr="00A606EE">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BFCB8A9" w14:textId="77777777" w:rsidR="00BD2F77" w:rsidRPr="00A606EE" w:rsidRDefault="00BD2F77" w:rsidP="00A64310">
            <w:pPr>
              <w:pStyle w:val="TAL"/>
              <w:rPr>
                <w:b/>
                <w:bCs/>
                <w:lang w:val="it-IT"/>
              </w:rPr>
            </w:pPr>
            <w:r w:rsidRPr="00A606EE">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944F472" w14:textId="77777777" w:rsidR="00BD2F77" w:rsidRPr="00A606EE" w:rsidRDefault="00BD2F77" w:rsidP="00A64310">
            <w:pPr>
              <w:pStyle w:val="TAL"/>
              <w:rPr>
                <w:b/>
                <w:bCs/>
                <w:lang w:val="it-IT"/>
              </w:rPr>
            </w:pPr>
            <w:r w:rsidRPr="00A606EE">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562BD70" w14:textId="77777777" w:rsidR="00BD2F77" w:rsidRPr="00A606EE" w:rsidRDefault="00BD2F77" w:rsidP="00A64310">
            <w:pPr>
              <w:pStyle w:val="TAL"/>
              <w:rPr>
                <w:b/>
                <w:bCs/>
                <w:lang w:val="it-IT"/>
              </w:rPr>
            </w:pPr>
            <w:r w:rsidRPr="00A606EE">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180A4DA1" w14:textId="77777777" w:rsidR="00BD2F77" w:rsidRPr="00A606EE" w:rsidRDefault="00BD2F77" w:rsidP="00A64310">
            <w:pPr>
              <w:pStyle w:val="TAL"/>
              <w:rPr>
                <w:b/>
                <w:bCs/>
                <w:lang w:val="it-IT"/>
              </w:rPr>
            </w:pPr>
            <w:r w:rsidRPr="00A606EE">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5E50C818" w14:textId="77777777" w:rsidR="00BD2F77" w:rsidRPr="00A606EE" w:rsidRDefault="00BD2F77" w:rsidP="00A64310">
            <w:pPr>
              <w:pStyle w:val="TAL"/>
              <w:rPr>
                <w:b/>
                <w:bCs/>
                <w:lang w:val="it-IT"/>
              </w:rPr>
            </w:pPr>
            <w:r w:rsidRPr="00A606EE">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5C1919CF" w14:textId="77777777" w:rsidR="00BD2F77" w:rsidRPr="00A606EE" w:rsidRDefault="00BD2F77" w:rsidP="00A64310">
            <w:pPr>
              <w:pStyle w:val="TAL"/>
              <w:rPr>
                <w:b/>
                <w:bCs/>
                <w:lang w:val="it-IT"/>
              </w:rPr>
            </w:pPr>
            <w:r w:rsidRPr="00A606EE">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49FFF2EA" w14:textId="77777777" w:rsidR="00BD2F77" w:rsidRPr="00A606EE" w:rsidRDefault="00BD2F77" w:rsidP="00A64310">
            <w:pPr>
              <w:pStyle w:val="TAL"/>
              <w:rPr>
                <w:b/>
                <w:bCs/>
                <w:lang w:val="it-IT"/>
              </w:rPr>
            </w:pPr>
            <w:r w:rsidRPr="00A606EE">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7B16D73E" w14:textId="77777777" w:rsidR="00BD2F77" w:rsidRPr="00A606EE" w:rsidRDefault="00BD2F77" w:rsidP="00A64310">
            <w:pPr>
              <w:pStyle w:val="TAL"/>
              <w:rPr>
                <w:b/>
                <w:bCs/>
                <w:lang w:val="it-IT"/>
              </w:rPr>
            </w:pPr>
            <w:r w:rsidRPr="00A606EE">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64C565E" w14:textId="77777777" w:rsidR="00BD2F77" w:rsidRPr="00A606EE" w:rsidRDefault="00BD2F77" w:rsidP="00A64310">
            <w:pPr>
              <w:pStyle w:val="TAL"/>
              <w:rPr>
                <w:b/>
                <w:bCs/>
                <w:lang w:val="it-IT"/>
              </w:rPr>
            </w:pPr>
            <w:r w:rsidRPr="00A606EE">
              <w:rPr>
                <w:b/>
                <w:bCs/>
                <w:lang w:val="it-IT"/>
              </w:rPr>
              <w:t>B11</w:t>
            </w:r>
          </w:p>
        </w:tc>
      </w:tr>
      <w:tr w:rsidR="00BD2F77" w:rsidRPr="0046266F" w14:paraId="27178D8F" w14:textId="77777777" w:rsidTr="00A64310">
        <w:tc>
          <w:tcPr>
            <w:tcW w:w="959" w:type="dxa"/>
            <w:tcBorders>
              <w:top w:val="single" w:sz="4" w:space="0" w:color="auto"/>
              <w:left w:val="single" w:sz="4" w:space="0" w:color="auto"/>
              <w:bottom w:val="single" w:sz="4" w:space="0" w:color="auto"/>
              <w:right w:val="single" w:sz="4" w:space="0" w:color="auto"/>
            </w:tcBorders>
          </w:tcPr>
          <w:p w14:paraId="1853B212"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DE32272"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6DAD5B4F"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2E94D51E"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1EC0BDA3" w14:textId="77777777" w:rsidR="00BD2F77" w:rsidRPr="0046266F" w:rsidRDefault="00BD2F77" w:rsidP="00A64310">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6337D29B"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6F976D9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F53CED6"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6D32BC2F"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E6A4C1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5EF6C3E2"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3BC59CA7" w14:textId="77777777" w:rsidR="00BD2F77" w:rsidRPr="0046266F" w:rsidRDefault="00BD2F77" w:rsidP="00A64310">
            <w:pPr>
              <w:pStyle w:val="TAL"/>
              <w:rPr>
                <w:lang w:val="it-IT"/>
              </w:rPr>
            </w:pPr>
            <w:r w:rsidRPr="0046266F">
              <w:rPr>
                <w:lang w:val="it-IT"/>
              </w:rPr>
              <w:t>65</w:t>
            </w:r>
          </w:p>
        </w:tc>
      </w:tr>
      <w:tr w:rsidR="00BD2F77" w:rsidRPr="0046266F" w14:paraId="73827CA7" w14:textId="77777777" w:rsidTr="00A64310">
        <w:tc>
          <w:tcPr>
            <w:tcW w:w="959" w:type="dxa"/>
            <w:tcBorders>
              <w:right w:val="single" w:sz="4" w:space="0" w:color="auto"/>
            </w:tcBorders>
          </w:tcPr>
          <w:p w14:paraId="4D9E6716"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0E5A36A" w14:textId="77777777" w:rsidR="00BD2F77" w:rsidRPr="00A606EE" w:rsidRDefault="00BD2F77" w:rsidP="00A64310">
            <w:pPr>
              <w:pStyle w:val="TAL"/>
              <w:rPr>
                <w:b/>
                <w:bCs/>
                <w:lang w:val="it-IT"/>
              </w:rPr>
            </w:pPr>
            <w:r w:rsidRPr="00A606EE">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14BAECFB" w14:textId="77777777" w:rsidR="00BD2F77" w:rsidRPr="00A606EE" w:rsidRDefault="00BD2F77" w:rsidP="00A64310">
            <w:pPr>
              <w:pStyle w:val="TAL"/>
              <w:rPr>
                <w:b/>
                <w:bCs/>
                <w:lang w:val="it-IT"/>
              </w:rPr>
            </w:pPr>
            <w:r w:rsidRPr="00A606EE">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622219FF" w14:textId="77777777" w:rsidR="00BD2F77" w:rsidRPr="00A606EE" w:rsidRDefault="00BD2F77" w:rsidP="00A64310">
            <w:pPr>
              <w:pStyle w:val="TAL"/>
              <w:rPr>
                <w:b/>
                <w:bCs/>
                <w:lang w:val="it-IT"/>
              </w:rPr>
            </w:pPr>
            <w:r w:rsidRPr="00A606EE">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514C2A0C" w14:textId="77777777" w:rsidR="00BD2F77" w:rsidRPr="00A606EE" w:rsidRDefault="00BD2F77" w:rsidP="00A64310">
            <w:pPr>
              <w:pStyle w:val="TAL"/>
              <w:rPr>
                <w:b/>
                <w:bCs/>
                <w:lang w:val="it-IT"/>
              </w:rPr>
            </w:pPr>
            <w:r w:rsidRPr="00A606EE">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71F5E31A" w14:textId="77777777" w:rsidR="00BD2F77" w:rsidRPr="00A606EE" w:rsidRDefault="00BD2F77" w:rsidP="00A64310">
            <w:pPr>
              <w:pStyle w:val="TAL"/>
              <w:rPr>
                <w:b/>
                <w:bCs/>
                <w:lang w:val="it-IT"/>
              </w:rPr>
            </w:pPr>
            <w:r w:rsidRPr="00A606EE">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011646FF" w14:textId="77777777" w:rsidR="00BD2F77" w:rsidRPr="00A606EE" w:rsidRDefault="00BD2F77" w:rsidP="00A64310">
            <w:pPr>
              <w:pStyle w:val="TAL"/>
              <w:rPr>
                <w:b/>
                <w:bCs/>
                <w:lang w:val="it-IT"/>
              </w:rPr>
            </w:pPr>
            <w:r w:rsidRPr="00A606EE">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4EAE6380" w14:textId="77777777" w:rsidR="00BD2F77" w:rsidRPr="00A606EE" w:rsidRDefault="00BD2F77" w:rsidP="00A64310">
            <w:pPr>
              <w:pStyle w:val="TAL"/>
              <w:rPr>
                <w:b/>
                <w:bCs/>
                <w:lang w:val="it-IT"/>
              </w:rPr>
            </w:pPr>
            <w:r w:rsidRPr="00A606EE">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132C0E8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C370F7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5A073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3D312BC" w14:textId="77777777" w:rsidR="00BD2F77" w:rsidRPr="0046266F" w:rsidRDefault="00BD2F77" w:rsidP="00A64310">
            <w:pPr>
              <w:pStyle w:val="TAL"/>
              <w:rPr>
                <w:lang w:val="it-IT"/>
              </w:rPr>
            </w:pPr>
          </w:p>
        </w:tc>
      </w:tr>
      <w:tr w:rsidR="00BD2F77" w:rsidRPr="0046266F" w14:paraId="06EF8F04" w14:textId="77777777" w:rsidTr="00A64310">
        <w:tc>
          <w:tcPr>
            <w:tcW w:w="959" w:type="dxa"/>
            <w:tcBorders>
              <w:right w:val="single" w:sz="4" w:space="0" w:color="auto"/>
            </w:tcBorders>
          </w:tcPr>
          <w:p w14:paraId="6FF50202"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55B03EF"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B2AF6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74FF07FB" w14:textId="77777777" w:rsidR="00BD2F77" w:rsidRPr="0046266F" w:rsidRDefault="00BD2F77" w:rsidP="00A64310">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76E23007"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596285"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256A66"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46F9BF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8BFA64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B59DCAF"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17413F2"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D2DF3D2" w14:textId="77777777" w:rsidR="00BD2F77" w:rsidRPr="0046266F" w:rsidRDefault="00BD2F77" w:rsidP="00A64310">
            <w:pPr>
              <w:pStyle w:val="TAL"/>
            </w:pPr>
          </w:p>
        </w:tc>
      </w:tr>
    </w:tbl>
    <w:p w14:paraId="2F4E4A1F" w14:textId="77777777" w:rsidR="00BD2F77" w:rsidRDefault="00BD2F77" w:rsidP="00BD2F77"/>
    <w:p w14:paraId="697E4D8B" w14:textId="5D6F0FF0" w:rsidR="00BD2F77" w:rsidRPr="0046266F" w:rsidRDefault="00BD2F77" w:rsidP="00BD2F77">
      <w:pPr>
        <w:pStyle w:val="Heading3"/>
      </w:pPr>
      <w:r>
        <w:lastRenderedPageBreak/>
        <w:t>7.1.16</w:t>
      </w:r>
      <w:r w:rsidRPr="0046266F">
        <w:tab/>
      </w:r>
      <w:r w:rsidRPr="001428C1">
        <w:t xml:space="preserve">UE updating forbidden PLMNs when accessing </w:t>
      </w:r>
      <w:r>
        <w:t>S</w:t>
      </w:r>
      <w:r w:rsidRPr="001428C1">
        <w:t xml:space="preserve">atellite E-UTRAN in </w:t>
      </w:r>
      <w:r>
        <w:t>W</w:t>
      </w:r>
      <w:r w:rsidRPr="001428C1">
        <w:t>B-S1 mode</w:t>
      </w:r>
    </w:p>
    <w:p w14:paraId="2D71B5DF" w14:textId="144746FA" w:rsidR="00BD2F77" w:rsidRPr="0046266F" w:rsidRDefault="00BD2F77" w:rsidP="00BD2F77">
      <w:pPr>
        <w:pStyle w:val="Heading4"/>
      </w:pPr>
      <w:r>
        <w:t>7.1.16</w:t>
      </w:r>
      <w:r w:rsidRPr="00804409">
        <w:t>.1</w:t>
      </w:r>
      <w:r w:rsidRPr="0046266F">
        <w:tab/>
        <w:t>Definition and applicability</w:t>
      </w:r>
    </w:p>
    <w:p w14:paraId="7E5B06D2" w14:textId="77777777" w:rsidR="00BD2F77" w:rsidRPr="0046266F" w:rsidRDefault="00BD2F77" w:rsidP="00BD2F77">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521AC31" w14:textId="662B7ECA" w:rsidR="00BD2F77" w:rsidRPr="0046266F" w:rsidRDefault="00BD2F77" w:rsidP="00BD2F77">
      <w:pPr>
        <w:pStyle w:val="Heading4"/>
      </w:pPr>
      <w:r>
        <w:t>7.1.16</w:t>
      </w:r>
      <w:r w:rsidRPr="00804409">
        <w:t>.2</w:t>
      </w:r>
      <w:r w:rsidRPr="0046266F">
        <w:tab/>
        <w:t>Conformance requirement</w:t>
      </w:r>
    </w:p>
    <w:p w14:paraId="77D777B0" w14:textId="77777777" w:rsidR="00BD2F77" w:rsidRPr="0046266F" w:rsidRDefault="00BD2F77" w:rsidP="00BD2F77">
      <w:r w:rsidRPr="0046266F">
        <w:t>After receipt of a</w:t>
      </w:r>
      <w:r>
        <w:t>n</w:t>
      </w:r>
      <w:r w:rsidRPr="0046266F">
        <w:t xml:space="preserve">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20179B5E" w14:textId="77777777" w:rsidR="00BD2F77" w:rsidRPr="0046266F" w:rsidRDefault="00BD2F77" w:rsidP="00BD2F77">
      <w:pPr>
        <w:pStyle w:val="B1"/>
        <w:ind w:left="0" w:firstLine="0"/>
      </w:pPr>
      <w:r w:rsidRPr="0046266F">
        <w:t>Reference:</w:t>
      </w:r>
    </w:p>
    <w:p w14:paraId="44B02583" w14:textId="77777777" w:rsidR="00BD2F77" w:rsidRPr="0046266F" w:rsidRDefault="00BD2F77" w:rsidP="00BD2F77">
      <w:pPr>
        <w:pStyle w:val="B1"/>
      </w:pPr>
      <w:r w:rsidRPr="0046266F">
        <w:t>-</w:t>
      </w:r>
      <w:r w:rsidRPr="0046266F">
        <w:tab/>
        <w:t>TS 22.011 [6], clause 3.2.2.4.</w:t>
      </w:r>
    </w:p>
    <w:p w14:paraId="349BED8E" w14:textId="77777777" w:rsidR="00BD2F77" w:rsidRPr="0046266F" w:rsidRDefault="00BD2F77" w:rsidP="00BD2F77">
      <w:pPr>
        <w:pStyle w:val="B1"/>
      </w:pPr>
      <w:r w:rsidRPr="0046266F">
        <w:t>-</w:t>
      </w:r>
      <w:r w:rsidRPr="0046266F">
        <w:tab/>
        <w:t>TS 31.102 [4], clauses 5.1.1</w:t>
      </w:r>
      <w:r>
        <w:t xml:space="preserve">, </w:t>
      </w:r>
      <w:r w:rsidRPr="00BD259A">
        <w:t>4.2.16</w:t>
      </w:r>
      <w:r>
        <w:t xml:space="preserve"> and </w:t>
      </w:r>
      <w:r w:rsidRPr="0046266F">
        <w:t>5.2.7.</w:t>
      </w:r>
    </w:p>
    <w:p w14:paraId="5CF527B1" w14:textId="29FA39C6" w:rsidR="00BD2F77" w:rsidRPr="0046266F" w:rsidRDefault="00BD2F77" w:rsidP="00BD2F77">
      <w:pPr>
        <w:pStyle w:val="Heading4"/>
      </w:pPr>
      <w:r>
        <w:t>7.1.16</w:t>
      </w:r>
      <w:r w:rsidRPr="00804409">
        <w:t>.3</w:t>
      </w:r>
      <w:r w:rsidRPr="0046266F">
        <w:tab/>
        <w:t>Test purpose</w:t>
      </w:r>
    </w:p>
    <w:p w14:paraId="4400999A" w14:textId="77777777" w:rsidR="00BD2F77" w:rsidRPr="0046266F" w:rsidRDefault="00BD2F77" w:rsidP="00BD2F77">
      <w:r w:rsidRPr="0046266F">
        <w:t>To verify that the UE correctly updates the EF</w:t>
      </w:r>
      <w:r w:rsidRPr="0046266F">
        <w:rPr>
          <w:vertAlign w:val="subscript"/>
        </w:rPr>
        <w:t>FPLMN</w:t>
      </w:r>
      <w:r w:rsidRPr="0046266F">
        <w:t>, i.e. fill up existing gaps in the elementary file before overwriting any existing entries.</w:t>
      </w:r>
    </w:p>
    <w:p w14:paraId="66117CCA" w14:textId="1DBA3430" w:rsidR="00BD2F77" w:rsidRPr="0046266F" w:rsidRDefault="00BD2F77" w:rsidP="00BD2F77">
      <w:pPr>
        <w:pStyle w:val="Heading4"/>
      </w:pPr>
      <w:r>
        <w:t>7.1.16</w:t>
      </w:r>
      <w:r w:rsidRPr="00804409">
        <w:t>.4</w:t>
      </w:r>
      <w:r w:rsidRPr="0046266F">
        <w:tab/>
        <w:t>Method of test</w:t>
      </w:r>
    </w:p>
    <w:p w14:paraId="47ED350A" w14:textId="1F6B132D" w:rsidR="00BD2F77" w:rsidRPr="0046266F" w:rsidRDefault="00BD2F77" w:rsidP="00BD2F77">
      <w:pPr>
        <w:pStyle w:val="Heading5"/>
      </w:pPr>
      <w:r>
        <w:t>7.1.16</w:t>
      </w:r>
      <w:r w:rsidRPr="008F6BF4">
        <w:t>.4.</w:t>
      </w:r>
      <w:r w:rsidRPr="00804409">
        <w:t>1</w:t>
      </w:r>
      <w:r w:rsidRPr="0046266F">
        <w:tab/>
        <w:t>Initial conditions</w:t>
      </w:r>
    </w:p>
    <w:p w14:paraId="72188A6F" w14:textId="77777777" w:rsidR="00BD2F77" w:rsidRPr="0046266F" w:rsidRDefault="00BD2F77" w:rsidP="00BD2F77">
      <w:r w:rsidRPr="0046266F">
        <w:t xml:space="preserve">The </w:t>
      </w:r>
      <w:r>
        <w:t xml:space="preserve">SAT-E-USS </w:t>
      </w:r>
      <w:r w:rsidRPr="0046266F">
        <w:t>transmits on the BCCH, with the following network parameters:</w:t>
      </w:r>
    </w:p>
    <w:p w14:paraId="3283C14E" w14:textId="77777777" w:rsidR="00BD2F77" w:rsidRPr="0046266F" w:rsidRDefault="00BD2F77" w:rsidP="00BD2F77">
      <w:pPr>
        <w:pStyle w:val="B1"/>
      </w:pPr>
      <w:r w:rsidRPr="0046266F">
        <w:t>-</w:t>
      </w:r>
      <w:r w:rsidRPr="0046266F">
        <w:tab/>
        <w:t>TAI (MCC/MNC/TAC):</w:t>
      </w:r>
      <w:r w:rsidRPr="00D12251">
        <w:t xml:space="preserve"> </w:t>
      </w:r>
      <w:r w:rsidRPr="0046266F">
        <w:tab/>
        <w:t>234/002/</w:t>
      </w:r>
      <w:r>
        <w:t>00</w:t>
      </w:r>
      <w:r w:rsidRPr="0046266F">
        <w:t>01.</w:t>
      </w:r>
    </w:p>
    <w:p w14:paraId="039BA648" w14:textId="77777777" w:rsidR="00BD2F77" w:rsidRDefault="00BD2F77" w:rsidP="00BD2F77">
      <w:pPr>
        <w:pStyle w:val="B1"/>
      </w:pPr>
      <w:r w:rsidRPr="0046266F">
        <w:t>-</w:t>
      </w:r>
      <w:r w:rsidRPr="0046266F">
        <w:tab/>
        <w:t>Access control:</w:t>
      </w:r>
      <w:r w:rsidRPr="0046266F">
        <w:tab/>
        <w:t>unrestricted.</w:t>
      </w:r>
    </w:p>
    <w:p w14:paraId="0546BC93"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05BD1186"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4155E50C" w14:textId="77777777" w:rsidR="00BD2F77" w:rsidRPr="0046266F" w:rsidRDefault="00BD2F77" w:rsidP="00BD2F77">
      <w:pPr>
        <w:keepNext/>
        <w:keepLines/>
        <w:rPr>
          <w:b/>
        </w:rPr>
      </w:pPr>
      <w:r w:rsidRPr="0046266F">
        <w:rPr>
          <w:b/>
        </w:rPr>
        <w:t>EF</w:t>
      </w:r>
      <w:r w:rsidRPr="0046266F">
        <w:rPr>
          <w:b/>
          <w:vertAlign w:val="subscript"/>
        </w:rPr>
        <w:t>FPLMN</w:t>
      </w:r>
      <w:r w:rsidRPr="0046266F">
        <w:rPr>
          <w:b/>
        </w:rPr>
        <w:t xml:space="preserve"> (Forbidden PLMNs)</w:t>
      </w:r>
    </w:p>
    <w:p w14:paraId="1740CD03"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2C05A2CA" w14:textId="77777777" w:rsidR="00BD2F77" w:rsidRPr="0046266F" w:rsidRDefault="00BD2F77" w:rsidP="00BD2F77">
      <w:pPr>
        <w:pStyle w:val="EW"/>
        <w:tabs>
          <w:tab w:val="left" w:pos="2835"/>
        </w:tabs>
      </w:pPr>
      <w:r w:rsidRPr="0046266F">
        <w:tab/>
        <w:t>PLMN2:</w:t>
      </w:r>
      <w:r w:rsidRPr="0046266F">
        <w:tab/>
        <w:t>empty</w:t>
      </w:r>
    </w:p>
    <w:p w14:paraId="6F42E9C9" w14:textId="77777777" w:rsidR="00BD2F77" w:rsidRPr="0046266F" w:rsidRDefault="00BD2F77" w:rsidP="00BD2F77">
      <w:pPr>
        <w:pStyle w:val="EW"/>
        <w:tabs>
          <w:tab w:val="left" w:pos="2835"/>
        </w:tabs>
      </w:pPr>
      <w:r w:rsidRPr="0046266F">
        <w:tab/>
        <w:t>PLMN3:</w:t>
      </w:r>
      <w:r w:rsidRPr="0046266F">
        <w:tab/>
        <w:t>234 003</w:t>
      </w:r>
    </w:p>
    <w:p w14:paraId="750FAC04" w14:textId="77777777" w:rsidR="00BD2F77" w:rsidRPr="0046266F" w:rsidRDefault="00BD2F77" w:rsidP="00BD2F77">
      <w:pPr>
        <w:pStyle w:val="EW"/>
        <w:tabs>
          <w:tab w:val="left" w:pos="2835"/>
        </w:tabs>
      </w:pPr>
      <w:r w:rsidRPr="0046266F">
        <w:tab/>
        <w:t>PLMN4:</w:t>
      </w:r>
      <w:r w:rsidRPr="0046266F">
        <w:tab/>
        <w:t>234 004</w:t>
      </w:r>
    </w:p>
    <w:p w14:paraId="75471A26" w14:textId="77777777" w:rsidR="00BD2F77" w:rsidRPr="0046266F" w:rsidRDefault="00BD2F77" w:rsidP="00BD2F77">
      <w:pPr>
        <w:pStyle w:val="EW"/>
        <w:tabs>
          <w:tab w:val="left" w:pos="2835"/>
        </w:tabs>
      </w:pPr>
      <w:r w:rsidRPr="0046266F">
        <w:tab/>
        <w:t>PLMN5:</w:t>
      </w:r>
      <w:r w:rsidRPr="0046266F">
        <w:tab/>
        <w:t>234 005</w:t>
      </w:r>
    </w:p>
    <w:p w14:paraId="43C31805" w14:textId="77777777" w:rsidR="00BD2F77" w:rsidRPr="0046266F" w:rsidRDefault="00BD2F77" w:rsidP="00BD2F77">
      <w:pPr>
        <w:pStyle w:val="EX"/>
        <w:tabs>
          <w:tab w:val="left" w:pos="2835"/>
        </w:tabs>
        <w:rPr>
          <w:lang w:val="fr-FR"/>
        </w:rPr>
      </w:pPr>
      <w:r w:rsidRPr="0046266F">
        <w:tab/>
      </w:r>
      <w:r w:rsidRPr="0046266F">
        <w:rPr>
          <w:lang w:val="fr-FR"/>
        </w:rPr>
        <w:t>PLMN6:</w:t>
      </w:r>
      <w:r w:rsidRPr="0046266F">
        <w:rPr>
          <w:lang w:val="fr-FR"/>
        </w:rPr>
        <w:tab/>
        <w:t>234 006</w:t>
      </w:r>
    </w:p>
    <w:p w14:paraId="2E7D472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18131EAE" w14:textId="77777777" w:rsidTr="00A64310">
        <w:tc>
          <w:tcPr>
            <w:tcW w:w="959" w:type="dxa"/>
            <w:tcBorders>
              <w:top w:val="single" w:sz="4" w:space="0" w:color="auto"/>
              <w:left w:val="single" w:sz="4" w:space="0" w:color="auto"/>
              <w:bottom w:val="single" w:sz="4" w:space="0" w:color="auto"/>
              <w:right w:val="single" w:sz="4" w:space="0" w:color="auto"/>
            </w:tcBorders>
          </w:tcPr>
          <w:p w14:paraId="171FFDD0"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4158C916" w14:textId="77777777" w:rsidR="00BD2F77" w:rsidRPr="00615145" w:rsidRDefault="00BD2F77" w:rsidP="00A64310">
            <w:pPr>
              <w:pStyle w:val="TAL"/>
              <w:rPr>
                <w:b/>
                <w:bCs/>
              </w:rPr>
            </w:pPr>
            <w:r w:rsidRPr="00615145">
              <w:rPr>
                <w:b/>
                <w:bCs/>
              </w:rPr>
              <w:t>B1</w:t>
            </w:r>
          </w:p>
        </w:tc>
        <w:tc>
          <w:tcPr>
            <w:tcW w:w="717" w:type="dxa"/>
            <w:tcBorders>
              <w:top w:val="single" w:sz="4" w:space="0" w:color="auto"/>
              <w:left w:val="single" w:sz="4" w:space="0" w:color="auto"/>
              <w:bottom w:val="single" w:sz="4" w:space="0" w:color="auto"/>
              <w:right w:val="single" w:sz="4" w:space="0" w:color="auto"/>
            </w:tcBorders>
          </w:tcPr>
          <w:p w14:paraId="0627377F" w14:textId="77777777" w:rsidR="00BD2F77" w:rsidRPr="00615145" w:rsidRDefault="00BD2F77" w:rsidP="00A64310">
            <w:pPr>
              <w:pStyle w:val="TAL"/>
              <w:rPr>
                <w:b/>
                <w:bCs/>
              </w:rPr>
            </w:pPr>
            <w:r w:rsidRPr="00615145">
              <w:rPr>
                <w:b/>
                <w:bCs/>
              </w:rPr>
              <w:t>B2</w:t>
            </w:r>
          </w:p>
        </w:tc>
        <w:tc>
          <w:tcPr>
            <w:tcW w:w="717" w:type="dxa"/>
            <w:tcBorders>
              <w:top w:val="single" w:sz="4" w:space="0" w:color="auto"/>
              <w:left w:val="single" w:sz="4" w:space="0" w:color="auto"/>
              <w:bottom w:val="single" w:sz="4" w:space="0" w:color="auto"/>
              <w:right w:val="single" w:sz="4" w:space="0" w:color="auto"/>
            </w:tcBorders>
          </w:tcPr>
          <w:p w14:paraId="2988C932" w14:textId="77777777" w:rsidR="00BD2F77" w:rsidRPr="00615145" w:rsidRDefault="00BD2F77" w:rsidP="00A64310">
            <w:pPr>
              <w:pStyle w:val="TAL"/>
              <w:rPr>
                <w:b/>
                <w:bCs/>
              </w:rPr>
            </w:pPr>
            <w:r w:rsidRPr="00615145">
              <w:rPr>
                <w:b/>
                <w:bCs/>
              </w:rPr>
              <w:t>B3</w:t>
            </w:r>
          </w:p>
        </w:tc>
        <w:tc>
          <w:tcPr>
            <w:tcW w:w="717" w:type="dxa"/>
            <w:tcBorders>
              <w:top w:val="single" w:sz="4" w:space="0" w:color="auto"/>
              <w:left w:val="single" w:sz="4" w:space="0" w:color="auto"/>
              <w:bottom w:val="single" w:sz="4" w:space="0" w:color="auto"/>
              <w:right w:val="single" w:sz="4" w:space="0" w:color="auto"/>
            </w:tcBorders>
          </w:tcPr>
          <w:p w14:paraId="7F9B56A1" w14:textId="77777777" w:rsidR="00BD2F77" w:rsidRPr="00615145" w:rsidRDefault="00BD2F77" w:rsidP="00A64310">
            <w:pPr>
              <w:pStyle w:val="TAL"/>
              <w:rPr>
                <w:b/>
                <w:bCs/>
              </w:rPr>
            </w:pPr>
            <w:r w:rsidRPr="00615145">
              <w:rPr>
                <w:b/>
                <w:bCs/>
              </w:rPr>
              <w:t>B4</w:t>
            </w:r>
          </w:p>
        </w:tc>
        <w:tc>
          <w:tcPr>
            <w:tcW w:w="717" w:type="dxa"/>
            <w:tcBorders>
              <w:top w:val="single" w:sz="4" w:space="0" w:color="auto"/>
              <w:left w:val="single" w:sz="4" w:space="0" w:color="auto"/>
              <w:bottom w:val="single" w:sz="4" w:space="0" w:color="auto"/>
              <w:right w:val="single" w:sz="4" w:space="0" w:color="auto"/>
            </w:tcBorders>
          </w:tcPr>
          <w:p w14:paraId="05576C08" w14:textId="77777777" w:rsidR="00BD2F77" w:rsidRPr="00615145" w:rsidRDefault="00BD2F77" w:rsidP="00A64310">
            <w:pPr>
              <w:pStyle w:val="TAL"/>
              <w:rPr>
                <w:b/>
                <w:bCs/>
              </w:rPr>
            </w:pPr>
            <w:r w:rsidRPr="00615145">
              <w:rPr>
                <w:b/>
                <w:bCs/>
              </w:rPr>
              <w:t>B5</w:t>
            </w:r>
          </w:p>
        </w:tc>
        <w:tc>
          <w:tcPr>
            <w:tcW w:w="717" w:type="dxa"/>
            <w:tcBorders>
              <w:top w:val="single" w:sz="4" w:space="0" w:color="auto"/>
              <w:left w:val="single" w:sz="4" w:space="0" w:color="auto"/>
              <w:bottom w:val="single" w:sz="4" w:space="0" w:color="auto"/>
              <w:right w:val="single" w:sz="4" w:space="0" w:color="auto"/>
            </w:tcBorders>
          </w:tcPr>
          <w:p w14:paraId="05D82708" w14:textId="77777777" w:rsidR="00BD2F77" w:rsidRPr="00615145" w:rsidRDefault="00BD2F77" w:rsidP="00A64310">
            <w:pPr>
              <w:pStyle w:val="TAL"/>
              <w:rPr>
                <w:b/>
                <w:bCs/>
              </w:rPr>
            </w:pPr>
            <w:r w:rsidRPr="00615145">
              <w:rPr>
                <w:b/>
                <w:bCs/>
              </w:rPr>
              <w:t>B6</w:t>
            </w:r>
          </w:p>
        </w:tc>
        <w:tc>
          <w:tcPr>
            <w:tcW w:w="717" w:type="dxa"/>
            <w:tcBorders>
              <w:top w:val="single" w:sz="4" w:space="0" w:color="auto"/>
              <w:left w:val="single" w:sz="4" w:space="0" w:color="auto"/>
              <w:bottom w:val="single" w:sz="4" w:space="0" w:color="auto"/>
              <w:right w:val="single" w:sz="4" w:space="0" w:color="auto"/>
            </w:tcBorders>
          </w:tcPr>
          <w:p w14:paraId="505E1341" w14:textId="77777777" w:rsidR="00BD2F77" w:rsidRPr="00615145" w:rsidRDefault="00BD2F77" w:rsidP="00A64310">
            <w:pPr>
              <w:pStyle w:val="TAL"/>
              <w:rPr>
                <w:b/>
                <w:bCs/>
              </w:rPr>
            </w:pPr>
            <w:r w:rsidRPr="00615145">
              <w:rPr>
                <w:b/>
                <w:bCs/>
              </w:rPr>
              <w:t>B7</w:t>
            </w:r>
          </w:p>
        </w:tc>
        <w:tc>
          <w:tcPr>
            <w:tcW w:w="717" w:type="dxa"/>
            <w:tcBorders>
              <w:top w:val="single" w:sz="4" w:space="0" w:color="auto"/>
              <w:left w:val="single" w:sz="4" w:space="0" w:color="auto"/>
              <w:bottom w:val="single" w:sz="4" w:space="0" w:color="auto"/>
              <w:right w:val="single" w:sz="4" w:space="0" w:color="auto"/>
            </w:tcBorders>
          </w:tcPr>
          <w:p w14:paraId="44158B0A" w14:textId="77777777" w:rsidR="00BD2F77" w:rsidRPr="00615145" w:rsidRDefault="00BD2F77" w:rsidP="00A64310">
            <w:pPr>
              <w:pStyle w:val="TAL"/>
              <w:rPr>
                <w:b/>
                <w:bCs/>
              </w:rPr>
            </w:pPr>
            <w:r w:rsidRPr="00615145">
              <w:rPr>
                <w:b/>
                <w:bCs/>
              </w:rPr>
              <w:t>B8</w:t>
            </w:r>
          </w:p>
        </w:tc>
        <w:tc>
          <w:tcPr>
            <w:tcW w:w="717" w:type="dxa"/>
            <w:tcBorders>
              <w:top w:val="single" w:sz="4" w:space="0" w:color="auto"/>
              <w:left w:val="single" w:sz="4" w:space="0" w:color="auto"/>
              <w:bottom w:val="single" w:sz="4" w:space="0" w:color="auto"/>
              <w:right w:val="single" w:sz="4" w:space="0" w:color="auto"/>
            </w:tcBorders>
          </w:tcPr>
          <w:p w14:paraId="0983E417" w14:textId="77777777" w:rsidR="00BD2F77" w:rsidRPr="00615145" w:rsidRDefault="00BD2F77" w:rsidP="00A64310">
            <w:pPr>
              <w:pStyle w:val="TAL"/>
              <w:rPr>
                <w:b/>
                <w:bCs/>
              </w:rPr>
            </w:pPr>
            <w:r w:rsidRPr="00615145">
              <w:rPr>
                <w:b/>
                <w:bCs/>
              </w:rPr>
              <w:t>B9</w:t>
            </w:r>
          </w:p>
        </w:tc>
        <w:tc>
          <w:tcPr>
            <w:tcW w:w="717" w:type="dxa"/>
            <w:tcBorders>
              <w:top w:val="single" w:sz="4" w:space="0" w:color="auto"/>
              <w:left w:val="single" w:sz="4" w:space="0" w:color="auto"/>
              <w:bottom w:val="single" w:sz="4" w:space="0" w:color="auto"/>
              <w:right w:val="single" w:sz="4" w:space="0" w:color="auto"/>
            </w:tcBorders>
          </w:tcPr>
          <w:p w14:paraId="23D1F796" w14:textId="77777777" w:rsidR="00BD2F77" w:rsidRPr="00615145" w:rsidRDefault="00BD2F77" w:rsidP="00A64310">
            <w:pPr>
              <w:pStyle w:val="TAL"/>
              <w:rPr>
                <w:b/>
                <w:bCs/>
              </w:rPr>
            </w:pPr>
            <w:r w:rsidRPr="00615145">
              <w:rPr>
                <w:b/>
                <w:bCs/>
              </w:rPr>
              <w:t>B10</w:t>
            </w:r>
          </w:p>
        </w:tc>
        <w:tc>
          <w:tcPr>
            <w:tcW w:w="717" w:type="dxa"/>
            <w:tcBorders>
              <w:top w:val="single" w:sz="4" w:space="0" w:color="auto"/>
              <w:left w:val="single" w:sz="4" w:space="0" w:color="auto"/>
              <w:bottom w:val="single" w:sz="4" w:space="0" w:color="auto"/>
              <w:right w:val="single" w:sz="4" w:space="0" w:color="auto"/>
            </w:tcBorders>
          </w:tcPr>
          <w:p w14:paraId="4913F5EE" w14:textId="77777777" w:rsidR="00BD2F77" w:rsidRPr="00615145" w:rsidRDefault="00BD2F77" w:rsidP="00A64310">
            <w:pPr>
              <w:pStyle w:val="TAL"/>
              <w:rPr>
                <w:b/>
                <w:bCs/>
              </w:rPr>
            </w:pPr>
            <w:r w:rsidRPr="00615145">
              <w:rPr>
                <w:b/>
                <w:bCs/>
              </w:rPr>
              <w:t>B11</w:t>
            </w:r>
          </w:p>
        </w:tc>
        <w:tc>
          <w:tcPr>
            <w:tcW w:w="717" w:type="dxa"/>
            <w:tcBorders>
              <w:top w:val="single" w:sz="4" w:space="0" w:color="auto"/>
              <w:left w:val="single" w:sz="4" w:space="0" w:color="auto"/>
              <w:bottom w:val="single" w:sz="4" w:space="0" w:color="auto"/>
              <w:right w:val="single" w:sz="4" w:space="0" w:color="auto"/>
            </w:tcBorders>
          </w:tcPr>
          <w:p w14:paraId="1DCE8D65" w14:textId="77777777" w:rsidR="00BD2F77" w:rsidRPr="00615145" w:rsidRDefault="00BD2F77" w:rsidP="00A64310">
            <w:pPr>
              <w:pStyle w:val="TAL"/>
              <w:rPr>
                <w:b/>
                <w:bCs/>
              </w:rPr>
            </w:pPr>
            <w:r w:rsidRPr="00615145">
              <w:rPr>
                <w:b/>
                <w:bCs/>
              </w:rPr>
              <w:t>B12</w:t>
            </w:r>
          </w:p>
        </w:tc>
      </w:tr>
      <w:tr w:rsidR="00BD2F77" w:rsidRPr="0046266F" w14:paraId="24500CEC" w14:textId="77777777" w:rsidTr="00A64310">
        <w:tc>
          <w:tcPr>
            <w:tcW w:w="959" w:type="dxa"/>
            <w:tcBorders>
              <w:top w:val="single" w:sz="4" w:space="0" w:color="auto"/>
              <w:left w:val="single" w:sz="4" w:space="0" w:color="auto"/>
              <w:bottom w:val="single" w:sz="4" w:space="0" w:color="auto"/>
              <w:right w:val="single" w:sz="4" w:space="0" w:color="auto"/>
            </w:tcBorders>
          </w:tcPr>
          <w:p w14:paraId="308CBB86"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2202D401"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8BF969"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51EC232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B0EAD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D20D36B"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F5B840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4E4669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9419B15"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4E74CBF"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7878063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F943D9C"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650C4F6E" w14:textId="77777777" w:rsidR="00BD2F77" w:rsidRPr="0046266F" w:rsidRDefault="00BD2F77" w:rsidP="00A64310">
            <w:pPr>
              <w:pStyle w:val="TAL"/>
            </w:pPr>
            <w:r w:rsidRPr="0046266F">
              <w:t>00</w:t>
            </w:r>
          </w:p>
        </w:tc>
      </w:tr>
      <w:tr w:rsidR="00BD2F77" w:rsidRPr="0046266F" w14:paraId="1F02FE7F" w14:textId="77777777" w:rsidTr="00A64310">
        <w:tc>
          <w:tcPr>
            <w:tcW w:w="959" w:type="dxa"/>
            <w:tcBorders>
              <w:right w:val="single" w:sz="4" w:space="0" w:color="auto"/>
            </w:tcBorders>
          </w:tcPr>
          <w:p w14:paraId="2E0C8B0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3E8ED2" w14:textId="77777777" w:rsidR="00BD2F77" w:rsidRPr="00615145" w:rsidRDefault="00BD2F77" w:rsidP="00A64310">
            <w:pPr>
              <w:pStyle w:val="TAL"/>
              <w:rPr>
                <w:b/>
                <w:bCs/>
              </w:rPr>
            </w:pPr>
            <w:r w:rsidRPr="00615145">
              <w:rPr>
                <w:b/>
                <w:bCs/>
              </w:rPr>
              <w:t>B13</w:t>
            </w:r>
          </w:p>
        </w:tc>
        <w:tc>
          <w:tcPr>
            <w:tcW w:w="717" w:type="dxa"/>
            <w:tcBorders>
              <w:top w:val="single" w:sz="4" w:space="0" w:color="auto"/>
              <w:left w:val="single" w:sz="4" w:space="0" w:color="auto"/>
              <w:bottom w:val="single" w:sz="4" w:space="0" w:color="auto"/>
              <w:right w:val="single" w:sz="4" w:space="0" w:color="auto"/>
            </w:tcBorders>
          </w:tcPr>
          <w:p w14:paraId="24F9CAC2" w14:textId="77777777" w:rsidR="00BD2F77" w:rsidRPr="00615145" w:rsidRDefault="00BD2F77" w:rsidP="00A64310">
            <w:pPr>
              <w:pStyle w:val="TAL"/>
              <w:rPr>
                <w:b/>
                <w:bCs/>
              </w:rPr>
            </w:pPr>
            <w:r w:rsidRPr="00615145">
              <w:rPr>
                <w:b/>
                <w:bCs/>
              </w:rPr>
              <w:t>B14</w:t>
            </w:r>
          </w:p>
        </w:tc>
        <w:tc>
          <w:tcPr>
            <w:tcW w:w="717" w:type="dxa"/>
            <w:tcBorders>
              <w:top w:val="single" w:sz="4" w:space="0" w:color="auto"/>
              <w:left w:val="single" w:sz="4" w:space="0" w:color="auto"/>
              <w:bottom w:val="single" w:sz="4" w:space="0" w:color="auto"/>
              <w:right w:val="single" w:sz="4" w:space="0" w:color="auto"/>
            </w:tcBorders>
          </w:tcPr>
          <w:p w14:paraId="1DE43E5C" w14:textId="77777777" w:rsidR="00BD2F77" w:rsidRPr="00615145" w:rsidRDefault="00BD2F77" w:rsidP="00A64310">
            <w:pPr>
              <w:pStyle w:val="TAL"/>
              <w:rPr>
                <w:b/>
                <w:bCs/>
              </w:rPr>
            </w:pPr>
            <w:r w:rsidRPr="00615145">
              <w:rPr>
                <w:b/>
                <w:bCs/>
              </w:rPr>
              <w:t>B15</w:t>
            </w:r>
          </w:p>
        </w:tc>
        <w:tc>
          <w:tcPr>
            <w:tcW w:w="717" w:type="dxa"/>
            <w:tcBorders>
              <w:top w:val="single" w:sz="4" w:space="0" w:color="auto"/>
              <w:left w:val="single" w:sz="4" w:space="0" w:color="auto"/>
              <w:bottom w:val="single" w:sz="4" w:space="0" w:color="auto"/>
              <w:right w:val="single" w:sz="4" w:space="0" w:color="auto"/>
            </w:tcBorders>
          </w:tcPr>
          <w:p w14:paraId="583906A5" w14:textId="77777777" w:rsidR="00BD2F77" w:rsidRPr="00615145" w:rsidRDefault="00BD2F77" w:rsidP="00A64310">
            <w:pPr>
              <w:pStyle w:val="TAL"/>
              <w:rPr>
                <w:b/>
                <w:bCs/>
              </w:rPr>
            </w:pPr>
            <w:r w:rsidRPr="00615145">
              <w:rPr>
                <w:b/>
                <w:bCs/>
              </w:rPr>
              <w:t>B16</w:t>
            </w:r>
          </w:p>
        </w:tc>
        <w:tc>
          <w:tcPr>
            <w:tcW w:w="717" w:type="dxa"/>
            <w:tcBorders>
              <w:top w:val="single" w:sz="4" w:space="0" w:color="auto"/>
              <w:left w:val="single" w:sz="4" w:space="0" w:color="auto"/>
              <w:bottom w:val="single" w:sz="4" w:space="0" w:color="auto"/>
              <w:right w:val="single" w:sz="4" w:space="0" w:color="auto"/>
            </w:tcBorders>
          </w:tcPr>
          <w:p w14:paraId="1EC0BCC3" w14:textId="77777777" w:rsidR="00BD2F77" w:rsidRPr="00615145" w:rsidRDefault="00BD2F77" w:rsidP="00A64310">
            <w:pPr>
              <w:pStyle w:val="TAL"/>
              <w:rPr>
                <w:b/>
                <w:bCs/>
              </w:rPr>
            </w:pPr>
            <w:r w:rsidRPr="00615145">
              <w:rPr>
                <w:b/>
                <w:bCs/>
              </w:rPr>
              <w:t>B17</w:t>
            </w:r>
          </w:p>
        </w:tc>
        <w:tc>
          <w:tcPr>
            <w:tcW w:w="717" w:type="dxa"/>
            <w:tcBorders>
              <w:top w:val="single" w:sz="4" w:space="0" w:color="auto"/>
              <w:left w:val="single" w:sz="4" w:space="0" w:color="auto"/>
              <w:bottom w:val="single" w:sz="4" w:space="0" w:color="auto"/>
              <w:right w:val="single" w:sz="4" w:space="0" w:color="auto"/>
            </w:tcBorders>
          </w:tcPr>
          <w:p w14:paraId="63164FFE" w14:textId="77777777" w:rsidR="00BD2F77" w:rsidRPr="00615145" w:rsidRDefault="00BD2F77" w:rsidP="00A64310">
            <w:pPr>
              <w:pStyle w:val="TAL"/>
              <w:rPr>
                <w:b/>
                <w:bCs/>
              </w:rPr>
            </w:pPr>
            <w:r w:rsidRPr="00615145">
              <w:rPr>
                <w:b/>
                <w:bCs/>
              </w:rPr>
              <w:t>B18</w:t>
            </w:r>
          </w:p>
        </w:tc>
        <w:tc>
          <w:tcPr>
            <w:tcW w:w="717" w:type="dxa"/>
            <w:tcBorders>
              <w:top w:val="single" w:sz="4" w:space="0" w:color="auto"/>
              <w:left w:val="single" w:sz="4" w:space="0" w:color="auto"/>
              <w:bottom w:val="single" w:sz="4" w:space="0" w:color="auto"/>
              <w:right w:val="single" w:sz="4" w:space="0" w:color="auto"/>
            </w:tcBorders>
          </w:tcPr>
          <w:p w14:paraId="6A07A43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23446E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919D4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F4AB86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0922A6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272891E" w14:textId="77777777" w:rsidR="00BD2F77" w:rsidRPr="0046266F" w:rsidRDefault="00BD2F77" w:rsidP="00A64310">
            <w:pPr>
              <w:pStyle w:val="TAL"/>
            </w:pPr>
          </w:p>
        </w:tc>
      </w:tr>
      <w:tr w:rsidR="00BD2F77" w:rsidRPr="0046266F" w14:paraId="724B4EF3" w14:textId="77777777" w:rsidTr="00A64310">
        <w:tc>
          <w:tcPr>
            <w:tcW w:w="959" w:type="dxa"/>
            <w:tcBorders>
              <w:right w:val="single" w:sz="4" w:space="0" w:color="auto"/>
            </w:tcBorders>
          </w:tcPr>
          <w:p w14:paraId="50EA034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C8BF2DD"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FF0D3BC"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34F7D021"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1F84CF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DAE7F4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3A5643FA"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A7A9E9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D22FFB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2B8E8C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AC7A15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786631A"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9488A8" w14:textId="77777777" w:rsidR="00BD2F77" w:rsidRPr="0046266F" w:rsidRDefault="00BD2F77" w:rsidP="00A64310">
            <w:pPr>
              <w:pStyle w:val="TAL"/>
            </w:pPr>
          </w:p>
        </w:tc>
      </w:tr>
    </w:tbl>
    <w:p w14:paraId="4E20A9C7" w14:textId="77777777" w:rsidR="00BD2F77" w:rsidRPr="0046266F" w:rsidRDefault="00BD2F77" w:rsidP="00BD2F77"/>
    <w:p w14:paraId="561E078A" w14:textId="77777777" w:rsidR="00BD2F77" w:rsidRDefault="00BD2F77" w:rsidP="00BD2F77">
      <w:r w:rsidRPr="0046266F">
        <w:t xml:space="preserve">The </w:t>
      </w:r>
      <w:r w:rsidRPr="00436E30">
        <w:t>UICC is installed into the Terminal</w:t>
      </w:r>
      <w:r w:rsidRPr="0046266F">
        <w:t xml:space="preserve"> and the UE is set to automatic PLMN selection mode.</w:t>
      </w:r>
    </w:p>
    <w:p w14:paraId="59142793" w14:textId="77777777" w:rsidR="00BD2F77" w:rsidRPr="0058344F"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753F2890" w14:textId="62CA7B53" w:rsidR="00BD2F77" w:rsidRPr="0046266F" w:rsidRDefault="00BD2F77" w:rsidP="00BD2F77">
      <w:pPr>
        <w:pStyle w:val="Heading5"/>
      </w:pPr>
      <w:r>
        <w:lastRenderedPageBreak/>
        <w:t>7.1.16</w:t>
      </w:r>
      <w:r w:rsidRPr="00804409">
        <w:t>.4.2</w:t>
      </w:r>
      <w:r w:rsidRPr="0046266F">
        <w:tab/>
        <w:t>Procedure</w:t>
      </w:r>
    </w:p>
    <w:p w14:paraId="13040750" w14:textId="77777777" w:rsidR="00BD2F77" w:rsidRPr="0046266F" w:rsidRDefault="00BD2F77" w:rsidP="00BD2F77">
      <w:pPr>
        <w:pStyle w:val="B1"/>
        <w:keepNext/>
        <w:keepLines/>
      </w:pPr>
      <w:r w:rsidRPr="0046266F">
        <w:t>a)</w:t>
      </w:r>
      <w:r w:rsidRPr="0046266F">
        <w:tab/>
        <w:t>The UE is powered on.</w:t>
      </w:r>
    </w:p>
    <w:p w14:paraId="1C994A3A" w14:textId="77777777" w:rsidR="00BD2F77" w:rsidRPr="0046266F" w:rsidRDefault="00BD2F77" w:rsidP="00BD2F77">
      <w:pPr>
        <w:pStyle w:val="B1"/>
      </w:pPr>
      <w:r w:rsidRPr="0046266F">
        <w:t>b)</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3FC15575" w14:textId="77777777" w:rsidR="00BD2F77" w:rsidRPr="0046266F" w:rsidRDefault="00BD2F77" w:rsidP="00BD2F7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performs authentication and starts NAS integrity protection, sends </w:t>
      </w:r>
      <w:r w:rsidRPr="0046266F">
        <w:rPr>
          <w:i/>
        </w:rPr>
        <w:t>AttachReject</w:t>
      </w:r>
      <w:r w:rsidRPr="0046266F">
        <w:t xml:space="preserve"> to the UE with cause "PLMN Not Allowed", followed by </w:t>
      </w:r>
      <w:r>
        <w:rPr>
          <w:i/>
        </w:rPr>
        <w:t>RRCConnectionRelease</w:t>
      </w:r>
      <w:r w:rsidRPr="0046266F">
        <w:t>.</w:t>
      </w:r>
    </w:p>
    <w:p w14:paraId="76F840CB" w14:textId="77777777" w:rsidR="00BD2F77" w:rsidRPr="0046266F" w:rsidRDefault="00BD2F77" w:rsidP="00BD2F77">
      <w:pPr>
        <w:pStyle w:val="B1"/>
      </w:pPr>
      <w:r w:rsidRPr="0046266F">
        <w:t>d)</w:t>
      </w:r>
      <w:r w:rsidRPr="0046266F">
        <w:tab/>
        <w:t>The UE is soft powered down.</w:t>
      </w:r>
    </w:p>
    <w:p w14:paraId="2CDA9D0A" w14:textId="4E6B6616" w:rsidR="00BD2F77" w:rsidRPr="0046266F" w:rsidRDefault="00BD2F77" w:rsidP="00BD2F77">
      <w:pPr>
        <w:pStyle w:val="Heading4"/>
      </w:pPr>
      <w:r>
        <w:t>7.1.16</w:t>
      </w:r>
      <w:r w:rsidRPr="0046266F">
        <w:t>.5</w:t>
      </w:r>
      <w:r w:rsidRPr="0046266F">
        <w:tab/>
        <w:t>Acceptance criteria</w:t>
      </w:r>
    </w:p>
    <w:p w14:paraId="59C754AF" w14:textId="77777777" w:rsidR="00BD2F77" w:rsidRPr="0046266F" w:rsidRDefault="00BD2F77" w:rsidP="00BD2F77">
      <w:pPr>
        <w:pStyle w:val="B1"/>
      </w:pPr>
      <w:r w:rsidRPr="0046266F">
        <w:t>1)</w:t>
      </w:r>
      <w:r w:rsidRPr="0046266F">
        <w:tab/>
        <w:t xml:space="preserve">After step b) the terminal shall send </w:t>
      </w:r>
      <w:r w:rsidRPr="0046266F">
        <w:rPr>
          <w:i/>
        </w:rPr>
        <w:t>AttachRequest</w:t>
      </w:r>
      <w:r w:rsidRPr="0046266F">
        <w:t xml:space="preserve"> during registration.</w:t>
      </w:r>
    </w:p>
    <w:p w14:paraId="4F08A56D" w14:textId="77777777" w:rsidR="00BD2F77" w:rsidRPr="0046266F" w:rsidRDefault="00BD2F77" w:rsidP="00BD2F77">
      <w:pPr>
        <w:pStyle w:val="B1"/>
      </w:pPr>
      <w:r w:rsidRPr="0046266F">
        <w:t>2)</w:t>
      </w:r>
      <w:r w:rsidRPr="0046266F">
        <w:tab/>
        <w:t xml:space="preserve">After </w:t>
      </w:r>
      <w:r w:rsidRPr="007F7D16">
        <w:t>step c) the</w:t>
      </w:r>
      <w:r w:rsidRPr="0046266F">
        <w:t xml:space="preserve"> USIM shall contain:</w:t>
      </w:r>
    </w:p>
    <w:p w14:paraId="19BF1700" w14:textId="77777777" w:rsidR="00BD2F77" w:rsidRPr="0046266F" w:rsidRDefault="00BD2F77" w:rsidP="00BD2F77">
      <w:pPr>
        <w:rPr>
          <w:b/>
        </w:rPr>
      </w:pPr>
      <w:r w:rsidRPr="0046266F">
        <w:rPr>
          <w:b/>
        </w:rPr>
        <w:t>EF</w:t>
      </w:r>
      <w:r w:rsidRPr="0046266F">
        <w:rPr>
          <w:b/>
          <w:vertAlign w:val="subscript"/>
        </w:rPr>
        <w:t>FPLMN</w:t>
      </w:r>
      <w:r w:rsidRPr="0046266F">
        <w:rPr>
          <w:b/>
        </w:rPr>
        <w:t xml:space="preserve"> (Forbidden PLMNs)</w:t>
      </w:r>
    </w:p>
    <w:p w14:paraId="52E20AA7" w14:textId="77777777" w:rsidR="00BD2F77" w:rsidRPr="0046266F" w:rsidRDefault="00BD2F77" w:rsidP="00BD2F77">
      <w:pPr>
        <w:pStyle w:val="EW"/>
        <w:tabs>
          <w:tab w:val="left" w:pos="2835"/>
        </w:tabs>
      </w:pPr>
      <w:r w:rsidRPr="0046266F">
        <w:t>Logically:</w:t>
      </w:r>
      <w:r w:rsidRPr="0046266F">
        <w:tab/>
        <w:t>PLMN1:</w:t>
      </w:r>
      <w:r w:rsidRPr="0046266F">
        <w:tab/>
        <w:t>234 001 (MCC MNC)</w:t>
      </w:r>
    </w:p>
    <w:p w14:paraId="44BF9696" w14:textId="77777777" w:rsidR="00BD2F77" w:rsidRPr="0046266F" w:rsidRDefault="00BD2F77" w:rsidP="00BD2F77">
      <w:pPr>
        <w:pStyle w:val="EW"/>
        <w:tabs>
          <w:tab w:val="left" w:pos="2835"/>
        </w:tabs>
        <w:rPr>
          <w:lang w:val="fr-FR"/>
        </w:rPr>
      </w:pPr>
      <w:r w:rsidRPr="0046266F">
        <w:tab/>
      </w:r>
      <w:r w:rsidRPr="0046266F">
        <w:rPr>
          <w:lang w:val="fr-FR"/>
        </w:rPr>
        <w:t>PLMN2:</w:t>
      </w:r>
      <w:r w:rsidRPr="0046266F">
        <w:rPr>
          <w:lang w:val="fr-FR"/>
        </w:rPr>
        <w:tab/>
        <w:t>234 002</w:t>
      </w:r>
    </w:p>
    <w:p w14:paraId="0500E43E" w14:textId="77777777" w:rsidR="00BD2F77" w:rsidRPr="0046266F" w:rsidRDefault="00BD2F77" w:rsidP="00BD2F77">
      <w:pPr>
        <w:pStyle w:val="EW"/>
        <w:tabs>
          <w:tab w:val="left" w:pos="2835"/>
        </w:tabs>
        <w:rPr>
          <w:lang w:val="fr-FR"/>
        </w:rPr>
      </w:pPr>
      <w:r w:rsidRPr="0046266F">
        <w:rPr>
          <w:lang w:val="fr-FR"/>
        </w:rPr>
        <w:tab/>
        <w:t>PLMN3:</w:t>
      </w:r>
      <w:r w:rsidRPr="0046266F">
        <w:rPr>
          <w:lang w:val="fr-FR"/>
        </w:rPr>
        <w:tab/>
        <w:t>234 003</w:t>
      </w:r>
    </w:p>
    <w:p w14:paraId="0E40D9A5" w14:textId="77777777" w:rsidR="00BD2F77" w:rsidRPr="0046266F" w:rsidRDefault="00BD2F77" w:rsidP="00BD2F77">
      <w:pPr>
        <w:pStyle w:val="EW"/>
        <w:tabs>
          <w:tab w:val="left" w:pos="2835"/>
        </w:tabs>
        <w:rPr>
          <w:lang w:val="fr-FR"/>
        </w:rPr>
      </w:pPr>
      <w:r w:rsidRPr="0046266F">
        <w:rPr>
          <w:lang w:val="fr-FR"/>
        </w:rPr>
        <w:tab/>
        <w:t>PLMN4:</w:t>
      </w:r>
      <w:r w:rsidRPr="0046266F">
        <w:rPr>
          <w:lang w:val="fr-FR"/>
        </w:rPr>
        <w:tab/>
        <w:t>234 004</w:t>
      </w:r>
    </w:p>
    <w:p w14:paraId="68EA4E7A" w14:textId="77777777" w:rsidR="00BD2F77" w:rsidRPr="0046266F" w:rsidRDefault="00BD2F77" w:rsidP="00BD2F77">
      <w:pPr>
        <w:pStyle w:val="EW"/>
        <w:tabs>
          <w:tab w:val="left" w:pos="2835"/>
        </w:tabs>
        <w:rPr>
          <w:lang w:val="fr-FR"/>
        </w:rPr>
      </w:pPr>
      <w:r w:rsidRPr="0046266F">
        <w:rPr>
          <w:lang w:val="fr-FR"/>
        </w:rPr>
        <w:tab/>
        <w:t>PLMN5:</w:t>
      </w:r>
      <w:r w:rsidRPr="0046266F">
        <w:rPr>
          <w:lang w:val="fr-FR"/>
        </w:rPr>
        <w:tab/>
        <w:t>234 005</w:t>
      </w:r>
    </w:p>
    <w:p w14:paraId="7FD19FB8" w14:textId="77777777" w:rsidR="00BD2F77" w:rsidRPr="0046266F" w:rsidRDefault="00BD2F77" w:rsidP="00BD2F77">
      <w:pPr>
        <w:pStyle w:val="EX"/>
        <w:tabs>
          <w:tab w:val="left" w:pos="2835"/>
        </w:tabs>
        <w:rPr>
          <w:lang w:val="fr-FR"/>
        </w:rPr>
      </w:pPr>
      <w:r w:rsidRPr="0046266F">
        <w:rPr>
          <w:lang w:val="fr-FR"/>
        </w:rPr>
        <w:tab/>
        <w:t>PLMN6:</w:t>
      </w:r>
      <w:r w:rsidRPr="0046266F">
        <w:rPr>
          <w:lang w:val="fr-FR"/>
        </w:rPr>
        <w:tab/>
        <w:t>234 006</w:t>
      </w:r>
    </w:p>
    <w:p w14:paraId="27E94A49" w14:textId="77777777" w:rsidR="00BD2F77" w:rsidRPr="0046266F" w:rsidRDefault="00BD2F77" w:rsidP="00BD2F77">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3D061178" w14:textId="77777777" w:rsidTr="00A64310">
        <w:tc>
          <w:tcPr>
            <w:tcW w:w="959" w:type="dxa"/>
            <w:tcBorders>
              <w:top w:val="single" w:sz="4" w:space="0" w:color="auto"/>
              <w:left w:val="single" w:sz="4" w:space="0" w:color="auto"/>
              <w:bottom w:val="single" w:sz="4" w:space="0" w:color="auto"/>
              <w:right w:val="single" w:sz="4" w:space="0" w:color="auto"/>
            </w:tcBorders>
          </w:tcPr>
          <w:p w14:paraId="3BD3907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3E5AC734"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3B98EDC8"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74E6EDF7"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5A44148A"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00D4DD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013143A6"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59FCD773"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53E23931"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8B8F94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5B40B30C"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5C21B66A"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145FDF4C" w14:textId="77777777" w:rsidR="00BD2F77" w:rsidRPr="00880030" w:rsidRDefault="00BD2F77" w:rsidP="00A64310">
            <w:pPr>
              <w:pStyle w:val="TAL"/>
              <w:rPr>
                <w:b/>
                <w:bCs/>
              </w:rPr>
            </w:pPr>
            <w:r w:rsidRPr="00880030">
              <w:rPr>
                <w:b/>
                <w:bCs/>
              </w:rPr>
              <w:t>B12</w:t>
            </w:r>
          </w:p>
        </w:tc>
      </w:tr>
      <w:tr w:rsidR="00BD2F77" w:rsidRPr="0046266F" w14:paraId="598BECEB" w14:textId="77777777" w:rsidTr="00A64310">
        <w:tc>
          <w:tcPr>
            <w:tcW w:w="959" w:type="dxa"/>
            <w:tcBorders>
              <w:top w:val="single" w:sz="4" w:space="0" w:color="auto"/>
              <w:left w:val="single" w:sz="4" w:space="0" w:color="auto"/>
              <w:bottom w:val="single" w:sz="4" w:space="0" w:color="auto"/>
              <w:right w:val="single" w:sz="4" w:space="0" w:color="auto"/>
            </w:tcBorders>
          </w:tcPr>
          <w:p w14:paraId="2CD8FE8A"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1BA9B4B9"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5886E6B6"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4A4DB539"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22E352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1B922A1"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16726D0E"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ECE8183"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34B46C0"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49E5E427"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136E930C"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140BF5E6"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29E5376C" w14:textId="77777777" w:rsidR="00BD2F77" w:rsidRPr="0046266F" w:rsidRDefault="00BD2F77" w:rsidP="00A64310">
            <w:pPr>
              <w:pStyle w:val="TAL"/>
            </w:pPr>
            <w:r w:rsidRPr="0046266F">
              <w:t>00</w:t>
            </w:r>
          </w:p>
        </w:tc>
      </w:tr>
      <w:tr w:rsidR="00BD2F77" w:rsidRPr="0046266F" w14:paraId="3F433BCC" w14:textId="77777777" w:rsidTr="00A64310">
        <w:tc>
          <w:tcPr>
            <w:tcW w:w="959" w:type="dxa"/>
            <w:tcBorders>
              <w:right w:val="single" w:sz="4" w:space="0" w:color="auto"/>
            </w:tcBorders>
          </w:tcPr>
          <w:p w14:paraId="680CE68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1F4F693"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3DA45951"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6503523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4B74EC81"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5FA1EE5F"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6242A6B9"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3202FCD8"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7AACB0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3C90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4893C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D1FB6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5A61368" w14:textId="77777777" w:rsidR="00BD2F77" w:rsidRPr="0046266F" w:rsidRDefault="00BD2F77" w:rsidP="00A64310">
            <w:pPr>
              <w:pStyle w:val="TAL"/>
            </w:pPr>
          </w:p>
        </w:tc>
      </w:tr>
      <w:tr w:rsidR="00BD2F77" w:rsidRPr="0046266F" w14:paraId="561A4883" w14:textId="77777777" w:rsidTr="00A64310">
        <w:tc>
          <w:tcPr>
            <w:tcW w:w="959" w:type="dxa"/>
            <w:tcBorders>
              <w:right w:val="single" w:sz="4" w:space="0" w:color="auto"/>
            </w:tcBorders>
          </w:tcPr>
          <w:p w14:paraId="1159D1B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DCFDDD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A7EFC1D"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249AD16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626059B2"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55DF67B"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20C586FB"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D80AC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2316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01446DB"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4EEFDD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F8C5F5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31A1D5" w14:textId="77777777" w:rsidR="00BD2F77" w:rsidRPr="0046266F" w:rsidRDefault="00BD2F77" w:rsidP="00A64310">
            <w:pPr>
              <w:pStyle w:val="TAL"/>
            </w:pPr>
          </w:p>
        </w:tc>
      </w:tr>
    </w:tbl>
    <w:p w14:paraId="495CA527" w14:textId="77777777" w:rsidR="00BD2F77" w:rsidRPr="0046266F" w:rsidRDefault="00BD2F77" w:rsidP="00BD2F77"/>
    <w:p w14:paraId="0238A1AA" w14:textId="77777777" w:rsidR="00BD2F77" w:rsidRPr="0046266F" w:rsidRDefault="00BD2F77" w:rsidP="00BD2F77">
      <w:r w:rsidRPr="0046266F">
        <w:t>or</w:t>
      </w:r>
    </w:p>
    <w:p w14:paraId="519E97BA"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C2F916A" w14:textId="77777777" w:rsidR="00BD2F77" w:rsidRPr="0046266F" w:rsidRDefault="00BD2F77" w:rsidP="00BD2F77">
      <w:pPr>
        <w:pStyle w:val="EW"/>
        <w:keepNext/>
        <w:tabs>
          <w:tab w:val="left" w:pos="2835"/>
        </w:tabs>
      </w:pPr>
      <w:r w:rsidRPr="0046266F">
        <w:t>Logically:</w:t>
      </w:r>
      <w:r w:rsidRPr="0046266F">
        <w:tab/>
        <w:t>PLMN1:</w:t>
      </w:r>
      <w:r w:rsidRPr="0046266F">
        <w:tab/>
        <w:t>234 001 (MCC MNC)</w:t>
      </w:r>
    </w:p>
    <w:p w14:paraId="57EA6DFE" w14:textId="77777777" w:rsidR="00BD2F77" w:rsidRPr="00C05D48" w:rsidRDefault="00BD2F77" w:rsidP="00BD2F77">
      <w:pPr>
        <w:pStyle w:val="EW"/>
        <w:keepNext/>
        <w:tabs>
          <w:tab w:val="left" w:pos="2835"/>
        </w:tabs>
      </w:pPr>
      <w:r w:rsidRPr="0046266F">
        <w:tab/>
      </w:r>
      <w:r w:rsidRPr="00C05D48">
        <w:t>PLMN2:</w:t>
      </w:r>
      <w:r w:rsidRPr="00C05D48">
        <w:tab/>
        <w:t>234 003</w:t>
      </w:r>
    </w:p>
    <w:p w14:paraId="578A84FC" w14:textId="77777777" w:rsidR="00BD2F77" w:rsidRPr="0046266F" w:rsidRDefault="00BD2F77" w:rsidP="00BD2F77">
      <w:pPr>
        <w:pStyle w:val="EW"/>
        <w:keepNext/>
        <w:tabs>
          <w:tab w:val="left" w:pos="2835"/>
        </w:tabs>
        <w:rPr>
          <w:lang w:val="fr-FR"/>
        </w:rPr>
      </w:pPr>
      <w:r w:rsidRPr="00C05D48">
        <w:tab/>
      </w:r>
      <w:r w:rsidRPr="0046266F">
        <w:rPr>
          <w:lang w:val="fr-FR"/>
        </w:rPr>
        <w:t>PLMN3:</w:t>
      </w:r>
      <w:r w:rsidRPr="0046266F">
        <w:rPr>
          <w:lang w:val="fr-FR"/>
        </w:rPr>
        <w:tab/>
        <w:t>234 004</w:t>
      </w:r>
    </w:p>
    <w:p w14:paraId="781C9DF9" w14:textId="77777777" w:rsidR="00BD2F77" w:rsidRPr="0046266F" w:rsidRDefault="00BD2F77" w:rsidP="00BD2F77">
      <w:pPr>
        <w:pStyle w:val="EW"/>
        <w:keepNext/>
        <w:tabs>
          <w:tab w:val="left" w:pos="2835"/>
        </w:tabs>
        <w:rPr>
          <w:lang w:val="fr-FR"/>
        </w:rPr>
      </w:pPr>
      <w:r w:rsidRPr="0046266F">
        <w:rPr>
          <w:lang w:val="fr-FR"/>
        </w:rPr>
        <w:tab/>
        <w:t>PLMN4:</w:t>
      </w:r>
      <w:r w:rsidRPr="0046266F">
        <w:rPr>
          <w:lang w:val="fr-FR"/>
        </w:rPr>
        <w:tab/>
        <w:t>234 005</w:t>
      </w:r>
    </w:p>
    <w:p w14:paraId="7CE53EE8" w14:textId="77777777" w:rsidR="00BD2F77" w:rsidRPr="0046266F" w:rsidRDefault="00BD2F77" w:rsidP="00BD2F77">
      <w:pPr>
        <w:pStyle w:val="EW"/>
        <w:keepNext/>
        <w:tabs>
          <w:tab w:val="left" w:pos="2835"/>
        </w:tabs>
      </w:pPr>
      <w:r w:rsidRPr="0046266F">
        <w:rPr>
          <w:lang w:val="fr-FR"/>
        </w:rPr>
        <w:tab/>
      </w:r>
      <w:r w:rsidRPr="0046266F">
        <w:t>PLMN5:</w:t>
      </w:r>
      <w:r w:rsidRPr="0046266F">
        <w:tab/>
        <w:t>234 006</w:t>
      </w:r>
    </w:p>
    <w:p w14:paraId="01AB4864" w14:textId="77777777" w:rsidR="00BD2F77" w:rsidRPr="0046266F" w:rsidRDefault="00BD2F77" w:rsidP="00BD2F77">
      <w:pPr>
        <w:pStyle w:val="EX"/>
        <w:keepNext/>
        <w:tabs>
          <w:tab w:val="left" w:pos="2835"/>
        </w:tabs>
      </w:pPr>
      <w:r w:rsidRPr="0046266F">
        <w:tab/>
        <w:t>PLMN6:</w:t>
      </w:r>
      <w:r w:rsidRPr="0046266F">
        <w:tab/>
        <w:t>234 002</w:t>
      </w:r>
    </w:p>
    <w:p w14:paraId="2304CC6B"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5F622D8C" w14:textId="77777777" w:rsidTr="00A64310">
        <w:tc>
          <w:tcPr>
            <w:tcW w:w="959" w:type="dxa"/>
            <w:tcBorders>
              <w:top w:val="single" w:sz="4" w:space="0" w:color="auto"/>
              <w:left w:val="single" w:sz="4" w:space="0" w:color="auto"/>
              <w:bottom w:val="single" w:sz="4" w:space="0" w:color="auto"/>
              <w:right w:val="single" w:sz="4" w:space="0" w:color="auto"/>
            </w:tcBorders>
          </w:tcPr>
          <w:p w14:paraId="0A22DF2C"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76D84B3C" w14:textId="77777777" w:rsidR="00BD2F77" w:rsidRPr="00880030" w:rsidRDefault="00BD2F77" w:rsidP="00A64310">
            <w:pPr>
              <w:pStyle w:val="TAL"/>
              <w:rPr>
                <w:b/>
                <w:bCs/>
              </w:rPr>
            </w:pPr>
            <w:r w:rsidRPr="00880030">
              <w:rPr>
                <w:b/>
                <w:bCs/>
              </w:rPr>
              <w:t>B1</w:t>
            </w:r>
          </w:p>
        </w:tc>
        <w:tc>
          <w:tcPr>
            <w:tcW w:w="717" w:type="dxa"/>
            <w:tcBorders>
              <w:top w:val="single" w:sz="4" w:space="0" w:color="auto"/>
              <w:left w:val="single" w:sz="4" w:space="0" w:color="auto"/>
              <w:bottom w:val="single" w:sz="4" w:space="0" w:color="auto"/>
              <w:right w:val="single" w:sz="4" w:space="0" w:color="auto"/>
            </w:tcBorders>
          </w:tcPr>
          <w:p w14:paraId="62CB3C19" w14:textId="77777777" w:rsidR="00BD2F77" w:rsidRPr="00880030" w:rsidRDefault="00BD2F77" w:rsidP="00A64310">
            <w:pPr>
              <w:pStyle w:val="TAL"/>
              <w:rPr>
                <w:b/>
                <w:bCs/>
              </w:rPr>
            </w:pPr>
            <w:r w:rsidRPr="00880030">
              <w:rPr>
                <w:b/>
                <w:bCs/>
              </w:rPr>
              <w:t>B2</w:t>
            </w:r>
          </w:p>
        </w:tc>
        <w:tc>
          <w:tcPr>
            <w:tcW w:w="717" w:type="dxa"/>
            <w:tcBorders>
              <w:top w:val="single" w:sz="4" w:space="0" w:color="auto"/>
              <w:left w:val="single" w:sz="4" w:space="0" w:color="auto"/>
              <w:bottom w:val="single" w:sz="4" w:space="0" w:color="auto"/>
              <w:right w:val="single" w:sz="4" w:space="0" w:color="auto"/>
            </w:tcBorders>
          </w:tcPr>
          <w:p w14:paraId="29CD7C4D" w14:textId="77777777" w:rsidR="00BD2F77" w:rsidRPr="00880030" w:rsidRDefault="00BD2F77" w:rsidP="00A64310">
            <w:pPr>
              <w:pStyle w:val="TAL"/>
              <w:rPr>
                <w:b/>
                <w:bCs/>
              </w:rPr>
            </w:pPr>
            <w:r w:rsidRPr="00880030">
              <w:rPr>
                <w:b/>
                <w:bCs/>
              </w:rPr>
              <w:t>B3</w:t>
            </w:r>
          </w:p>
        </w:tc>
        <w:tc>
          <w:tcPr>
            <w:tcW w:w="717" w:type="dxa"/>
            <w:tcBorders>
              <w:top w:val="single" w:sz="4" w:space="0" w:color="auto"/>
              <w:left w:val="single" w:sz="4" w:space="0" w:color="auto"/>
              <w:bottom w:val="single" w:sz="4" w:space="0" w:color="auto"/>
              <w:right w:val="single" w:sz="4" w:space="0" w:color="auto"/>
            </w:tcBorders>
          </w:tcPr>
          <w:p w14:paraId="4B265B0E" w14:textId="77777777" w:rsidR="00BD2F77" w:rsidRPr="00880030" w:rsidRDefault="00BD2F77" w:rsidP="00A64310">
            <w:pPr>
              <w:pStyle w:val="TAL"/>
              <w:rPr>
                <w:b/>
                <w:bCs/>
              </w:rPr>
            </w:pPr>
            <w:r w:rsidRPr="00880030">
              <w:rPr>
                <w:b/>
                <w:bCs/>
              </w:rPr>
              <w:t>B4</w:t>
            </w:r>
          </w:p>
        </w:tc>
        <w:tc>
          <w:tcPr>
            <w:tcW w:w="717" w:type="dxa"/>
            <w:tcBorders>
              <w:top w:val="single" w:sz="4" w:space="0" w:color="auto"/>
              <w:left w:val="single" w:sz="4" w:space="0" w:color="auto"/>
              <w:bottom w:val="single" w:sz="4" w:space="0" w:color="auto"/>
              <w:right w:val="single" w:sz="4" w:space="0" w:color="auto"/>
            </w:tcBorders>
          </w:tcPr>
          <w:p w14:paraId="1980140F" w14:textId="77777777" w:rsidR="00BD2F77" w:rsidRPr="00880030" w:rsidRDefault="00BD2F77" w:rsidP="00A64310">
            <w:pPr>
              <w:pStyle w:val="TAL"/>
              <w:rPr>
                <w:b/>
                <w:bCs/>
              </w:rPr>
            </w:pPr>
            <w:r w:rsidRPr="00880030">
              <w:rPr>
                <w:b/>
                <w:bCs/>
              </w:rPr>
              <w:t>B5</w:t>
            </w:r>
          </w:p>
        </w:tc>
        <w:tc>
          <w:tcPr>
            <w:tcW w:w="717" w:type="dxa"/>
            <w:tcBorders>
              <w:top w:val="single" w:sz="4" w:space="0" w:color="auto"/>
              <w:left w:val="single" w:sz="4" w:space="0" w:color="auto"/>
              <w:bottom w:val="single" w:sz="4" w:space="0" w:color="auto"/>
              <w:right w:val="single" w:sz="4" w:space="0" w:color="auto"/>
            </w:tcBorders>
          </w:tcPr>
          <w:p w14:paraId="618E5379" w14:textId="77777777" w:rsidR="00BD2F77" w:rsidRPr="00880030" w:rsidRDefault="00BD2F77" w:rsidP="00A64310">
            <w:pPr>
              <w:pStyle w:val="TAL"/>
              <w:rPr>
                <w:b/>
                <w:bCs/>
              </w:rPr>
            </w:pPr>
            <w:r w:rsidRPr="00880030">
              <w:rPr>
                <w:b/>
                <w:bCs/>
              </w:rPr>
              <w:t>B6</w:t>
            </w:r>
          </w:p>
        </w:tc>
        <w:tc>
          <w:tcPr>
            <w:tcW w:w="717" w:type="dxa"/>
            <w:tcBorders>
              <w:top w:val="single" w:sz="4" w:space="0" w:color="auto"/>
              <w:left w:val="single" w:sz="4" w:space="0" w:color="auto"/>
              <w:bottom w:val="single" w:sz="4" w:space="0" w:color="auto"/>
              <w:right w:val="single" w:sz="4" w:space="0" w:color="auto"/>
            </w:tcBorders>
          </w:tcPr>
          <w:p w14:paraId="2C25227F" w14:textId="77777777" w:rsidR="00BD2F77" w:rsidRPr="00880030" w:rsidRDefault="00BD2F77" w:rsidP="00A64310">
            <w:pPr>
              <w:pStyle w:val="TAL"/>
              <w:rPr>
                <w:b/>
                <w:bCs/>
              </w:rPr>
            </w:pPr>
            <w:r w:rsidRPr="00880030">
              <w:rPr>
                <w:b/>
                <w:bCs/>
              </w:rPr>
              <w:t>B7</w:t>
            </w:r>
          </w:p>
        </w:tc>
        <w:tc>
          <w:tcPr>
            <w:tcW w:w="717" w:type="dxa"/>
            <w:tcBorders>
              <w:top w:val="single" w:sz="4" w:space="0" w:color="auto"/>
              <w:left w:val="single" w:sz="4" w:space="0" w:color="auto"/>
              <w:bottom w:val="single" w:sz="4" w:space="0" w:color="auto"/>
              <w:right w:val="single" w:sz="4" w:space="0" w:color="auto"/>
            </w:tcBorders>
          </w:tcPr>
          <w:p w14:paraId="27A93E4D" w14:textId="77777777" w:rsidR="00BD2F77" w:rsidRPr="00880030" w:rsidRDefault="00BD2F77" w:rsidP="00A64310">
            <w:pPr>
              <w:pStyle w:val="TAL"/>
              <w:rPr>
                <w:b/>
                <w:bCs/>
              </w:rPr>
            </w:pPr>
            <w:r w:rsidRPr="00880030">
              <w:rPr>
                <w:b/>
                <w:bCs/>
              </w:rPr>
              <w:t>B8</w:t>
            </w:r>
          </w:p>
        </w:tc>
        <w:tc>
          <w:tcPr>
            <w:tcW w:w="717" w:type="dxa"/>
            <w:tcBorders>
              <w:top w:val="single" w:sz="4" w:space="0" w:color="auto"/>
              <w:left w:val="single" w:sz="4" w:space="0" w:color="auto"/>
              <w:bottom w:val="single" w:sz="4" w:space="0" w:color="auto"/>
              <w:right w:val="single" w:sz="4" w:space="0" w:color="auto"/>
            </w:tcBorders>
          </w:tcPr>
          <w:p w14:paraId="22C7D37C" w14:textId="77777777" w:rsidR="00BD2F77" w:rsidRPr="00880030" w:rsidRDefault="00BD2F77" w:rsidP="00A64310">
            <w:pPr>
              <w:pStyle w:val="TAL"/>
              <w:rPr>
                <w:b/>
                <w:bCs/>
              </w:rPr>
            </w:pPr>
            <w:r w:rsidRPr="00880030">
              <w:rPr>
                <w:b/>
                <w:bCs/>
              </w:rPr>
              <w:t>B9</w:t>
            </w:r>
          </w:p>
        </w:tc>
        <w:tc>
          <w:tcPr>
            <w:tcW w:w="717" w:type="dxa"/>
            <w:tcBorders>
              <w:top w:val="single" w:sz="4" w:space="0" w:color="auto"/>
              <w:left w:val="single" w:sz="4" w:space="0" w:color="auto"/>
              <w:bottom w:val="single" w:sz="4" w:space="0" w:color="auto"/>
              <w:right w:val="single" w:sz="4" w:space="0" w:color="auto"/>
            </w:tcBorders>
          </w:tcPr>
          <w:p w14:paraId="670908C5" w14:textId="77777777" w:rsidR="00BD2F77" w:rsidRPr="00880030" w:rsidRDefault="00BD2F77" w:rsidP="00A64310">
            <w:pPr>
              <w:pStyle w:val="TAL"/>
              <w:rPr>
                <w:b/>
                <w:bCs/>
              </w:rPr>
            </w:pPr>
            <w:r w:rsidRPr="00880030">
              <w:rPr>
                <w:b/>
                <w:bCs/>
              </w:rPr>
              <w:t>B10</w:t>
            </w:r>
          </w:p>
        </w:tc>
        <w:tc>
          <w:tcPr>
            <w:tcW w:w="717" w:type="dxa"/>
            <w:tcBorders>
              <w:top w:val="single" w:sz="4" w:space="0" w:color="auto"/>
              <w:left w:val="single" w:sz="4" w:space="0" w:color="auto"/>
              <w:bottom w:val="single" w:sz="4" w:space="0" w:color="auto"/>
              <w:right w:val="single" w:sz="4" w:space="0" w:color="auto"/>
            </w:tcBorders>
          </w:tcPr>
          <w:p w14:paraId="60A26DC4" w14:textId="77777777" w:rsidR="00BD2F77" w:rsidRPr="00880030" w:rsidRDefault="00BD2F77" w:rsidP="00A64310">
            <w:pPr>
              <w:pStyle w:val="TAL"/>
              <w:rPr>
                <w:b/>
                <w:bCs/>
              </w:rPr>
            </w:pPr>
            <w:r w:rsidRPr="00880030">
              <w:rPr>
                <w:b/>
                <w:bCs/>
              </w:rPr>
              <w:t>B11</w:t>
            </w:r>
          </w:p>
        </w:tc>
        <w:tc>
          <w:tcPr>
            <w:tcW w:w="717" w:type="dxa"/>
            <w:tcBorders>
              <w:top w:val="single" w:sz="4" w:space="0" w:color="auto"/>
              <w:left w:val="single" w:sz="4" w:space="0" w:color="auto"/>
              <w:bottom w:val="single" w:sz="4" w:space="0" w:color="auto"/>
              <w:right w:val="single" w:sz="4" w:space="0" w:color="auto"/>
            </w:tcBorders>
          </w:tcPr>
          <w:p w14:paraId="5259F03D" w14:textId="77777777" w:rsidR="00BD2F77" w:rsidRPr="00880030" w:rsidRDefault="00BD2F77" w:rsidP="00A64310">
            <w:pPr>
              <w:pStyle w:val="TAL"/>
              <w:rPr>
                <w:b/>
                <w:bCs/>
              </w:rPr>
            </w:pPr>
            <w:r w:rsidRPr="00880030">
              <w:rPr>
                <w:b/>
                <w:bCs/>
              </w:rPr>
              <w:t>B12</w:t>
            </w:r>
          </w:p>
        </w:tc>
      </w:tr>
      <w:tr w:rsidR="00BD2F77" w:rsidRPr="0046266F" w14:paraId="487D8DEC" w14:textId="77777777" w:rsidTr="00A64310">
        <w:tc>
          <w:tcPr>
            <w:tcW w:w="959" w:type="dxa"/>
            <w:tcBorders>
              <w:top w:val="single" w:sz="4" w:space="0" w:color="auto"/>
              <w:left w:val="single" w:sz="4" w:space="0" w:color="auto"/>
              <w:bottom w:val="single" w:sz="4" w:space="0" w:color="auto"/>
              <w:right w:val="single" w:sz="4" w:space="0" w:color="auto"/>
            </w:tcBorders>
          </w:tcPr>
          <w:p w14:paraId="547A4872"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723A2F8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D3E4062" w14:textId="77777777" w:rsidR="00BD2F77" w:rsidRPr="0046266F" w:rsidRDefault="00BD2F77" w:rsidP="00A64310">
            <w:pPr>
              <w:pStyle w:val="TAL"/>
            </w:pPr>
            <w:r w:rsidRPr="0046266F">
              <w:t>14</w:t>
            </w:r>
          </w:p>
        </w:tc>
        <w:tc>
          <w:tcPr>
            <w:tcW w:w="717" w:type="dxa"/>
            <w:tcBorders>
              <w:top w:val="single" w:sz="4" w:space="0" w:color="auto"/>
              <w:left w:val="single" w:sz="4" w:space="0" w:color="auto"/>
              <w:bottom w:val="single" w:sz="4" w:space="0" w:color="auto"/>
              <w:right w:val="single" w:sz="4" w:space="0" w:color="auto"/>
            </w:tcBorders>
          </w:tcPr>
          <w:p w14:paraId="1838D0A3"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6A8B94E"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21D9D91A" w14:textId="77777777" w:rsidR="00BD2F77" w:rsidRPr="0046266F" w:rsidRDefault="00BD2F77" w:rsidP="00A64310">
            <w:pPr>
              <w:pStyle w:val="TAL"/>
            </w:pPr>
            <w:r w:rsidRPr="0046266F">
              <w:t>34</w:t>
            </w:r>
          </w:p>
        </w:tc>
        <w:tc>
          <w:tcPr>
            <w:tcW w:w="717" w:type="dxa"/>
            <w:tcBorders>
              <w:top w:val="single" w:sz="4" w:space="0" w:color="auto"/>
              <w:left w:val="single" w:sz="4" w:space="0" w:color="auto"/>
              <w:bottom w:val="single" w:sz="4" w:space="0" w:color="auto"/>
              <w:right w:val="single" w:sz="4" w:space="0" w:color="auto"/>
            </w:tcBorders>
          </w:tcPr>
          <w:p w14:paraId="3D6A8646"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3AADFE60"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400485A3" w14:textId="77777777" w:rsidR="00BD2F77" w:rsidRPr="0046266F" w:rsidRDefault="00BD2F77" w:rsidP="00A64310">
            <w:pPr>
              <w:pStyle w:val="TAL"/>
            </w:pPr>
            <w:r w:rsidRPr="0046266F">
              <w:t>44</w:t>
            </w:r>
          </w:p>
        </w:tc>
        <w:tc>
          <w:tcPr>
            <w:tcW w:w="717" w:type="dxa"/>
            <w:tcBorders>
              <w:top w:val="single" w:sz="4" w:space="0" w:color="auto"/>
              <w:left w:val="single" w:sz="4" w:space="0" w:color="auto"/>
              <w:bottom w:val="single" w:sz="4" w:space="0" w:color="auto"/>
              <w:right w:val="single" w:sz="4" w:space="0" w:color="auto"/>
            </w:tcBorders>
          </w:tcPr>
          <w:p w14:paraId="0887931D"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4236B4B"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6DD7F914" w14:textId="77777777" w:rsidR="00BD2F77" w:rsidRPr="0046266F" w:rsidRDefault="00BD2F77" w:rsidP="00A64310">
            <w:pPr>
              <w:pStyle w:val="TAL"/>
            </w:pPr>
            <w:r w:rsidRPr="0046266F">
              <w:t>54</w:t>
            </w:r>
          </w:p>
        </w:tc>
        <w:tc>
          <w:tcPr>
            <w:tcW w:w="717" w:type="dxa"/>
            <w:tcBorders>
              <w:top w:val="single" w:sz="4" w:space="0" w:color="auto"/>
              <w:left w:val="single" w:sz="4" w:space="0" w:color="auto"/>
              <w:bottom w:val="single" w:sz="4" w:space="0" w:color="auto"/>
              <w:right w:val="single" w:sz="4" w:space="0" w:color="auto"/>
            </w:tcBorders>
          </w:tcPr>
          <w:p w14:paraId="117B767F" w14:textId="77777777" w:rsidR="00BD2F77" w:rsidRPr="0046266F" w:rsidRDefault="00BD2F77" w:rsidP="00A64310">
            <w:pPr>
              <w:pStyle w:val="TAL"/>
            </w:pPr>
            <w:r w:rsidRPr="0046266F">
              <w:t>00</w:t>
            </w:r>
          </w:p>
        </w:tc>
      </w:tr>
      <w:tr w:rsidR="00BD2F77" w:rsidRPr="0046266F" w14:paraId="07C8112D" w14:textId="77777777" w:rsidTr="00A64310">
        <w:tc>
          <w:tcPr>
            <w:tcW w:w="959" w:type="dxa"/>
            <w:tcBorders>
              <w:top w:val="single" w:sz="4" w:space="0" w:color="auto"/>
              <w:right w:val="single" w:sz="4" w:space="0" w:color="auto"/>
            </w:tcBorders>
          </w:tcPr>
          <w:p w14:paraId="13BA8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5158B32" w14:textId="77777777" w:rsidR="00BD2F77" w:rsidRPr="00880030" w:rsidRDefault="00BD2F77" w:rsidP="00A64310">
            <w:pPr>
              <w:pStyle w:val="TAL"/>
              <w:rPr>
                <w:b/>
                <w:bCs/>
              </w:rPr>
            </w:pPr>
            <w:r w:rsidRPr="00880030">
              <w:rPr>
                <w:b/>
                <w:bCs/>
              </w:rPr>
              <w:t>B13</w:t>
            </w:r>
          </w:p>
        </w:tc>
        <w:tc>
          <w:tcPr>
            <w:tcW w:w="717" w:type="dxa"/>
            <w:tcBorders>
              <w:top w:val="single" w:sz="4" w:space="0" w:color="auto"/>
              <w:left w:val="single" w:sz="4" w:space="0" w:color="auto"/>
              <w:bottom w:val="single" w:sz="4" w:space="0" w:color="auto"/>
              <w:right w:val="single" w:sz="4" w:space="0" w:color="auto"/>
            </w:tcBorders>
          </w:tcPr>
          <w:p w14:paraId="568A0409" w14:textId="77777777" w:rsidR="00BD2F77" w:rsidRPr="00880030" w:rsidRDefault="00BD2F77" w:rsidP="00A64310">
            <w:pPr>
              <w:pStyle w:val="TAL"/>
              <w:rPr>
                <w:b/>
                <w:bCs/>
              </w:rPr>
            </w:pPr>
            <w:r w:rsidRPr="00880030">
              <w:rPr>
                <w:b/>
                <w:bCs/>
              </w:rPr>
              <w:t>B14</w:t>
            </w:r>
          </w:p>
        </w:tc>
        <w:tc>
          <w:tcPr>
            <w:tcW w:w="717" w:type="dxa"/>
            <w:tcBorders>
              <w:top w:val="single" w:sz="4" w:space="0" w:color="auto"/>
              <w:left w:val="single" w:sz="4" w:space="0" w:color="auto"/>
              <w:bottom w:val="single" w:sz="4" w:space="0" w:color="auto"/>
              <w:right w:val="single" w:sz="4" w:space="0" w:color="auto"/>
            </w:tcBorders>
          </w:tcPr>
          <w:p w14:paraId="07C9A550" w14:textId="77777777" w:rsidR="00BD2F77" w:rsidRPr="00880030" w:rsidRDefault="00BD2F77" w:rsidP="00A64310">
            <w:pPr>
              <w:pStyle w:val="TAL"/>
              <w:rPr>
                <w:b/>
                <w:bCs/>
              </w:rPr>
            </w:pPr>
            <w:r w:rsidRPr="00880030">
              <w:rPr>
                <w:b/>
                <w:bCs/>
              </w:rPr>
              <w:t>B15</w:t>
            </w:r>
          </w:p>
        </w:tc>
        <w:tc>
          <w:tcPr>
            <w:tcW w:w="717" w:type="dxa"/>
            <w:tcBorders>
              <w:top w:val="single" w:sz="4" w:space="0" w:color="auto"/>
              <w:left w:val="single" w:sz="4" w:space="0" w:color="auto"/>
              <w:bottom w:val="single" w:sz="4" w:space="0" w:color="auto"/>
              <w:right w:val="single" w:sz="4" w:space="0" w:color="auto"/>
            </w:tcBorders>
          </w:tcPr>
          <w:p w14:paraId="5DD7B1F2" w14:textId="77777777" w:rsidR="00BD2F77" w:rsidRPr="00880030" w:rsidRDefault="00BD2F77" w:rsidP="00A64310">
            <w:pPr>
              <w:pStyle w:val="TAL"/>
              <w:rPr>
                <w:b/>
                <w:bCs/>
              </w:rPr>
            </w:pPr>
            <w:r w:rsidRPr="00880030">
              <w:rPr>
                <w:b/>
                <w:bCs/>
              </w:rPr>
              <w:t>B16</w:t>
            </w:r>
          </w:p>
        </w:tc>
        <w:tc>
          <w:tcPr>
            <w:tcW w:w="717" w:type="dxa"/>
            <w:tcBorders>
              <w:top w:val="single" w:sz="4" w:space="0" w:color="auto"/>
              <w:left w:val="single" w:sz="4" w:space="0" w:color="auto"/>
              <w:bottom w:val="single" w:sz="4" w:space="0" w:color="auto"/>
              <w:right w:val="single" w:sz="4" w:space="0" w:color="auto"/>
            </w:tcBorders>
          </w:tcPr>
          <w:p w14:paraId="36D2807C" w14:textId="77777777" w:rsidR="00BD2F77" w:rsidRPr="00880030" w:rsidRDefault="00BD2F77" w:rsidP="00A64310">
            <w:pPr>
              <w:pStyle w:val="TAL"/>
              <w:rPr>
                <w:b/>
                <w:bCs/>
              </w:rPr>
            </w:pPr>
            <w:r w:rsidRPr="00880030">
              <w:rPr>
                <w:b/>
                <w:bCs/>
              </w:rPr>
              <w:t>B17</w:t>
            </w:r>
          </w:p>
        </w:tc>
        <w:tc>
          <w:tcPr>
            <w:tcW w:w="717" w:type="dxa"/>
            <w:tcBorders>
              <w:top w:val="single" w:sz="4" w:space="0" w:color="auto"/>
              <w:left w:val="single" w:sz="4" w:space="0" w:color="auto"/>
              <w:bottom w:val="single" w:sz="4" w:space="0" w:color="auto"/>
              <w:right w:val="single" w:sz="4" w:space="0" w:color="auto"/>
            </w:tcBorders>
          </w:tcPr>
          <w:p w14:paraId="4497DA48" w14:textId="77777777" w:rsidR="00BD2F77" w:rsidRPr="00880030" w:rsidRDefault="00BD2F77" w:rsidP="00A64310">
            <w:pPr>
              <w:pStyle w:val="TAL"/>
              <w:rPr>
                <w:b/>
                <w:bCs/>
              </w:rPr>
            </w:pPr>
            <w:r w:rsidRPr="00880030">
              <w:rPr>
                <w:b/>
                <w:bCs/>
              </w:rPr>
              <w:t>B18</w:t>
            </w:r>
          </w:p>
        </w:tc>
        <w:tc>
          <w:tcPr>
            <w:tcW w:w="717" w:type="dxa"/>
            <w:tcBorders>
              <w:top w:val="single" w:sz="4" w:space="0" w:color="auto"/>
              <w:left w:val="single" w:sz="4" w:space="0" w:color="auto"/>
              <w:bottom w:val="single" w:sz="4" w:space="0" w:color="auto"/>
              <w:right w:val="single" w:sz="4" w:space="0" w:color="auto"/>
            </w:tcBorders>
          </w:tcPr>
          <w:p w14:paraId="109DCFB4"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135F42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E516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894508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CE2F1E3"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96661F1" w14:textId="77777777" w:rsidR="00BD2F77" w:rsidRPr="0046266F" w:rsidRDefault="00BD2F77" w:rsidP="00A64310">
            <w:pPr>
              <w:pStyle w:val="TAL"/>
            </w:pPr>
          </w:p>
        </w:tc>
      </w:tr>
      <w:tr w:rsidR="00BD2F77" w:rsidRPr="0046266F" w14:paraId="4C60CCB7" w14:textId="77777777" w:rsidTr="00A64310">
        <w:tc>
          <w:tcPr>
            <w:tcW w:w="959" w:type="dxa"/>
            <w:tcBorders>
              <w:right w:val="single" w:sz="4" w:space="0" w:color="auto"/>
            </w:tcBorders>
          </w:tcPr>
          <w:p w14:paraId="2147AEC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6091AC7"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36552241" w14:textId="77777777" w:rsidR="00BD2F77" w:rsidRPr="0046266F" w:rsidRDefault="00BD2F77" w:rsidP="00A64310">
            <w:pPr>
              <w:pStyle w:val="TAL"/>
            </w:pPr>
            <w:r w:rsidRPr="0046266F">
              <w:t>64</w:t>
            </w:r>
          </w:p>
        </w:tc>
        <w:tc>
          <w:tcPr>
            <w:tcW w:w="717" w:type="dxa"/>
            <w:tcBorders>
              <w:top w:val="single" w:sz="4" w:space="0" w:color="auto"/>
              <w:left w:val="single" w:sz="4" w:space="0" w:color="auto"/>
              <w:bottom w:val="single" w:sz="4" w:space="0" w:color="auto"/>
              <w:right w:val="single" w:sz="4" w:space="0" w:color="auto"/>
            </w:tcBorders>
          </w:tcPr>
          <w:p w14:paraId="7B0FE8E8"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2C670F8F" w14:textId="77777777" w:rsidR="00BD2F77" w:rsidRPr="0046266F" w:rsidRDefault="00BD2F77" w:rsidP="00A64310">
            <w:pPr>
              <w:pStyle w:val="TAL"/>
            </w:pPr>
            <w:r w:rsidRPr="0046266F">
              <w:t>32</w:t>
            </w:r>
          </w:p>
        </w:tc>
        <w:tc>
          <w:tcPr>
            <w:tcW w:w="717" w:type="dxa"/>
            <w:tcBorders>
              <w:top w:val="single" w:sz="4" w:space="0" w:color="auto"/>
              <w:left w:val="single" w:sz="4" w:space="0" w:color="auto"/>
              <w:bottom w:val="single" w:sz="4" w:space="0" w:color="auto"/>
              <w:right w:val="single" w:sz="4" w:space="0" w:color="auto"/>
            </w:tcBorders>
          </w:tcPr>
          <w:p w14:paraId="08CC9D6C" w14:textId="77777777" w:rsidR="00BD2F77" w:rsidRPr="0046266F" w:rsidRDefault="00BD2F77" w:rsidP="00A64310">
            <w:pPr>
              <w:pStyle w:val="TAL"/>
            </w:pPr>
            <w:r w:rsidRPr="0046266F">
              <w:t>24</w:t>
            </w:r>
          </w:p>
        </w:tc>
        <w:tc>
          <w:tcPr>
            <w:tcW w:w="717" w:type="dxa"/>
            <w:tcBorders>
              <w:top w:val="single" w:sz="4" w:space="0" w:color="auto"/>
              <w:left w:val="single" w:sz="4" w:space="0" w:color="auto"/>
              <w:bottom w:val="single" w:sz="4" w:space="0" w:color="auto"/>
              <w:right w:val="single" w:sz="4" w:space="0" w:color="auto"/>
            </w:tcBorders>
          </w:tcPr>
          <w:p w14:paraId="2CBFDBC0" w14:textId="77777777" w:rsidR="00BD2F77" w:rsidRPr="0046266F" w:rsidRDefault="00BD2F77" w:rsidP="00A64310">
            <w:pPr>
              <w:pStyle w:val="TAL"/>
            </w:pPr>
            <w:r w:rsidRPr="0046266F">
              <w:t>00</w:t>
            </w:r>
          </w:p>
        </w:tc>
        <w:tc>
          <w:tcPr>
            <w:tcW w:w="717" w:type="dxa"/>
            <w:tcBorders>
              <w:top w:val="single" w:sz="4" w:space="0" w:color="auto"/>
              <w:left w:val="single" w:sz="4" w:space="0" w:color="auto"/>
              <w:bottom w:val="single" w:sz="4" w:space="0" w:color="auto"/>
              <w:right w:val="single" w:sz="4" w:space="0" w:color="auto"/>
            </w:tcBorders>
          </w:tcPr>
          <w:p w14:paraId="575E3256"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3BDE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6964AF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EC6C6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AC1296C"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F5F0C1F" w14:textId="77777777" w:rsidR="00BD2F77" w:rsidRPr="0046266F" w:rsidRDefault="00BD2F77" w:rsidP="00A64310">
            <w:pPr>
              <w:pStyle w:val="TAL"/>
            </w:pPr>
          </w:p>
        </w:tc>
      </w:tr>
    </w:tbl>
    <w:p w14:paraId="389A5EF3" w14:textId="77777777" w:rsidR="00BD2F77" w:rsidRPr="0046266F" w:rsidRDefault="00BD2F77" w:rsidP="00BD2F77"/>
    <w:p w14:paraId="15395B49" w14:textId="704285F7" w:rsidR="00BD2F77" w:rsidRPr="0046266F" w:rsidRDefault="00BD2F77" w:rsidP="00BD2F77">
      <w:pPr>
        <w:pStyle w:val="Heading3"/>
      </w:pPr>
      <w:r>
        <w:t>7.1.17</w:t>
      </w:r>
      <w:r w:rsidRPr="0046266F">
        <w:tab/>
      </w:r>
      <w:r w:rsidRPr="008E50D6">
        <w:t xml:space="preserve">UE deleting forbidden PLMNs when accessing </w:t>
      </w:r>
      <w:r>
        <w:t>S</w:t>
      </w:r>
      <w:r w:rsidRPr="008E50D6">
        <w:t xml:space="preserve">atellite E-UTRAN in </w:t>
      </w:r>
      <w:r>
        <w:t>W</w:t>
      </w:r>
      <w:r w:rsidRPr="008E50D6">
        <w:t>B-S1 mode in manual mode</w:t>
      </w:r>
    </w:p>
    <w:p w14:paraId="546FAC2D" w14:textId="7A5157A1" w:rsidR="00BD2F77" w:rsidRPr="0046266F" w:rsidRDefault="00BD2F77" w:rsidP="00BD2F77">
      <w:pPr>
        <w:pStyle w:val="Heading4"/>
      </w:pPr>
      <w:r>
        <w:t>7.1.17</w:t>
      </w:r>
      <w:r w:rsidRPr="008F6BF4">
        <w:t>.1</w:t>
      </w:r>
      <w:r w:rsidRPr="0046266F">
        <w:tab/>
        <w:t>Definition and applicability</w:t>
      </w:r>
    </w:p>
    <w:p w14:paraId="5B2D1E13" w14:textId="77777777" w:rsidR="00BD2F77" w:rsidRPr="0046266F" w:rsidRDefault="00BD2F77" w:rsidP="00BD2F77">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6CE7B609" w14:textId="3031A3F0" w:rsidR="00BD2F77" w:rsidRPr="008F6BF4" w:rsidRDefault="00BD2F77" w:rsidP="00BD2F77">
      <w:pPr>
        <w:pStyle w:val="Heading4"/>
      </w:pPr>
      <w:r>
        <w:lastRenderedPageBreak/>
        <w:t>7.1.17</w:t>
      </w:r>
      <w:r w:rsidRPr="001F1170">
        <w:t>.2</w:t>
      </w:r>
      <w:r w:rsidRPr="0046266F">
        <w:tab/>
      </w:r>
      <w:r w:rsidRPr="008F6BF4">
        <w:t>Conformance requirement</w:t>
      </w:r>
    </w:p>
    <w:p w14:paraId="103F7022" w14:textId="77777777" w:rsidR="00BD2F77" w:rsidRPr="008F6BF4" w:rsidRDefault="00BD2F77" w:rsidP="00BD2F77">
      <w:pPr>
        <w:pStyle w:val="B2"/>
        <w:ind w:left="568"/>
      </w:pPr>
      <w:r w:rsidRPr="008F6BF4">
        <w:t>a)</w:t>
      </w:r>
      <w:r w:rsidRPr="008F6BF4">
        <w:tab/>
      </w:r>
      <w:r>
        <w:t>I</w:t>
      </w:r>
      <w:r w:rsidRPr="0046266F">
        <w:t>n manual PLMN selection mode the UE shall be able to perform a</w:t>
      </w:r>
      <w:r>
        <w:t>n</w:t>
      </w:r>
      <w:r w:rsidRPr="0046266F">
        <w:t xml:space="preserve"> ATTACH attempt during registration to a PLMN which is in the forbidden PLMN lis</w:t>
      </w:r>
      <w:r w:rsidRPr="008F6BF4">
        <w:t>t</w:t>
      </w:r>
    </w:p>
    <w:p w14:paraId="6CBD7B60" w14:textId="77777777" w:rsidR="00BD2F77" w:rsidRPr="008F6BF4" w:rsidRDefault="00BD2F77" w:rsidP="00BD2F77">
      <w:pPr>
        <w:pStyle w:val="B2"/>
        <w:ind w:left="568"/>
      </w:pPr>
      <w:r w:rsidRPr="008F6BF4">
        <w:t>-</w:t>
      </w:r>
      <w:r w:rsidRPr="008F6BF4">
        <w:tab/>
        <w:t>TS 22.011 [6], clause 3.2.2.2.</w:t>
      </w:r>
    </w:p>
    <w:p w14:paraId="3C330677" w14:textId="77777777" w:rsidR="00BD2F77" w:rsidRPr="008F6BF4" w:rsidRDefault="00BD2F77" w:rsidP="00BD2F77">
      <w:pPr>
        <w:pStyle w:val="B2"/>
        <w:ind w:left="568"/>
      </w:pPr>
      <w:r w:rsidRPr="008F6BF4">
        <w:t>-</w:t>
      </w:r>
      <w:r w:rsidRPr="008F6BF4">
        <w:tab/>
        <w:t>TS 31.102 [4], clauses 5.1.1 and 5.2.7.</w:t>
      </w:r>
    </w:p>
    <w:p w14:paraId="0C8BCEFD" w14:textId="77777777" w:rsidR="00BD2F77" w:rsidRPr="008F6BF4" w:rsidRDefault="00BD2F77" w:rsidP="00BD2F77">
      <w:pPr>
        <w:pStyle w:val="B2"/>
        <w:ind w:left="568"/>
      </w:pPr>
      <w:r w:rsidRPr="008F6BF4">
        <w:t>b)</w:t>
      </w:r>
      <w:r w:rsidRPr="008F6BF4">
        <w:tab/>
      </w:r>
      <w:r w:rsidRPr="0046266F">
        <w:t xml:space="preserve">After receipt of </w:t>
      </w:r>
      <w:r w:rsidRPr="0046266F">
        <w:rPr>
          <w:i/>
        </w:rPr>
        <w:t>AttachAccept</w:t>
      </w:r>
      <w:r w:rsidRPr="0046266F">
        <w:t xml:space="preserve"> message during registration the UE shall delete the forbidden PLMN from the forbidden PLMN lis</w:t>
      </w:r>
      <w:r w:rsidRPr="008F6BF4">
        <w:t>t</w:t>
      </w:r>
    </w:p>
    <w:p w14:paraId="6A906586" w14:textId="77777777" w:rsidR="00BD2F77" w:rsidRPr="008F6BF4" w:rsidRDefault="00BD2F77" w:rsidP="00BD2F77">
      <w:pPr>
        <w:pStyle w:val="B2"/>
        <w:ind w:left="568"/>
      </w:pPr>
      <w:r w:rsidRPr="008F6BF4">
        <w:t>-</w:t>
      </w:r>
      <w:r w:rsidRPr="008F6BF4">
        <w:tab/>
        <w:t>TS 22.011 [6], clause 3.2.2.4.</w:t>
      </w:r>
    </w:p>
    <w:p w14:paraId="4093A690" w14:textId="1D810594" w:rsidR="00BD2F77" w:rsidRPr="008F6BF4" w:rsidRDefault="00BD2F77" w:rsidP="00BD2F77">
      <w:pPr>
        <w:pStyle w:val="Heading4"/>
      </w:pPr>
      <w:r w:rsidRPr="008F6BF4">
        <w:t>7.1.</w:t>
      </w:r>
      <w:r>
        <w:t>17</w:t>
      </w:r>
      <w:r w:rsidRPr="008F6BF4">
        <w:t>.3</w:t>
      </w:r>
      <w:r w:rsidRPr="008F6BF4">
        <w:tab/>
        <w:t>Test purpose</w:t>
      </w:r>
    </w:p>
    <w:p w14:paraId="7B69B6D4" w14:textId="77777777" w:rsidR="00BD2F77" w:rsidRPr="008F6BF4" w:rsidRDefault="00BD2F77" w:rsidP="00BD2F77">
      <w:pPr>
        <w:pStyle w:val="B1"/>
      </w:pPr>
      <w:r w:rsidRPr="008F6BF4">
        <w:t>1)</w:t>
      </w:r>
      <w:r w:rsidRPr="008F6BF4">
        <w:tab/>
        <w:t xml:space="preserve">To </w:t>
      </w:r>
      <w:r w:rsidRPr="0046266F">
        <w:t xml:space="preserve">verify that the terminal is able to perform an </w:t>
      </w:r>
      <w:r w:rsidRPr="0046266F">
        <w:rPr>
          <w:i/>
        </w:rPr>
        <w:t>AttachRequest</w:t>
      </w:r>
      <w:r w:rsidRPr="0046266F">
        <w:t xml:space="preserve"> during registration on a forbidden PLMN in manual PLMN selection mode.</w:t>
      </w:r>
    </w:p>
    <w:p w14:paraId="2197DF06" w14:textId="77777777" w:rsidR="00BD2F77" w:rsidRPr="008F6BF4" w:rsidRDefault="00BD2F77" w:rsidP="00BD2F77">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5A53B455" w14:textId="43D0A88C" w:rsidR="00BD2F77" w:rsidRPr="0046266F" w:rsidRDefault="00BD2F77" w:rsidP="00BD2F77">
      <w:pPr>
        <w:pStyle w:val="Heading4"/>
      </w:pPr>
      <w:r w:rsidRPr="008F6BF4">
        <w:t>7.1.</w:t>
      </w:r>
      <w:r>
        <w:t>17</w:t>
      </w:r>
      <w:r w:rsidRPr="008F6BF4">
        <w:t>.4</w:t>
      </w:r>
      <w:r w:rsidRPr="008F6BF4">
        <w:tab/>
        <w:t>M</w:t>
      </w:r>
      <w:r w:rsidRPr="0046266F">
        <w:t>ethod of test</w:t>
      </w:r>
    </w:p>
    <w:p w14:paraId="583A01D6" w14:textId="08300DD2" w:rsidR="00BD2F77" w:rsidRPr="008F6BF4" w:rsidRDefault="00BD2F77" w:rsidP="00BD2F77">
      <w:pPr>
        <w:pStyle w:val="Heading5"/>
      </w:pPr>
      <w:r>
        <w:t>7.1.17</w:t>
      </w:r>
      <w:r w:rsidRPr="008F6BF4">
        <w:t>.4.1</w:t>
      </w:r>
      <w:r w:rsidRPr="008F6BF4">
        <w:tab/>
        <w:t>Initial conditions</w:t>
      </w:r>
    </w:p>
    <w:p w14:paraId="44654A3B" w14:textId="77777777" w:rsidR="00BD2F77" w:rsidRPr="008F6BF4" w:rsidRDefault="00BD2F77" w:rsidP="00BD2F77">
      <w:r w:rsidRPr="008F6BF4">
        <w:t xml:space="preserve">The </w:t>
      </w:r>
      <w:r>
        <w:t>SAT-E-USS</w:t>
      </w:r>
      <w:r w:rsidRPr="008F6BF4">
        <w:t xml:space="preserve"> transmits on the BCCH, with the following network parameters:</w:t>
      </w:r>
    </w:p>
    <w:p w14:paraId="7CDD8AF4" w14:textId="77777777" w:rsidR="00BD2F77" w:rsidRPr="008F6BF4" w:rsidRDefault="00BD2F77" w:rsidP="00BD2F77">
      <w:pPr>
        <w:pStyle w:val="B1"/>
        <w:tabs>
          <w:tab w:val="left" w:pos="2835"/>
        </w:tabs>
      </w:pPr>
      <w:r w:rsidRPr="008F6BF4">
        <w:t>-</w:t>
      </w:r>
      <w:r w:rsidRPr="008F6BF4">
        <w:tab/>
      </w:r>
      <w:r w:rsidRPr="008F6BF4">
        <w:rPr>
          <w:lang w:val="en-US"/>
        </w:rPr>
        <w:t>T</w:t>
      </w:r>
      <w:r w:rsidRPr="008F6BF4">
        <w:t>AI (MCC/MNC/</w:t>
      </w:r>
      <w:r w:rsidRPr="008F6BF4">
        <w:rPr>
          <w:lang w:val="en-US"/>
        </w:rPr>
        <w:t>T</w:t>
      </w:r>
      <w:r w:rsidRPr="008F6BF4">
        <w:t>AC):</w:t>
      </w:r>
      <w:r w:rsidRPr="008F6BF4">
        <w:tab/>
        <w:t>234/005/0001.</w:t>
      </w:r>
    </w:p>
    <w:p w14:paraId="5A28A475" w14:textId="77777777" w:rsidR="00BD2F77" w:rsidRDefault="00BD2F77" w:rsidP="00BD2F77">
      <w:pPr>
        <w:pStyle w:val="B1"/>
        <w:tabs>
          <w:tab w:val="left" w:pos="2835"/>
        </w:tabs>
      </w:pPr>
      <w:r w:rsidRPr="008F6BF4">
        <w:t>-</w:t>
      </w:r>
      <w:r w:rsidRPr="008F6BF4">
        <w:tab/>
        <w:t>Access control:</w:t>
      </w:r>
      <w:r w:rsidRPr="008F6BF4">
        <w:tab/>
        <w:t>unrestricted.</w:t>
      </w:r>
    </w:p>
    <w:p w14:paraId="6439F30B" w14:textId="77777777" w:rsidR="00BD2F77" w:rsidRDefault="00BD2F77" w:rsidP="00BD2F77">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1E2DE555" w14:textId="77777777" w:rsidR="00BD2F77" w:rsidRPr="0058344F" w:rsidRDefault="00BD2F77" w:rsidP="00BD2F77">
      <w:pPr>
        <w:keepNext/>
      </w:pPr>
      <w:r w:rsidRPr="00E6720E">
        <w:t xml:space="preserve">The default </w:t>
      </w:r>
      <w:r w:rsidRPr="0046266F">
        <w:t>E-UTRAN UICC</w:t>
      </w:r>
      <w:r w:rsidRPr="00E6720E">
        <w:t xml:space="preserve"> is used</w:t>
      </w:r>
      <w:r w:rsidRPr="0058344F">
        <w:t xml:space="preserve"> </w:t>
      </w:r>
      <w:r w:rsidRPr="0046266F">
        <w:t>with the following exception</w:t>
      </w:r>
      <w:r w:rsidRPr="00E6720E">
        <w:t>.</w:t>
      </w:r>
    </w:p>
    <w:p w14:paraId="61C3BCC7" w14:textId="77777777" w:rsidR="00BD2F77" w:rsidRPr="008F6BF4" w:rsidRDefault="00BD2F77" w:rsidP="00BD2F77">
      <w:pPr>
        <w:keepNext/>
        <w:rPr>
          <w:b/>
        </w:rPr>
      </w:pPr>
      <w:r w:rsidRPr="008F6BF4">
        <w:rPr>
          <w:b/>
        </w:rPr>
        <w:t>EF</w:t>
      </w:r>
      <w:r w:rsidRPr="008F6BF4">
        <w:rPr>
          <w:b/>
          <w:vertAlign w:val="subscript"/>
        </w:rPr>
        <w:t>FPLMN</w:t>
      </w:r>
      <w:r w:rsidRPr="008F6BF4">
        <w:rPr>
          <w:b/>
        </w:rPr>
        <w:t xml:space="preserve"> (Forbidden PLMNs)</w:t>
      </w:r>
    </w:p>
    <w:p w14:paraId="2D2E0266" w14:textId="77777777" w:rsidR="00BD2F77" w:rsidRPr="008F6BF4" w:rsidRDefault="00BD2F77" w:rsidP="00BD2F77">
      <w:pPr>
        <w:pStyle w:val="EW"/>
        <w:keepNext/>
        <w:tabs>
          <w:tab w:val="left" w:pos="2835"/>
        </w:tabs>
      </w:pPr>
      <w:r w:rsidRPr="008F6BF4">
        <w:t>Logically:</w:t>
      </w:r>
      <w:r w:rsidRPr="008F6BF4">
        <w:tab/>
        <w:t>PLMN1:</w:t>
      </w:r>
      <w:r w:rsidRPr="008F6BF4">
        <w:tab/>
        <w:t>empty</w:t>
      </w:r>
    </w:p>
    <w:p w14:paraId="591ED04E" w14:textId="77777777" w:rsidR="00BD2F77" w:rsidRPr="008F6BF4" w:rsidRDefault="00BD2F77" w:rsidP="00BD2F77">
      <w:pPr>
        <w:pStyle w:val="EW"/>
        <w:keepNext/>
        <w:tabs>
          <w:tab w:val="left" w:pos="2835"/>
        </w:tabs>
      </w:pPr>
      <w:r w:rsidRPr="008F6BF4">
        <w:tab/>
        <w:t>PLMN2:</w:t>
      </w:r>
      <w:r w:rsidRPr="008F6BF4">
        <w:tab/>
        <w:t>empty</w:t>
      </w:r>
    </w:p>
    <w:p w14:paraId="0E2A2498" w14:textId="77777777" w:rsidR="00BD2F77" w:rsidRPr="008F6BF4" w:rsidRDefault="00BD2F77" w:rsidP="00BD2F77">
      <w:pPr>
        <w:pStyle w:val="EW"/>
        <w:keepNext/>
        <w:tabs>
          <w:tab w:val="left" w:pos="2835"/>
        </w:tabs>
      </w:pPr>
      <w:r w:rsidRPr="008F6BF4">
        <w:tab/>
        <w:t>PLMN3:</w:t>
      </w:r>
      <w:r w:rsidRPr="008F6BF4">
        <w:tab/>
        <w:t>empty</w:t>
      </w:r>
    </w:p>
    <w:p w14:paraId="01CA900C" w14:textId="77777777" w:rsidR="00BD2F77" w:rsidRPr="008F6BF4" w:rsidRDefault="00BD2F77" w:rsidP="00BD2F77">
      <w:pPr>
        <w:pStyle w:val="EW"/>
        <w:keepNext/>
        <w:tabs>
          <w:tab w:val="left" w:pos="2835"/>
        </w:tabs>
      </w:pPr>
      <w:r w:rsidRPr="008F6BF4">
        <w:tab/>
        <w:t>PLMN4:</w:t>
      </w:r>
      <w:r w:rsidRPr="008F6BF4">
        <w:tab/>
        <w:t>empty</w:t>
      </w:r>
    </w:p>
    <w:p w14:paraId="5304D202" w14:textId="77777777" w:rsidR="00BD2F77" w:rsidRPr="008F6BF4" w:rsidRDefault="00BD2F77" w:rsidP="00BD2F77">
      <w:pPr>
        <w:pStyle w:val="EW"/>
        <w:keepNext/>
        <w:tabs>
          <w:tab w:val="left" w:pos="2835"/>
        </w:tabs>
        <w:rPr>
          <w:lang w:val="fr-FR"/>
        </w:rPr>
      </w:pPr>
      <w:r w:rsidRPr="008F6BF4">
        <w:tab/>
      </w:r>
      <w:r w:rsidRPr="008F6BF4">
        <w:rPr>
          <w:lang w:val="fr-FR"/>
        </w:rPr>
        <w:t>PLMN5:</w:t>
      </w:r>
      <w:r w:rsidRPr="008F6BF4">
        <w:rPr>
          <w:lang w:val="fr-FR"/>
        </w:rPr>
        <w:tab/>
        <w:t>234 005 (MCC MNC)</w:t>
      </w:r>
    </w:p>
    <w:p w14:paraId="7AF972AA" w14:textId="77777777" w:rsidR="00BD2F77" w:rsidRPr="008F6BF4" w:rsidRDefault="00BD2F77" w:rsidP="00BD2F77">
      <w:pPr>
        <w:pStyle w:val="EX"/>
        <w:keepNext/>
        <w:tabs>
          <w:tab w:val="left" w:pos="2835"/>
        </w:tabs>
      </w:pPr>
      <w:r w:rsidRPr="008F6BF4">
        <w:rPr>
          <w:lang w:val="fr-FR"/>
        </w:rPr>
        <w:tab/>
      </w:r>
      <w:r w:rsidRPr="008F6BF4">
        <w:t>PLMN6:</w:t>
      </w:r>
      <w:r w:rsidRPr="008F6BF4">
        <w:tab/>
        <w:t>empty</w:t>
      </w:r>
    </w:p>
    <w:p w14:paraId="4EB0CFBB" w14:textId="77777777" w:rsidR="00BD2F77" w:rsidRPr="008F6BF4"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8F6BF4" w14:paraId="25178908" w14:textId="77777777" w:rsidTr="00A64310">
        <w:tc>
          <w:tcPr>
            <w:tcW w:w="959" w:type="dxa"/>
            <w:tcBorders>
              <w:top w:val="single" w:sz="4" w:space="0" w:color="auto"/>
              <w:left w:val="single" w:sz="4" w:space="0" w:color="auto"/>
              <w:bottom w:val="single" w:sz="4" w:space="0" w:color="auto"/>
              <w:right w:val="single" w:sz="4" w:space="0" w:color="auto"/>
            </w:tcBorders>
          </w:tcPr>
          <w:p w14:paraId="701E0908" w14:textId="77777777" w:rsidR="00BD2F77" w:rsidRPr="008F6BF4" w:rsidRDefault="00BD2F77" w:rsidP="00A64310">
            <w:pPr>
              <w:pStyle w:val="TAL"/>
            </w:pPr>
            <w:r w:rsidRPr="008F6BF4">
              <w:t>Coding:</w:t>
            </w:r>
          </w:p>
        </w:tc>
        <w:tc>
          <w:tcPr>
            <w:tcW w:w="717" w:type="dxa"/>
            <w:tcBorders>
              <w:top w:val="single" w:sz="4" w:space="0" w:color="auto"/>
              <w:left w:val="single" w:sz="4" w:space="0" w:color="auto"/>
              <w:bottom w:val="single" w:sz="4" w:space="0" w:color="auto"/>
              <w:right w:val="single" w:sz="4" w:space="0" w:color="auto"/>
            </w:tcBorders>
          </w:tcPr>
          <w:p w14:paraId="4B4D586A" w14:textId="77777777" w:rsidR="00BD2F77" w:rsidRPr="00AA14D5" w:rsidRDefault="00BD2F77" w:rsidP="00A64310">
            <w:pPr>
              <w:pStyle w:val="TAL"/>
              <w:rPr>
                <w:b/>
                <w:bCs/>
              </w:rPr>
            </w:pPr>
            <w:r w:rsidRPr="00AA14D5">
              <w:rPr>
                <w:b/>
                <w:bCs/>
              </w:rPr>
              <w:t>B1</w:t>
            </w:r>
          </w:p>
        </w:tc>
        <w:tc>
          <w:tcPr>
            <w:tcW w:w="717" w:type="dxa"/>
            <w:tcBorders>
              <w:top w:val="single" w:sz="4" w:space="0" w:color="auto"/>
              <w:left w:val="single" w:sz="4" w:space="0" w:color="auto"/>
              <w:bottom w:val="single" w:sz="4" w:space="0" w:color="auto"/>
              <w:right w:val="single" w:sz="4" w:space="0" w:color="auto"/>
            </w:tcBorders>
          </w:tcPr>
          <w:p w14:paraId="7145B28C" w14:textId="77777777" w:rsidR="00BD2F77" w:rsidRPr="00AA14D5" w:rsidRDefault="00BD2F77" w:rsidP="00A64310">
            <w:pPr>
              <w:pStyle w:val="TAL"/>
              <w:rPr>
                <w:b/>
                <w:bCs/>
              </w:rPr>
            </w:pPr>
            <w:r w:rsidRPr="00AA14D5">
              <w:rPr>
                <w:b/>
                <w:bCs/>
              </w:rPr>
              <w:t>B2</w:t>
            </w:r>
          </w:p>
        </w:tc>
        <w:tc>
          <w:tcPr>
            <w:tcW w:w="717" w:type="dxa"/>
            <w:tcBorders>
              <w:top w:val="single" w:sz="4" w:space="0" w:color="auto"/>
              <w:left w:val="single" w:sz="4" w:space="0" w:color="auto"/>
              <w:bottom w:val="single" w:sz="4" w:space="0" w:color="auto"/>
              <w:right w:val="single" w:sz="4" w:space="0" w:color="auto"/>
            </w:tcBorders>
          </w:tcPr>
          <w:p w14:paraId="19DF8F1C" w14:textId="77777777" w:rsidR="00BD2F77" w:rsidRPr="00AA14D5" w:rsidRDefault="00BD2F77" w:rsidP="00A64310">
            <w:pPr>
              <w:pStyle w:val="TAL"/>
              <w:rPr>
                <w:b/>
                <w:bCs/>
              </w:rPr>
            </w:pPr>
            <w:r w:rsidRPr="00AA14D5">
              <w:rPr>
                <w:b/>
                <w:bCs/>
              </w:rPr>
              <w:t>B3</w:t>
            </w:r>
          </w:p>
        </w:tc>
        <w:tc>
          <w:tcPr>
            <w:tcW w:w="717" w:type="dxa"/>
            <w:tcBorders>
              <w:top w:val="single" w:sz="4" w:space="0" w:color="auto"/>
              <w:left w:val="single" w:sz="4" w:space="0" w:color="auto"/>
              <w:bottom w:val="single" w:sz="4" w:space="0" w:color="auto"/>
              <w:right w:val="single" w:sz="4" w:space="0" w:color="auto"/>
            </w:tcBorders>
          </w:tcPr>
          <w:p w14:paraId="3081EE87" w14:textId="77777777" w:rsidR="00BD2F77" w:rsidRPr="00AA14D5" w:rsidRDefault="00BD2F77" w:rsidP="00A64310">
            <w:pPr>
              <w:pStyle w:val="TAL"/>
              <w:rPr>
                <w:b/>
                <w:bCs/>
              </w:rPr>
            </w:pPr>
            <w:r w:rsidRPr="00AA14D5">
              <w:rPr>
                <w:b/>
                <w:bCs/>
              </w:rPr>
              <w:t>B4</w:t>
            </w:r>
          </w:p>
        </w:tc>
        <w:tc>
          <w:tcPr>
            <w:tcW w:w="717" w:type="dxa"/>
            <w:tcBorders>
              <w:top w:val="single" w:sz="4" w:space="0" w:color="auto"/>
              <w:left w:val="single" w:sz="4" w:space="0" w:color="auto"/>
              <w:bottom w:val="single" w:sz="4" w:space="0" w:color="auto"/>
              <w:right w:val="single" w:sz="4" w:space="0" w:color="auto"/>
            </w:tcBorders>
          </w:tcPr>
          <w:p w14:paraId="03A88438" w14:textId="77777777" w:rsidR="00BD2F77" w:rsidRPr="00AA14D5" w:rsidRDefault="00BD2F77" w:rsidP="00A64310">
            <w:pPr>
              <w:pStyle w:val="TAL"/>
              <w:rPr>
                <w:b/>
                <w:bCs/>
              </w:rPr>
            </w:pPr>
            <w:r w:rsidRPr="00AA14D5">
              <w:rPr>
                <w:b/>
                <w:bCs/>
              </w:rPr>
              <w:t>B5</w:t>
            </w:r>
          </w:p>
        </w:tc>
        <w:tc>
          <w:tcPr>
            <w:tcW w:w="717" w:type="dxa"/>
            <w:tcBorders>
              <w:top w:val="single" w:sz="4" w:space="0" w:color="auto"/>
              <w:left w:val="single" w:sz="4" w:space="0" w:color="auto"/>
              <w:bottom w:val="single" w:sz="4" w:space="0" w:color="auto"/>
              <w:right w:val="single" w:sz="4" w:space="0" w:color="auto"/>
            </w:tcBorders>
          </w:tcPr>
          <w:p w14:paraId="72E4FD48" w14:textId="77777777" w:rsidR="00BD2F77" w:rsidRPr="00AA14D5" w:rsidRDefault="00BD2F77" w:rsidP="00A64310">
            <w:pPr>
              <w:pStyle w:val="TAL"/>
              <w:rPr>
                <w:b/>
                <w:bCs/>
              </w:rPr>
            </w:pPr>
            <w:r w:rsidRPr="00AA14D5">
              <w:rPr>
                <w:b/>
                <w:bCs/>
              </w:rPr>
              <w:t>B6</w:t>
            </w:r>
          </w:p>
        </w:tc>
        <w:tc>
          <w:tcPr>
            <w:tcW w:w="717" w:type="dxa"/>
            <w:tcBorders>
              <w:top w:val="single" w:sz="4" w:space="0" w:color="auto"/>
              <w:left w:val="single" w:sz="4" w:space="0" w:color="auto"/>
              <w:bottom w:val="single" w:sz="4" w:space="0" w:color="auto"/>
              <w:right w:val="single" w:sz="4" w:space="0" w:color="auto"/>
            </w:tcBorders>
          </w:tcPr>
          <w:p w14:paraId="55D5A20D" w14:textId="77777777" w:rsidR="00BD2F77" w:rsidRPr="00AA14D5" w:rsidRDefault="00BD2F77" w:rsidP="00A64310">
            <w:pPr>
              <w:pStyle w:val="TAL"/>
              <w:rPr>
                <w:b/>
                <w:bCs/>
              </w:rPr>
            </w:pPr>
            <w:r w:rsidRPr="00AA14D5">
              <w:rPr>
                <w:b/>
                <w:bCs/>
              </w:rPr>
              <w:t>B7</w:t>
            </w:r>
          </w:p>
        </w:tc>
        <w:tc>
          <w:tcPr>
            <w:tcW w:w="717" w:type="dxa"/>
            <w:tcBorders>
              <w:top w:val="single" w:sz="4" w:space="0" w:color="auto"/>
              <w:left w:val="single" w:sz="4" w:space="0" w:color="auto"/>
              <w:bottom w:val="single" w:sz="4" w:space="0" w:color="auto"/>
              <w:right w:val="single" w:sz="4" w:space="0" w:color="auto"/>
            </w:tcBorders>
          </w:tcPr>
          <w:p w14:paraId="7FB69FF7" w14:textId="77777777" w:rsidR="00BD2F77" w:rsidRPr="00AA14D5" w:rsidRDefault="00BD2F77" w:rsidP="00A64310">
            <w:pPr>
              <w:pStyle w:val="TAL"/>
              <w:rPr>
                <w:b/>
                <w:bCs/>
              </w:rPr>
            </w:pPr>
            <w:r w:rsidRPr="00AA14D5">
              <w:rPr>
                <w:b/>
                <w:bCs/>
              </w:rPr>
              <w:t>B8</w:t>
            </w:r>
          </w:p>
        </w:tc>
        <w:tc>
          <w:tcPr>
            <w:tcW w:w="717" w:type="dxa"/>
            <w:tcBorders>
              <w:top w:val="single" w:sz="4" w:space="0" w:color="auto"/>
              <w:left w:val="single" w:sz="4" w:space="0" w:color="auto"/>
              <w:bottom w:val="single" w:sz="4" w:space="0" w:color="auto"/>
              <w:right w:val="single" w:sz="4" w:space="0" w:color="auto"/>
            </w:tcBorders>
          </w:tcPr>
          <w:p w14:paraId="1C23BF5E" w14:textId="77777777" w:rsidR="00BD2F77" w:rsidRPr="00AA14D5" w:rsidRDefault="00BD2F77" w:rsidP="00A64310">
            <w:pPr>
              <w:pStyle w:val="TAL"/>
              <w:rPr>
                <w:b/>
                <w:bCs/>
              </w:rPr>
            </w:pPr>
            <w:r w:rsidRPr="00AA14D5">
              <w:rPr>
                <w:b/>
                <w:bCs/>
              </w:rPr>
              <w:t>B9</w:t>
            </w:r>
          </w:p>
        </w:tc>
        <w:tc>
          <w:tcPr>
            <w:tcW w:w="717" w:type="dxa"/>
            <w:tcBorders>
              <w:top w:val="single" w:sz="4" w:space="0" w:color="auto"/>
              <w:left w:val="single" w:sz="4" w:space="0" w:color="auto"/>
              <w:bottom w:val="single" w:sz="4" w:space="0" w:color="auto"/>
              <w:right w:val="single" w:sz="4" w:space="0" w:color="auto"/>
            </w:tcBorders>
          </w:tcPr>
          <w:p w14:paraId="22713DB6" w14:textId="77777777" w:rsidR="00BD2F77" w:rsidRPr="00AA14D5" w:rsidRDefault="00BD2F77" w:rsidP="00A64310">
            <w:pPr>
              <w:pStyle w:val="TAL"/>
              <w:rPr>
                <w:b/>
                <w:bCs/>
              </w:rPr>
            </w:pPr>
            <w:r w:rsidRPr="00AA14D5">
              <w:rPr>
                <w:b/>
                <w:bCs/>
              </w:rPr>
              <w:t>B10</w:t>
            </w:r>
          </w:p>
        </w:tc>
        <w:tc>
          <w:tcPr>
            <w:tcW w:w="717" w:type="dxa"/>
            <w:tcBorders>
              <w:top w:val="single" w:sz="4" w:space="0" w:color="auto"/>
              <w:left w:val="single" w:sz="4" w:space="0" w:color="auto"/>
              <w:bottom w:val="single" w:sz="4" w:space="0" w:color="auto"/>
              <w:right w:val="single" w:sz="4" w:space="0" w:color="auto"/>
            </w:tcBorders>
          </w:tcPr>
          <w:p w14:paraId="6D592A4F" w14:textId="77777777" w:rsidR="00BD2F77" w:rsidRPr="00AA14D5" w:rsidRDefault="00BD2F77" w:rsidP="00A64310">
            <w:pPr>
              <w:pStyle w:val="TAL"/>
              <w:rPr>
                <w:b/>
                <w:bCs/>
              </w:rPr>
            </w:pPr>
            <w:r w:rsidRPr="00AA14D5">
              <w:rPr>
                <w:b/>
                <w:bCs/>
              </w:rPr>
              <w:t>B11</w:t>
            </w:r>
          </w:p>
        </w:tc>
        <w:tc>
          <w:tcPr>
            <w:tcW w:w="717" w:type="dxa"/>
            <w:tcBorders>
              <w:top w:val="single" w:sz="4" w:space="0" w:color="auto"/>
              <w:left w:val="single" w:sz="4" w:space="0" w:color="auto"/>
              <w:bottom w:val="single" w:sz="4" w:space="0" w:color="auto"/>
              <w:right w:val="single" w:sz="4" w:space="0" w:color="auto"/>
            </w:tcBorders>
          </w:tcPr>
          <w:p w14:paraId="10B90593" w14:textId="77777777" w:rsidR="00BD2F77" w:rsidRPr="00AA14D5" w:rsidRDefault="00BD2F77" w:rsidP="00A64310">
            <w:pPr>
              <w:pStyle w:val="TAL"/>
              <w:rPr>
                <w:b/>
                <w:bCs/>
              </w:rPr>
            </w:pPr>
            <w:r w:rsidRPr="00AA14D5">
              <w:rPr>
                <w:b/>
                <w:bCs/>
              </w:rPr>
              <w:t>B12</w:t>
            </w:r>
          </w:p>
        </w:tc>
      </w:tr>
      <w:tr w:rsidR="00BD2F77" w:rsidRPr="008F6BF4" w14:paraId="1D0975D6" w14:textId="77777777" w:rsidTr="00A64310">
        <w:tc>
          <w:tcPr>
            <w:tcW w:w="959" w:type="dxa"/>
            <w:tcBorders>
              <w:top w:val="single" w:sz="4" w:space="0" w:color="auto"/>
              <w:left w:val="single" w:sz="4" w:space="0" w:color="auto"/>
              <w:bottom w:val="single" w:sz="4" w:space="0" w:color="auto"/>
              <w:right w:val="single" w:sz="4" w:space="0" w:color="auto"/>
            </w:tcBorders>
          </w:tcPr>
          <w:p w14:paraId="12F0CD54" w14:textId="77777777" w:rsidR="00BD2F77" w:rsidRPr="008F6BF4" w:rsidRDefault="00BD2F77" w:rsidP="00A64310">
            <w:pPr>
              <w:pStyle w:val="TAL"/>
            </w:pPr>
            <w:r w:rsidRPr="008F6BF4">
              <w:t>Hex</w:t>
            </w:r>
          </w:p>
        </w:tc>
        <w:tc>
          <w:tcPr>
            <w:tcW w:w="717" w:type="dxa"/>
            <w:tcBorders>
              <w:top w:val="single" w:sz="4" w:space="0" w:color="auto"/>
              <w:left w:val="single" w:sz="4" w:space="0" w:color="auto"/>
              <w:bottom w:val="single" w:sz="4" w:space="0" w:color="auto"/>
              <w:right w:val="single" w:sz="4" w:space="0" w:color="auto"/>
            </w:tcBorders>
          </w:tcPr>
          <w:p w14:paraId="3B01C5B0"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4E09D74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A95105D"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3A1C1D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1F96FB5A"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E356AD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251587B"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5BC498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035D16D6"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2541C6F7"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77AC68C"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C1FDA60" w14:textId="77777777" w:rsidR="00BD2F77" w:rsidRPr="008F6BF4" w:rsidRDefault="00BD2F77" w:rsidP="00A64310">
            <w:pPr>
              <w:pStyle w:val="TAL"/>
            </w:pPr>
            <w:r w:rsidRPr="008F6BF4">
              <w:t>FF</w:t>
            </w:r>
          </w:p>
        </w:tc>
      </w:tr>
      <w:tr w:rsidR="00BD2F77" w:rsidRPr="008F6BF4" w14:paraId="7B966434" w14:textId="77777777" w:rsidTr="00A64310">
        <w:tc>
          <w:tcPr>
            <w:tcW w:w="959" w:type="dxa"/>
            <w:tcBorders>
              <w:right w:val="single" w:sz="4" w:space="0" w:color="auto"/>
            </w:tcBorders>
          </w:tcPr>
          <w:p w14:paraId="0EFA4805"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A9A0EA" w14:textId="77777777" w:rsidR="00BD2F77" w:rsidRPr="00AA14D5" w:rsidRDefault="00BD2F77" w:rsidP="00A64310">
            <w:pPr>
              <w:pStyle w:val="TAL"/>
              <w:rPr>
                <w:b/>
                <w:bCs/>
              </w:rPr>
            </w:pPr>
            <w:r w:rsidRPr="00AA14D5">
              <w:rPr>
                <w:b/>
                <w:bCs/>
              </w:rPr>
              <w:t>B13</w:t>
            </w:r>
          </w:p>
        </w:tc>
        <w:tc>
          <w:tcPr>
            <w:tcW w:w="717" w:type="dxa"/>
            <w:tcBorders>
              <w:top w:val="single" w:sz="4" w:space="0" w:color="auto"/>
              <w:left w:val="single" w:sz="4" w:space="0" w:color="auto"/>
              <w:bottom w:val="single" w:sz="4" w:space="0" w:color="auto"/>
              <w:right w:val="single" w:sz="4" w:space="0" w:color="auto"/>
            </w:tcBorders>
          </w:tcPr>
          <w:p w14:paraId="308EF438" w14:textId="77777777" w:rsidR="00BD2F77" w:rsidRPr="00AA14D5" w:rsidRDefault="00BD2F77" w:rsidP="00A64310">
            <w:pPr>
              <w:pStyle w:val="TAL"/>
              <w:rPr>
                <w:b/>
                <w:bCs/>
              </w:rPr>
            </w:pPr>
            <w:r w:rsidRPr="00AA14D5">
              <w:rPr>
                <w:b/>
                <w:bCs/>
              </w:rPr>
              <w:t>B14</w:t>
            </w:r>
          </w:p>
        </w:tc>
        <w:tc>
          <w:tcPr>
            <w:tcW w:w="717" w:type="dxa"/>
            <w:tcBorders>
              <w:top w:val="single" w:sz="4" w:space="0" w:color="auto"/>
              <w:left w:val="single" w:sz="4" w:space="0" w:color="auto"/>
              <w:bottom w:val="single" w:sz="4" w:space="0" w:color="auto"/>
              <w:right w:val="single" w:sz="4" w:space="0" w:color="auto"/>
            </w:tcBorders>
          </w:tcPr>
          <w:p w14:paraId="773BDF8F" w14:textId="77777777" w:rsidR="00BD2F77" w:rsidRPr="00AA14D5" w:rsidRDefault="00BD2F77" w:rsidP="00A64310">
            <w:pPr>
              <w:pStyle w:val="TAL"/>
              <w:rPr>
                <w:b/>
                <w:bCs/>
              </w:rPr>
            </w:pPr>
            <w:r w:rsidRPr="00AA14D5">
              <w:rPr>
                <w:b/>
                <w:bCs/>
              </w:rPr>
              <w:t>B15</w:t>
            </w:r>
          </w:p>
        </w:tc>
        <w:tc>
          <w:tcPr>
            <w:tcW w:w="717" w:type="dxa"/>
            <w:tcBorders>
              <w:top w:val="single" w:sz="4" w:space="0" w:color="auto"/>
              <w:left w:val="single" w:sz="4" w:space="0" w:color="auto"/>
              <w:bottom w:val="single" w:sz="4" w:space="0" w:color="auto"/>
              <w:right w:val="single" w:sz="4" w:space="0" w:color="auto"/>
            </w:tcBorders>
          </w:tcPr>
          <w:p w14:paraId="4EFC5B46" w14:textId="77777777" w:rsidR="00BD2F77" w:rsidRPr="00AA14D5" w:rsidRDefault="00BD2F77" w:rsidP="00A64310">
            <w:pPr>
              <w:pStyle w:val="TAL"/>
              <w:rPr>
                <w:b/>
                <w:bCs/>
              </w:rPr>
            </w:pPr>
            <w:r w:rsidRPr="00AA14D5">
              <w:rPr>
                <w:b/>
                <w:bCs/>
              </w:rPr>
              <w:t>B16</w:t>
            </w:r>
          </w:p>
        </w:tc>
        <w:tc>
          <w:tcPr>
            <w:tcW w:w="717" w:type="dxa"/>
            <w:tcBorders>
              <w:top w:val="single" w:sz="4" w:space="0" w:color="auto"/>
              <w:left w:val="single" w:sz="4" w:space="0" w:color="auto"/>
              <w:bottom w:val="single" w:sz="4" w:space="0" w:color="auto"/>
              <w:right w:val="single" w:sz="4" w:space="0" w:color="auto"/>
            </w:tcBorders>
          </w:tcPr>
          <w:p w14:paraId="42465CAE" w14:textId="77777777" w:rsidR="00BD2F77" w:rsidRPr="00AA14D5" w:rsidRDefault="00BD2F77" w:rsidP="00A64310">
            <w:pPr>
              <w:pStyle w:val="TAL"/>
              <w:rPr>
                <w:b/>
                <w:bCs/>
              </w:rPr>
            </w:pPr>
            <w:r w:rsidRPr="00AA14D5">
              <w:rPr>
                <w:b/>
                <w:bCs/>
              </w:rPr>
              <w:t>B17</w:t>
            </w:r>
          </w:p>
        </w:tc>
        <w:tc>
          <w:tcPr>
            <w:tcW w:w="717" w:type="dxa"/>
            <w:tcBorders>
              <w:top w:val="single" w:sz="4" w:space="0" w:color="auto"/>
              <w:left w:val="single" w:sz="4" w:space="0" w:color="auto"/>
              <w:bottom w:val="single" w:sz="4" w:space="0" w:color="auto"/>
              <w:right w:val="single" w:sz="4" w:space="0" w:color="auto"/>
            </w:tcBorders>
          </w:tcPr>
          <w:p w14:paraId="205E474B" w14:textId="77777777" w:rsidR="00BD2F77" w:rsidRPr="00AA14D5" w:rsidRDefault="00BD2F77" w:rsidP="00A64310">
            <w:pPr>
              <w:pStyle w:val="TAL"/>
              <w:rPr>
                <w:b/>
                <w:bCs/>
              </w:rPr>
            </w:pPr>
            <w:r w:rsidRPr="00AA14D5">
              <w:rPr>
                <w:b/>
                <w:bCs/>
              </w:rPr>
              <w:t>B18</w:t>
            </w:r>
          </w:p>
        </w:tc>
        <w:tc>
          <w:tcPr>
            <w:tcW w:w="717" w:type="dxa"/>
            <w:tcBorders>
              <w:top w:val="single" w:sz="4" w:space="0" w:color="auto"/>
              <w:left w:val="single" w:sz="4" w:space="0" w:color="auto"/>
              <w:bottom w:val="single" w:sz="4" w:space="0" w:color="auto"/>
              <w:right w:val="single" w:sz="4" w:space="0" w:color="auto"/>
            </w:tcBorders>
          </w:tcPr>
          <w:p w14:paraId="5BE1D80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22A08FF"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1A7E0C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067DAD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B441837"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E61DE35" w14:textId="77777777" w:rsidR="00BD2F77" w:rsidRPr="008F6BF4" w:rsidRDefault="00BD2F77" w:rsidP="00A64310">
            <w:pPr>
              <w:pStyle w:val="TAL"/>
            </w:pPr>
          </w:p>
        </w:tc>
      </w:tr>
      <w:tr w:rsidR="00BD2F77" w:rsidRPr="008F6BF4" w14:paraId="29CD1F6B" w14:textId="77777777" w:rsidTr="00A64310">
        <w:tc>
          <w:tcPr>
            <w:tcW w:w="959" w:type="dxa"/>
            <w:tcBorders>
              <w:right w:val="single" w:sz="4" w:space="0" w:color="auto"/>
            </w:tcBorders>
          </w:tcPr>
          <w:p w14:paraId="538F0DA2"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0AEBAD" w14:textId="77777777" w:rsidR="00BD2F77" w:rsidRPr="008F6BF4" w:rsidRDefault="00BD2F77" w:rsidP="00A64310">
            <w:pPr>
              <w:pStyle w:val="TAL"/>
            </w:pPr>
            <w:r w:rsidRPr="008F6BF4">
              <w:t>32</w:t>
            </w:r>
          </w:p>
        </w:tc>
        <w:tc>
          <w:tcPr>
            <w:tcW w:w="717" w:type="dxa"/>
            <w:tcBorders>
              <w:top w:val="single" w:sz="4" w:space="0" w:color="auto"/>
              <w:left w:val="single" w:sz="4" w:space="0" w:color="auto"/>
              <w:bottom w:val="single" w:sz="4" w:space="0" w:color="auto"/>
              <w:right w:val="single" w:sz="4" w:space="0" w:color="auto"/>
            </w:tcBorders>
          </w:tcPr>
          <w:p w14:paraId="68000DEF" w14:textId="77777777" w:rsidR="00BD2F77" w:rsidRPr="008F6BF4" w:rsidRDefault="00BD2F77" w:rsidP="00A64310">
            <w:pPr>
              <w:pStyle w:val="TAL"/>
            </w:pPr>
            <w:r w:rsidRPr="008F6BF4">
              <w:t>54</w:t>
            </w:r>
          </w:p>
        </w:tc>
        <w:tc>
          <w:tcPr>
            <w:tcW w:w="717" w:type="dxa"/>
            <w:tcBorders>
              <w:top w:val="single" w:sz="4" w:space="0" w:color="auto"/>
              <w:left w:val="single" w:sz="4" w:space="0" w:color="auto"/>
              <w:bottom w:val="single" w:sz="4" w:space="0" w:color="auto"/>
              <w:right w:val="single" w:sz="4" w:space="0" w:color="auto"/>
            </w:tcBorders>
          </w:tcPr>
          <w:p w14:paraId="65236B9B" w14:textId="77777777" w:rsidR="00BD2F77" w:rsidRPr="008F6BF4" w:rsidRDefault="00BD2F77" w:rsidP="00A64310">
            <w:pPr>
              <w:pStyle w:val="TAL"/>
            </w:pPr>
            <w:r w:rsidRPr="008F6BF4">
              <w:t>00</w:t>
            </w:r>
          </w:p>
        </w:tc>
        <w:tc>
          <w:tcPr>
            <w:tcW w:w="717" w:type="dxa"/>
            <w:tcBorders>
              <w:top w:val="single" w:sz="4" w:space="0" w:color="auto"/>
              <w:left w:val="single" w:sz="4" w:space="0" w:color="auto"/>
              <w:bottom w:val="single" w:sz="4" w:space="0" w:color="auto"/>
              <w:right w:val="single" w:sz="4" w:space="0" w:color="auto"/>
            </w:tcBorders>
          </w:tcPr>
          <w:p w14:paraId="1AE3F4B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363027C3"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70723369" w14:textId="77777777" w:rsidR="00BD2F77" w:rsidRPr="008F6BF4" w:rsidRDefault="00BD2F77" w:rsidP="00A64310">
            <w:pPr>
              <w:pStyle w:val="TAL"/>
            </w:pPr>
            <w:r w:rsidRPr="008F6BF4">
              <w:t>FF</w:t>
            </w:r>
          </w:p>
        </w:tc>
        <w:tc>
          <w:tcPr>
            <w:tcW w:w="717" w:type="dxa"/>
            <w:tcBorders>
              <w:top w:val="single" w:sz="4" w:space="0" w:color="auto"/>
              <w:left w:val="single" w:sz="4" w:space="0" w:color="auto"/>
              <w:bottom w:val="single" w:sz="4" w:space="0" w:color="auto"/>
              <w:right w:val="single" w:sz="4" w:space="0" w:color="auto"/>
            </w:tcBorders>
          </w:tcPr>
          <w:p w14:paraId="682B3F99"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E33C58B"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32E5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35CD418"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B41591D" w14:textId="77777777" w:rsidR="00BD2F77" w:rsidRPr="008F6BF4"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5048773" w14:textId="77777777" w:rsidR="00BD2F77" w:rsidRPr="008F6BF4" w:rsidRDefault="00BD2F77" w:rsidP="00A64310">
            <w:pPr>
              <w:pStyle w:val="TAL"/>
            </w:pPr>
          </w:p>
        </w:tc>
      </w:tr>
    </w:tbl>
    <w:p w14:paraId="3D3B2124" w14:textId="77777777" w:rsidR="00BD2F77" w:rsidRPr="008F6BF4" w:rsidRDefault="00BD2F77" w:rsidP="00BD2F77"/>
    <w:p w14:paraId="207330AE" w14:textId="77777777" w:rsidR="00BD2F77" w:rsidRDefault="00BD2F77" w:rsidP="00BD2F77">
      <w:r w:rsidRPr="008F6BF4">
        <w:t>The UICC is installed into the Terminal and the UE is set to manual PLMN selection mode.</w:t>
      </w:r>
    </w:p>
    <w:p w14:paraId="7E1F4B70" w14:textId="77777777" w:rsidR="00BD2F77" w:rsidRPr="006705B8" w:rsidRDefault="00BD2F77" w:rsidP="00BD2F77">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p>
    <w:p w14:paraId="119E0BCA" w14:textId="6A4C88AB" w:rsidR="00BD2F77" w:rsidRPr="0046266F" w:rsidRDefault="00BD2F77" w:rsidP="00BD2F77">
      <w:pPr>
        <w:pStyle w:val="Heading5"/>
      </w:pPr>
      <w:r w:rsidRPr="008F6BF4">
        <w:t>7.1.</w:t>
      </w:r>
      <w:r>
        <w:t>17</w:t>
      </w:r>
      <w:r w:rsidRPr="008F6BF4">
        <w:t>.4.2</w:t>
      </w:r>
      <w:r w:rsidRPr="0046266F">
        <w:tab/>
        <w:t>Procedure</w:t>
      </w:r>
    </w:p>
    <w:p w14:paraId="773700D9" w14:textId="77777777" w:rsidR="00BD2F77" w:rsidRPr="0046266F" w:rsidRDefault="00BD2F77" w:rsidP="00BD2F77">
      <w:pPr>
        <w:pStyle w:val="B1"/>
      </w:pPr>
      <w:r w:rsidRPr="0046266F">
        <w:t>a)</w:t>
      </w:r>
      <w:r w:rsidRPr="0046266F">
        <w:tab/>
        <w:t>The UE is powered on.</w:t>
      </w:r>
    </w:p>
    <w:p w14:paraId="14287514" w14:textId="77777777" w:rsidR="00BD2F77" w:rsidRPr="0046266F" w:rsidRDefault="00BD2F77" w:rsidP="00BD2F77">
      <w:pPr>
        <w:pStyle w:val="B1"/>
      </w:pPr>
      <w:r w:rsidRPr="0046266F">
        <w:t>b)</w:t>
      </w:r>
      <w:r w:rsidRPr="0046266F">
        <w:tab/>
        <w:t>PLMN with MCC/MNC of 234/005 is manually selected.</w:t>
      </w:r>
    </w:p>
    <w:p w14:paraId="6F2037A3" w14:textId="77777777" w:rsidR="00BD2F77" w:rsidRPr="0046266F" w:rsidRDefault="00BD2F77" w:rsidP="00BD2F77">
      <w:pPr>
        <w:pStyle w:val="B1"/>
        <w:keepNext/>
        <w:keepLines/>
      </w:pPr>
      <w:r w:rsidRPr="0046266F">
        <w:lastRenderedPageBreak/>
        <w:t>c)</w:t>
      </w:r>
      <w:r w:rsidRPr="0046266F">
        <w:tab/>
        <w:t xml:space="preserve">After receipt of a </w:t>
      </w:r>
      <w:r>
        <w:rPr>
          <w:i/>
        </w:rPr>
        <w:t>RRCConnectionRequest</w:t>
      </w:r>
      <w:r w:rsidRPr="0046266F">
        <w:t xml:space="preserve"> from the UE,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2034AF8" w14:textId="77777777" w:rsidR="00BD2F77" w:rsidRPr="0046266F" w:rsidRDefault="00BD2F77" w:rsidP="00BD2F77">
      <w:pPr>
        <w:pStyle w:val="B1"/>
        <w:keepNext/>
        <w:keepLines/>
      </w:pPr>
      <w:r w:rsidRPr="0046266F">
        <w:t>d)</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135FF585" w14:textId="77777777" w:rsidR="00BD2F77" w:rsidRPr="0046266F" w:rsidRDefault="00BD2F77" w:rsidP="00BD2F77">
      <w:pPr>
        <w:pStyle w:val="B2"/>
        <w:rPr>
          <w:lang w:val="fr-FR"/>
        </w:rPr>
      </w:pPr>
      <w:r w:rsidRPr="0046266F">
        <w:tab/>
      </w:r>
      <w:r w:rsidRPr="0046266F">
        <w:rPr>
          <w:lang w:val="fr-FR"/>
        </w:rPr>
        <w:t>TAI (MCC/MNC/TAC):</w:t>
      </w:r>
      <w:r>
        <w:rPr>
          <w:lang w:val="fr-FR"/>
        </w:rPr>
        <w:t xml:space="preserve"> </w:t>
      </w:r>
      <w:r w:rsidRPr="0046266F">
        <w:rPr>
          <w:lang w:val="fr-FR"/>
        </w:rPr>
        <w:t>234/005/0001</w:t>
      </w:r>
    </w:p>
    <w:p w14:paraId="635AB898" w14:textId="77777777" w:rsidR="00BD2F77" w:rsidRPr="0046266F" w:rsidRDefault="00BD2F77" w:rsidP="00BD2F77">
      <w:pPr>
        <w:pStyle w:val="B2"/>
        <w:rPr>
          <w:lang w:val="fr-FR"/>
        </w:rPr>
      </w:pPr>
      <w:r w:rsidRPr="0046266F">
        <w:rPr>
          <w:lang w:val="fr-FR"/>
        </w:rPr>
        <w:tab/>
        <w:t>GUTI:</w:t>
      </w:r>
      <w:r>
        <w:rPr>
          <w:lang w:val="fr-FR"/>
        </w:rPr>
        <w:t xml:space="preserve"> </w:t>
      </w:r>
      <w:r w:rsidRPr="0046266F">
        <w:rPr>
          <w:lang w:val="fr-FR"/>
        </w:rPr>
        <w:t>"23400500010266436587"</w:t>
      </w:r>
    </w:p>
    <w:p w14:paraId="2A6891C9" w14:textId="77777777" w:rsidR="00BD2F77" w:rsidRPr="0046266F" w:rsidRDefault="00BD2F77" w:rsidP="00BD2F77">
      <w:pPr>
        <w:pStyle w:val="B1"/>
      </w:pPr>
      <w:r w:rsidRPr="0046266F">
        <w:t>e)</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08AD9B72" w14:textId="77777777" w:rsidR="00BD2F77" w:rsidRPr="0046266F" w:rsidRDefault="00BD2F77" w:rsidP="00BD2F77">
      <w:pPr>
        <w:pStyle w:val="B1"/>
      </w:pPr>
      <w:r w:rsidRPr="0046266F">
        <w:t>f)</w:t>
      </w:r>
      <w:r w:rsidRPr="0046266F">
        <w:tab/>
        <w:t>The UE is soft powered down.</w:t>
      </w:r>
    </w:p>
    <w:p w14:paraId="07312C93" w14:textId="4B4B9182" w:rsidR="00BD2F77" w:rsidRPr="0046266F" w:rsidRDefault="00BD2F77" w:rsidP="00BD2F77">
      <w:pPr>
        <w:pStyle w:val="Heading4"/>
      </w:pPr>
      <w:r w:rsidRPr="0046266F">
        <w:t>7.1.</w:t>
      </w:r>
      <w:r>
        <w:t>17</w:t>
      </w:r>
      <w:r w:rsidRPr="0046266F">
        <w:t>.5</w:t>
      </w:r>
      <w:r w:rsidRPr="0046266F">
        <w:tab/>
        <w:t>Acceptance criteria</w:t>
      </w:r>
    </w:p>
    <w:p w14:paraId="0487B3CF" w14:textId="77777777" w:rsidR="00BD2F77" w:rsidRPr="0046266F" w:rsidRDefault="00BD2F77" w:rsidP="00BD2F77">
      <w:pPr>
        <w:pStyle w:val="B1"/>
      </w:pPr>
      <w:r w:rsidRPr="0046266F">
        <w:t>1)</w:t>
      </w:r>
      <w:r w:rsidRPr="0046266F">
        <w:tab/>
        <w:t xml:space="preserve">After step c) the terminal shall send </w:t>
      </w:r>
      <w:r w:rsidRPr="0046266F">
        <w:rPr>
          <w:i/>
        </w:rPr>
        <w:t>AttachRequest</w:t>
      </w:r>
      <w:r w:rsidRPr="0046266F">
        <w:t xml:space="preserve"> during registration</w:t>
      </w:r>
    </w:p>
    <w:p w14:paraId="6509CCB6" w14:textId="77777777" w:rsidR="00BD2F77" w:rsidRPr="0046266F" w:rsidRDefault="00BD2F77" w:rsidP="00BD2F77">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3FF4B04" w14:textId="77777777" w:rsidR="00BD2F77" w:rsidRPr="0046266F" w:rsidRDefault="00BD2F77" w:rsidP="00BD2F77">
      <w:pPr>
        <w:pStyle w:val="B1"/>
      </w:pPr>
      <w:r w:rsidRPr="0046266F">
        <w:t>3)</w:t>
      </w:r>
      <w:r w:rsidRPr="0046266F">
        <w:tab/>
        <w:t xml:space="preserve">After step </w:t>
      </w:r>
      <w:r>
        <w:t>e</w:t>
      </w:r>
      <w:r w:rsidRPr="0046266F">
        <w:t>) the USIM shall contain the following values:</w:t>
      </w:r>
    </w:p>
    <w:p w14:paraId="33EDBDAF" w14:textId="77777777" w:rsidR="00BD2F77" w:rsidRPr="0046266F" w:rsidRDefault="00BD2F77" w:rsidP="00BD2F77">
      <w:pPr>
        <w:keepNext/>
        <w:rPr>
          <w:b/>
        </w:rPr>
      </w:pPr>
      <w:r w:rsidRPr="0046266F">
        <w:rPr>
          <w:b/>
        </w:rPr>
        <w:t>EF</w:t>
      </w:r>
      <w:r w:rsidRPr="0046266F">
        <w:rPr>
          <w:b/>
          <w:vertAlign w:val="subscript"/>
        </w:rPr>
        <w:t>FPLMN</w:t>
      </w:r>
      <w:r w:rsidRPr="0046266F">
        <w:rPr>
          <w:b/>
        </w:rPr>
        <w:t xml:space="preserve"> (Forbidden PLMNs)</w:t>
      </w:r>
    </w:p>
    <w:p w14:paraId="4292A543" w14:textId="77777777" w:rsidR="00BD2F77" w:rsidRPr="0046266F" w:rsidRDefault="00BD2F77" w:rsidP="00BD2F77">
      <w:pPr>
        <w:pStyle w:val="EW"/>
        <w:keepNext/>
        <w:tabs>
          <w:tab w:val="left" w:pos="2835"/>
        </w:tabs>
      </w:pPr>
      <w:r w:rsidRPr="0046266F">
        <w:t>Logically:</w:t>
      </w:r>
      <w:r w:rsidRPr="0046266F">
        <w:tab/>
        <w:t>PLMN1:</w:t>
      </w:r>
      <w:r w:rsidRPr="0046266F">
        <w:tab/>
        <w:t>empty</w:t>
      </w:r>
    </w:p>
    <w:p w14:paraId="0EDAC825" w14:textId="77777777" w:rsidR="00BD2F77" w:rsidRPr="0046266F" w:rsidRDefault="00BD2F77" w:rsidP="00BD2F77">
      <w:pPr>
        <w:pStyle w:val="EW"/>
        <w:keepNext/>
        <w:tabs>
          <w:tab w:val="left" w:pos="2835"/>
        </w:tabs>
      </w:pPr>
      <w:r w:rsidRPr="0046266F">
        <w:tab/>
        <w:t>PLMN2:</w:t>
      </w:r>
      <w:r w:rsidRPr="0046266F">
        <w:tab/>
        <w:t>empty</w:t>
      </w:r>
    </w:p>
    <w:p w14:paraId="7A3CEDE2" w14:textId="77777777" w:rsidR="00BD2F77" w:rsidRPr="0046266F" w:rsidRDefault="00BD2F77" w:rsidP="00BD2F77">
      <w:pPr>
        <w:pStyle w:val="EW"/>
        <w:keepNext/>
        <w:tabs>
          <w:tab w:val="left" w:pos="2835"/>
        </w:tabs>
      </w:pPr>
      <w:r w:rsidRPr="0046266F">
        <w:tab/>
        <w:t>PLMN3:</w:t>
      </w:r>
      <w:r w:rsidRPr="0046266F">
        <w:tab/>
        <w:t>empty</w:t>
      </w:r>
    </w:p>
    <w:p w14:paraId="0E7EEB05" w14:textId="77777777" w:rsidR="00BD2F77" w:rsidRPr="0046266F" w:rsidRDefault="00BD2F77" w:rsidP="00BD2F77">
      <w:pPr>
        <w:pStyle w:val="EW"/>
        <w:keepNext/>
        <w:tabs>
          <w:tab w:val="left" w:pos="2835"/>
        </w:tabs>
      </w:pPr>
      <w:r w:rsidRPr="0046266F">
        <w:tab/>
        <w:t>PLMN4:</w:t>
      </w:r>
      <w:r w:rsidRPr="0046266F">
        <w:tab/>
        <w:t>empty</w:t>
      </w:r>
    </w:p>
    <w:p w14:paraId="360AD24B" w14:textId="77777777" w:rsidR="00BD2F77" w:rsidRPr="0046266F" w:rsidRDefault="00BD2F77" w:rsidP="00BD2F77">
      <w:pPr>
        <w:pStyle w:val="EW"/>
        <w:keepNext/>
        <w:tabs>
          <w:tab w:val="left" w:pos="2835"/>
        </w:tabs>
      </w:pPr>
      <w:r w:rsidRPr="0046266F">
        <w:tab/>
        <w:t>PLMN5:</w:t>
      </w:r>
      <w:r w:rsidRPr="0046266F">
        <w:tab/>
        <w:t>empty</w:t>
      </w:r>
    </w:p>
    <w:p w14:paraId="583258EB" w14:textId="77777777" w:rsidR="00BD2F77" w:rsidRPr="0046266F" w:rsidRDefault="00BD2F77" w:rsidP="00BD2F77">
      <w:pPr>
        <w:pStyle w:val="EX"/>
        <w:keepNext/>
        <w:tabs>
          <w:tab w:val="left" w:pos="2835"/>
        </w:tabs>
      </w:pPr>
      <w:r w:rsidRPr="0046266F">
        <w:tab/>
        <w:t>PLMN6:</w:t>
      </w:r>
      <w:r w:rsidRPr="0046266F">
        <w:tab/>
        <w:t>empty</w:t>
      </w:r>
    </w:p>
    <w:p w14:paraId="1E8A08C3" w14:textId="77777777" w:rsidR="00BD2F77" w:rsidRPr="0046266F" w:rsidRDefault="00BD2F77" w:rsidP="00BD2F7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2F77" w:rsidRPr="0046266F" w14:paraId="6AC9A2B0" w14:textId="77777777" w:rsidTr="00A64310">
        <w:tc>
          <w:tcPr>
            <w:tcW w:w="959" w:type="dxa"/>
            <w:tcBorders>
              <w:top w:val="single" w:sz="4" w:space="0" w:color="auto"/>
              <w:left w:val="single" w:sz="4" w:space="0" w:color="auto"/>
              <w:bottom w:val="single" w:sz="4" w:space="0" w:color="auto"/>
              <w:right w:val="single" w:sz="4" w:space="0" w:color="auto"/>
            </w:tcBorders>
          </w:tcPr>
          <w:p w14:paraId="307EEF11" w14:textId="77777777" w:rsidR="00BD2F77" w:rsidRPr="0046266F" w:rsidRDefault="00BD2F77" w:rsidP="00A64310">
            <w:pPr>
              <w:pStyle w:val="TAL"/>
            </w:pPr>
            <w:r w:rsidRPr="0046266F">
              <w:t>Coding:</w:t>
            </w:r>
          </w:p>
        </w:tc>
        <w:tc>
          <w:tcPr>
            <w:tcW w:w="717" w:type="dxa"/>
            <w:tcBorders>
              <w:top w:val="single" w:sz="4" w:space="0" w:color="auto"/>
              <w:left w:val="single" w:sz="4" w:space="0" w:color="auto"/>
              <w:bottom w:val="single" w:sz="4" w:space="0" w:color="auto"/>
              <w:right w:val="single" w:sz="4" w:space="0" w:color="auto"/>
            </w:tcBorders>
          </w:tcPr>
          <w:p w14:paraId="10A62AEE" w14:textId="77777777" w:rsidR="00BD2F77" w:rsidRPr="000E17DE" w:rsidRDefault="00BD2F77" w:rsidP="00A64310">
            <w:pPr>
              <w:pStyle w:val="TAL"/>
              <w:rPr>
                <w:b/>
                <w:bCs/>
              </w:rPr>
            </w:pPr>
            <w:r w:rsidRPr="000E17DE">
              <w:rPr>
                <w:b/>
                <w:bCs/>
              </w:rPr>
              <w:t>B1</w:t>
            </w:r>
          </w:p>
        </w:tc>
        <w:tc>
          <w:tcPr>
            <w:tcW w:w="717" w:type="dxa"/>
            <w:tcBorders>
              <w:top w:val="single" w:sz="4" w:space="0" w:color="auto"/>
              <w:left w:val="single" w:sz="4" w:space="0" w:color="auto"/>
              <w:bottom w:val="single" w:sz="4" w:space="0" w:color="auto"/>
              <w:right w:val="single" w:sz="4" w:space="0" w:color="auto"/>
            </w:tcBorders>
          </w:tcPr>
          <w:p w14:paraId="51C9B870" w14:textId="77777777" w:rsidR="00BD2F77" w:rsidRPr="000E17DE" w:rsidRDefault="00BD2F77" w:rsidP="00A64310">
            <w:pPr>
              <w:pStyle w:val="TAL"/>
              <w:rPr>
                <w:b/>
                <w:bCs/>
              </w:rPr>
            </w:pPr>
            <w:r w:rsidRPr="000E17DE">
              <w:rPr>
                <w:b/>
                <w:bCs/>
              </w:rPr>
              <w:t>B2</w:t>
            </w:r>
          </w:p>
        </w:tc>
        <w:tc>
          <w:tcPr>
            <w:tcW w:w="717" w:type="dxa"/>
            <w:tcBorders>
              <w:top w:val="single" w:sz="4" w:space="0" w:color="auto"/>
              <w:left w:val="single" w:sz="4" w:space="0" w:color="auto"/>
              <w:bottom w:val="single" w:sz="4" w:space="0" w:color="auto"/>
              <w:right w:val="single" w:sz="4" w:space="0" w:color="auto"/>
            </w:tcBorders>
          </w:tcPr>
          <w:p w14:paraId="42B58192" w14:textId="77777777" w:rsidR="00BD2F77" w:rsidRPr="000E17DE" w:rsidRDefault="00BD2F77" w:rsidP="00A64310">
            <w:pPr>
              <w:pStyle w:val="TAL"/>
              <w:rPr>
                <w:b/>
                <w:bCs/>
              </w:rPr>
            </w:pPr>
            <w:r w:rsidRPr="000E17DE">
              <w:rPr>
                <w:b/>
                <w:bCs/>
              </w:rPr>
              <w:t>B3</w:t>
            </w:r>
          </w:p>
        </w:tc>
        <w:tc>
          <w:tcPr>
            <w:tcW w:w="717" w:type="dxa"/>
            <w:tcBorders>
              <w:top w:val="single" w:sz="4" w:space="0" w:color="auto"/>
              <w:left w:val="single" w:sz="4" w:space="0" w:color="auto"/>
              <w:bottom w:val="single" w:sz="4" w:space="0" w:color="auto"/>
              <w:right w:val="single" w:sz="4" w:space="0" w:color="auto"/>
            </w:tcBorders>
          </w:tcPr>
          <w:p w14:paraId="4838928F" w14:textId="77777777" w:rsidR="00BD2F77" w:rsidRPr="000E17DE" w:rsidRDefault="00BD2F77" w:rsidP="00A64310">
            <w:pPr>
              <w:pStyle w:val="TAL"/>
              <w:rPr>
                <w:b/>
                <w:bCs/>
              </w:rPr>
            </w:pPr>
            <w:r w:rsidRPr="000E17DE">
              <w:rPr>
                <w:b/>
                <w:bCs/>
              </w:rPr>
              <w:t>B4</w:t>
            </w:r>
          </w:p>
        </w:tc>
        <w:tc>
          <w:tcPr>
            <w:tcW w:w="717" w:type="dxa"/>
            <w:tcBorders>
              <w:top w:val="single" w:sz="4" w:space="0" w:color="auto"/>
              <w:left w:val="single" w:sz="4" w:space="0" w:color="auto"/>
              <w:bottom w:val="single" w:sz="4" w:space="0" w:color="auto"/>
              <w:right w:val="single" w:sz="4" w:space="0" w:color="auto"/>
            </w:tcBorders>
          </w:tcPr>
          <w:p w14:paraId="3D5B4D98" w14:textId="77777777" w:rsidR="00BD2F77" w:rsidRPr="000E17DE" w:rsidRDefault="00BD2F77" w:rsidP="00A64310">
            <w:pPr>
              <w:pStyle w:val="TAL"/>
              <w:rPr>
                <w:b/>
                <w:bCs/>
              </w:rPr>
            </w:pPr>
            <w:r w:rsidRPr="000E17DE">
              <w:rPr>
                <w:b/>
                <w:bCs/>
              </w:rPr>
              <w:t>B5</w:t>
            </w:r>
          </w:p>
        </w:tc>
        <w:tc>
          <w:tcPr>
            <w:tcW w:w="717" w:type="dxa"/>
            <w:tcBorders>
              <w:top w:val="single" w:sz="4" w:space="0" w:color="auto"/>
              <w:left w:val="single" w:sz="4" w:space="0" w:color="auto"/>
              <w:bottom w:val="single" w:sz="4" w:space="0" w:color="auto"/>
              <w:right w:val="single" w:sz="4" w:space="0" w:color="auto"/>
            </w:tcBorders>
          </w:tcPr>
          <w:p w14:paraId="72BC8B4B" w14:textId="77777777" w:rsidR="00BD2F77" w:rsidRPr="000E17DE" w:rsidRDefault="00BD2F77" w:rsidP="00A64310">
            <w:pPr>
              <w:pStyle w:val="TAL"/>
              <w:rPr>
                <w:b/>
                <w:bCs/>
              </w:rPr>
            </w:pPr>
            <w:r w:rsidRPr="000E17DE">
              <w:rPr>
                <w:b/>
                <w:bCs/>
              </w:rPr>
              <w:t>B6</w:t>
            </w:r>
          </w:p>
        </w:tc>
        <w:tc>
          <w:tcPr>
            <w:tcW w:w="717" w:type="dxa"/>
            <w:tcBorders>
              <w:top w:val="single" w:sz="4" w:space="0" w:color="auto"/>
              <w:left w:val="single" w:sz="4" w:space="0" w:color="auto"/>
              <w:bottom w:val="single" w:sz="4" w:space="0" w:color="auto"/>
              <w:right w:val="single" w:sz="4" w:space="0" w:color="auto"/>
            </w:tcBorders>
          </w:tcPr>
          <w:p w14:paraId="4638BC99" w14:textId="77777777" w:rsidR="00BD2F77" w:rsidRPr="000E17DE" w:rsidRDefault="00BD2F77" w:rsidP="00A64310">
            <w:pPr>
              <w:pStyle w:val="TAL"/>
              <w:rPr>
                <w:b/>
                <w:bCs/>
              </w:rPr>
            </w:pPr>
            <w:r w:rsidRPr="000E17DE">
              <w:rPr>
                <w:b/>
                <w:bCs/>
              </w:rPr>
              <w:t>B7</w:t>
            </w:r>
          </w:p>
        </w:tc>
        <w:tc>
          <w:tcPr>
            <w:tcW w:w="717" w:type="dxa"/>
            <w:tcBorders>
              <w:top w:val="single" w:sz="4" w:space="0" w:color="auto"/>
              <w:left w:val="single" w:sz="4" w:space="0" w:color="auto"/>
              <w:bottom w:val="single" w:sz="4" w:space="0" w:color="auto"/>
              <w:right w:val="single" w:sz="4" w:space="0" w:color="auto"/>
            </w:tcBorders>
          </w:tcPr>
          <w:p w14:paraId="09A81945" w14:textId="77777777" w:rsidR="00BD2F77" w:rsidRPr="000E17DE" w:rsidRDefault="00BD2F77" w:rsidP="00A64310">
            <w:pPr>
              <w:pStyle w:val="TAL"/>
              <w:rPr>
                <w:b/>
                <w:bCs/>
              </w:rPr>
            </w:pPr>
            <w:r w:rsidRPr="000E17DE">
              <w:rPr>
                <w:b/>
                <w:bCs/>
              </w:rPr>
              <w:t>B8</w:t>
            </w:r>
          </w:p>
        </w:tc>
        <w:tc>
          <w:tcPr>
            <w:tcW w:w="717" w:type="dxa"/>
            <w:tcBorders>
              <w:top w:val="single" w:sz="4" w:space="0" w:color="auto"/>
              <w:left w:val="single" w:sz="4" w:space="0" w:color="auto"/>
              <w:bottom w:val="single" w:sz="4" w:space="0" w:color="auto"/>
              <w:right w:val="single" w:sz="4" w:space="0" w:color="auto"/>
            </w:tcBorders>
          </w:tcPr>
          <w:p w14:paraId="10DE1DD2" w14:textId="77777777" w:rsidR="00BD2F77" w:rsidRPr="000E17DE" w:rsidRDefault="00BD2F77" w:rsidP="00A64310">
            <w:pPr>
              <w:pStyle w:val="TAL"/>
              <w:rPr>
                <w:b/>
                <w:bCs/>
              </w:rPr>
            </w:pPr>
            <w:r w:rsidRPr="000E17DE">
              <w:rPr>
                <w:b/>
                <w:bCs/>
              </w:rPr>
              <w:t>B9</w:t>
            </w:r>
          </w:p>
        </w:tc>
        <w:tc>
          <w:tcPr>
            <w:tcW w:w="717" w:type="dxa"/>
            <w:tcBorders>
              <w:top w:val="single" w:sz="4" w:space="0" w:color="auto"/>
              <w:left w:val="single" w:sz="4" w:space="0" w:color="auto"/>
              <w:bottom w:val="single" w:sz="4" w:space="0" w:color="auto"/>
              <w:right w:val="single" w:sz="4" w:space="0" w:color="auto"/>
            </w:tcBorders>
          </w:tcPr>
          <w:p w14:paraId="342ACC25" w14:textId="77777777" w:rsidR="00BD2F77" w:rsidRPr="000E17DE" w:rsidRDefault="00BD2F77" w:rsidP="00A64310">
            <w:pPr>
              <w:pStyle w:val="TAL"/>
              <w:rPr>
                <w:b/>
                <w:bCs/>
              </w:rPr>
            </w:pPr>
            <w:r w:rsidRPr="000E17DE">
              <w:rPr>
                <w:b/>
                <w:bCs/>
              </w:rPr>
              <w:t>B10</w:t>
            </w:r>
          </w:p>
        </w:tc>
        <w:tc>
          <w:tcPr>
            <w:tcW w:w="717" w:type="dxa"/>
            <w:tcBorders>
              <w:top w:val="single" w:sz="4" w:space="0" w:color="auto"/>
              <w:left w:val="single" w:sz="4" w:space="0" w:color="auto"/>
              <w:bottom w:val="single" w:sz="4" w:space="0" w:color="auto"/>
              <w:right w:val="single" w:sz="4" w:space="0" w:color="auto"/>
            </w:tcBorders>
          </w:tcPr>
          <w:p w14:paraId="68E66C86" w14:textId="77777777" w:rsidR="00BD2F77" w:rsidRPr="000E17DE" w:rsidRDefault="00BD2F77" w:rsidP="00A64310">
            <w:pPr>
              <w:pStyle w:val="TAL"/>
              <w:rPr>
                <w:b/>
                <w:bCs/>
              </w:rPr>
            </w:pPr>
            <w:r w:rsidRPr="000E17DE">
              <w:rPr>
                <w:b/>
                <w:bCs/>
              </w:rPr>
              <w:t>B11</w:t>
            </w:r>
          </w:p>
        </w:tc>
        <w:tc>
          <w:tcPr>
            <w:tcW w:w="717" w:type="dxa"/>
            <w:tcBorders>
              <w:top w:val="single" w:sz="4" w:space="0" w:color="auto"/>
              <w:left w:val="single" w:sz="4" w:space="0" w:color="auto"/>
              <w:bottom w:val="single" w:sz="4" w:space="0" w:color="auto"/>
              <w:right w:val="single" w:sz="4" w:space="0" w:color="auto"/>
            </w:tcBorders>
          </w:tcPr>
          <w:p w14:paraId="6ADE3CA6" w14:textId="77777777" w:rsidR="00BD2F77" w:rsidRPr="000E17DE" w:rsidRDefault="00BD2F77" w:rsidP="00A64310">
            <w:pPr>
              <w:pStyle w:val="TAL"/>
              <w:rPr>
                <w:b/>
                <w:bCs/>
              </w:rPr>
            </w:pPr>
            <w:r w:rsidRPr="000E17DE">
              <w:rPr>
                <w:b/>
                <w:bCs/>
              </w:rPr>
              <w:t>B12</w:t>
            </w:r>
          </w:p>
        </w:tc>
      </w:tr>
      <w:tr w:rsidR="00BD2F77" w:rsidRPr="0046266F" w14:paraId="5B91DA02" w14:textId="77777777" w:rsidTr="00A64310">
        <w:tc>
          <w:tcPr>
            <w:tcW w:w="959" w:type="dxa"/>
            <w:tcBorders>
              <w:top w:val="single" w:sz="4" w:space="0" w:color="auto"/>
              <w:left w:val="single" w:sz="4" w:space="0" w:color="auto"/>
              <w:bottom w:val="single" w:sz="4" w:space="0" w:color="auto"/>
              <w:right w:val="single" w:sz="4" w:space="0" w:color="auto"/>
            </w:tcBorders>
          </w:tcPr>
          <w:p w14:paraId="547339D7" w14:textId="77777777" w:rsidR="00BD2F77" w:rsidRPr="0046266F" w:rsidRDefault="00BD2F77" w:rsidP="00A64310">
            <w:pPr>
              <w:pStyle w:val="TAL"/>
            </w:pPr>
            <w:r w:rsidRPr="0046266F">
              <w:t>Hex</w:t>
            </w:r>
          </w:p>
        </w:tc>
        <w:tc>
          <w:tcPr>
            <w:tcW w:w="717" w:type="dxa"/>
            <w:tcBorders>
              <w:top w:val="single" w:sz="4" w:space="0" w:color="auto"/>
              <w:left w:val="single" w:sz="4" w:space="0" w:color="auto"/>
              <w:bottom w:val="single" w:sz="4" w:space="0" w:color="auto"/>
              <w:right w:val="single" w:sz="4" w:space="0" w:color="auto"/>
            </w:tcBorders>
          </w:tcPr>
          <w:p w14:paraId="637EC957"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11FEFF73"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E9AA76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E1434D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83B041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4B18380D"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B2B1AD1"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FB0CACC"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C60CC26"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84B80E"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695BA7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91E5439" w14:textId="77777777" w:rsidR="00BD2F77" w:rsidRPr="0046266F" w:rsidRDefault="00BD2F77" w:rsidP="00A64310">
            <w:pPr>
              <w:pStyle w:val="TAL"/>
            </w:pPr>
            <w:r w:rsidRPr="0046266F">
              <w:t>FF</w:t>
            </w:r>
          </w:p>
        </w:tc>
      </w:tr>
      <w:tr w:rsidR="00BD2F77" w:rsidRPr="0046266F" w14:paraId="27205478" w14:textId="77777777" w:rsidTr="00A64310">
        <w:tc>
          <w:tcPr>
            <w:tcW w:w="959" w:type="dxa"/>
            <w:tcBorders>
              <w:top w:val="single" w:sz="4" w:space="0" w:color="auto"/>
              <w:right w:val="single" w:sz="4" w:space="0" w:color="auto"/>
            </w:tcBorders>
          </w:tcPr>
          <w:p w14:paraId="05656DA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F2B4002" w14:textId="77777777" w:rsidR="00BD2F77" w:rsidRPr="000E17DE" w:rsidRDefault="00BD2F77" w:rsidP="00A64310">
            <w:pPr>
              <w:pStyle w:val="TAL"/>
              <w:rPr>
                <w:b/>
                <w:bCs/>
              </w:rPr>
            </w:pPr>
            <w:r w:rsidRPr="000E17DE">
              <w:rPr>
                <w:b/>
                <w:bCs/>
              </w:rPr>
              <w:t>B13</w:t>
            </w:r>
          </w:p>
        </w:tc>
        <w:tc>
          <w:tcPr>
            <w:tcW w:w="717" w:type="dxa"/>
            <w:tcBorders>
              <w:top w:val="single" w:sz="4" w:space="0" w:color="auto"/>
              <w:left w:val="single" w:sz="4" w:space="0" w:color="auto"/>
              <w:bottom w:val="single" w:sz="4" w:space="0" w:color="auto"/>
              <w:right w:val="single" w:sz="4" w:space="0" w:color="auto"/>
            </w:tcBorders>
          </w:tcPr>
          <w:p w14:paraId="59435EFF" w14:textId="77777777" w:rsidR="00BD2F77" w:rsidRPr="000E17DE" w:rsidRDefault="00BD2F77" w:rsidP="00A64310">
            <w:pPr>
              <w:pStyle w:val="TAL"/>
              <w:rPr>
                <w:b/>
                <w:bCs/>
              </w:rPr>
            </w:pPr>
            <w:r w:rsidRPr="000E17DE">
              <w:rPr>
                <w:b/>
                <w:bCs/>
              </w:rPr>
              <w:t>B14</w:t>
            </w:r>
          </w:p>
        </w:tc>
        <w:tc>
          <w:tcPr>
            <w:tcW w:w="717" w:type="dxa"/>
            <w:tcBorders>
              <w:top w:val="single" w:sz="4" w:space="0" w:color="auto"/>
              <w:left w:val="single" w:sz="4" w:space="0" w:color="auto"/>
              <w:bottom w:val="single" w:sz="4" w:space="0" w:color="auto"/>
              <w:right w:val="single" w:sz="4" w:space="0" w:color="auto"/>
            </w:tcBorders>
          </w:tcPr>
          <w:p w14:paraId="08A0476A" w14:textId="77777777" w:rsidR="00BD2F77" w:rsidRPr="000E17DE" w:rsidRDefault="00BD2F77" w:rsidP="00A64310">
            <w:pPr>
              <w:pStyle w:val="TAL"/>
              <w:rPr>
                <w:b/>
                <w:bCs/>
              </w:rPr>
            </w:pPr>
            <w:r w:rsidRPr="000E17DE">
              <w:rPr>
                <w:b/>
                <w:bCs/>
              </w:rPr>
              <w:t>B15</w:t>
            </w:r>
          </w:p>
        </w:tc>
        <w:tc>
          <w:tcPr>
            <w:tcW w:w="717" w:type="dxa"/>
            <w:tcBorders>
              <w:top w:val="single" w:sz="4" w:space="0" w:color="auto"/>
              <w:left w:val="single" w:sz="4" w:space="0" w:color="auto"/>
              <w:bottom w:val="single" w:sz="4" w:space="0" w:color="auto"/>
              <w:right w:val="single" w:sz="4" w:space="0" w:color="auto"/>
            </w:tcBorders>
          </w:tcPr>
          <w:p w14:paraId="07E05AC5" w14:textId="77777777" w:rsidR="00BD2F77" w:rsidRPr="000E17DE" w:rsidRDefault="00BD2F77" w:rsidP="00A64310">
            <w:pPr>
              <w:pStyle w:val="TAL"/>
              <w:rPr>
                <w:b/>
                <w:bCs/>
              </w:rPr>
            </w:pPr>
            <w:r w:rsidRPr="000E17DE">
              <w:rPr>
                <w:b/>
                <w:bCs/>
              </w:rPr>
              <w:t>B16</w:t>
            </w:r>
          </w:p>
        </w:tc>
        <w:tc>
          <w:tcPr>
            <w:tcW w:w="717" w:type="dxa"/>
            <w:tcBorders>
              <w:top w:val="single" w:sz="4" w:space="0" w:color="auto"/>
              <w:left w:val="single" w:sz="4" w:space="0" w:color="auto"/>
              <w:bottom w:val="single" w:sz="4" w:space="0" w:color="auto"/>
              <w:right w:val="single" w:sz="4" w:space="0" w:color="auto"/>
            </w:tcBorders>
          </w:tcPr>
          <w:p w14:paraId="4506DFF4" w14:textId="77777777" w:rsidR="00BD2F77" w:rsidRPr="000E17DE" w:rsidRDefault="00BD2F77" w:rsidP="00A64310">
            <w:pPr>
              <w:pStyle w:val="TAL"/>
              <w:rPr>
                <w:b/>
                <w:bCs/>
              </w:rPr>
            </w:pPr>
            <w:r w:rsidRPr="000E17DE">
              <w:rPr>
                <w:b/>
                <w:bCs/>
              </w:rPr>
              <w:t>B17</w:t>
            </w:r>
          </w:p>
        </w:tc>
        <w:tc>
          <w:tcPr>
            <w:tcW w:w="717" w:type="dxa"/>
            <w:tcBorders>
              <w:top w:val="single" w:sz="4" w:space="0" w:color="auto"/>
              <w:left w:val="single" w:sz="4" w:space="0" w:color="auto"/>
              <w:bottom w:val="single" w:sz="4" w:space="0" w:color="auto"/>
              <w:right w:val="single" w:sz="4" w:space="0" w:color="auto"/>
            </w:tcBorders>
          </w:tcPr>
          <w:p w14:paraId="33CA69CF" w14:textId="77777777" w:rsidR="00BD2F77" w:rsidRPr="000E17DE" w:rsidRDefault="00BD2F77" w:rsidP="00A64310">
            <w:pPr>
              <w:pStyle w:val="TAL"/>
              <w:rPr>
                <w:b/>
                <w:bCs/>
              </w:rPr>
            </w:pPr>
            <w:r w:rsidRPr="000E17DE">
              <w:rPr>
                <w:b/>
                <w:bCs/>
              </w:rPr>
              <w:t>B18</w:t>
            </w:r>
          </w:p>
        </w:tc>
        <w:tc>
          <w:tcPr>
            <w:tcW w:w="717" w:type="dxa"/>
            <w:tcBorders>
              <w:top w:val="single" w:sz="4" w:space="0" w:color="auto"/>
              <w:left w:val="single" w:sz="4" w:space="0" w:color="auto"/>
              <w:bottom w:val="single" w:sz="4" w:space="0" w:color="auto"/>
              <w:right w:val="single" w:sz="4" w:space="0" w:color="auto"/>
            </w:tcBorders>
          </w:tcPr>
          <w:p w14:paraId="7749FFB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6CE30CCE"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5D6F1D11"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0ABAF41D"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133B55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7C04B94" w14:textId="77777777" w:rsidR="00BD2F77" w:rsidRPr="0046266F" w:rsidRDefault="00BD2F77" w:rsidP="00A64310">
            <w:pPr>
              <w:pStyle w:val="TAL"/>
            </w:pPr>
          </w:p>
        </w:tc>
      </w:tr>
      <w:tr w:rsidR="00BD2F77" w:rsidRPr="0046266F" w14:paraId="18194607" w14:textId="77777777" w:rsidTr="00A64310">
        <w:tc>
          <w:tcPr>
            <w:tcW w:w="959" w:type="dxa"/>
            <w:tcBorders>
              <w:right w:val="single" w:sz="4" w:space="0" w:color="auto"/>
            </w:tcBorders>
          </w:tcPr>
          <w:p w14:paraId="1E55420F"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47D3F158"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28DEAA24"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0131F382"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74578030"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5BDDB9F5"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6433CF6F" w14:textId="77777777" w:rsidR="00BD2F77" w:rsidRPr="0046266F" w:rsidRDefault="00BD2F77" w:rsidP="00A64310">
            <w:pPr>
              <w:pStyle w:val="TAL"/>
            </w:pPr>
            <w:r w:rsidRPr="0046266F">
              <w:t>FF</w:t>
            </w:r>
          </w:p>
        </w:tc>
        <w:tc>
          <w:tcPr>
            <w:tcW w:w="717" w:type="dxa"/>
            <w:tcBorders>
              <w:top w:val="single" w:sz="4" w:space="0" w:color="auto"/>
              <w:left w:val="single" w:sz="4" w:space="0" w:color="auto"/>
              <w:bottom w:val="single" w:sz="4" w:space="0" w:color="auto"/>
              <w:right w:val="single" w:sz="4" w:space="0" w:color="auto"/>
            </w:tcBorders>
          </w:tcPr>
          <w:p w14:paraId="32A9B09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32E84D79"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14F0F2C7"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A9E6B45"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2A863200" w14:textId="77777777" w:rsidR="00BD2F77" w:rsidRPr="0046266F" w:rsidRDefault="00BD2F77" w:rsidP="00A64310">
            <w:pPr>
              <w:pStyle w:val="TAL"/>
            </w:pPr>
          </w:p>
        </w:tc>
        <w:tc>
          <w:tcPr>
            <w:tcW w:w="717" w:type="dxa"/>
            <w:tcBorders>
              <w:top w:val="single" w:sz="4" w:space="0" w:color="auto"/>
              <w:left w:val="single" w:sz="4" w:space="0" w:color="auto"/>
              <w:bottom w:val="single" w:sz="4" w:space="0" w:color="auto"/>
              <w:right w:val="single" w:sz="4" w:space="0" w:color="auto"/>
            </w:tcBorders>
          </w:tcPr>
          <w:p w14:paraId="7938EE42" w14:textId="77777777" w:rsidR="00BD2F77" w:rsidRPr="0046266F" w:rsidRDefault="00BD2F77" w:rsidP="00A64310">
            <w:pPr>
              <w:pStyle w:val="TAL"/>
            </w:pPr>
          </w:p>
        </w:tc>
      </w:tr>
    </w:tbl>
    <w:p w14:paraId="1CA02B53" w14:textId="77777777" w:rsidR="00BD2F77" w:rsidRPr="0046266F" w:rsidRDefault="00BD2F77" w:rsidP="00BD2F77">
      <w:pPr>
        <w:rPr>
          <w:lang w:val="fr-FR"/>
        </w:rPr>
      </w:pPr>
    </w:p>
    <w:p w14:paraId="47AACC25" w14:textId="77777777" w:rsidR="00BD2F77" w:rsidRPr="0046266F" w:rsidRDefault="00BD2F77" w:rsidP="00BD2F77">
      <w:pPr>
        <w:keepNext/>
        <w:rPr>
          <w:b/>
        </w:rPr>
      </w:pPr>
      <w:r w:rsidRPr="0046266F">
        <w:rPr>
          <w:b/>
        </w:rPr>
        <w:t>EF</w:t>
      </w:r>
      <w:r w:rsidRPr="0046266F">
        <w:rPr>
          <w:b/>
          <w:vertAlign w:val="subscript"/>
        </w:rPr>
        <w:t>EPSLOCI</w:t>
      </w:r>
      <w:r w:rsidRPr="0046266F">
        <w:rPr>
          <w:b/>
        </w:rPr>
        <w:t xml:space="preserve"> (EPS Information)</w:t>
      </w:r>
    </w:p>
    <w:p w14:paraId="7E667BBB" w14:textId="77777777" w:rsidR="00BD2F77" w:rsidRPr="0046266F" w:rsidRDefault="00BD2F77" w:rsidP="00BD2F77">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3CA5C266" w14:textId="77777777" w:rsidR="00BD2F77" w:rsidRPr="0046266F" w:rsidRDefault="00BD2F77" w:rsidP="00BD2F77">
      <w:pPr>
        <w:pStyle w:val="EW"/>
        <w:tabs>
          <w:tab w:val="left" w:pos="2835"/>
        </w:tabs>
        <w:rPr>
          <w:lang w:val="it-IT"/>
        </w:rPr>
      </w:pPr>
      <w:r w:rsidRPr="0046266F">
        <w:rPr>
          <w:lang w:val="it-IT"/>
        </w:rPr>
        <w:tab/>
        <w:t>Last visited registered TAI:</w:t>
      </w:r>
      <w:r w:rsidRPr="0046266F">
        <w:rPr>
          <w:lang w:val="it-IT"/>
        </w:rPr>
        <w:tab/>
        <w:t>234/005/0001</w:t>
      </w:r>
    </w:p>
    <w:p w14:paraId="3E1F9A7F" w14:textId="77777777" w:rsidR="00BD2F77" w:rsidRPr="0046266F" w:rsidRDefault="00BD2F77" w:rsidP="00BD2F77">
      <w:pPr>
        <w:pStyle w:val="EW"/>
        <w:tabs>
          <w:tab w:val="left" w:pos="2835"/>
        </w:tabs>
        <w:rPr>
          <w:lang w:val="it-IT"/>
        </w:rPr>
      </w:pPr>
      <w:r w:rsidRPr="0046266F">
        <w:rPr>
          <w:lang w:val="it-IT"/>
        </w:rPr>
        <w:tab/>
        <w:t>EPS update status:</w:t>
      </w:r>
      <w:r w:rsidRPr="0046266F">
        <w:rPr>
          <w:lang w:val="it-IT"/>
        </w:rPr>
        <w:tab/>
        <w:t>updated</w:t>
      </w:r>
    </w:p>
    <w:p w14:paraId="5D76D300" w14:textId="77777777" w:rsidR="00BD2F77" w:rsidRPr="0046266F" w:rsidRDefault="00BD2F77" w:rsidP="00BD2F77">
      <w:pPr>
        <w:pStyle w:val="EW"/>
        <w:tabs>
          <w:tab w:val="left" w:pos="2835"/>
        </w:tabs>
        <w:rPr>
          <w:lang w:val="it-IT"/>
        </w:rPr>
      </w:pPr>
    </w:p>
    <w:p w14:paraId="3289912D" w14:textId="77777777" w:rsidR="00BD2F77" w:rsidRPr="0046266F" w:rsidRDefault="00BD2F77" w:rsidP="00BD2F7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2F77" w:rsidRPr="0046266F" w14:paraId="2482FA1B" w14:textId="77777777" w:rsidTr="00A64310">
        <w:tc>
          <w:tcPr>
            <w:tcW w:w="959" w:type="dxa"/>
            <w:tcBorders>
              <w:top w:val="single" w:sz="4" w:space="0" w:color="auto"/>
              <w:left w:val="single" w:sz="4" w:space="0" w:color="auto"/>
              <w:bottom w:val="single" w:sz="4" w:space="0" w:color="auto"/>
              <w:right w:val="single" w:sz="4" w:space="0" w:color="auto"/>
            </w:tcBorders>
          </w:tcPr>
          <w:p w14:paraId="62932D95" w14:textId="77777777" w:rsidR="00BD2F77" w:rsidRPr="0046266F" w:rsidRDefault="00BD2F77" w:rsidP="00A64310">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43489CD9" w14:textId="77777777" w:rsidR="00BD2F77" w:rsidRPr="00532EC0" w:rsidRDefault="00BD2F77" w:rsidP="00A64310">
            <w:pPr>
              <w:pStyle w:val="TAL"/>
              <w:rPr>
                <w:b/>
                <w:bCs/>
                <w:lang w:val="it-IT"/>
              </w:rPr>
            </w:pPr>
            <w:r w:rsidRPr="00532EC0">
              <w:rPr>
                <w:b/>
                <w:bCs/>
                <w:lang w:val="it-IT"/>
              </w:rPr>
              <w:t>B1</w:t>
            </w:r>
          </w:p>
        </w:tc>
        <w:tc>
          <w:tcPr>
            <w:tcW w:w="782" w:type="dxa"/>
            <w:tcBorders>
              <w:top w:val="single" w:sz="4" w:space="0" w:color="auto"/>
              <w:left w:val="single" w:sz="4" w:space="0" w:color="auto"/>
              <w:bottom w:val="single" w:sz="4" w:space="0" w:color="auto"/>
              <w:right w:val="single" w:sz="4" w:space="0" w:color="auto"/>
            </w:tcBorders>
          </w:tcPr>
          <w:p w14:paraId="53B60400" w14:textId="77777777" w:rsidR="00BD2F77" w:rsidRPr="00532EC0" w:rsidRDefault="00BD2F77" w:rsidP="00A64310">
            <w:pPr>
              <w:pStyle w:val="TAL"/>
              <w:rPr>
                <w:b/>
                <w:bCs/>
                <w:lang w:val="it-IT"/>
              </w:rPr>
            </w:pPr>
            <w:r w:rsidRPr="00532EC0">
              <w:rPr>
                <w:b/>
                <w:bCs/>
                <w:lang w:val="it-IT"/>
              </w:rPr>
              <w:t>B2</w:t>
            </w:r>
          </w:p>
        </w:tc>
        <w:tc>
          <w:tcPr>
            <w:tcW w:w="782" w:type="dxa"/>
            <w:tcBorders>
              <w:top w:val="single" w:sz="4" w:space="0" w:color="auto"/>
              <w:left w:val="single" w:sz="4" w:space="0" w:color="auto"/>
              <w:bottom w:val="single" w:sz="4" w:space="0" w:color="auto"/>
              <w:right w:val="single" w:sz="4" w:space="0" w:color="auto"/>
            </w:tcBorders>
          </w:tcPr>
          <w:p w14:paraId="08C465AB" w14:textId="77777777" w:rsidR="00BD2F77" w:rsidRPr="00532EC0" w:rsidRDefault="00BD2F77" w:rsidP="00A64310">
            <w:pPr>
              <w:pStyle w:val="TAL"/>
              <w:rPr>
                <w:b/>
                <w:bCs/>
                <w:lang w:val="it-IT"/>
              </w:rPr>
            </w:pPr>
            <w:r w:rsidRPr="00532EC0">
              <w:rPr>
                <w:b/>
                <w:bCs/>
                <w:lang w:val="it-IT"/>
              </w:rPr>
              <w:t>B3</w:t>
            </w:r>
          </w:p>
        </w:tc>
        <w:tc>
          <w:tcPr>
            <w:tcW w:w="782" w:type="dxa"/>
            <w:tcBorders>
              <w:top w:val="single" w:sz="4" w:space="0" w:color="auto"/>
              <w:left w:val="single" w:sz="4" w:space="0" w:color="auto"/>
              <w:bottom w:val="single" w:sz="4" w:space="0" w:color="auto"/>
              <w:right w:val="single" w:sz="4" w:space="0" w:color="auto"/>
            </w:tcBorders>
          </w:tcPr>
          <w:p w14:paraId="717D19A6" w14:textId="77777777" w:rsidR="00BD2F77" w:rsidRPr="00532EC0" w:rsidRDefault="00BD2F77" w:rsidP="00A64310">
            <w:pPr>
              <w:pStyle w:val="TAL"/>
              <w:rPr>
                <w:b/>
                <w:bCs/>
                <w:lang w:val="it-IT"/>
              </w:rPr>
            </w:pPr>
            <w:r w:rsidRPr="00532EC0">
              <w:rPr>
                <w:b/>
                <w:bCs/>
                <w:lang w:val="it-IT"/>
              </w:rPr>
              <w:t>B4</w:t>
            </w:r>
          </w:p>
        </w:tc>
        <w:tc>
          <w:tcPr>
            <w:tcW w:w="782" w:type="dxa"/>
            <w:tcBorders>
              <w:top w:val="single" w:sz="4" w:space="0" w:color="auto"/>
              <w:left w:val="single" w:sz="4" w:space="0" w:color="auto"/>
              <w:bottom w:val="single" w:sz="4" w:space="0" w:color="auto"/>
              <w:right w:val="single" w:sz="4" w:space="0" w:color="auto"/>
            </w:tcBorders>
          </w:tcPr>
          <w:p w14:paraId="674DEEE9" w14:textId="77777777" w:rsidR="00BD2F77" w:rsidRPr="00532EC0" w:rsidRDefault="00BD2F77" w:rsidP="00A64310">
            <w:pPr>
              <w:pStyle w:val="TAL"/>
              <w:rPr>
                <w:b/>
                <w:bCs/>
                <w:lang w:val="it-IT"/>
              </w:rPr>
            </w:pPr>
            <w:r w:rsidRPr="00532EC0">
              <w:rPr>
                <w:b/>
                <w:bCs/>
                <w:lang w:val="it-IT"/>
              </w:rPr>
              <w:t>B5</w:t>
            </w:r>
          </w:p>
        </w:tc>
        <w:tc>
          <w:tcPr>
            <w:tcW w:w="782" w:type="dxa"/>
            <w:tcBorders>
              <w:top w:val="single" w:sz="4" w:space="0" w:color="auto"/>
              <w:left w:val="single" w:sz="4" w:space="0" w:color="auto"/>
              <w:bottom w:val="single" w:sz="4" w:space="0" w:color="auto"/>
              <w:right w:val="single" w:sz="4" w:space="0" w:color="auto"/>
            </w:tcBorders>
          </w:tcPr>
          <w:p w14:paraId="33D3595B" w14:textId="77777777" w:rsidR="00BD2F77" w:rsidRPr="00532EC0" w:rsidRDefault="00BD2F77" w:rsidP="00A64310">
            <w:pPr>
              <w:pStyle w:val="TAL"/>
              <w:rPr>
                <w:b/>
                <w:bCs/>
                <w:lang w:val="it-IT"/>
              </w:rPr>
            </w:pPr>
            <w:r w:rsidRPr="00532EC0">
              <w:rPr>
                <w:b/>
                <w:bCs/>
                <w:lang w:val="it-IT"/>
              </w:rPr>
              <w:t>B6</w:t>
            </w:r>
          </w:p>
        </w:tc>
        <w:tc>
          <w:tcPr>
            <w:tcW w:w="782" w:type="dxa"/>
            <w:tcBorders>
              <w:top w:val="single" w:sz="4" w:space="0" w:color="auto"/>
              <w:left w:val="single" w:sz="4" w:space="0" w:color="auto"/>
              <w:bottom w:val="single" w:sz="4" w:space="0" w:color="auto"/>
              <w:right w:val="single" w:sz="4" w:space="0" w:color="auto"/>
            </w:tcBorders>
          </w:tcPr>
          <w:p w14:paraId="4E17C370" w14:textId="77777777" w:rsidR="00BD2F77" w:rsidRPr="00532EC0" w:rsidRDefault="00BD2F77" w:rsidP="00A64310">
            <w:pPr>
              <w:pStyle w:val="TAL"/>
              <w:rPr>
                <w:b/>
                <w:bCs/>
                <w:lang w:val="it-IT"/>
              </w:rPr>
            </w:pPr>
            <w:r w:rsidRPr="00532EC0">
              <w:rPr>
                <w:b/>
                <w:bCs/>
                <w:lang w:val="it-IT"/>
              </w:rPr>
              <w:t>B7</w:t>
            </w:r>
          </w:p>
        </w:tc>
        <w:tc>
          <w:tcPr>
            <w:tcW w:w="782" w:type="dxa"/>
            <w:tcBorders>
              <w:top w:val="single" w:sz="4" w:space="0" w:color="auto"/>
              <w:left w:val="single" w:sz="4" w:space="0" w:color="auto"/>
              <w:bottom w:val="single" w:sz="4" w:space="0" w:color="auto"/>
              <w:right w:val="single" w:sz="4" w:space="0" w:color="auto"/>
            </w:tcBorders>
          </w:tcPr>
          <w:p w14:paraId="00B16F31" w14:textId="77777777" w:rsidR="00BD2F77" w:rsidRPr="00532EC0" w:rsidRDefault="00BD2F77" w:rsidP="00A64310">
            <w:pPr>
              <w:pStyle w:val="TAL"/>
              <w:rPr>
                <w:b/>
                <w:bCs/>
                <w:lang w:val="it-IT"/>
              </w:rPr>
            </w:pPr>
            <w:r w:rsidRPr="00532EC0">
              <w:rPr>
                <w:b/>
                <w:bCs/>
                <w:lang w:val="it-IT"/>
              </w:rPr>
              <w:t>B8</w:t>
            </w:r>
          </w:p>
        </w:tc>
        <w:tc>
          <w:tcPr>
            <w:tcW w:w="782" w:type="dxa"/>
            <w:tcBorders>
              <w:top w:val="single" w:sz="4" w:space="0" w:color="auto"/>
              <w:left w:val="single" w:sz="4" w:space="0" w:color="auto"/>
              <w:bottom w:val="single" w:sz="4" w:space="0" w:color="auto"/>
              <w:right w:val="single" w:sz="4" w:space="0" w:color="auto"/>
            </w:tcBorders>
          </w:tcPr>
          <w:p w14:paraId="32035390" w14:textId="77777777" w:rsidR="00BD2F77" w:rsidRPr="00532EC0" w:rsidRDefault="00BD2F77" w:rsidP="00A64310">
            <w:pPr>
              <w:pStyle w:val="TAL"/>
              <w:rPr>
                <w:b/>
                <w:bCs/>
                <w:lang w:val="it-IT"/>
              </w:rPr>
            </w:pPr>
            <w:r w:rsidRPr="00532EC0">
              <w:rPr>
                <w:b/>
                <w:bCs/>
                <w:lang w:val="it-IT"/>
              </w:rPr>
              <w:t>B9</w:t>
            </w:r>
          </w:p>
        </w:tc>
        <w:tc>
          <w:tcPr>
            <w:tcW w:w="782" w:type="dxa"/>
            <w:tcBorders>
              <w:top w:val="single" w:sz="4" w:space="0" w:color="auto"/>
              <w:left w:val="single" w:sz="4" w:space="0" w:color="auto"/>
              <w:bottom w:val="single" w:sz="4" w:space="0" w:color="auto"/>
              <w:right w:val="single" w:sz="4" w:space="0" w:color="auto"/>
            </w:tcBorders>
          </w:tcPr>
          <w:p w14:paraId="44A98DF6" w14:textId="77777777" w:rsidR="00BD2F77" w:rsidRPr="00532EC0" w:rsidRDefault="00BD2F77" w:rsidP="00A64310">
            <w:pPr>
              <w:pStyle w:val="TAL"/>
              <w:rPr>
                <w:b/>
                <w:bCs/>
                <w:lang w:val="it-IT"/>
              </w:rPr>
            </w:pPr>
            <w:r w:rsidRPr="00532EC0">
              <w:rPr>
                <w:b/>
                <w:bCs/>
                <w:lang w:val="it-IT"/>
              </w:rPr>
              <w:t>B10</w:t>
            </w:r>
          </w:p>
        </w:tc>
        <w:tc>
          <w:tcPr>
            <w:tcW w:w="782" w:type="dxa"/>
            <w:tcBorders>
              <w:top w:val="single" w:sz="4" w:space="0" w:color="auto"/>
              <w:left w:val="single" w:sz="4" w:space="0" w:color="auto"/>
              <w:bottom w:val="single" w:sz="4" w:space="0" w:color="auto"/>
              <w:right w:val="single" w:sz="4" w:space="0" w:color="auto"/>
            </w:tcBorders>
          </w:tcPr>
          <w:p w14:paraId="37B7E2C2" w14:textId="77777777" w:rsidR="00BD2F77" w:rsidRPr="00532EC0" w:rsidRDefault="00BD2F77" w:rsidP="00A64310">
            <w:pPr>
              <w:pStyle w:val="TAL"/>
              <w:rPr>
                <w:b/>
                <w:bCs/>
                <w:lang w:val="it-IT"/>
              </w:rPr>
            </w:pPr>
            <w:r w:rsidRPr="00532EC0">
              <w:rPr>
                <w:b/>
                <w:bCs/>
                <w:lang w:val="it-IT"/>
              </w:rPr>
              <w:t>B11</w:t>
            </w:r>
          </w:p>
        </w:tc>
      </w:tr>
      <w:tr w:rsidR="00BD2F77" w:rsidRPr="0046266F" w14:paraId="47E5A6DB" w14:textId="77777777" w:rsidTr="00A64310">
        <w:tc>
          <w:tcPr>
            <w:tcW w:w="959" w:type="dxa"/>
            <w:tcBorders>
              <w:top w:val="single" w:sz="4" w:space="0" w:color="auto"/>
              <w:left w:val="single" w:sz="4" w:space="0" w:color="auto"/>
              <w:bottom w:val="single" w:sz="4" w:space="0" w:color="auto"/>
              <w:right w:val="single" w:sz="4" w:space="0" w:color="auto"/>
            </w:tcBorders>
          </w:tcPr>
          <w:p w14:paraId="4FC1982D" w14:textId="77777777" w:rsidR="00BD2F77" w:rsidRPr="0046266F" w:rsidRDefault="00BD2F77" w:rsidP="00A64310">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50F7E34B" w14:textId="77777777" w:rsidR="00BD2F77" w:rsidRPr="0046266F" w:rsidRDefault="00BD2F77" w:rsidP="00A64310">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50D79221" w14:textId="77777777" w:rsidR="00BD2F77" w:rsidRPr="0046266F" w:rsidRDefault="00BD2F77" w:rsidP="00A64310">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90DECAD" w14:textId="77777777" w:rsidR="00BD2F77" w:rsidRPr="0046266F" w:rsidRDefault="00BD2F77" w:rsidP="00A64310">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263DB03F" w14:textId="77777777" w:rsidR="00BD2F77" w:rsidRPr="0046266F" w:rsidRDefault="00BD2F77" w:rsidP="00A64310">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279F1D0E"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1E2A7675" w14:textId="77777777" w:rsidR="00BD2F77" w:rsidRPr="0046266F" w:rsidRDefault="00BD2F77" w:rsidP="00A64310">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5E0F2E35" w14:textId="77777777" w:rsidR="00BD2F77" w:rsidRPr="0046266F" w:rsidRDefault="00BD2F77" w:rsidP="00A64310">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076CA0F1" w14:textId="77777777" w:rsidR="00BD2F77" w:rsidRPr="0046266F" w:rsidRDefault="00BD2F77" w:rsidP="00A64310">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6D66F06D" w14:textId="77777777" w:rsidR="00BD2F77" w:rsidRPr="0046266F" w:rsidRDefault="00BD2F77" w:rsidP="00A64310">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21226C40" w14:textId="77777777" w:rsidR="00BD2F77" w:rsidRPr="0046266F" w:rsidRDefault="00BD2F77" w:rsidP="00A64310">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409FA765" w14:textId="77777777" w:rsidR="00BD2F77" w:rsidRPr="0046266F" w:rsidRDefault="00BD2F77" w:rsidP="00A64310">
            <w:pPr>
              <w:pStyle w:val="TAL"/>
              <w:rPr>
                <w:lang w:val="it-IT"/>
              </w:rPr>
            </w:pPr>
            <w:r w:rsidRPr="0046266F">
              <w:rPr>
                <w:lang w:val="it-IT"/>
              </w:rPr>
              <w:t>65</w:t>
            </w:r>
          </w:p>
        </w:tc>
      </w:tr>
      <w:tr w:rsidR="00BD2F77" w:rsidRPr="0046266F" w14:paraId="4C5A5D77" w14:textId="77777777" w:rsidTr="00A64310">
        <w:tc>
          <w:tcPr>
            <w:tcW w:w="959" w:type="dxa"/>
            <w:tcBorders>
              <w:right w:val="single" w:sz="4" w:space="0" w:color="auto"/>
            </w:tcBorders>
          </w:tcPr>
          <w:p w14:paraId="503EFF3E"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BD2C5A4" w14:textId="77777777" w:rsidR="00BD2F77" w:rsidRPr="00532EC0" w:rsidRDefault="00BD2F77" w:rsidP="00A64310">
            <w:pPr>
              <w:pStyle w:val="TAL"/>
              <w:rPr>
                <w:b/>
                <w:bCs/>
                <w:lang w:val="it-IT"/>
              </w:rPr>
            </w:pPr>
            <w:r w:rsidRPr="00532EC0">
              <w:rPr>
                <w:b/>
                <w:bCs/>
                <w:lang w:val="it-IT"/>
              </w:rPr>
              <w:t>B12</w:t>
            </w:r>
          </w:p>
        </w:tc>
        <w:tc>
          <w:tcPr>
            <w:tcW w:w="782" w:type="dxa"/>
            <w:tcBorders>
              <w:top w:val="single" w:sz="4" w:space="0" w:color="auto"/>
              <w:left w:val="single" w:sz="4" w:space="0" w:color="auto"/>
              <w:bottom w:val="single" w:sz="4" w:space="0" w:color="auto"/>
              <w:right w:val="single" w:sz="4" w:space="0" w:color="auto"/>
            </w:tcBorders>
          </w:tcPr>
          <w:p w14:paraId="7FF4EF6E" w14:textId="77777777" w:rsidR="00BD2F77" w:rsidRPr="00532EC0" w:rsidRDefault="00BD2F77" w:rsidP="00A64310">
            <w:pPr>
              <w:pStyle w:val="TAL"/>
              <w:rPr>
                <w:b/>
                <w:bCs/>
                <w:lang w:val="it-IT"/>
              </w:rPr>
            </w:pPr>
            <w:r w:rsidRPr="00532EC0">
              <w:rPr>
                <w:b/>
                <w:bCs/>
                <w:lang w:val="it-IT"/>
              </w:rPr>
              <w:t>B13</w:t>
            </w:r>
          </w:p>
        </w:tc>
        <w:tc>
          <w:tcPr>
            <w:tcW w:w="782" w:type="dxa"/>
            <w:tcBorders>
              <w:top w:val="single" w:sz="4" w:space="0" w:color="auto"/>
              <w:left w:val="single" w:sz="4" w:space="0" w:color="auto"/>
              <w:bottom w:val="single" w:sz="4" w:space="0" w:color="auto"/>
              <w:right w:val="single" w:sz="4" w:space="0" w:color="auto"/>
            </w:tcBorders>
          </w:tcPr>
          <w:p w14:paraId="72923A68" w14:textId="77777777" w:rsidR="00BD2F77" w:rsidRPr="00532EC0" w:rsidRDefault="00BD2F77" w:rsidP="00A64310">
            <w:pPr>
              <w:pStyle w:val="TAL"/>
              <w:rPr>
                <w:b/>
                <w:bCs/>
                <w:lang w:val="it-IT"/>
              </w:rPr>
            </w:pPr>
            <w:r w:rsidRPr="00532EC0">
              <w:rPr>
                <w:b/>
                <w:bCs/>
                <w:lang w:val="it-IT"/>
              </w:rPr>
              <w:t>B14</w:t>
            </w:r>
          </w:p>
        </w:tc>
        <w:tc>
          <w:tcPr>
            <w:tcW w:w="782" w:type="dxa"/>
            <w:tcBorders>
              <w:top w:val="single" w:sz="4" w:space="0" w:color="auto"/>
              <w:left w:val="single" w:sz="4" w:space="0" w:color="auto"/>
              <w:bottom w:val="single" w:sz="4" w:space="0" w:color="auto"/>
              <w:right w:val="single" w:sz="4" w:space="0" w:color="auto"/>
            </w:tcBorders>
          </w:tcPr>
          <w:p w14:paraId="6ED793E6" w14:textId="77777777" w:rsidR="00BD2F77" w:rsidRPr="00532EC0" w:rsidRDefault="00BD2F77" w:rsidP="00A64310">
            <w:pPr>
              <w:pStyle w:val="TAL"/>
              <w:rPr>
                <w:b/>
                <w:bCs/>
                <w:lang w:val="it-IT"/>
              </w:rPr>
            </w:pPr>
            <w:r w:rsidRPr="00532EC0">
              <w:rPr>
                <w:b/>
                <w:bCs/>
                <w:lang w:val="it-IT"/>
              </w:rPr>
              <w:t>B15</w:t>
            </w:r>
          </w:p>
        </w:tc>
        <w:tc>
          <w:tcPr>
            <w:tcW w:w="782" w:type="dxa"/>
            <w:tcBorders>
              <w:top w:val="single" w:sz="4" w:space="0" w:color="auto"/>
              <w:left w:val="single" w:sz="4" w:space="0" w:color="auto"/>
              <w:bottom w:val="single" w:sz="4" w:space="0" w:color="auto"/>
              <w:right w:val="single" w:sz="4" w:space="0" w:color="auto"/>
            </w:tcBorders>
          </w:tcPr>
          <w:p w14:paraId="5F51E2F4" w14:textId="77777777" w:rsidR="00BD2F77" w:rsidRPr="00532EC0" w:rsidRDefault="00BD2F77" w:rsidP="00A64310">
            <w:pPr>
              <w:pStyle w:val="TAL"/>
              <w:rPr>
                <w:b/>
                <w:bCs/>
                <w:lang w:val="it-IT"/>
              </w:rPr>
            </w:pPr>
            <w:r w:rsidRPr="00532EC0">
              <w:rPr>
                <w:b/>
                <w:bCs/>
                <w:lang w:val="it-IT"/>
              </w:rPr>
              <w:t>B16</w:t>
            </w:r>
          </w:p>
        </w:tc>
        <w:tc>
          <w:tcPr>
            <w:tcW w:w="782" w:type="dxa"/>
            <w:tcBorders>
              <w:top w:val="single" w:sz="4" w:space="0" w:color="auto"/>
              <w:left w:val="single" w:sz="4" w:space="0" w:color="auto"/>
              <w:bottom w:val="single" w:sz="4" w:space="0" w:color="auto"/>
              <w:right w:val="single" w:sz="4" w:space="0" w:color="auto"/>
            </w:tcBorders>
          </w:tcPr>
          <w:p w14:paraId="637C82FB" w14:textId="77777777" w:rsidR="00BD2F77" w:rsidRPr="00532EC0" w:rsidRDefault="00BD2F77" w:rsidP="00A64310">
            <w:pPr>
              <w:pStyle w:val="TAL"/>
              <w:rPr>
                <w:b/>
                <w:bCs/>
                <w:lang w:val="it-IT"/>
              </w:rPr>
            </w:pPr>
            <w:r w:rsidRPr="00532EC0">
              <w:rPr>
                <w:b/>
                <w:bCs/>
                <w:lang w:val="it-IT"/>
              </w:rPr>
              <w:t>B17</w:t>
            </w:r>
          </w:p>
        </w:tc>
        <w:tc>
          <w:tcPr>
            <w:tcW w:w="782" w:type="dxa"/>
            <w:tcBorders>
              <w:top w:val="single" w:sz="4" w:space="0" w:color="auto"/>
              <w:left w:val="single" w:sz="4" w:space="0" w:color="auto"/>
              <w:bottom w:val="single" w:sz="4" w:space="0" w:color="auto"/>
              <w:right w:val="single" w:sz="4" w:space="0" w:color="auto"/>
            </w:tcBorders>
          </w:tcPr>
          <w:p w14:paraId="3AB9B6F1" w14:textId="77777777" w:rsidR="00BD2F77" w:rsidRPr="00532EC0" w:rsidRDefault="00BD2F77" w:rsidP="00A64310">
            <w:pPr>
              <w:pStyle w:val="TAL"/>
              <w:rPr>
                <w:b/>
                <w:bCs/>
                <w:lang w:val="it-IT"/>
              </w:rPr>
            </w:pPr>
            <w:r w:rsidRPr="00532EC0">
              <w:rPr>
                <w:b/>
                <w:bCs/>
                <w:lang w:val="it-IT"/>
              </w:rPr>
              <w:t>B18</w:t>
            </w:r>
          </w:p>
        </w:tc>
        <w:tc>
          <w:tcPr>
            <w:tcW w:w="782" w:type="dxa"/>
            <w:tcBorders>
              <w:top w:val="single" w:sz="4" w:space="0" w:color="auto"/>
              <w:left w:val="single" w:sz="4" w:space="0" w:color="auto"/>
              <w:bottom w:val="single" w:sz="4" w:space="0" w:color="auto"/>
              <w:right w:val="single" w:sz="4" w:space="0" w:color="auto"/>
            </w:tcBorders>
          </w:tcPr>
          <w:p w14:paraId="01AC1AA4"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86A5F3"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29920BD"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789CBC1" w14:textId="77777777" w:rsidR="00BD2F77" w:rsidRPr="0046266F" w:rsidRDefault="00BD2F77" w:rsidP="00A64310">
            <w:pPr>
              <w:pStyle w:val="TAL"/>
              <w:rPr>
                <w:lang w:val="it-IT"/>
              </w:rPr>
            </w:pPr>
          </w:p>
        </w:tc>
      </w:tr>
      <w:tr w:rsidR="00BD2F77" w:rsidRPr="0046266F" w14:paraId="15A6C58F" w14:textId="77777777" w:rsidTr="00A64310">
        <w:tc>
          <w:tcPr>
            <w:tcW w:w="959" w:type="dxa"/>
            <w:tcBorders>
              <w:right w:val="single" w:sz="4" w:space="0" w:color="auto"/>
            </w:tcBorders>
          </w:tcPr>
          <w:p w14:paraId="41C07A78" w14:textId="77777777" w:rsidR="00BD2F77" w:rsidRPr="0046266F" w:rsidRDefault="00BD2F77" w:rsidP="00A64310">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0271813" w14:textId="77777777" w:rsidR="00BD2F77" w:rsidRPr="0046266F" w:rsidRDefault="00BD2F77" w:rsidP="00A64310">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6D35982" w14:textId="77777777" w:rsidR="00BD2F77" w:rsidRPr="0046266F" w:rsidRDefault="00BD2F77" w:rsidP="00A64310">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351DAA71" w14:textId="77777777" w:rsidR="00BD2F77" w:rsidRPr="0046266F" w:rsidRDefault="00BD2F77" w:rsidP="00A64310">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4E207F33"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FBCB2AD"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1F66F3" w14:textId="77777777" w:rsidR="00BD2F77" w:rsidRPr="0046266F" w:rsidRDefault="00BD2F77" w:rsidP="00A64310">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BD326B" w14:textId="77777777" w:rsidR="00BD2F77" w:rsidRPr="0046266F" w:rsidRDefault="00BD2F77" w:rsidP="00A64310">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5443147"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442334C1"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15ABA04A" w14:textId="77777777" w:rsidR="00BD2F77" w:rsidRPr="0046266F" w:rsidRDefault="00BD2F77" w:rsidP="00A64310">
            <w:pPr>
              <w:pStyle w:val="TAL"/>
            </w:pPr>
          </w:p>
        </w:tc>
        <w:tc>
          <w:tcPr>
            <w:tcW w:w="782" w:type="dxa"/>
            <w:tcBorders>
              <w:top w:val="single" w:sz="4" w:space="0" w:color="auto"/>
              <w:left w:val="single" w:sz="4" w:space="0" w:color="auto"/>
              <w:bottom w:val="single" w:sz="4" w:space="0" w:color="auto"/>
              <w:right w:val="single" w:sz="4" w:space="0" w:color="auto"/>
            </w:tcBorders>
          </w:tcPr>
          <w:p w14:paraId="7430F7FE" w14:textId="77777777" w:rsidR="00BD2F77" w:rsidRPr="0046266F" w:rsidRDefault="00BD2F77" w:rsidP="00A64310">
            <w:pPr>
              <w:pStyle w:val="TAL"/>
            </w:pPr>
          </w:p>
        </w:tc>
      </w:tr>
    </w:tbl>
    <w:p w14:paraId="06F7CB35" w14:textId="77777777" w:rsidR="00BD2F77" w:rsidRPr="00D90416" w:rsidRDefault="00BD2F77" w:rsidP="001F756D">
      <w:pPr>
        <w:rPr>
          <w:lang w:eastAsia="de-DE"/>
        </w:rPr>
      </w:pPr>
    </w:p>
    <w:p w14:paraId="1566420F" w14:textId="77777777" w:rsidR="00BD7469" w:rsidRPr="0046266F" w:rsidRDefault="00BD7469" w:rsidP="00BD7469">
      <w:pPr>
        <w:pStyle w:val="Heading2"/>
      </w:pPr>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lastRenderedPageBreak/>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lastRenderedPageBreak/>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lastRenderedPageBreak/>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lastRenderedPageBreak/>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lastRenderedPageBreak/>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lastRenderedPageBreak/>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lastRenderedPageBreak/>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lastRenderedPageBreak/>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lastRenderedPageBreak/>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5A81E6EB" w14:textId="77777777" w:rsidR="00374694" w:rsidRPr="00943D4C" w:rsidRDefault="008F6BF4" w:rsidP="00374694">
      <w:pPr>
        <w:pStyle w:val="EX"/>
        <w:tabs>
          <w:tab w:val="left" w:pos="2835"/>
        </w:tabs>
      </w:pPr>
      <w:r w:rsidRPr="00943D4C">
        <w:tab/>
      </w:r>
      <w:bookmarkStart w:id="3491" w:name="_Toc130990436"/>
      <w:bookmarkStart w:id="3492" w:name="_Toc130990428"/>
      <w:r w:rsidR="00374694" w:rsidRPr="00943D4C">
        <w:t>12</w:t>
      </w:r>
      <w:r w:rsidR="00374694" w:rsidRPr="00943D4C">
        <w:rPr>
          <w:vertAlign w:val="superscript"/>
        </w:rPr>
        <w:t>th</w:t>
      </w:r>
      <w:r w:rsidR="00374694" w:rsidRPr="00943D4C">
        <w:t xml:space="preserve"> ACT:</w:t>
      </w:r>
      <w:r w:rsidR="00374694" w:rsidRPr="00943D4C">
        <w:tab/>
        <w:t>E-UTRAN</w:t>
      </w:r>
    </w:p>
    <w:p w14:paraId="4484B47D" w14:textId="77777777" w:rsidR="00374694" w:rsidRPr="0046266F" w:rsidRDefault="00374694" w:rsidP="0037469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374694" w:rsidRPr="0046266F" w14:paraId="581067B3" w14:textId="77777777" w:rsidTr="00895D04">
        <w:tc>
          <w:tcPr>
            <w:tcW w:w="907" w:type="dxa"/>
          </w:tcPr>
          <w:p w14:paraId="320D0790" w14:textId="77777777" w:rsidR="00374694" w:rsidRPr="0046266F" w:rsidRDefault="00374694" w:rsidP="00895D04">
            <w:pPr>
              <w:pStyle w:val="TAL"/>
            </w:pPr>
            <w:r w:rsidRPr="0046266F">
              <w:t>Coding:</w:t>
            </w:r>
          </w:p>
        </w:tc>
        <w:tc>
          <w:tcPr>
            <w:tcW w:w="624" w:type="dxa"/>
          </w:tcPr>
          <w:p w14:paraId="38E7E539" w14:textId="77777777" w:rsidR="00374694" w:rsidRPr="0046266F" w:rsidRDefault="00374694" w:rsidP="00895D04">
            <w:pPr>
              <w:pStyle w:val="TAL"/>
            </w:pPr>
            <w:r w:rsidRPr="0046266F">
              <w:t>B1</w:t>
            </w:r>
          </w:p>
        </w:tc>
        <w:tc>
          <w:tcPr>
            <w:tcW w:w="624" w:type="dxa"/>
          </w:tcPr>
          <w:p w14:paraId="3351813E" w14:textId="77777777" w:rsidR="00374694" w:rsidRPr="0046266F" w:rsidRDefault="00374694" w:rsidP="00895D04">
            <w:pPr>
              <w:pStyle w:val="TAL"/>
            </w:pPr>
            <w:r w:rsidRPr="0046266F">
              <w:t>B2</w:t>
            </w:r>
          </w:p>
        </w:tc>
        <w:tc>
          <w:tcPr>
            <w:tcW w:w="624" w:type="dxa"/>
          </w:tcPr>
          <w:p w14:paraId="58D7F094" w14:textId="77777777" w:rsidR="00374694" w:rsidRPr="0046266F" w:rsidRDefault="00374694" w:rsidP="00895D04">
            <w:pPr>
              <w:pStyle w:val="TAL"/>
            </w:pPr>
            <w:r w:rsidRPr="0046266F">
              <w:t>B3</w:t>
            </w:r>
          </w:p>
        </w:tc>
        <w:tc>
          <w:tcPr>
            <w:tcW w:w="624" w:type="dxa"/>
          </w:tcPr>
          <w:p w14:paraId="6F353B6C" w14:textId="77777777" w:rsidR="00374694" w:rsidRPr="0046266F" w:rsidRDefault="00374694" w:rsidP="00895D04">
            <w:pPr>
              <w:pStyle w:val="TAL"/>
            </w:pPr>
            <w:r w:rsidRPr="0046266F">
              <w:t>B4</w:t>
            </w:r>
          </w:p>
        </w:tc>
        <w:tc>
          <w:tcPr>
            <w:tcW w:w="624" w:type="dxa"/>
          </w:tcPr>
          <w:p w14:paraId="6835A062" w14:textId="77777777" w:rsidR="00374694" w:rsidRPr="0046266F" w:rsidRDefault="00374694" w:rsidP="00895D04">
            <w:pPr>
              <w:pStyle w:val="TAL"/>
            </w:pPr>
            <w:r w:rsidRPr="0046266F">
              <w:t>B5</w:t>
            </w:r>
          </w:p>
        </w:tc>
        <w:tc>
          <w:tcPr>
            <w:tcW w:w="624" w:type="dxa"/>
          </w:tcPr>
          <w:p w14:paraId="6C56BD12" w14:textId="77777777" w:rsidR="00374694" w:rsidRPr="0046266F" w:rsidRDefault="00374694" w:rsidP="00895D04">
            <w:pPr>
              <w:pStyle w:val="TAL"/>
            </w:pPr>
            <w:r w:rsidRPr="0046266F">
              <w:t>B6</w:t>
            </w:r>
          </w:p>
        </w:tc>
        <w:tc>
          <w:tcPr>
            <w:tcW w:w="624" w:type="dxa"/>
          </w:tcPr>
          <w:p w14:paraId="56A043D7" w14:textId="77777777" w:rsidR="00374694" w:rsidRPr="0046266F" w:rsidRDefault="00374694" w:rsidP="00895D04">
            <w:pPr>
              <w:pStyle w:val="TAL"/>
            </w:pPr>
            <w:r w:rsidRPr="0046266F">
              <w:t>B7</w:t>
            </w:r>
          </w:p>
        </w:tc>
        <w:tc>
          <w:tcPr>
            <w:tcW w:w="624" w:type="dxa"/>
          </w:tcPr>
          <w:p w14:paraId="5D5762F3" w14:textId="77777777" w:rsidR="00374694" w:rsidRPr="0046266F" w:rsidRDefault="00374694" w:rsidP="00895D04">
            <w:pPr>
              <w:pStyle w:val="TAL"/>
            </w:pPr>
            <w:r w:rsidRPr="0046266F">
              <w:t>B8</w:t>
            </w:r>
          </w:p>
        </w:tc>
        <w:tc>
          <w:tcPr>
            <w:tcW w:w="624" w:type="dxa"/>
          </w:tcPr>
          <w:p w14:paraId="7C7BE7EE" w14:textId="77777777" w:rsidR="00374694" w:rsidRPr="0046266F" w:rsidRDefault="00374694" w:rsidP="00895D04">
            <w:pPr>
              <w:pStyle w:val="TAL"/>
            </w:pPr>
            <w:r w:rsidRPr="0046266F">
              <w:t>B9</w:t>
            </w:r>
          </w:p>
        </w:tc>
        <w:tc>
          <w:tcPr>
            <w:tcW w:w="624" w:type="dxa"/>
          </w:tcPr>
          <w:p w14:paraId="387D85A1" w14:textId="77777777" w:rsidR="00374694" w:rsidRPr="0046266F" w:rsidRDefault="00374694" w:rsidP="00895D04">
            <w:pPr>
              <w:pStyle w:val="TAL"/>
            </w:pPr>
            <w:r w:rsidRPr="0046266F">
              <w:t>B10</w:t>
            </w:r>
          </w:p>
        </w:tc>
        <w:tc>
          <w:tcPr>
            <w:tcW w:w="624" w:type="dxa"/>
          </w:tcPr>
          <w:p w14:paraId="427C482E" w14:textId="77777777" w:rsidR="00374694" w:rsidRPr="0046266F" w:rsidRDefault="00374694" w:rsidP="00895D04">
            <w:pPr>
              <w:pStyle w:val="TAL"/>
            </w:pPr>
            <w:r w:rsidRPr="0046266F">
              <w:t>B11</w:t>
            </w:r>
          </w:p>
        </w:tc>
        <w:tc>
          <w:tcPr>
            <w:tcW w:w="624" w:type="dxa"/>
          </w:tcPr>
          <w:p w14:paraId="34E9EC9F" w14:textId="77777777" w:rsidR="00374694" w:rsidRPr="0046266F" w:rsidRDefault="00374694" w:rsidP="00895D04">
            <w:pPr>
              <w:pStyle w:val="TAL"/>
            </w:pPr>
            <w:r w:rsidRPr="0046266F">
              <w:t>B12</w:t>
            </w:r>
          </w:p>
        </w:tc>
        <w:tc>
          <w:tcPr>
            <w:tcW w:w="624" w:type="dxa"/>
          </w:tcPr>
          <w:p w14:paraId="0D27566C" w14:textId="77777777" w:rsidR="00374694" w:rsidRPr="0046266F" w:rsidRDefault="00374694" w:rsidP="00895D04">
            <w:pPr>
              <w:pStyle w:val="TAL"/>
            </w:pPr>
            <w:r w:rsidRPr="0046266F">
              <w:t>B13</w:t>
            </w:r>
          </w:p>
        </w:tc>
        <w:tc>
          <w:tcPr>
            <w:tcW w:w="624" w:type="dxa"/>
          </w:tcPr>
          <w:p w14:paraId="392B2BBA" w14:textId="77777777" w:rsidR="00374694" w:rsidRPr="0046266F" w:rsidRDefault="00374694" w:rsidP="00895D04">
            <w:pPr>
              <w:pStyle w:val="TAL"/>
            </w:pPr>
            <w:r w:rsidRPr="0046266F">
              <w:t>B14</w:t>
            </w:r>
          </w:p>
        </w:tc>
        <w:tc>
          <w:tcPr>
            <w:tcW w:w="624" w:type="dxa"/>
          </w:tcPr>
          <w:p w14:paraId="483944C7" w14:textId="77777777" w:rsidR="00374694" w:rsidRPr="0046266F" w:rsidRDefault="00374694" w:rsidP="00895D04">
            <w:pPr>
              <w:pStyle w:val="TAL"/>
            </w:pPr>
            <w:r w:rsidRPr="0046266F">
              <w:t>B15</w:t>
            </w:r>
          </w:p>
        </w:tc>
      </w:tr>
      <w:tr w:rsidR="00374694" w:rsidRPr="0046266F" w14:paraId="61A5C586" w14:textId="77777777" w:rsidTr="00895D04">
        <w:tc>
          <w:tcPr>
            <w:tcW w:w="907" w:type="dxa"/>
          </w:tcPr>
          <w:p w14:paraId="08671CF7" w14:textId="77777777" w:rsidR="00374694" w:rsidRPr="0046266F" w:rsidRDefault="00374694" w:rsidP="00895D04">
            <w:pPr>
              <w:pStyle w:val="TAL"/>
            </w:pPr>
            <w:r w:rsidRPr="0046266F">
              <w:t>Hex</w:t>
            </w:r>
          </w:p>
        </w:tc>
        <w:tc>
          <w:tcPr>
            <w:tcW w:w="624" w:type="dxa"/>
          </w:tcPr>
          <w:p w14:paraId="76CEE886" w14:textId="77777777" w:rsidR="00374694" w:rsidRPr="0046266F" w:rsidRDefault="00374694" w:rsidP="00895D04">
            <w:pPr>
              <w:pStyle w:val="TAL"/>
            </w:pPr>
            <w:r w:rsidRPr="0046266F">
              <w:t>42</w:t>
            </w:r>
          </w:p>
        </w:tc>
        <w:tc>
          <w:tcPr>
            <w:tcW w:w="624" w:type="dxa"/>
          </w:tcPr>
          <w:p w14:paraId="7ABB50BE" w14:textId="77777777" w:rsidR="00374694" w:rsidRPr="0046266F" w:rsidRDefault="00374694" w:rsidP="00895D04">
            <w:pPr>
              <w:pStyle w:val="TAL"/>
            </w:pPr>
            <w:r w:rsidRPr="0046266F">
              <w:t>14</w:t>
            </w:r>
          </w:p>
        </w:tc>
        <w:tc>
          <w:tcPr>
            <w:tcW w:w="624" w:type="dxa"/>
          </w:tcPr>
          <w:p w14:paraId="7F1570CC" w14:textId="77777777" w:rsidR="00374694" w:rsidRPr="008C666E" w:rsidRDefault="00374694" w:rsidP="00895D04">
            <w:pPr>
              <w:pStyle w:val="TAL"/>
            </w:pPr>
            <w:r w:rsidRPr="008C666E">
              <w:t>80</w:t>
            </w:r>
          </w:p>
        </w:tc>
        <w:tc>
          <w:tcPr>
            <w:tcW w:w="624" w:type="dxa"/>
          </w:tcPr>
          <w:p w14:paraId="749531F9" w14:textId="77777777" w:rsidR="00374694" w:rsidRPr="008C666E" w:rsidRDefault="00374694" w:rsidP="00895D04">
            <w:pPr>
              <w:pStyle w:val="TAL"/>
            </w:pPr>
            <w:r w:rsidRPr="008C666E">
              <w:t>40</w:t>
            </w:r>
          </w:p>
        </w:tc>
        <w:tc>
          <w:tcPr>
            <w:tcW w:w="624" w:type="dxa"/>
          </w:tcPr>
          <w:p w14:paraId="1AAB2501" w14:textId="77777777" w:rsidR="00374694" w:rsidRPr="008C666E" w:rsidRDefault="00374694" w:rsidP="00895D04">
            <w:pPr>
              <w:pStyle w:val="TAL"/>
            </w:pPr>
            <w:r w:rsidRPr="008C666E">
              <w:t>00</w:t>
            </w:r>
          </w:p>
        </w:tc>
        <w:tc>
          <w:tcPr>
            <w:tcW w:w="624" w:type="dxa"/>
          </w:tcPr>
          <w:p w14:paraId="32B76178" w14:textId="77777777" w:rsidR="00374694" w:rsidRPr="008C666E" w:rsidRDefault="00374694" w:rsidP="00895D04">
            <w:pPr>
              <w:pStyle w:val="TAL"/>
            </w:pPr>
            <w:r w:rsidRPr="008C666E">
              <w:t>65</w:t>
            </w:r>
          </w:p>
        </w:tc>
        <w:tc>
          <w:tcPr>
            <w:tcW w:w="624" w:type="dxa"/>
          </w:tcPr>
          <w:p w14:paraId="402304B9" w14:textId="29F0F726" w:rsidR="00374694" w:rsidRPr="008C666E" w:rsidRDefault="00374694" w:rsidP="00895D04">
            <w:pPr>
              <w:pStyle w:val="TAL"/>
            </w:pPr>
            <w:r>
              <w:t>4</w:t>
            </w:r>
            <w:r w:rsidRPr="008C666E">
              <w:t>7</w:t>
            </w:r>
          </w:p>
        </w:tc>
        <w:tc>
          <w:tcPr>
            <w:tcW w:w="624" w:type="dxa"/>
          </w:tcPr>
          <w:p w14:paraId="1A78F5AA" w14:textId="1C464021" w:rsidR="00374694" w:rsidRPr="008C666E" w:rsidRDefault="00374694" w:rsidP="00895D04">
            <w:pPr>
              <w:pStyle w:val="TAL"/>
            </w:pPr>
            <w:r>
              <w:t>0</w:t>
            </w:r>
            <w:r w:rsidRPr="008C666E">
              <w:t>0</w:t>
            </w:r>
          </w:p>
        </w:tc>
        <w:tc>
          <w:tcPr>
            <w:tcW w:w="624" w:type="dxa"/>
          </w:tcPr>
          <w:p w14:paraId="2D754709" w14:textId="4E16E4DD" w:rsidR="00374694" w:rsidRPr="008C666E" w:rsidRDefault="00374694" w:rsidP="00895D04">
            <w:pPr>
              <w:pStyle w:val="TAL"/>
            </w:pPr>
            <w:r w:rsidRPr="008C666E">
              <w:t>0</w:t>
            </w:r>
            <w:r>
              <w:t>4</w:t>
            </w:r>
          </w:p>
        </w:tc>
        <w:tc>
          <w:tcPr>
            <w:tcW w:w="624" w:type="dxa"/>
          </w:tcPr>
          <w:p w14:paraId="0732FAAA" w14:textId="77777777" w:rsidR="00374694" w:rsidRPr="008C666E" w:rsidRDefault="00374694" w:rsidP="00895D04">
            <w:pPr>
              <w:pStyle w:val="TAL"/>
            </w:pPr>
            <w:r w:rsidRPr="008C666E">
              <w:t>00</w:t>
            </w:r>
          </w:p>
        </w:tc>
        <w:tc>
          <w:tcPr>
            <w:tcW w:w="624" w:type="dxa"/>
          </w:tcPr>
          <w:p w14:paraId="49C70FCB" w14:textId="77777777" w:rsidR="00374694" w:rsidRPr="008C666E" w:rsidRDefault="00374694" w:rsidP="00895D04">
            <w:pPr>
              <w:pStyle w:val="TAL"/>
            </w:pPr>
            <w:r w:rsidRPr="008C666E">
              <w:t>42</w:t>
            </w:r>
          </w:p>
        </w:tc>
        <w:tc>
          <w:tcPr>
            <w:tcW w:w="624" w:type="dxa"/>
          </w:tcPr>
          <w:p w14:paraId="74B5B5E3" w14:textId="77777777" w:rsidR="00374694" w:rsidRPr="008C666E" w:rsidRDefault="00374694" w:rsidP="00895D04">
            <w:pPr>
              <w:pStyle w:val="TAL"/>
            </w:pPr>
            <w:r w:rsidRPr="008C666E">
              <w:t>34</w:t>
            </w:r>
          </w:p>
        </w:tc>
        <w:tc>
          <w:tcPr>
            <w:tcW w:w="624" w:type="dxa"/>
          </w:tcPr>
          <w:p w14:paraId="7A0FA8D1" w14:textId="77777777" w:rsidR="00374694" w:rsidRPr="008C666E" w:rsidRDefault="00374694" w:rsidP="00895D04">
            <w:pPr>
              <w:pStyle w:val="TAL"/>
            </w:pPr>
            <w:r w:rsidRPr="008C666E">
              <w:t>80</w:t>
            </w:r>
          </w:p>
        </w:tc>
        <w:tc>
          <w:tcPr>
            <w:tcW w:w="624" w:type="dxa"/>
          </w:tcPr>
          <w:p w14:paraId="45CC54BC" w14:textId="5F56D8EF" w:rsidR="00374694" w:rsidRPr="008C666E" w:rsidRDefault="00374694" w:rsidP="00895D04">
            <w:pPr>
              <w:pStyle w:val="TAL"/>
            </w:pPr>
            <w:r w:rsidRPr="008C666E">
              <w:t>0</w:t>
            </w:r>
            <w:r>
              <w:t>4</w:t>
            </w:r>
          </w:p>
        </w:tc>
        <w:tc>
          <w:tcPr>
            <w:tcW w:w="624" w:type="dxa"/>
          </w:tcPr>
          <w:p w14:paraId="4ADB7F0C" w14:textId="77777777" w:rsidR="00374694" w:rsidRPr="008C666E" w:rsidRDefault="00374694" w:rsidP="00895D04">
            <w:pPr>
              <w:pStyle w:val="TAL"/>
            </w:pPr>
            <w:r w:rsidRPr="008C666E">
              <w:t>00</w:t>
            </w:r>
          </w:p>
        </w:tc>
      </w:tr>
      <w:tr w:rsidR="00374694" w:rsidRPr="0046266F" w14:paraId="657B9800" w14:textId="77777777" w:rsidTr="00895D04">
        <w:tc>
          <w:tcPr>
            <w:tcW w:w="907" w:type="dxa"/>
          </w:tcPr>
          <w:p w14:paraId="2F97A18A" w14:textId="77777777" w:rsidR="00374694" w:rsidRPr="0046266F" w:rsidRDefault="00374694" w:rsidP="00895D04">
            <w:pPr>
              <w:pStyle w:val="TAL"/>
            </w:pPr>
          </w:p>
        </w:tc>
        <w:tc>
          <w:tcPr>
            <w:tcW w:w="624" w:type="dxa"/>
          </w:tcPr>
          <w:p w14:paraId="671CE846" w14:textId="77777777" w:rsidR="00374694" w:rsidRPr="0046266F" w:rsidRDefault="00374694" w:rsidP="00895D04">
            <w:pPr>
              <w:pStyle w:val="TAL"/>
            </w:pPr>
          </w:p>
        </w:tc>
        <w:tc>
          <w:tcPr>
            <w:tcW w:w="624" w:type="dxa"/>
          </w:tcPr>
          <w:p w14:paraId="5B07A7A9" w14:textId="77777777" w:rsidR="00374694" w:rsidRPr="0046266F" w:rsidRDefault="00374694" w:rsidP="00895D04">
            <w:pPr>
              <w:pStyle w:val="TAL"/>
            </w:pPr>
          </w:p>
        </w:tc>
        <w:tc>
          <w:tcPr>
            <w:tcW w:w="624" w:type="dxa"/>
          </w:tcPr>
          <w:p w14:paraId="4FB7DD41" w14:textId="77777777" w:rsidR="00374694" w:rsidRPr="008C666E" w:rsidRDefault="00374694" w:rsidP="00895D04">
            <w:pPr>
              <w:pStyle w:val="TAL"/>
            </w:pPr>
          </w:p>
        </w:tc>
        <w:tc>
          <w:tcPr>
            <w:tcW w:w="624" w:type="dxa"/>
          </w:tcPr>
          <w:p w14:paraId="5BAFDECD" w14:textId="77777777" w:rsidR="00374694" w:rsidRPr="008C666E" w:rsidRDefault="00374694" w:rsidP="00895D04">
            <w:pPr>
              <w:pStyle w:val="TAL"/>
            </w:pPr>
          </w:p>
        </w:tc>
        <w:tc>
          <w:tcPr>
            <w:tcW w:w="624" w:type="dxa"/>
          </w:tcPr>
          <w:p w14:paraId="050356A9" w14:textId="77777777" w:rsidR="00374694" w:rsidRPr="008C666E" w:rsidRDefault="00374694" w:rsidP="00895D04">
            <w:pPr>
              <w:pStyle w:val="TAL"/>
            </w:pPr>
          </w:p>
        </w:tc>
        <w:tc>
          <w:tcPr>
            <w:tcW w:w="624" w:type="dxa"/>
          </w:tcPr>
          <w:p w14:paraId="6C20525B" w14:textId="77777777" w:rsidR="00374694" w:rsidRPr="008C666E" w:rsidRDefault="00374694" w:rsidP="00895D04">
            <w:pPr>
              <w:pStyle w:val="TAL"/>
            </w:pPr>
          </w:p>
        </w:tc>
        <w:tc>
          <w:tcPr>
            <w:tcW w:w="624" w:type="dxa"/>
          </w:tcPr>
          <w:p w14:paraId="2F045968" w14:textId="77777777" w:rsidR="00374694" w:rsidRPr="008C666E" w:rsidRDefault="00374694" w:rsidP="00895D04">
            <w:pPr>
              <w:pStyle w:val="TAL"/>
            </w:pPr>
          </w:p>
        </w:tc>
        <w:tc>
          <w:tcPr>
            <w:tcW w:w="624" w:type="dxa"/>
          </w:tcPr>
          <w:p w14:paraId="54E6B76F" w14:textId="77777777" w:rsidR="00374694" w:rsidRPr="008C666E" w:rsidRDefault="00374694" w:rsidP="00895D04">
            <w:pPr>
              <w:pStyle w:val="TAL"/>
            </w:pPr>
          </w:p>
        </w:tc>
        <w:tc>
          <w:tcPr>
            <w:tcW w:w="624" w:type="dxa"/>
          </w:tcPr>
          <w:p w14:paraId="3217F032" w14:textId="77777777" w:rsidR="00374694" w:rsidRPr="008C666E" w:rsidRDefault="00374694" w:rsidP="00895D04">
            <w:pPr>
              <w:pStyle w:val="TAL"/>
            </w:pPr>
          </w:p>
        </w:tc>
        <w:tc>
          <w:tcPr>
            <w:tcW w:w="624" w:type="dxa"/>
          </w:tcPr>
          <w:p w14:paraId="5B6683F5" w14:textId="77777777" w:rsidR="00374694" w:rsidRPr="008C666E" w:rsidRDefault="00374694" w:rsidP="00895D04">
            <w:pPr>
              <w:pStyle w:val="TAL"/>
            </w:pPr>
          </w:p>
        </w:tc>
        <w:tc>
          <w:tcPr>
            <w:tcW w:w="624" w:type="dxa"/>
          </w:tcPr>
          <w:p w14:paraId="06E12706" w14:textId="77777777" w:rsidR="00374694" w:rsidRPr="008C666E" w:rsidRDefault="00374694" w:rsidP="00895D04">
            <w:pPr>
              <w:pStyle w:val="TAL"/>
            </w:pPr>
          </w:p>
        </w:tc>
        <w:tc>
          <w:tcPr>
            <w:tcW w:w="624" w:type="dxa"/>
          </w:tcPr>
          <w:p w14:paraId="06A2BC91" w14:textId="77777777" w:rsidR="00374694" w:rsidRPr="008C666E" w:rsidRDefault="00374694" w:rsidP="00895D04">
            <w:pPr>
              <w:pStyle w:val="TAL"/>
            </w:pPr>
          </w:p>
        </w:tc>
        <w:tc>
          <w:tcPr>
            <w:tcW w:w="624" w:type="dxa"/>
          </w:tcPr>
          <w:p w14:paraId="2C28C0AC" w14:textId="77777777" w:rsidR="00374694" w:rsidRPr="008C666E" w:rsidRDefault="00374694" w:rsidP="00895D04">
            <w:pPr>
              <w:pStyle w:val="TAL"/>
            </w:pPr>
          </w:p>
        </w:tc>
        <w:tc>
          <w:tcPr>
            <w:tcW w:w="624" w:type="dxa"/>
          </w:tcPr>
          <w:p w14:paraId="32745097" w14:textId="77777777" w:rsidR="00374694" w:rsidRPr="008C666E" w:rsidRDefault="00374694" w:rsidP="00895D04">
            <w:pPr>
              <w:pStyle w:val="TAL"/>
            </w:pPr>
          </w:p>
        </w:tc>
        <w:tc>
          <w:tcPr>
            <w:tcW w:w="624" w:type="dxa"/>
          </w:tcPr>
          <w:p w14:paraId="33447CFC" w14:textId="77777777" w:rsidR="00374694" w:rsidRPr="008C666E" w:rsidRDefault="00374694" w:rsidP="00895D04">
            <w:pPr>
              <w:pStyle w:val="TAL"/>
            </w:pPr>
          </w:p>
        </w:tc>
      </w:tr>
      <w:tr w:rsidR="00374694" w:rsidRPr="0046266F" w14:paraId="58FFC74B" w14:textId="77777777" w:rsidTr="00895D04">
        <w:tc>
          <w:tcPr>
            <w:tcW w:w="907" w:type="dxa"/>
          </w:tcPr>
          <w:p w14:paraId="51832AA4" w14:textId="77777777" w:rsidR="00374694" w:rsidRPr="0046266F" w:rsidRDefault="00374694" w:rsidP="00895D04">
            <w:pPr>
              <w:pStyle w:val="TAL"/>
            </w:pPr>
          </w:p>
        </w:tc>
        <w:tc>
          <w:tcPr>
            <w:tcW w:w="624" w:type="dxa"/>
          </w:tcPr>
          <w:p w14:paraId="3007ABF9" w14:textId="77777777" w:rsidR="00374694" w:rsidRPr="0046266F" w:rsidRDefault="00374694" w:rsidP="00895D04">
            <w:pPr>
              <w:pStyle w:val="TAL"/>
            </w:pPr>
            <w:r w:rsidRPr="0046266F">
              <w:t>B16</w:t>
            </w:r>
          </w:p>
        </w:tc>
        <w:tc>
          <w:tcPr>
            <w:tcW w:w="624" w:type="dxa"/>
          </w:tcPr>
          <w:p w14:paraId="315D337E" w14:textId="77777777" w:rsidR="00374694" w:rsidRPr="0046266F" w:rsidRDefault="00374694" w:rsidP="00895D04">
            <w:pPr>
              <w:pStyle w:val="TAL"/>
            </w:pPr>
            <w:r w:rsidRPr="0046266F">
              <w:t>B17</w:t>
            </w:r>
          </w:p>
        </w:tc>
        <w:tc>
          <w:tcPr>
            <w:tcW w:w="624" w:type="dxa"/>
          </w:tcPr>
          <w:p w14:paraId="5F8D3FEA" w14:textId="77777777" w:rsidR="00374694" w:rsidRPr="008C666E" w:rsidRDefault="00374694" w:rsidP="00895D04">
            <w:pPr>
              <w:pStyle w:val="TAL"/>
            </w:pPr>
            <w:r w:rsidRPr="008C666E">
              <w:t>B18</w:t>
            </w:r>
          </w:p>
        </w:tc>
        <w:tc>
          <w:tcPr>
            <w:tcW w:w="624" w:type="dxa"/>
          </w:tcPr>
          <w:p w14:paraId="48D9D75D" w14:textId="77777777" w:rsidR="00374694" w:rsidRPr="008C666E" w:rsidRDefault="00374694" w:rsidP="00895D04">
            <w:pPr>
              <w:pStyle w:val="TAL"/>
            </w:pPr>
            <w:r w:rsidRPr="008C666E">
              <w:t>B19</w:t>
            </w:r>
          </w:p>
        </w:tc>
        <w:tc>
          <w:tcPr>
            <w:tcW w:w="624" w:type="dxa"/>
          </w:tcPr>
          <w:p w14:paraId="6827DF14" w14:textId="77777777" w:rsidR="00374694" w:rsidRPr="008C666E" w:rsidRDefault="00374694" w:rsidP="00895D04">
            <w:pPr>
              <w:pStyle w:val="TAL"/>
            </w:pPr>
            <w:r w:rsidRPr="008C666E">
              <w:t>B20</w:t>
            </w:r>
          </w:p>
        </w:tc>
        <w:tc>
          <w:tcPr>
            <w:tcW w:w="624" w:type="dxa"/>
          </w:tcPr>
          <w:p w14:paraId="5CA5E95E" w14:textId="77777777" w:rsidR="00374694" w:rsidRPr="008C666E" w:rsidRDefault="00374694" w:rsidP="00895D04">
            <w:pPr>
              <w:pStyle w:val="TAL"/>
            </w:pPr>
            <w:r w:rsidRPr="008C666E">
              <w:t>B21</w:t>
            </w:r>
          </w:p>
        </w:tc>
        <w:tc>
          <w:tcPr>
            <w:tcW w:w="624" w:type="dxa"/>
          </w:tcPr>
          <w:p w14:paraId="63F69296" w14:textId="77777777" w:rsidR="00374694" w:rsidRPr="008C666E" w:rsidRDefault="00374694" w:rsidP="00895D04">
            <w:pPr>
              <w:pStyle w:val="TAL"/>
            </w:pPr>
            <w:r w:rsidRPr="008C666E">
              <w:t>B22</w:t>
            </w:r>
          </w:p>
        </w:tc>
        <w:tc>
          <w:tcPr>
            <w:tcW w:w="624" w:type="dxa"/>
          </w:tcPr>
          <w:p w14:paraId="056283B9" w14:textId="77777777" w:rsidR="00374694" w:rsidRPr="008C666E" w:rsidRDefault="00374694" w:rsidP="00895D04">
            <w:pPr>
              <w:pStyle w:val="TAL"/>
            </w:pPr>
            <w:r w:rsidRPr="008C666E">
              <w:t>B23</w:t>
            </w:r>
          </w:p>
        </w:tc>
        <w:tc>
          <w:tcPr>
            <w:tcW w:w="624" w:type="dxa"/>
          </w:tcPr>
          <w:p w14:paraId="2F641405" w14:textId="77777777" w:rsidR="00374694" w:rsidRPr="008C666E" w:rsidRDefault="00374694" w:rsidP="00895D04">
            <w:pPr>
              <w:pStyle w:val="TAL"/>
            </w:pPr>
            <w:r w:rsidRPr="008C666E">
              <w:t>B24</w:t>
            </w:r>
          </w:p>
        </w:tc>
        <w:tc>
          <w:tcPr>
            <w:tcW w:w="624" w:type="dxa"/>
          </w:tcPr>
          <w:p w14:paraId="2D60C60E" w14:textId="77777777" w:rsidR="00374694" w:rsidRPr="008C666E" w:rsidRDefault="00374694" w:rsidP="00895D04">
            <w:pPr>
              <w:pStyle w:val="TAL"/>
            </w:pPr>
            <w:r w:rsidRPr="008C666E">
              <w:t>B25</w:t>
            </w:r>
          </w:p>
        </w:tc>
        <w:tc>
          <w:tcPr>
            <w:tcW w:w="624" w:type="dxa"/>
          </w:tcPr>
          <w:p w14:paraId="749AD070" w14:textId="77777777" w:rsidR="00374694" w:rsidRPr="008C666E" w:rsidRDefault="00374694" w:rsidP="00895D04">
            <w:pPr>
              <w:pStyle w:val="TAL"/>
            </w:pPr>
            <w:r w:rsidRPr="008C666E">
              <w:t>B26</w:t>
            </w:r>
          </w:p>
        </w:tc>
        <w:tc>
          <w:tcPr>
            <w:tcW w:w="624" w:type="dxa"/>
          </w:tcPr>
          <w:p w14:paraId="723B5238" w14:textId="77777777" w:rsidR="00374694" w:rsidRPr="008C666E" w:rsidRDefault="00374694" w:rsidP="00895D04">
            <w:pPr>
              <w:pStyle w:val="TAL"/>
            </w:pPr>
            <w:r w:rsidRPr="008C666E">
              <w:t>B27</w:t>
            </w:r>
          </w:p>
        </w:tc>
        <w:tc>
          <w:tcPr>
            <w:tcW w:w="624" w:type="dxa"/>
          </w:tcPr>
          <w:p w14:paraId="68CE2028" w14:textId="77777777" w:rsidR="00374694" w:rsidRPr="008C666E" w:rsidRDefault="00374694" w:rsidP="00895D04">
            <w:pPr>
              <w:pStyle w:val="TAL"/>
            </w:pPr>
            <w:r w:rsidRPr="008C666E">
              <w:t>B28</w:t>
            </w:r>
          </w:p>
        </w:tc>
        <w:tc>
          <w:tcPr>
            <w:tcW w:w="624" w:type="dxa"/>
          </w:tcPr>
          <w:p w14:paraId="46B49B70" w14:textId="77777777" w:rsidR="00374694" w:rsidRPr="008C666E" w:rsidRDefault="00374694" w:rsidP="00895D04">
            <w:pPr>
              <w:pStyle w:val="TAL"/>
            </w:pPr>
            <w:r w:rsidRPr="008C666E">
              <w:t>B29</w:t>
            </w:r>
          </w:p>
        </w:tc>
        <w:tc>
          <w:tcPr>
            <w:tcW w:w="624" w:type="dxa"/>
          </w:tcPr>
          <w:p w14:paraId="19BBE9A9" w14:textId="77777777" w:rsidR="00374694" w:rsidRPr="008C666E" w:rsidRDefault="00374694" w:rsidP="00895D04">
            <w:pPr>
              <w:pStyle w:val="TAL"/>
            </w:pPr>
            <w:r w:rsidRPr="008C666E">
              <w:t>B30</w:t>
            </w:r>
          </w:p>
        </w:tc>
      </w:tr>
      <w:tr w:rsidR="00374694" w:rsidRPr="0046266F" w14:paraId="7B722279" w14:textId="77777777" w:rsidTr="00895D04">
        <w:tc>
          <w:tcPr>
            <w:tcW w:w="907" w:type="dxa"/>
          </w:tcPr>
          <w:p w14:paraId="678D6C59" w14:textId="77777777" w:rsidR="00374694" w:rsidRPr="0046266F" w:rsidRDefault="00374694" w:rsidP="00895D04">
            <w:pPr>
              <w:pStyle w:val="TAL"/>
            </w:pPr>
          </w:p>
        </w:tc>
        <w:tc>
          <w:tcPr>
            <w:tcW w:w="624" w:type="dxa"/>
          </w:tcPr>
          <w:p w14:paraId="378285F2" w14:textId="77777777" w:rsidR="00374694" w:rsidRPr="0046266F" w:rsidRDefault="00374694" w:rsidP="00895D04">
            <w:pPr>
              <w:pStyle w:val="TAL"/>
            </w:pPr>
            <w:r w:rsidRPr="0046266F">
              <w:t>42</w:t>
            </w:r>
          </w:p>
        </w:tc>
        <w:tc>
          <w:tcPr>
            <w:tcW w:w="624" w:type="dxa"/>
          </w:tcPr>
          <w:p w14:paraId="2559792C" w14:textId="77777777" w:rsidR="00374694" w:rsidRPr="0046266F" w:rsidRDefault="00374694" w:rsidP="00895D04">
            <w:pPr>
              <w:pStyle w:val="TAL"/>
            </w:pPr>
            <w:r w:rsidRPr="0046266F">
              <w:t>24</w:t>
            </w:r>
          </w:p>
        </w:tc>
        <w:tc>
          <w:tcPr>
            <w:tcW w:w="624" w:type="dxa"/>
          </w:tcPr>
          <w:p w14:paraId="748A41CE" w14:textId="77777777" w:rsidR="00374694" w:rsidRPr="008C666E" w:rsidRDefault="00374694" w:rsidP="00895D04">
            <w:pPr>
              <w:pStyle w:val="TAL"/>
            </w:pPr>
            <w:r w:rsidRPr="008C666E">
              <w:t>80</w:t>
            </w:r>
          </w:p>
        </w:tc>
        <w:tc>
          <w:tcPr>
            <w:tcW w:w="624" w:type="dxa"/>
          </w:tcPr>
          <w:p w14:paraId="770B7E35" w14:textId="77777777" w:rsidR="00374694" w:rsidRPr="008C666E" w:rsidRDefault="00374694" w:rsidP="00895D04">
            <w:pPr>
              <w:pStyle w:val="TAL"/>
            </w:pPr>
            <w:r w:rsidRPr="008C666E">
              <w:t>00</w:t>
            </w:r>
          </w:p>
        </w:tc>
        <w:tc>
          <w:tcPr>
            <w:tcW w:w="624" w:type="dxa"/>
          </w:tcPr>
          <w:p w14:paraId="0EF5B98F" w14:textId="77777777" w:rsidR="00374694" w:rsidRPr="008C666E" w:rsidRDefault="00374694" w:rsidP="00895D04">
            <w:pPr>
              <w:pStyle w:val="TAL"/>
            </w:pPr>
            <w:r w:rsidRPr="008C666E">
              <w:t>80</w:t>
            </w:r>
          </w:p>
        </w:tc>
        <w:tc>
          <w:tcPr>
            <w:tcW w:w="624" w:type="dxa"/>
          </w:tcPr>
          <w:p w14:paraId="03DC51A2" w14:textId="77777777" w:rsidR="00374694" w:rsidRPr="008C666E" w:rsidRDefault="00374694" w:rsidP="00895D04">
            <w:pPr>
              <w:pStyle w:val="TAL"/>
            </w:pPr>
            <w:r w:rsidRPr="008C666E">
              <w:t>42</w:t>
            </w:r>
          </w:p>
        </w:tc>
        <w:tc>
          <w:tcPr>
            <w:tcW w:w="624" w:type="dxa"/>
          </w:tcPr>
          <w:p w14:paraId="36346D8C" w14:textId="77777777" w:rsidR="00374694" w:rsidRPr="008C666E" w:rsidRDefault="00374694" w:rsidP="00895D04">
            <w:pPr>
              <w:pStyle w:val="TAL"/>
            </w:pPr>
            <w:r w:rsidRPr="008C666E">
              <w:t>34</w:t>
            </w:r>
          </w:p>
        </w:tc>
        <w:tc>
          <w:tcPr>
            <w:tcW w:w="624" w:type="dxa"/>
          </w:tcPr>
          <w:p w14:paraId="145B6875" w14:textId="77777777" w:rsidR="00374694" w:rsidRPr="008C666E" w:rsidRDefault="00374694" w:rsidP="00895D04">
            <w:pPr>
              <w:pStyle w:val="TAL"/>
            </w:pPr>
            <w:r w:rsidRPr="008C666E">
              <w:t>00</w:t>
            </w:r>
          </w:p>
        </w:tc>
        <w:tc>
          <w:tcPr>
            <w:tcW w:w="624" w:type="dxa"/>
          </w:tcPr>
          <w:p w14:paraId="11C306C1" w14:textId="21CD432F" w:rsidR="00374694" w:rsidRPr="008C666E" w:rsidRDefault="00374694" w:rsidP="00895D04">
            <w:pPr>
              <w:pStyle w:val="TAL"/>
            </w:pPr>
            <w:r w:rsidRPr="008C666E">
              <w:t>0</w:t>
            </w:r>
            <w:r>
              <w:t>4</w:t>
            </w:r>
          </w:p>
        </w:tc>
        <w:tc>
          <w:tcPr>
            <w:tcW w:w="624" w:type="dxa"/>
          </w:tcPr>
          <w:p w14:paraId="01E6E113" w14:textId="77777777" w:rsidR="00374694" w:rsidRPr="008C666E" w:rsidRDefault="00374694" w:rsidP="00895D04">
            <w:pPr>
              <w:pStyle w:val="TAL"/>
            </w:pPr>
            <w:r w:rsidRPr="008C666E">
              <w:t>00</w:t>
            </w:r>
          </w:p>
        </w:tc>
        <w:tc>
          <w:tcPr>
            <w:tcW w:w="624" w:type="dxa"/>
          </w:tcPr>
          <w:p w14:paraId="115549E8" w14:textId="77777777" w:rsidR="00374694" w:rsidRPr="008C666E" w:rsidRDefault="00374694" w:rsidP="00895D04">
            <w:pPr>
              <w:pStyle w:val="TAL"/>
            </w:pPr>
            <w:r w:rsidRPr="008C666E">
              <w:t>42</w:t>
            </w:r>
          </w:p>
        </w:tc>
        <w:tc>
          <w:tcPr>
            <w:tcW w:w="624" w:type="dxa"/>
          </w:tcPr>
          <w:p w14:paraId="1000FF03" w14:textId="77777777" w:rsidR="00374694" w:rsidRPr="008C666E" w:rsidRDefault="00374694" w:rsidP="00895D04">
            <w:pPr>
              <w:pStyle w:val="TAL"/>
            </w:pPr>
            <w:r w:rsidRPr="008C666E">
              <w:t>44</w:t>
            </w:r>
          </w:p>
        </w:tc>
        <w:tc>
          <w:tcPr>
            <w:tcW w:w="624" w:type="dxa"/>
          </w:tcPr>
          <w:p w14:paraId="1143C346" w14:textId="77777777" w:rsidR="00374694" w:rsidRPr="008C666E" w:rsidRDefault="00374694" w:rsidP="00895D04">
            <w:pPr>
              <w:pStyle w:val="TAL"/>
            </w:pPr>
            <w:r w:rsidRPr="008C666E">
              <w:t>00</w:t>
            </w:r>
          </w:p>
        </w:tc>
        <w:tc>
          <w:tcPr>
            <w:tcW w:w="624" w:type="dxa"/>
          </w:tcPr>
          <w:p w14:paraId="6FA71C35" w14:textId="77777777" w:rsidR="00374694" w:rsidRPr="008C666E" w:rsidRDefault="00374694" w:rsidP="00895D04">
            <w:pPr>
              <w:pStyle w:val="TAL"/>
            </w:pPr>
            <w:r w:rsidRPr="008C666E">
              <w:t>80</w:t>
            </w:r>
          </w:p>
        </w:tc>
        <w:tc>
          <w:tcPr>
            <w:tcW w:w="624" w:type="dxa"/>
          </w:tcPr>
          <w:p w14:paraId="78F21DE7" w14:textId="77777777" w:rsidR="00374694" w:rsidRPr="008C666E" w:rsidRDefault="00374694" w:rsidP="00895D04">
            <w:pPr>
              <w:pStyle w:val="TAL"/>
            </w:pPr>
            <w:r w:rsidRPr="008C666E">
              <w:t>00</w:t>
            </w:r>
          </w:p>
        </w:tc>
      </w:tr>
      <w:tr w:rsidR="00374694" w:rsidRPr="0046266F" w14:paraId="5C04D7BA" w14:textId="77777777" w:rsidTr="00895D04">
        <w:tc>
          <w:tcPr>
            <w:tcW w:w="907" w:type="dxa"/>
          </w:tcPr>
          <w:p w14:paraId="64A16A06" w14:textId="77777777" w:rsidR="00374694" w:rsidRPr="0046266F" w:rsidRDefault="00374694" w:rsidP="00895D04">
            <w:pPr>
              <w:pStyle w:val="TAL"/>
            </w:pPr>
          </w:p>
        </w:tc>
        <w:tc>
          <w:tcPr>
            <w:tcW w:w="624" w:type="dxa"/>
          </w:tcPr>
          <w:p w14:paraId="1F6D61F1" w14:textId="77777777" w:rsidR="00374694" w:rsidRPr="0046266F" w:rsidRDefault="00374694" w:rsidP="00895D04">
            <w:pPr>
              <w:pStyle w:val="TAL"/>
            </w:pPr>
          </w:p>
        </w:tc>
        <w:tc>
          <w:tcPr>
            <w:tcW w:w="624" w:type="dxa"/>
          </w:tcPr>
          <w:p w14:paraId="42531465" w14:textId="77777777" w:rsidR="00374694" w:rsidRPr="0046266F" w:rsidRDefault="00374694" w:rsidP="00895D04">
            <w:pPr>
              <w:pStyle w:val="TAL"/>
            </w:pPr>
          </w:p>
        </w:tc>
        <w:tc>
          <w:tcPr>
            <w:tcW w:w="624" w:type="dxa"/>
          </w:tcPr>
          <w:p w14:paraId="0842493A" w14:textId="77777777" w:rsidR="00374694" w:rsidRPr="008C666E" w:rsidRDefault="00374694" w:rsidP="00895D04">
            <w:pPr>
              <w:pStyle w:val="TAL"/>
            </w:pPr>
          </w:p>
        </w:tc>
        <w:tc>
          <w:tcPr>
            <w:tcW w:w="624" w:type="dxa"/>
          </w:tcPr>
          <w:p w14:paraId="71FFE413" w14:textId="77777777" w:rsidR="00374694" w:rsidRPr="008C666E" w:rsidRDefault="00374694" w:rsidP="00895D04">
            <w:pPr>
              <w:pStyle w:val="TAL"/>
            </w:pPr>
          </w:p>
        </w:tc>
        <w:tc>
          <w:tcPr>
            <w:tcW w:w="624" w:type="dxa"/>
          </w:tcPr>
          <w:p w14:paraId="00DD9AFA" w14:textId="77777777" w:rsidR="00374694" w:rsidRPr="008C666E" w:rsidRDefault="00374694" w:rsidP="00895D04">
            <w:pPr>
              <w:pStyle w:val="TAL"/>
            </w:pPr>
          </w:p>
        </w:tc>
        <w:tc>
          <w:tcPr>
            <w:tcW w:w="624" w:type="dxa"/>
          </w:tcPr>
          <w:p w14:paraId="508F15DA" w14:textId="77777777" w:rsidR="00374694" w:rsidRPr="008C666E" w:rsidRDefault="00374694" w:rsidP="00895D04">
            <w:pPr>
              <w:pStyle w:val="TAL"/>
            </w:pPr>
          </w:p>
        </w:tc>
        <w:tc>
          <w:tcPr>
            <w:tcW w:w="624" w:type="dxa"/>
          </w:tcPr>
          <w:p w14:paraId="1C462C68" w14:textId="77777777" w:rsidR="00374694" w:rsidRPr="008C666E" w:rsidRDefault="00374694" w:rsidP="00895D04">
            <w:pPr>
              <w:pStyle w:val="TAL"/>
            </w:pPr>
          </w:p>
        </w:tc>
        <w:tc>
          <w:tcPr>
            <w:tcW w:w="624" w:type="dxa"/>
          </w:tcPr>
          <w:p w14:paraId="4B22596A" w14:textId="77777777" w:rsidR="00374694" w:rsidRPr="008C666E" w:rsidRDefault="00374694" w:rsidP="00895D04">
            <w:pPr>
              <w:pStyle w:val="TAL"/>
            </w:pPr>
          </w:p>
        </w:tc>
        <w:tc>
          <w:tcPr>
            <w:tcW w:w="624" w:type="dxa"/>
          </w:tcPr>
          <w:p w14:paraId="7FCD03DB" w14:textId="77777777" w:rsidR="00374694" w:rsidRPr="008C666E" w:rsidRDefault="00374694" w:rsidP="00895D04">
            <w:pPr>
              <w:pStyle w:val="TAL"/>
            </w:pPr>
          </w:p>
        </w:tc>
        <w:tc>
          <w:tcPr>
            <w:tcW w:w="624" w:type="dxa"/>
          </w:tcPr>
          <w:p w14:paraId="7719EC48" w14:textId="77777777" w:rsidR="00374694" w:rsidRPr="008C666E" w:rsidRDefault="00374694" w:rsidP="00895D04">
            <w:pPr>
              <w:pStyle w:val="TAL"/>
            </w:pPr>
          </w:p>
        </w:tc>
        <w:tc>
          <w:tcPr>
            <w:tcW w:w="624" w:type="dxa"/>
          </w:tcPr>
          <w:p w14:paraId="388A6C96" w14:textId="77777777" w:rsidR="00374694" w:rsidRPr="008C666E" w:rsidRDefault="00374694" w:rsidP="00895D04">
            <w:pPr>
              <w:pStyle w:val="TAL"/>
            </w:pPr>
          </w:p>
        </w:tc>
        <w:tc>
          <w:tcPr>
            <w:tcW w:w="624" w:type="dxa"/>
          </w:tcPr>
          <w:p w14:paraId="317475A8" w14:textId="77777777" w:rsidR="00374694" w:rsidRPr="008C666E" w:rsidRDefault="00374694" w:rsidP="00895D04">
            <w:pPr>
              <w:pStyle w:val="TAL"/>
            </w:pPr>
          </w:p>
        </w:tc>
        <w:tc>
          <w:tcPr>
            <w:tcW w:w="624" w:type="dxa"/>
          </w:tcPr>
          <w:p w14:paraId="5BD28C97" w14:textId="77777777" w:rsidR="00374694" w:rsidRPr="008C666E" w:rsidRDefault="00374694" w:rsidP="00895D04">
            <w:pPr>
              <w:pStyle w:val="TAL"/>
            </w:pPr>
          </w:p>
        </w:tc>
        <w:tc>
          <w:tcPr>
            <w:tcW w:w="624" w:type="dxa"/>
          </w:tcPr>
          <w:p w14:paraId="37685F89" w14:textId="77777777" w:rsidR="00374694" w:rsidRPr="008C666E" w:rsidRDefault="00374694" w:rsidP="00895D04">
            <w:pPr>
              <w:pStyle w:val="TAL"/>
            </w:pPr>
          </w:p>
        </w:tc>
        <w:tc>
          <w:tcPr>
            <w:tcW w:w="624" w:type="dxa"/>
          </w:tcPr>
          <w:p w14:paraId="3A25ED13" w14:textId="77777777" w:rsidR="00374694" w:rsidRPr="008C666E" w:rsidRDefault="00374694" w:rsidP="00895D04">
            <w:pPr>
              <w:pStyle w:val="TAL"/>
            </w:pPr>
          </w:p>
        </w:tc>
      </w:tr>
      <w:tr w:rsidR="00374694" w:rsidRPr="0046266F" w14:paraId="4DC898A9" w14:textId="77777777" w:rsidTr="00895D04">
        <w:tc>
          <w:tcPr>
            <w:tcW w:w="907" w:type="dxa"/>
          </w:tcPr>
          <w:p w14:paraId="40D4F501" w14:textId="77777777" w:rsidR="00374694" w:rsidRPr="0046266F" w:rsidRDefault="00374694" w:rsidP="00895D04">
            <w:pPr>
              <w:pStyle w:val="TAL"/>
            </w:pPr>
          </w:p>
        </w:tc>
        <w:tc>
          <w:tcPr>
            <w:tcW w:w="624" w:type="dxa"/>
          </w:tcPr>
          <w:p w14:paraId="44C7F98F" w14:textId="77777777" w:rsidR="00374694" w:rsidRPr="0046266F" w:rsidRDefault="00374694" w:rsidP="00895D04">
            <w:pPr>
              <w:pStyle w:val="TAL"/>
            </w:pPr>
            <w:r w:rsidRPr="0046266F">
              <w:t>B31</w:t>
            </w:r>
          </w:p>
        </w:tc>
        <w:tc>
          <w:tcPr>
            <w:tcW w:w="624" w:type="dxa"/>
          </w:tcPr>
          <w:p w14:paraId="46BDC6C1" w14:textId="77777777" w:rsidR="00374694" w:rsidRPr="0046266F" w:rsidRDefault="00374694" w:rsidP="00895D04">
            <w:pPr>
              <w:pStyle w:val="TAL"/>
            </w:pPr>
            <w:r w:rsidRPr="0046266F">
              <w:t>B32</w:t>
            </w:r>
          </w:p>
        </w:tc>
        <w:tc>
          <w:tcPr>
            <w:tcW w:w="624" w:type="dxa"/>
          </w:tcPr>
          <w:p w14:paraId="797EB1DA" w14:textId="77777777" w:rsidR="00374694" w:rsidRPr="008C666E" w:rsidRDefault="00374694" w:rsidP="00895D04">
            <w:pPr>
              <w:pStyle w:val="TAL"/>
            </w:pPr>
            <w:r w:rsidRPr="008C666E">
              <w:t>B33</w:t>
            </w:r>
          </w:p>
        </w:tc>
        <w:tc>
          <w:tcPr>
            <w:tcW w:w="624" w:type="dxa"/>
          </w:tcPr>
          <w:p w14:paraId="0C79ECF0" w14:textId="77777777" w:rsidR="00374694" w:rsidRPr="008C666E" w:rsidRDefault="00374694" w:rsidP="00895D04">
            <w:pPr>
              <w:pStyle w:val="TAL"/>
            </w:pPr>
            <w:r w:rsidRPr="008C666E">
              <w:t>B34</w:t>
            </w:r>
          </w:p>
        </w:tc>
        <w:tc>
          <w:tcPr>
            <w:tcW w:w="624" w:type="dxa"/>
          </w:tcPr>
          <w:p w14:paraId="3C8366AA" w14:textId="77777777" w:rsidR="00374694" w:rsidRPr="008C666E" w:rsidRDefault="00374694" w:rsidP="00895D04">
            <w:pPr>
              <w:pStyle w:val="TAL"/>
            </w:pPr>
            <w:r w:rsidRPr="008C666E">
              <w:t>B35</w:t>
            </w:r>
          </w:p>
        </w:tc>
        <w:tc>
          <w:tcPr>
            <w:tcW w:w="624" w:type="dxa"/>
          </w:tcPr>
          <w:p w14:paraId="1806596F" w14:textId="77777777" w:rsidR="00374694" w:rsidRPr="008C666E" w:rsidRDefault="00374694" w:rsidP="00895D04">
            <w:pPr>
              <w:pStyle w:val="TAL"/>
            </w:pPr>
            <w:r w:rsidRPr="008C666E">
              <w:t>B36</w:t>
            </w:r>
          </w:p>
        </w:tc>
        <w:tc>
          <w:tcPr>
            <w:tcW w:w="624" w:type="dxa"/>
          </w:tcPr>
          <w:p w14:paraId="46A1AA5A" w14:textId="77777777" w:rsidR="00374694" w:rsidRPr="008C666E" w:rsidRDefault="00374694" w:rsidP="00895D04">
            <w:pPr>
              <w:pStyle w:val="TAL"/>
            </w:pPr>
            <w:r w:rsidRPr="008C666E">
              <w:t>B37</w:t>
            </w:r>
          </w:p>
        </w:tc>
        <w:tc>
          <w:tcPr>
            <w:tcW w:w="624" w:type="dxa"/>
          </w:tcPr>
          <w:p w14:paraId="43110CEC" w14:textId="77777777" w:rsidR="00374694" w:rsidRPr="008C666E" w:rsidRDefault="00374694" w:rsidP="00895D04">
            <w:pPr>
              <w:pStyle w:val="TAL"/>
            </w:pPr>
            <w:r w:rsidRPr="008C666E">
              <w:t>B38</w:t>
            </w:r>
          </w:p>
        </w:tc>
        <w:tc>
          <w:tcPr>
            <w:tcW w:w="624" w:type="dxa"/>
          </w:tcPr>
          <w:p w14:paraId="0029857E" w14:textId="77777777" w:rsidR="00374694" w:rsidRPr="008C666E" w:rsidRDefault="00374694" w:rsidP="00895D04">
            <w:pPr>
              <w:pStyle w:val="TAL"/>
            </w:pPr>
            <w:r w:rsidRPr="008C666E">
              <w:t>B39</w:t>
            </w:r>
          </w:p>
        </w:tc>
        <w:tc>
          <w:tcPr>
            <w:tcW w:w="624" w:type="dxa"/>
          </w:tcPr>
          <w:p w14:paraId="53F2D863" w14:textId="77777777" w:rsidR="00374694" w:rsidRPr="008C666E" w:rsidRDefault="00374694" w:rsidP="00895D04">
            <w:pPr>
              <w:pStyle w:val="TAL"/>
            </w:pPr>
            <w:r w:rsidRPr="008C666E">
              <w:t>B40</w:t>
            </w:r>
          </w:p>
        </w:tc>
        <w:tc>
          <w:tcPr>
            <w:tcW w:w="624" w:type="dxa"/>
          </w:tcPr>
          <w:p w14:paraId="26642EDA" w14:textId="77777777" w:rsidR="00374694" w:rsidRPr="008C666E" w:rsidRDefault="00374694" w:rsidP="00895D04">
            <w:pPr>
              <w:pStyle w:val="TAL"/>
            </w:pPr>
            <w:r w:rsidRPr="008C666E">
              <w:t>B41</w:t>
            </w:r>
          </w:p>
        </w:tc>
        <w:tc>
          <w:tcPr>
            <w:tcW w:w="624" w:type="dxa"/>
          </w:tcPr>
          <w:p w14:paraId="6C661DBC" w14:textId="77777777" w:rsidR="00374694" w:rsidRPr="008C666E" w:rsidRDefault="00374694" w:rsidP="00895D04">
            <w:pPr>
              <w:pStyle w:val="TAL"/>
            </w:pPr>
            <w:r w:rsidRPr="008C666E">
              <w:t>B42</w:t>
            </w:r>
          </w:p>
        </w:tc>
        <w:tc>
          <w:tcPr>
            <w:tcW w:w="624" w:type="dxa"/>
          </w:tcPr>
          <w:p w14:paraId="248FAC83" w14:textId="77777777" w:rsidR="00374694" w:rsidRPr="008C666E" w:rsidRDefault="00374694" w:rsidP="00895D04">
            <w:pPr>
              <w:pStyle w:val="TAL"/>
            </w:pPr>
            <w:r w:rsidRPr="008C666E">
              <w:t>B43</w:t>
            </w:r>
          </w:p>
        </w:tc>
        <w:tc>
          <w:tcPr>
            <w:tcW w:w="624" w:type="dxa"/>
          </w:tcPr>
          <w:p w14:paraId="36D9D0C4" w14:textId="77777777" w:rsidR="00374694" w:rsidRPr="008C666E" w:rsidRDefault="00374694" w:rsidP="00895D04">
            <w:pPr>
              <w:pStyle w:val="TAL"/>
            </w:pPr>
            <w:r w:rsidRPr="008C666E">
              <w:t>B44</w:t>
            </w:r>
          </w:p>
        </w:tc>
        <w:tc>
          <w:tcPr>
            <w:tcW w:w="624" w:type="dxa"/>
          </w:tcPr>
          <w:p w14:paraId="5D2ACB5D" w14:textId="77777777" w:rsidR="00374694" w:rsidRPr="008C666E" w:rsidRDefault="00374694" w:rsidP="00895D04">
            <w:pPr>
              <w:pStyle w:val="TAL"/>
            </w:pPr>
            <w:r w:rsidRPr="008C666E">
              <w:t>B45</w:t>
            </w:r>
          </w:p>
        </w:tc>
      </w:tr>
      <w:tr w:rsidR="00374694" w:rsidRPr="0046266F" w14:paraId="347C0761" w14:textId="77777777" w:rsidTr="00895D04">
        <w:tc>
          <w:tcPr>
            <w:tcW w:w="907" w:type="dxa"/>
          </w:tcPr>
          <w:p w14:paraId="23955820" w14:textId="77777777" w:rsidR="00374694" w:rsidRPr="0046266F" w:rsidRDefault="00374694" w:rsidP="00895D04">
            <w:pPr>
              <w:pStyle w:val="TAL"/>
            </w:pPr>
          </w:p>
        </w:tc>
        <w:tc>
          <w:tcPr>
            <w:tcW w:w="624" w:type="dxa"/>
          </w:tcPr>
          <w:p w14:paraId="3362771A" w14:textId="77777777" w:rsidR="00374694" w:rsidRPr="0046266F" w:rsidRDefault="00374694" w:rsidP="00895D04">
            <w:pPr>
              <w:pStyle w:val="TAL"/>
            </w:pPr>
            <w:r w:rsidRPr="0046266F">
              <w:t>42</w:t>
            </w:r>
          </w:p>
        </w:tc>
        <w:tc>
          <w:tcPr>
            <w:tcW w:w="624" w:type="dxa"/>
          </w:tcPr>
          <w:p w14:paraId="637FF21E" w14:textId="77777777" w:rsidR="00374694" w:rsidRPr="0046266F" w:rsidRDefault="00374694" w:rsidP="00895D04">
            <w:pPr>
              <w:pStyle w:val="TAL"/>
            </w:pPr>
            <w:r w:rsidRPr="0046266F">
              <w:t>54</w:t>
            </w:r>
          </w:p>
        </w:tc>
        <w:tc>
          <w:tcPr>
            <w:tcW w:w="624" w:type="dxa"/>
          </w:tcPr>
          <w:p w14:paraId="3E78424A" w14:textId="77777777" w:rsidR="00374694" w:rsidRPr="008C666E" w:rsidRDefault="00374694" w:rsidP="00895D04">
            <w:pPr>
              <w:pStyle w:val="TAL"/>
            </w:pPr>
            <w:r w:rsidRPr="008C666E">
              <w:t>00</w:t>
            </w:r>
          </w:p>
        </w:tc>
        <w:tc>
          <w:tcPr>
            <w:tcW w:w="624" w:type="dxa"/>
          </w:tcPr>
          <w:p w14:paraId="2693DF1C" w14:textId="5A972D4D" w:rsidR="00374694" w:rsidRPr="008C666E" w:rsidRDefault="00374694" w:rsidP="00895D04">
            <w:pPr>
              <w:pStyle w:val="TAL"/>
            </w:pPr>
            <w:r w:rsidRPr="008C666E">
              <w:t>0</w:t>
            </w:r>
            <w:r>
              <w:t>8</w:t>
            </w:r>
          </w:p>
        </w:tc>
        <w:tc>
          <w:tcPr>
            <w:tcW w:w="624" w:type="dxa"/>
          </w:tcPr>
          <w:p w14:paraId="11E300ED" w14:textId="77777777" w:rsidR="00374694" w:rsidRPr="008C666E" w:rsidRDefault="00374694" w:rsidP="00895D04">
            <w:pPr>
              <w:pStyle w:val="TAL"/>
            </w:pPr>
            <w:r w:rsidRPr="008C666E">
              <w:t>00</w:t>
            </w:r>
          </w:p>
        </w:tc>
        <w:tc>
          <w:tcPr>
            <w:tcW w:w="624" w:type="dxa"/>
          </w:tcPr>
          <w:p w14:paraId="4CA75013" w14:textId="77777777" w:rsidR="00374694" w:rsidRPr="008C666E" w:rsidRDefault="00374694" w:rsidP="00895D04">
            <w:pPr>
              <w:pStyle w:val="TAL"/>
            </w:pPr>
            <w:r w:rsidRPr="008C666E">
              <w:t>42</w:t>
            </w:r>
          </w:p>
        </w:tc>
        <w:tc>
          <w:tcPr>
            <w:tcW w:w="624" w:type="dxa"/>
          </w:tcPr>
          <w:p w14:paraId="49B7C9C9" w14:textId="77777777" w:rsidR="00374694" w:rsidRPr="008C666E" w:rsidRDefault="00374694" w:rsidP="00895D04">
            <w:pPr>
              <w:pStyle w:val="TAL"/>
            </w:pPr>
            <w:r w:rsidRPr="008C666E">
              <w:t>14</w:t>
            </w:r>
          </w:p>
        </w:tc>
        <w:tc>
          <w:tcPr>
            <w:tcW w:w="624" w:type="dxa"/>
          </w:tcPr>
          <w:p w14:paraId="2AC4F88A" w14:textId="77777777" w:rsidR="00374694" w:rsidRPr="008C666E" w:rsidRDefault="00374694" w:rsidP="00895D04">
            <w:pPr>
              <w:pStyle w:val="TAL"/>
            </w:pPr>
            <w:r w:rsidRPr="008C666E">
              <w:t>80</w:t>
            </w:r>
          </w:p>
        </w:tc>
        <w:tc>
          <w:tcPr>
            <w:tcW w:w="624" w:type="dxa"/>
          </w:tcPr>
          <w:p w14:paraId="617F9BC6" w14:textId="77777777" w:rsidR="00374694" w:rsidRPr="008C666E" w:rsidRDefault="00374694" w:rsidP="00895D04">
            <w:pPr>
              <w:pStyle w:val="TAL"/>
            </w:pPr>
            <w:r w:rsidRPr="008C666E">
              <w:t>80</w:t>
            </w:r>
          </w:p>
        </w:tc>
        <w:tc>
          <w:tcPr>
            <w:tcW w:w="624" w:type="dxa"/>
          </w:tcPr>
          <w:p w14:paraId="7787EC5E" w14:textId="77777777" w:rsidR="00374694" w:rsidRPr="008C666E" w:rsidRDefault="00374694" w:rsidP="00895D04">
            <w:pPr>
              <w:pStyle w:val="TAL"/>
            </w:pPr>
            <w:r w:rsidRPr="008C666E">
              <w:t>00</w:t>
            </w:r>
          </w:p>
        </w:tc>
        <w:tc>
          <w:tcPr>
            <w:tcW w:w="624" w:type="dxa"/>
          </w:tcPr>
          <w:p w14:paraId="3483D280" w14:textId="77777777" w:rsidR="00374694" w:rsidRPr="008C666E" w:rsidRDefault="00374694" w:rsidP="00895D04">
            <w:pPr>
              <w:pStyle w:val="TAL"/>
            </w:pPr>
            <w:r w:rsidRPr="008C666E">
              <w:t>42</w:t>
            </w:r>
          </w:p>
        </w:tc>
        <w:tc>
          <w:tcPr>
            <w:tcW w:w="624" w:type="dxa"/>
          </w:tcPr>
          <w:p w14:paraId="402F582F" w14:textId="77777777" w:rsidR="00374694" w:rsidRPr="008C666E" w:rsidRDefault="00374694" w:rsidP="00895D04">
            <w:pPr>
              <w:pStyle w:val="TAL"/>
            </w:pPr>
            <w:r w:rsidRPr="008C666E">
              <w:t>74</w:t>
            </w:r>
          </w:p>
        </w:tc>
        <w:tc>
          <w:tcPr>
            <w:tcW w:w="624" w:type="dxa"/>
          </w:tcPr>
          <w:p w14:paraId="7356DB30" w14:textId="77777777" w:rsidR="00374694" w:rsidRPr="008C666E" w:rsidRDefault="00374694" w:rsidP="00895D04">
            <w:pPr>
              <w:pStyle w:val="TAL"/>
            </w:pPr>
            <w:r w:rsidRPr="008C666E">
              <w:t>00</w:t>
            </w:r>
          </w:p>
        </w:tc>
        <w:tc>
          <w:tcPr>
            <w:tcW w:w="624" w:type="dxa"/>
          </w:tcPr>
          <w:p w14:paraId="6623B1A7" w14:textId="77777777" w:rsidR="00374694" w:rsidRPr="008C666E" w:rsidRDefault="00374694" w:rsidP="00895D04">
            <w:pPr>
              <w:pStyle w:val="TAL"/>
            </w:pPr>
            <w:r w:rsidRPr="008C666E">
              <w:t>80</w:t>
            </w:r>
          </w:p>
        </w:tc>
        <w:tc>
          <w:tcPr>
            <w:tcW w:w="624" w:type="dxa"/>
          </w:tcPr>
          <w:p w14:paraId="02633F32" w14:textId="77777777" w:rsidR="00374694" w:rsidRPr="008C666E" w:rsidRDefault="00374694" w:rsidP="00895D04">
            <w:pPr>
              <w:pStyle w:val="TAL"/>
            </w:pPr>
            <w:r w:rsidRPr="008C666E">
              <w:t>00</w:t>
            </w:r>
          </w:p>
        </w:tc>
      </w:tr>
      <w:tr w:rsidR="00374694" w:rsidRPr="0046266F" w14:paraId="46D8FD1E" w14:textId="77777777" w:rsidTr="00895D04">
        <w:tc>
          <w:tcPr>
            <w:tcW w:w="907" w:type="dxa"/>
          </w:tcPr>
          <w:p w14:paraId="1533E025" w14:textId="77777777" w:rsidR="00374694" w:rsidRPr="0046266F" w:rsidRDefault="00374694" w:rsidP="00895D04">
            <w:pPr>
              <w:pStyle w:val="TAL"/>
            </w:pPr>
          </w:p>
        </w:tc>
        <w:tc>
          <w:tcPr>
            <w:tcW w:w="624" w:type="dxa"/>
          </w:tcPr>
          <w:p w14:paraId="022AB600" w14:textId="77777777" w:rsidR="00374694" w:rsidRPr="0046266F" w:rsidRDefault="00374694" w:rsidP="00895D04">
            <w:pPr>
              <w:pStyle w:val="TAL"/>
            </w:pPr>
          </w:p>
        </w:tc>
        <w:tc>
          <w:tcPr>
            <w:tcW w:w="624" w:type="dxa"/>
          </w:tcPr>
          <w:p w14:paraId="3B94C736" w14:textId="77777777" w:rsidR="00374694" w:rsidRPr="0046266F" w:rsidRDefault="00374694" w:rsidP="00895D04">
            <w:pPr>
              <w:pStyle w:val="TAL"/>
            </w:pPr>
          </w:p>
        </w:tc>
        <w:tc>
          <w:tcPr>
            <w:tcW w:w="624" w:type="dxa"/>
          </w:tcPr>
          <w:p w14:paraId="55AB38B6" w14:textId="77777777" w:rsidR="00374694" w:rsidRPr="0046266F" w:rsidRDefault="00374694" w:rsidP="00895D04">
            <w:pPr>
              <w:pStyle w:val="TAL"/>
            </w:pPr>
          </w:p>
        </w:tc>
        <w:tc>
          <w:tcPr>
            <w:tcW w:w="624" w:type="dxa"/>
          </w:tcPr>
          <w:p w14:paraId="24AB83A6" w14:textId="77777777" w:rsidR="00374694" w:rsidRPr="0046266F" w:rsidRDefault="00374694" w:rsidP="00895D04">
            <w:pPr>
              <w:pStyle w:val="TAL"/>
            </w:pPr>
          </w:p>
        </w:tc>
        <w:tc>
          <w:tcPr>
            <w:tcW w:w="624" w:type="dxa"/>
          </w:tcPr>
          <w:p w14:paraId="62E62F80" w14:textId="77777777" w:rsidR="00374694" w:rsidRPr="0046266F" w:rsidRDefault="00374694" w:rsidP="00895D04">
            <w:pPr>
              <w:pStyle w:val="TAL"/>
            </w:pPr>
          </w:p>
        </w:tc>
        <w:tc>
          <w:tcPr>
            <w:tcW w:w="624" w:type="dxa"/>
          </w:tcPr>
          <w:p w14:paraId="33B9242E" w14:textId="77777777" w:rsidR="00374694" w:rsidRPr="0046266F" w:rsidRDefault="00374694" w:rsidP="00895D04">
            <w:pPr>
              <w:pStyle w:val="TAL"/>
            </w:pPr>
          </w:p>
        </w:tc>
        <w:tc>
          <w:tcPr>
            <w:tcW w:w="624" w:type="dxa"/>
          </w:tcPr>
          <w:p w14:paraId="60ADDB04" w14:textId="77777777" w:rsidR="00374694" w:rsidRPr="0046266F" w:rsidRDefault="00374694" w:rsidP="00895D04">
            <w:pPr>
              <w:pStyle w:val="TAL"/>
            </w:pPr>
          </w:p>
        </w:tc>
        <w:tc>
          <w:tcPr>
            <w:tcW w:w="624" w:type="dxa"/>
          </w:tcPr>
          <w:p w14:paraId="08B80E49" w14:textId="77777777" w:rsidR="00374694" w:rsidRPr="0046266F" w:rsidRDefault="00374694" w:rsidP="00895D04">
            <w:pPr>
              <w:pStyle w:val="TAL"/>
            </w:pPr>
          </w:p>
        </w:tc>
        <w:tc>
          <w:tcPr>
            <w:tcW w:w="624" w:type="dxa"/>
          </w:tcPr>
          <w:p w14:paraId="1808B43B" w14:textId="77777777" w:rsidR="00374694" w:rsidRPr="0046266F" w:rsidRDefault="00374694" w:rsidP="00895D04">
            <w:pPr>
              <w:pStyle w:val="TAL"/>
            </w:pPr>
          </w:p>
        </w:tc>
        <w:tc>
          <w:tcPr>
            <w:tcW w:w="624" w:type="dxa"/>
          </w:tcPr>
          <w:p w14:paraId="20F6E745" w14:textId="77777777" w:rsidR="00374694" w:rsidRPr="0046266F" w:rsidRDefault="00374694" w:rsidP="00895D04">
            <w:pPr>
              <w:pStyle w:val="TAL"/>
            </w:pPr>
          </w:p>
        </w:tc>
        <w:tc>
          <w:tcPr>
            <w:tcW w:w="624" w:type="dxa"/>
          </w:tcPr>
          <w:p w14:paraId="3B12FF82" w14:textId="77777777" w:rsidR="00374694" w:rsidRPr="0046266F" w:rsidRDefault="00374694" w:rsidP="00895D04">
            <w:pPr>
              <w:pStyle w:val="TAL"/>
            </w:pPr>
          </w:p>
        </w:tc>
        <w:tc>
          <w:tcPr>
            <w:tcW w:w="624" w:type="dxa"/>
          </w:tcPr>
          <w:p w14:paraId="62E0F5F7" w14:textId="77777777" w:rsidR="00374694" w:rsidRPr="0046266F" w:rsidRDefault="00374694" w:rsidP="00895D04">
            <w:pPr>
              <w:pStyle w:val="TAL"/>
            </w:pPr>
          </w:p>
        </w:tc>
        <w:tc>
          <w:tcPr>
            <w:tcW w:w="624" w:type="dxa"/>
          </w:tcPr>
          <w:p w14:paraId="6B48F977" w14:textId="77777777" w:rsidR="00374694" w:rsidRPr="0046266F" w:rsidRDefault="00374694" w:rsidP="00895D04">
            <w:pPr>
              <w:pStyle w:val="TAL"/>
            </w:pPr>
          </w:p>
        </w:tc>
        <w:tc>
          <w:tcPr>
            <w:tcW w:w="624" w:type="dxa"/>
          </w:tcPr>
          <w:p w14:paraId="69974A48" w14:textId="77777777" w:rsidR="00374694" w:rsidRPr="0046266F" w:rsidRDefault="00374694" w:rsidP="00895D04">
            <w:pPr>
              <w:pStyle w:val="TAL"/>
            </w:pPr>
          </w:p>
        </w:tc>
        <w:tc>
          <w:tcPr>
            <w:tcW w:w="624" w:type="dxa"/>
          </w:tcPr>
          <w:p w14:paraId="6C099654" w14:textId="77777777" w:rsidR="00374694" w:rsidRPr="0046266F" w:rsidRDefault="00374694" w:rsidP="00895D04">
            <w:pPr>
              <w:pStyle w:val="TAL"/>
            </w:pPr>
          </w:p>
        </w:tc>
      </w:tr>
      <w:tr w:rsidR="00374694" w:rsidRPr="0046266F" w14:paraId="37E40F97" w14:textId="77777777" w:rsidTr="00895D04">
        <w:tc>
          <w:tcPr>
            <w:tcW w:w="907" w:type="dxa"/>
          </w:tcPr>
          <w:p w14:paraId="0D733142" w14:textId="77777777" w:rsidR="00374694" w:rsidRPr="0046266F" w:rsidRDefault="00374694" w:rsidP="00895D04">
            <w:pPr>
              <w:pStyle w:val="TAL"/>
            </w:pPr>
          </w:p>
        </w:tc>
        <w:tc>
          <w:tcPr>
            <w:tcW w:w="624" w:type="dxa"/>
          </w:tcPr>
          <w:p w14:paraId="17355DC9" w14:textId="77777777" w:rsidR="00374694" w:rsidRPr="0046266F" w:rsidRDefault="00374694" w:rsidP="00895D04">
            <w:pPr>
              <w:pStyle w:val="TAL"/>
            </w:pPr>
            <w:r w:rsidRPr="0046266F">
              <w:t>B46</w:t>
            </w:r>
          </w:p>
        </w:tc>
        <w:tc>
          <w:tcPr>
            <w:tcW w:w="624" w:type="dxa"/>
          </w:tcPr>
          <w:p w14:paraId="755BB352" w14:textId="77777777" w:rsidR="00374694" w:rsidRPr="0046266F" w:rsidRDefault="00374694" w:rsidP="00895D04">
            <w:pPr>
              <w:pStyle w:val="TAL"/>
            </w:pPr>
            <w:r w:rsidRPr="0046266F">
              <w:t>B47</w:t>
            </w:r>
          </w:p>
        </w:tc>
        <w:tc>
          <w:tcPr>
            <w:tcW w:w="624" w:type="dxa"/>
          </w:tcPr>
          <w:p w14:paraId="59FB3FAF" w14:textId="77777777" w:rsidR="00374694" w:rsidRPr="0046266F" w:rsidRDefault="00374694" w:rsidP="00895D04">
            <w:pPr>
              <w:pStyle w:val="TAL"/>
            </w:pPr>
            <w:r w:rsidRPr="0046266F">
              <w:t>B48</w:t>
            </w:r>
          </w:p>
        </w:tc>
        <w:tc>
          <w:tcPr>
            <w:tcW w:w="624" w:type="dxa"/>
          </w:tcPr>
          <w:p w14:paraId="16C6EFD3" w14:textId="77777777" w:rsidR="00374694" w:rsidRPr="0046266F" w:rsidRDefault="00374694" w:rsidP="00895D04">
            <w:pPr>
              <w:pStyle w:val="TAL"/>
            </w:pPr>
            <w:r w:rsidRPr="0046266F">
              <w:t>B49</w:t>
            </w:r>
          </w:p>
        </w:tc>
        <w:tc>
          <w:tcPr>
            <w:tcW w:w="624" w:type="dxa"/>
          </w:tcPr>
          <w:p w14:paraId="68EB1D8F" w14:textId="77777777" w:rsidR="00374694" w:rsidRPr="0046266F" w:rsidRDefault="00374694" w:rsidP="00895D04">
            <w:pPr>
              <w:pStyle w:val="TAL"/>
            </w:pPr>
            <w:r w:rsidRPr="0046266F">
              <w:t>B50</w:t>
            </w:r>
          </w:p>
        </w:tc>
        <w:tc>
          <w:tcPr>
            <w:tcW w:w="624" w:type="dxa"/>
          </w:tcPr>
          <w:p w14:paraId="1ED9E1B9" w14:textId="77777777" w:rsidR="00374694" w:rsidRPr="0046266F" w:rsidRDefault="00374694" w:rsidP="00895D04">
            <w:pPr>
              <w:pStyle w:val="TAL"/>
            </w:pPr>
            <w:r w:rsidRPr="0046266F">
              <w:t>B51</w:t>
            </w:r>
          </w:p>
        </w:tc>
        <w:tc>
          <w:tcPr>
            <w:tcW w:w="624" w:type="dxa"/>
          </w:tcPr>
          <w:p w14:paraId="27B549D4" w14:textId="77777777" w:rsidR="00374694" w:rsidRPr="0046266F" w:rsidRDefault="00374694" w:rsidP="00895D04">
            <w:pPr>
              <w:pStyle w:val="TAL"/>
            </w:pPr>
            <w:r w:rsidRPr="0046266F">
              <w:t>B52</w:t>
            </w:r>
          </w:p>
        </w:tc>
        <w:tc>
          <w:tcPr>
            <w:tcW w:w="624" w:type="dxa"/>
          </w:tcPr>
          <w:p w14:paraId="70DE18C3" w14:textId="77777777" w:rsidR="00374694" w:rsidRPr="0046266F" w:rsidRDefault="00374694" w:rsidP="00895D04">
            <w:pPr>
              <w:pStyle w:val="TAL"/>
            </w:pPr>
            <w:r w:rsidRPr="0046266F">
              <w:t>B53</w:t>
            </w:r>
          </w:p>
        </w:tc>
        <w:tc>
          <w:tcPr>
            <w:tcW w:w="624" w:type="dxa"/>
          </w:tcPr>
          <w:p w14:paraId="1368ED60" w14:textId="77777777" w:rsidR="00374694" w:rsidRPr="0046266F" w:rsidRDefault="00374694" w:rsidP="00895D04">
            <w:pPr>
              <w:pStyle w:val="TAL"/>
            </w:pPr>
            <w:r w:rsidRPr="0046266F">
              <w:t>B54</w:t>
            </w:r>
          </w:p>
        </w:tc>
        <w:tc>
          <w:tcPr>
            <w:tcW w:w="624" w:type="dxa"/>
          </w:tcPr>
          <w:p w14:paraId="3B672B28" w14:textId="77777777" w:rsidR="00374694" w:rsidRPr="0046266F" w:rsidRDefault="00374694" w:rsidP="00895D04">
            <w:pPr>
              <w:pStyle w:val="TAL"/>
            </w:pPr>
            <w:r w:rsidRPr="0046266F">
              <w:t>B55</w:t>
            </w:r>
          </w:p>
        </w:tc>
        <w:tc>
          <w:tcPr>
            <w:tcW w:w="624" w:type="dxa"/>
          </w:tcPr>
          <w:p w14:paraId="7FEF689B" w14:textId="77777777" w:rsidR="00374694" w:rsidRPr="0046266F" w:rsidRDefault="00374694" w:rsidP="00895D04">
            <w:pPr>
              <w:pStyle w:val="TAL"/>
            </w:pPr>
            <w:r w:rsidRPr="0046266F">
              <w:t>B56</w:t>
            </w:r>
          </w:p>
        </w:tc>
        <w:tc>
          <w:tcPr>
            <w:tcW w:w="624" w:type="dxa"/>
          </w:tcPr>
          <w:p w14:paraId="1E8D02AA" w14:textId="77777777" w:rsidR="00374694" w:rsidRPr="0046266F" w:rsidRDefault="00374694" w:rsidP="00895D04">
            <w:pPr>
              <w:pStyle w:val="TAL"/>
            </w:pPr>
            <w:r w:rsidRPr="0046266F">
              <w:t>B57</w:t>
            </w:r>
          </w:p>
        </w:tc>
        <w:tc>
          <w:tcPr>
            <w:tcW w:w="624" w:type="dxa"/>
          </w:tcPr>
          <w:p w14:paraId="22ABED14" w14:textId="77777777" w:rsidR="00374694" w:rsidRPr="0046266F" w:rsidRDefault="00374694" w:rsidP="00895D04">
            <w:pPr>
              <w:pStyle w:val="TAL"/>
            </w:pPr>
            <w:r w:rsidRPr="0046266F">
              <w:t>B58</w:t>
            </w:r>
          </w:p>
        </w:tc>
        <w:tc>
          <w:tcPr>
            <w:tcW w:w="624" w:type="dxa"/>
          </w:tcPr>
          <w:p w14:paraId="38B2F062" w14:textId="77777777" w:rsidR="00374694" w:rsidRPr="0046266F" w:rsidRDefault="00374694" w:rsidP="00895D04">
            <w:pPr>
              <w:pStyle w:val="TAL"/>
            </w:pPr>
            <w:r w:rsidRPr="0046266F">
              <w:t>B59</w:t>
            </w:r>
          </w:p>
        </w:tc>
        <w:tc>
          <w:tcPr>
            <w:tcW w:w="624" w:type="dxa"/>
          </w:tcPr>
          <w:p w14:paraId="43BCAA74" w14:textId="77777777" w:rsidR="00374694" w:rsidRPr="0046266F" w:rsidRDefault="00374694" w:rsidP="00895D04">
            <w:pPr>
              <w:pStyle w:val="TAL"/>
            </w:pPr>
            <w:r w:rsidRPr="0046266F">
              <w:t>B60</w:t>
            </w:r>
          </w:p>
        </w:tc>
      </w:tr>
      <w:tr w:rsidR="00374694" w:rsidRPr="0046266F" w14:paraId="20FD3014" w14:textId="77777777" w:rsidTr="00895D04">
        <w:tc>
          <w:tcPr>
            <w:tcW w:w="907" w:type="dxa"/>
          </w:tcPr>
          <w:p w14:paraId="4336D977" w14:textId="77777777" w:rsidR="00374694" w:rsidRPr="0046266F" w:rsidRDefault="00374694" w:rsidP="00895D04">
            <w:pPr>
              <w:pStyle w:val="TAL"/>
            </w:pPr>
          </w:p>
        </w:tc>
        <w:tc>
          <w:tcPr>
            <w:tcW w:w="624" w:type="dxa"/>
          </w:tcPr>
          <w:p w14:paraId="2A417A41" w14:textId="77777777" w:rsidR="00374694" w:rsidRPr="0046266F" w:rsidRDefault="00374694" w:rsidP="00895D04">
            <w:pPr>
              <w:pStyle w:val="TAL"/>
            </w:pPr>
            <w:r w:rsidRPr="0046266F">
              <w:t>42</w:t>
            </w:r>
          </w:p>
        </w:tc>
        <w:tc>
          <w:tcPr>
            <w:tcW w:w="624" w:type="dxa"/>
          </w:tcPr>
          <w:p w14:paraId="2CFBE927" w14:textId="77777777" w:rsidR="00374694" w:rsidRPr="0046266F" w:rsidRDefault="00374694" w:rsidP="00895D04">
            <w:pPr>
              <w:pStyle w:val="TAL"/>
            </w:pPr>
            <w:r w:rsidRPr="0046266F">
              <w:t>84</w:t>
            </w:r>
          </w:p>
        </w:tc>
        <w:tc>
          <w:tcPr>
            <w:tcW w:w="624" w:type="dxa"/>
          </w:tcPr>
          <w:p w14:paraId="572C5954" w14:textId="77777777" w:rsidR="00374694" w:rsidRPr="0046266F" w:rsidRDefault="00374694" w:rsidP="00895D04">
            <w:pPr>
              <w:pStyle w:val="TAL"/>
            </w:pPr>
            <w:r w:rsidRPr="0046266F">
              <w:t>00</w:t>
            </w:r>
          </w:p>
        </w:tc>
        <w:tc>
          <w:tcPr>
            <w:tcW w:w="624" w:type="dxa"/>
          </w:tcPr>
          <w:p w14:paraId="5B6BD563" w14:textId="77777777" w:rsidR="00374694" w:rsidRPr="0046266F" w:rsidRDefault="00374694" w:rsidP="00895D04">
            <w:pPr>
              <w:pStyle w:val="TAL"/>
            </w:pPr>
            <w:r w:rsidRPr="0046266F">
              <w:t>40</w:t>
            </w:r>
          </w:p>
        </w:tc>
        <w:tc>
          <w:tcPr>
            <w:tcW w:w="624" w:type="dxa"/>
          </w:tcPr>
          <w:p w14:paraId="52E62A0E" w14:textId="77777777" w:rsidR="00374694" w:rsidRPr="0046266F" w:rsidRDefault="00374694" w:rsidP="00895D04">
            <w:pPr>
              <w:pStyle w:val="TAL"/>
            </w:pPr>
            <w:r w:rsidRPr="0046266F">
              <w:t>00</w:t>
            </w:r>
          </w:p>
        </w:tc>
        <w:tc>
          <w:tcPr>
            <w:tcW w:w="624" w:type="dxa"/>
          </w:tcPr>
          <w:p w14:paraId="62E834EC" w14:textId="77777777" w:rsidR="00374694" w:rsidRPr="0046266F" w:rsidRDefault="00374694" w:rsidP="00895D04">
            <w:pPr>
              <w:pStyle w:val="TAL"/>
            </w:pPr>
            <w:r w:rsidRPr="0046266F">
              <w:t>42</w:t>
            </w:r>
          </w:p>
        </w:tc>
        <w:tc>
          <w:tcPr>
            <w:tcW w:w="624" w:type="dxa"/>
          </w:tcPr>
          <w:p w14:paraId="014339C6" w14:textId="77777777" w:rsidR="00374694" w:rsidRPr="0046266F" w:rsidRDefault="00374694" w:rsidP="00895D04">
            <w:pPr>
              <w:pStyle w:val="TAL"/>
            </w:pPr>
            <w:r w:rsidRPr="0046266F">
              <w:t>94</w:t>
            </w:r>
          </w:p>
        </w:tc>
        <w:tc>
          <w:tcPr>
            <w:tcW w:w="624" w:type="dxa"/>
          </w:tcPr>
          <w:p w14:paraId="0B0C13F6" w14:textId="77777777" w:rsidR="00374694" w:rsidRPr="0046266F" w:rsidRDefault="00374694" w:rsidP="00895D04">
            <w:pPr>
              <w:pStyle w:val="TAL"/>
            </w:pPr>
            <w:r w:rsidRPr="0046266F">
              <w:t>00</w:t>
            </w:r>
          </w:p>
        </w:tc>
        <w:tc>
          <w:tcPr>
            <w:tcW w:w="624" w:type="dxa"/>
          </w:tcPr>
          <w:p w14:paraId="69666C3A" w14:textId="77777777" w:rsidR="00374694" w:rsidRPr="0046266F" w:rsidRDefault="00374694" w:rsidP="00895D04">
            <w:pPr>
              <w:pStyle w:val="TAL"/>
            </w:pPr>
            <w:r w:rsidRPr="0046266F">
              <w:t>80</w:t>
            </w:r>
          </w:p>
        </w:tc>
        <w:tc>
          <w:tcPr>
            <w:tcW w:w="624" w:type="dxa"/>
          </w:tcPr>
          <w:p w14:paraId="1952EAB1" w14:textId="77777777" w:rsidR="00374694" w:rsidRPr="0046266F" w:rsidRDefault="00374694" w:rsidP="00895D04">
            <w:pPr>
              <w:pStyle w:val="TAL"/>
            </w:pPr>
            <w:r w:rsidRPr="0046266F">
              <w:t>00</w:t>
            </w:r>
          </w:p>
        </w:tc>
        <w:tc>
          <w:tcPr>
            <w:tcW w:w="624" w:type="dxa"/>
          </w:tcPr>
          <w:p w14:paraId="1D023C9A" w14:textId="77777777" w:rsidR="00374694" w:rsidRPr="0046266F" w:rsidRDefault="00374694" w:rsidP="00895D04">
            <w:pPr>
              <w:pStyle w:val="TAL"/>
            </w:pPr>
            <w:r w:rsidRPr="0046266F">
              <w:t>42</w:t>
            </w:r>
          </w:p>
        </w:tc>
        <w:tc>
          <w:tcPr>
            <w:tcW w:w="624" w:type="dxa"/>
          </w:tcPr>
          <w:p w14:paraId="79DBB18A" w14:textId="77777777" w:rsidR="00374694" w:rsidRPr="0046266F" w:rsidRDefault="00374694" w:rsidP="00895D04">
            <w:pPr>
              <w:pStyle w:val="TAL"/>
            </w:pPr>
            <w:r w:rsidRPr="0046266F">
              <w:t>04</w:t>
            </w:r>
          </w:p>
        </w:tc>
        <w:tc>
          <w:tcPr>
            <w:tcW w:w="624" w:type="dxa"/>
          </w:tcPr>
          <w:p w14:paraId="7C36F3EA" w14:textId="77777777" w:rsidR="00374694" w:rsidRPr="0046266F" w:rsidRDefault="00374694" w:rsidP="00895D04">
            <w:pPr>
              <w:pStyle w:val="TAL"/>
            </w:pPr>
            <w:r w:rsidRPr="0046266F">
              <w:t>10</w:t>
            </w:r>
          </w:p>
        </w:tc>
        <w:tc>
          <w:tcPr>
            <w:tcW w:w="624" w:type="dxa"/>
          </w:tcPr>
          <w:p w14:paraId="633850B7" w14:textId="77777777" w:rsidR="00374694" w:rsidRPr="0046266F" w:rsidRDefault="00374694" w:rsidP="00895D04">
            <w:pPr>
              <w:pStyle w:val="TAL"/>
            </w:pPr>
            <w:r w:rsidRPr="0046266F">
              <w:t>40</w:t>
            </w:r>
          </w:p>
        </w:tc>
        <w:tc>
          <w:tcPr>
            <w:tcW w:w="624" w:type="dxa"/>
          </w:tcPr>
          <w:p w14:paraId="027D6E4D" w14:textId="77777777" w:rsidR="00374694" w:rsidRPr="0046266F" w:rsidRDefault="00374694" w:rsidP="00895D04">
            <w:pPr>
              <w:pStyle w:val="TAL"/>
            </w:pPr>
            <w:r w:rsidRPr="0046266F">
              <w:t>00</w:t>
            </w:r>
          </w:p>
        </w:tc>
      </w:tr>
    </w:tbl>
    <w:p w14:paraId="2C2A3A46" w14:textId="77777777" w:rsidR="00374694" w:rsidRDefault="00374694" w:rsidP="00374694">
      <w:pPr>
        <w:jc w:val="center"/>
        <w:rPr>
          <w:noProof/>
        </w:rPr>
      </w:pPr>
    </w:p>
    <w:p w14:paraId="4B8C7256" w14:textId="6B0A5316" w:rsidR="008F6BF4" w:rsidRPr="00DC7E82" w:rsidRDefault="008F6BF4" w:rsidP="00891212">
      <w:pPr>
        <w:pStyle w:val="Heading3"/>
      </w:pPr>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BE454EA" w14:textId="77777777" w:rsidR="00374694" w:rsidRPr="0046266F" w:rsidRDefault="00374694" w:rsidP="00374694">
      <w:pPr>
        <w:pStyle w:val="B1"/>
      </w:pPr>
      <w:r w:rsidRPr="0046266F">
        <w:t>a)</w:t>
      </w:r>
      <w:r w:rsidRPr="0046266F">
        <w:tab/>
        <w:t>The UE is powered on.</w:t>
      </w:r>
    </w:p>
    <w:p w14:paraId="219A6675" w14:textId="18AD1FC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3B595AFD" w14:textId="77777777" w:rsidR="00374694" w:rsidRPr="0046266F" w:rsidRDefault="00374694" w:rsidP="0037469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6E04767F" w14:textId="44A91186" w:rsidR="00374694" w:rsidRPr="0046266F" w:rsidRDefault="00374694" w:rsidP="00374694">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3C42D721" w14:textId="77777777" w:rsidR="00374694" w:rsidRPr="00BD4E5B" w:rsidRDefault="00374694" w:rsidP="00374694">
      <w:pPr>
        <w:pStyle w:val="B2"/>
        <w:rPr>
          <w:lang w:val="fr-FR"/>
        </w:rPr>
      </w:pPr>
      <w:r w:rsidRPr="0046266F">
        <w:rPr>
          <w:lang w:val="fr-FR"/>
        </w:rPr>
        <w:tab/>
      </w:r>
      <w:r w:rsidRPr="00BD4E5B">
        <w:rPr>
          <w:lang w:val="fr-FR"/>
        </w:rPr>
        <w:t>5G-GUTI:</w:t>
      </w:r>
      <w:r w:rsidRPr="00BD4E5B">
        <w:rPr>
          <w:lang w:val="fr-FR"/>
        </w:rPr>
        <w:tab/>
        <w:t>"24408300010266436587"</w:t>
      </w:r>
    </w:p>
    <w:p w14:paraId="6B43E387" w14:textId="251221AA" w:rsidR="00374694" w:rsidRPr="0046266F" w:rsidRDefault="00374694" w:rsidP="0037469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RRCRelease</w:t>
      </w:r>
      <w:r w:rsidRPr="0046266F">
        <w:t>.</w:t>
      </w:r>
    </w:p>
    <w:p w14:paraId="267CAA61" w14:textId="77777777" w:rsidR="00374694" w:rsidRPr="0046266F" w:rsidRDefault="00374694" w:rsidP="00374694">
      <w:pPr>
        <w:pStyle w:val="B1"/>
      </w:pPr>
      <w:r w:rsidRPr="0046266F">
        <w:t>e)</w:t>
      </w:r>
      <w:r w:rsidRPr="0046266F">
        <w:tab/>
        <w:t>The UE is soft powered down.</w:t>
      </w:r>
    </w:p>
    <w:p w14:paraId="17A11A4A" w14:textId="77777777" w:rsidR="00374694" w:rsidRPr="0046266F" w:rsidRDefault="00374694" w:rsidP="00374694">
      <w:pPr>
        <w:pStyle w:val="Heading4"/>
        <w:keepNext w:val="0"/>
        <w:keepLines w:val="0"/>
      </w:pPr>
      <w:bookmarkStart w:id="3502" w:name="_Toc130990443"/>
      <w:r>
        <w:t>7.2.11.5</w:t>
      </w:r>
      <w:r w:rsidRPr="0046266F">
        <w:tab/>
        <w:t>Acceptance criteria</w:t>
      </w:r>
      <w:bookmarkEnd w:id="3502"/>
    </w:p>
    <w:p w14:paraId="1A7A5490" w14:textId="43A24462"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5DDCD602" w14:textId="77777777" w:rsidR="006E4F00" w:rsidRPr="004B0EF7" w:rsidRDefault="006E4F00" w:rsidP="006E4F00">
      <w:pPr>
        <w:rPr>
          <w:b/>
          <w:bCs/>
        </w:rPr>
      </w:pPr>
      <w:r w:rsidRPr="004B0EF7">
        <w:rPr>
          <w:b/>
          <w:bCs/>
        </w:rPr>
        <w:t>EF</w:t>
      </w:r>
      <w:r w:rsidRPr="004B0EF7">
        <w:rPr>
          <w:b/>
          <w:bCs/>
          <w:sz w:val="24"/>
          <w:vertAlign w:val="subscript"/>
        </w:rPr>
        <w:t>5GS3GPPLOCI</w:t>
      </w:r>
      <w:r w:rsidRPr="004B0EF7">
        <w:rPr>
          <w:b/>
          <w:bCs/>
        </w:rPr>
        <w:t xml:space="preserve"> (5GS 3GPP location information)</w:t>
      </w:r>
    </w:p>
    <w:p w14:paraId="7C0AE756" w14:textId="77777777" w:rsidR="006E4F00" w:rsidRDefault="006E4F00" w:rsidP="006E4F00">
      <w:pPr>
        <w:pStyle w:val="EW"/>
        <w:tabs>
          <w:tab w:val="left" w:pos="2835"/>
        </w:tabs>
        <w:spacing w:after="180"/>
        <w:rPr>
          <w:lang w:val="it-IT"/>
        </w:rPr>
      </w:pPr>
      <w:r w:rsidRPr="00E6720E">
        <w:rPr>
          <w:lang w:val="it-IT"/>
        </w:rPr>
        <w:t>Logically:</w:t>
      </w:r>
    </w:p>
    <w:p w14:paraId="4959BB90" w14:textId="758BD567" w:rsidR="006E4F00" w:rsidRDefault="006E4F00" w:rsidP="006E4F00">
      <w:pPr>
        <w:pStyle w:val="B2"/>
        <w:spacing w:after="0"/>
        <w:rPr>
          <w:lang w:val="it-IT"/>
        </w:rPr>
      </w:pPr>
      <w:r w:rsidRPr="00E6720E">
        <w:rPr>
          <w:lang w:val="it-IT"/>
        </w:rPr>
        <w:t>5G-GUTI:</w:t>
      </w:r>
    </w:p>
    <w:p w14:paraId="127D5DC1" w14:textId="77777777" w:rsidR="006E4F00" w:rsidRDefault="006E4F00" w:rsidP="006E4F00">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E8271CD" w14:textId="77777777" w:rsidR="006E4F00" w:rsidRDefault="006E4F00" w:rsidP="006E4F00">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1D54CA9F" w14:textId="77777777" w:rsidR="006E4F00" w:rsidRDefault="006E4F00" w:rsidP="006E4F00">
      <w:pPr>
        <w:pStyle w:val="B3"/>
        <w:spacing w:after="0"/>
        <w:rPr>
          <w:lang w:val="it-IT"/>
        </w:rPr>
      </w:pPr>
      <w:r w:rsidRPr="00D90416">
        <w:rPr>
          <w:lang w:val="it-IT"/>
        </w:rPr>
        <w:t>AMF Region ID:</w:t>
      </w:r>
      <w:r w:rsidRPr="00D90416">
        <w:rPr>
          <w:lang w:val="it-IT"/>
        </w:rPr>
        <w:tab/>
        <w:t>0</w:t>
      </w:r>
    </w:p>
    <w:p w14:paraId="58EE070F" w14:textId="77777777" w:rsidR="006E4F00" w:rsidRDefault="006E4F00" w:rsidP="006E4F00">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E91A75C" w14:textId="77777777" w:rsidR="006E4F00" w:rsidRDefault="006E4F00" w:rsidP="006E4F00">
      <w:pPr>
        <w:pStyle w:val="B3"/>
        <w:spacing w:after="0"/>
        <w:rPr>
          <w:lang w:val="it-IT"/>
        </w:rPr>
      </w:pPr>
      <w:r w:rsidRPr="00D90416">
        <w:rPr>
          <w:lang w:val="it-IT"/>
        </w:rPr>
        <w:lastRenderedPageBreak/>
        <w:t xml:space="preserve">AMF Pointer: </w:t>
      </w:r>
      <w:r w:rsidRPr="00D90416">
        <w:rPr>
          <w:lang w:val="it-IT"/>
        </w:rPr>
        <w:tab/>
        <w:t>2</w:t>
      </w:r>
    </w:p>
    <w:p w14:paraId="74CE5740" w14:textId="77777777" w:rsidR="006E4F00" w:rsidRDefault="006E4F00" w:rsidP="006E4F00">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AF6227F" w14:textId="204BA682" w:rsidR="006E4F00" w:rsidRDefault="006E4F00" w:rsidP="006E4F00">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61982" w14:textId="77777777" w:rsidR="006E4F00" w:rsidRPr="0046266F" w:rsidRDefault="006E4F00" w:rsidP="006E4F00">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Pr>
          <w:lang w:val="it-IT"/>
        </w:rPr>
        <w:tab/>
      </w:r>
      <w:r w:rsidRPr="00E6720E">
        <w:rPr>
          <w:lang w:val="it-IT"/>
        </w:rPr>
        <w:t>5U1 UPDATED</w:t>
      </w:r>
    </w:p>
    <w:p w14:paraId="7C5D72FB" w14:textId="77777777" w:rsidR="006E4F00" w:rsidRPr="0046266F" w:rsidRDefault="006E4F00" w:rsidP="006E4F00">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4F00" w:rsidRPr="006D217E" w14:paraId="455B773F" w14:textId="77777777" w:rsidTr="008C00E8">
        <w:tc>
          <w:tcPr>
            <w:tcW w:w="959" w:type="dxa"/>
          </w:tcPr>
          <w:p w14:paraId="2810F076" w14:textId="113F97E8" w:rsidR="006E4F00" w:rsidRPr="004B0EF7" w:rsidRDefault="006E4F00" w:rsidP="008C00E8">
            <w:pPr>
              <w:keepNext/>
              <w:keepLines/>
              <w:spacing w:after="0"/>
              <w:rPr>
                <w:rFonts w:ascii="Arial" w:hAnsi="Arial"/>
                <w:b/>
                <w:bCs/>
                <w:sz w:val="18"/>
              </w:rPr>
            </w:pPr>
            <w:r w:rsidRPr="004B0EF7">
              <w:rPr>
                <w:rFonts w:ascii="Arial" w:hAnsi="Arial"/>
                <w:b/>
                <w:bCs/>
                <w:sz w:val="18"/>
              </w:rPr>
              <w:t>Byte</w:t>
            </w:r>
          </w:p>
        </w:tc>
        <w:tc>
          <w:tcPr>
            <w:tcW w:w="717" w:type="dxa"/>
          </w:tcPr>
          <w:p w14:paraId="2CE59A49"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B1</w:t>
            </w:r>
          </w:p>
        </w:tc>
        <w:tc>
          <w:tcPr>
            <w:tcW w:w="717" w:type="dxa"/>
          </w:tcPr>
          <w:p w14:paraId="7F5CBDEE"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B2</w:t>
            </w:r>
          </w:p>
        </w:tc>
        <w:tc>
          <w:tcPr>
            <w:tcW w:w="717" w:type="dxa"/>
          </w:tcPr>
          <w:p w14:paraId="23EF4461"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B3</w:t>
            </w:r>
          </w:p>
        </w:tc>
        <w:tc>
          <w:tcPr>
            <w:tcW w:w="717" w:type="dxa"/>
          </w:tcPr>
          <w:p w14:paraId="2D1F0CE3"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B4</w:t>
            </w:r>
          </w:p>
        </w:tc>
        <w:tc>
          <w:tcPr>
            <w:tcW w:w="717" w:type="dxa"/>
          </w:tcPr>
          <w:p w14:paraId="1B3E3D87"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B5</w:t>
            </w:r>
          </w:p>
        </w:tc>
        <w:tc>
          <w:tcPr>
            <w:tcW w:w="717" w:type="dxa"/>
          </w:tcPr>
          <w:p w14:paraId="3DCB2E72"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B6</w:t>
            </w:r>
          </w:p>
        </w:tc>
        <w:tc>
          <w:tcPr>
            <w:tcW w:w="717" w:type="dxa"/>
          </w:tcPr>
          <w:p w14:paraId="36C1B36A"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B7</w:t>
            </w:r>
          </w:p>
        </w:tc>
        <w:tc>
          <w:tcPr>
            <w:tcW w:w="717" w:type="dxa"/>
          </w:tcPr>
          <w:p w14:paraId="400CC7D8" w14:textId="77777777" w:rsidR="006E4F00" w:rsidRPr="006D217E" w:rsidRDefault="006E4F00" w:rsidP="008C00E8">
            <w:pPr>
              <w:keepNext/>
              <w:keepLines/>
              <w:spacing w:after="0"/>
              <w:jc w:val="center"/>
              <w:rPr>
                <w:rFonts w:ascii="Arial" w:hAnsi="Arial"/>
                <w:b/>
                <w:sz w:val="18"/>
              </w:rPr>
            </w:pPr>
            <w:r w:rsidRPr="006D217E">
              <w:rPr>
                <w:rFonts w:ascii="Arial" w:hAnsi="Arial"/>
                <w:b/>
                <w:sz w:val="18"/>
              </w:rPr>
              <w:t>B8</w:t>
            </w:r>
          </w:p>
        </w:tc>
      </w:tr>
      <w:tr w:rsidR="006E4F00" w:rsidRPr="0008759E" w14:paraId="7C864C66" w14:textId="77777777" w:rsidTr="008C00E8">
        <w:tc>
          <w:tcPr>
            <w:tcW w:w="959" w:type="dxa"/>
            <w:tcBorders>
              <w:bottom w:val="single" w:sz="4" w:space="0" w:color="auto"/>
            </w:tcBorders>
          </w:tcPr>
          <w:p w14:paraId="60FA7431" w14:textId="77777777" w:rsidR="006E4F00" w:rsidRPr="0008759E" w:rsidRDefault="006E4F00" w:rsidP="008C00E8">
            <w:pPr>
              <w:keepNext/>
              <w:keepLines/>
              <w:spacing w:after="0"/>
              <w:rPr>
                <w:rFonts w:ascii="Arial" w:hAnsi="Arial"/>
                <w:sz w:val="18"/>
              </w:rPr>
            </w:pPr>
            <w:r w:rsidRPr="0008759E">
              <w:rPr>
                <w:rFonts w:ascii="Arial" w:hAnsi="Arial"/>
                <w:sz w:val="18"/>
              </w:rPr>
              <w:t>Hex</w:t>
            </w:r>
          </w:p>
        </w:tc>
        <w:tc>
          <w:tcPr>
            <w:tcW w:w="717" w:type="dxa"/>
          </w:tcPr>
          <w:p w14:paraId="03486082"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0AAB1380" w14:textId="77777777" w:rsidR="006E4F00" w:rsidRPr="0008759E" w:rsidRDefault="006E4F00" w:rsidP="008C00E8">
            <w:pPr>
              <w:keepNext/>
              <w:keepLines/>
              <w:spacing w:after="0"/>
              <w:jc w:val="center"/>
              <w:rPr>
                <w:rFonts w:ascii="Arial" w:hAnsi="Arial"/>
                <w:sz w:val="18"/>
              </w:rPr>
            </w:pPr>
            <w:r>
              <w:rPr>
                <w:rFonts w:ascii="Arial" w:hAnsi="Arial"/>
                <w:sz w:val="18"/>
              </w:rPr>
              <w:t>0B</w:t>
            </w:r>
          </w:p>
        </w:tc>
        <w:tc>
          <w:tcPr>
            <w:tcW w:w="717" w:type="dxa"/>
          </w:tcPr>
          <w:p w14:paraId="6017D8C9" w14:textId="77777777" w:rsidR="006E4F00" w:rsidRPr="0008759E" w:rsidRDefault="006E4F00" w:rsidP="008C00E8">
            <w:pPr>
              <w:keepNext/>
              <w:keepLines/>
              <w:spacing w:after="0"/>
              <w:jc w:val="center"/>
              <w:rPr>
                <w:rFonts w:ascii="Arial" w:hAnsi="Arial"/>
                <w:sz w:val="18"/>
              </w:rPr>
            </w:pPr>
            <w:r>
              <w:rPr>
                <w:rFonts w:ascii="Arial" w:hAnsi="Arial"/>
                <w:sz w:val="18"/>
              </w:rPr>
              <w:t>F2</w:t>
            </w:r>
          </w:p>
        </w:tc>
        <w:tc>
          <w:tcPr>
            <w:tcW w:w="717" w:type="dxa"/>
          </w:tcPr>
          <w:p w14:paraId="0DE48C34" w14:textId="77777777" w:rsidR="006E4F00" w:rsidRPr="0008759E" w:rsidRDefault="006E4F00" w:rsidP="008C00E8">
            <w:pPr>
              <w:keepNext/>
              <w:keepLines/>
              <w:spacing w:after="0"/>
              <w:jc w:val="center"/>
              <w:rPr>
                <w:rFonts w:ascii="Arial" w:hAnsi="Arial"/>
                <w:sz w:val="18"/>
              </w:rPr>
            </w:pPr>
            <w:r>
              <w:rPr>
                <w:rFonts w:ascii="Arial" w:hAnsi="Arial"/>
                <w:sz w:val="18"/>
              </w:rPr>
              <w:t>42</w:t>
            </w:r>
          </w:p>
        </w:tc>
        <w:tc>
          <w:tcPr>
            <w:tcW w:w="717" w:type="dxa"/>
          </w:tcPr>
          <w:p w14:paraId="13E34E61" w14:textId="77777777" w:rsidR="006E4F00" w:rsidRPr="0008759E" w:rsidRDefault="006E4F00" w:rsidP="008C00E8">
            <w:pPr>
              <w:keepNext/>
              <w:keepLines/>
              <w:spacing w:after="0"/>
              <w:jc w:val="center"/>
              <w:rPr>
                <w:rFonts w:ascii="Arial" w:hAnsi="Arial"/>
                <w:sz w:val="18"/>
              </w:rPr>
            </w:pPr>
            <w:r>
              <w:rPr>
                <w:rFonts w:ascii="Arial" w:hAnsi="Arial"/>
                <w:sz w:val="18"/>
              </w:rPr>
              <w:t>34</w:t>
            </w:r>
          </w:p>
        </w:tc>
        <w:tc>
          <w:tcPr>
            <w:tcW w:w="717" w:type="dxa"/>
          </w:tcPr>
          <w:p w14:paraId="1242AE84" w14:textId="77777777" w:rsidR="006E4F00" w:rsidRPr="0008759E" w:rsidRDefault="006E4F00" w:rsidP="008C00E8">
            <w:pPr>
              <w:keepNext/>
              <w:keepLines/>
              <w:spacing w:after="0"/>
              <w:jc w:val="center"/>
              <w:rPr>
                <w:rFonts w:ascii="Arial" w:hAnsi="Arial"/>
                <w:sz w:val="18"/>
              </w:rPr>
            </w:pPr>
            <w:r>
              <w:rPr>
                <w:rFonts w:ascii="Arial" w:hAnsi="Arial"/>
                <w:sz w:val="18"/>
              </w:rPr>
              <w:t>80</w:t>
            </w:r>
          </w:p>
        </w:tc>
        <w:tc>
          <w:tcPr>
            <w:tcW w:w="717" w:type="dxa"/>
          </w:tcPr>
          <w:p w14:paraId="232DB82D"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2BFF4EFF" w14:textId="77777777" w:rsidR="006E4F00" w:rsidRPr="0008759E" w:rsidRDefault="006E4F00" w:rsidP="008C00E8">
            <w:pPr>
              <w:keepNext/>
              <w:keepLines/>
              <w:spacing w:after="0"/>
              <w:jc w:val="center"/>
              <w:rPr>
                <w:rFonts w:ascii="Arial" w:hAnsi="Arial"/>
                <w:sz w:val="18"/>
              </w:rPr>
            </w:pPr>
            <w:r w:rsidRPr="00C75289">
              <w:rPr>
                <w:rFonts w:ascii="Arial" w:hAnsi="Arial"/>
                <w:sz w:val="18"/>
              </w:rPr>
              <w:t>01</w:t>
            </w:r>
          </w:p>
        </w:tc>
      </w:tr>
      <w:tr w:rsidR="006E4F00" w:rsidRPr="00C75289" w14:paraId="40CC313E" w14:textId="77777777" w:rsidTr="008C00E8">
        <w:tc>
          <w:tcPr>
            <w:tcW w:w="959" w:type="dxa"/>
            <w:tcBorders>
              <w:top w:val="single" w:sz="4" w:space="0" w:color="auto"/>
              <w:left w:val="nil"/>
              <w:bottom w:val="nil"/>
              <w:right w:val="single" w:sz="4" w:space="0" w:color="auto"/>
            </w:tcBorders>
          </w:tcPr>
          <w:p w14:paraId="472DD4FF"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445122DD" w14:textId="77777777" w:rsidR="006E4F00" w:rsidRDefault="006E4F00" w:rsidP="008C00E8">
            <w:pPr>
              <w:keepNext/>
              <w:keepLines/>
              <w:spacing w:after="0"/>
              <w:jc w:val="center"/>
              <w:rPr>
                <w:rFonts w:ascii="Arial" w:hAnsi="Arial"/>
                <w:sz w:val="18"/>
              </w:rPr>
            </w:pPr>
            <w:r w:rsidRPr="009B018C">
              <w:rPr>
                <w:rFonts w:ascii="Arial" w:hAnsi="Arial"/>
                <w:b/>
                <w:sz w:val="18"/>
              </w:rPr>
              <w:t>B9</w:t>
            </w:r>
          </w:p>
        </w:tc>
        <w:tc>
          <w:tcPr>
            <w:tcW w:w="717" w:type="dxa"/>
          </w:tcPr>
          <w:p w14:paraId="77B34529" w14:textId="77777777" w:rsidR="006E4F00" w:rsidRPr="00892D4D" w:rsidRDefault="006E4F00" w:rsidP="008C00E8">
            <w:pPr>
              <w:keepNext/>
              <w:keepLines/>
              <w:spacing w:after="0"/>
              <w:jc w:val="center"/>
              <w:rPr>
                <w:rFonts w:ascii="Arial" w:hAnsi="Arial"/>
                <w:sz w:val="18"/>
              </w:rPr>
            </w:pPr>
            <w:r w:rsidRPr="009B018C">
              <w:rPr>
                <w:rFonts w:ascii="Arial" w:hAnsi="Arial"/>
                <w:b/>
                <w:sz w:val="18"/>
              </w:rPr>
              <w:t>B10</w:t>
            </w:r>
          </w:p>
        </w:tc>
        <w:tc>
          <w:tcPr>
            <w:tcW w:w="717" w:type="dxa"/>
          </w:tcPr>
          <w:p w14:paraId="33711DAC" w14:textId="77777777" w:rsidR="006E4F00" w:rsidRDefault="006E4F00" w:rsidP="008C00E8">
            <w:pPr>
              <w:keepNext/>
              <w:keepLines/>
              <w:spacing w:after="0"/>
              <w:jc w:val="center"/>
              <w:rPr>
                <w:rFonts w:ascii="Arial" w:hAnsi="Arial"/>
                <w:sz w:val="18"/>
              </w:rPr>
            </w:pPr>
            <w:r w:rsidRPr="009B018C">
              <w:rPr>
                <w:rFonts w:ascii="Arial" w:hAnsi="Arial"/>
                <w:b/>
                <w:sz w:val="18"/>
              </w:rPr>
              <w:t>B11</w:t>
            </w:r>
          </w:p>
        </w:tc>
        <w:tc>
          <w:tcPr>
            <w:tcW w:w="717" w:type="dxa"/>
          </w:tcPr>
          <w:p w14:paraId="158C18FE" w14:textId="77777777" w:rsidR="006E4F00" w:rsidRDefault="006E4F00" w:rsidP="008C00E8">
            <w:pPr>
              <w:keepNext/>
              <w:keepLines/>
              <w:spacing w:after="0"/>
              <w:jc w:val="center"/>
              <w:rPr>
                <w:rFonts w:ascii="Arial" w:hAnsi="Arial"/>
                <w:sz w:val="18"/>
              </w:rPr>
            </w:pPr>
            <w:r w:rsidRPr="009B018C">
              <w:rPr>
                <w:rFonts w:ascii="Arial" w:hAnsi="Arial"/>
                <w:b/>
                <w:sz w:val="18"/>
              </w:rPr>
              <w:t>B12</w:t>
            </w:r>
          </w:p>
        </w:tc>
        <w:tc>
          <w:tcPr>
            <w:tcW w:w="717" w:type="dxa"/>
          </w:tcPr>
          <w:p w14:paraId="3AA78305" w14:textId="77777777" w:rsidR="006E4F00" w:rsidRDefault="006E4F00" w:rsidP="008C00E8">
            <w:pPr>
              <w:keepNext/>
              <w:keepLines/>
              <w:spacing w:after="0"/>
              <w:jc w:val="center"/>
              <w:rPr>
                <w:rFonts w:ascii="Arial" w:hAnsi="Arial"/>
                <w:sz w:val="18"/>
              </w:rPr>
            </w:pPr>
            <w:r w:rsidRPr="009B018C">
              <w:rPr>
                <w:rFonts w:ascii="Arial" w:hAnsi="Arial"/>
                <w:b/>
                <w:sz w:val="18"/>
              </w:rPr>
              <w:t>B13</w:t>
            </w:r>
          </w:p>
        </w:tc>
        <w:tc>
          <w:tcPr>
            <w:tcW w:w="717" w:type="dxa"/>
          </w:tcPr>
          <w:p w14:paraId="475A19E1"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B14</w:t>
            </w:r>
          </w:p>
        </w:tc>
        <w:tc>
          <w:tcPr>
            <w:tcW w:w="717" w:type="dxa"/>
          </w:tcPr>
          <w:p w14:paraId="669F9604" w14:textId="77777777" w:rsidR="006E4F00" w:rsidRDefault="006E4F00" w:rsidP="008C00E8">
            <w:pPr>
              <w:keepNext/>
              <w:keepLines/>
              <w:spacing w:after="0"/>
              <w:jc w:val="center"/>
              <w:rPr>
                <w:rFonts w:ascii="Arial" w:hAnsi="Arial"/>
                <w:sz w:val="18"/>
              </w:rPr>
            </w:pPr>
            <w:r w:rsidRPr="009B018C">
              <w:rPr>
                <w:rFonts w:ascii="Arial" w:hAnsi="Arial"/>
                <w:b/>
                <w:sz w:val="18"/>
              </w:rPr>
              <w:t>B15</w:t>
            </w:r>
          </w:p>
        </w:tc>
        <w:tc>
          <w:tcPr>
            <w:tcW w:w="717" w:type="dxa"/>
          </w:tcPr>
          <w:p w14:paraId="134B0A06"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B16</w:t>
            </w:r>
          </w:p>
        </w:tc>
      </w:tr>
      <w:tr w:rsidR="006E4F00" w:rsidRPr="00C75289" w14:paraId="1FBE0D1A" w14:textId="77777777" w:rsidTr="008C00E8">
        <w:tc>
          <w:tcPr>
            <w:tcW w:w="959" w:type="dxa"/>
            <w:tcBorders>
              <w:top w:val="nil"/>
              <w:left w:val="nil"/>
              <w:bottom w:val="nil"/>
              <w:right w:val="single" w:sz="4" w:space="0" w:color="auto"/>
            </w:tcBorders>
          </w:tcPr>
          <w:p w14:paraId="7489DFAD"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6856ECFA" w14:textId="77777777" w:rsidR="006E4F00" w:rsidRDefault="006E4F00" w:rsidP="008C00E8">
            <w:pPr>
              <w:keepNext/>
              <w:keepLines/>
              <w:spacing w:after="0"/>
              <w:jc w:val="center"/>
              <w:rPr>
                <w:rFonts w:ascii="Arial" w:hAnsi="Arial"/>
                <w:sz w:val="18"/>
              </w:rPr>
            </w:pPr>
            <w:r>
              <w:rPr>
                <w:rFonts w:ascii="Arial" w:hAnsi="Arial"/>
                <w:sz w:val="18"/>
              </w:rPr>
              <w:t>02</w:t>
            </w:r>
          </w:p>
        </w:tc>
        <w:tc>
          <w:tcPr>
            <w:tcW w:w="717" w:type="dxa"/>
          </w:tcPr>
          <w:p w14:paraId="69CE19D8" w14:textId="77777777" w:rsidR="006E4F00" w:rsidRPr="00892D4D" w:rsidRDefault="006E4F00" w:rsidP="008C00E8">
            <w:pPr>
              <w:keepNext/>
              <w:keepLines/>
              <w:spacing w:after="0"/>
              <w:jc w:val="center"/>
              <w:rPr>
                <w:rFonts w:ascii="Arial" w:hAnsi="Arial"/>
                <w:sz w:val="18"/>
              </w:rPr>
            </w:pPr>
            <w:r w:rsidRPr="00C75289">
              <w:rPr>
                <w:rFonts w:ascii="Arial" w:hAnsi="Arial"/>
                <w:sz w:val="18"/>
              </w:rPr>
              <w:t>66</w:t>
            </w:r>
          </w:p>
        </w:tc>
        <w:tc>
          <w:tcPr>
            <w:tcW w:w="717" w:type="dxa"/>
          </w:tcPr>
          <w:p w14:paraId="22C26A4F" w14:textId="77777777" w:rsidR="006E4F00" w:rsidRDefault="006E4F00" w:rsidP="008C00E8">
            <w:pPr>
              <w:keepNext/>
              <w:keepLines/>
              <w:spacing w:after="0"/>
              <w:jc w:val="center"/>
              <w:rPr>
                <w:rFonts w:ascii="Arial" w:hAnsi="Arial"/>
                <w:sz w:val="18"/>
              </w:rPr>
            </w:pPr>
            <w:r>
              <w:rPr>
                <w:rFonts w:ascii="Arial" w:hAnsi="Arial"/>
                <w:sz w:val="18"/>
              </w:rPr>
              <w:t>43</w:t>
            </w:r>
          </w:p>
        </w:tc>
        <w:tc>
          <w:tcPr>
            <w:tcW w:w="717" w:type="dxa"/>
          </w:tcPr>
          <w:p w14:paraId="17750F53" w14:textId="77777777" w:rsidR="006E4F00" w:rsidRDefault="006E4F00" w:rsidP="008C00E8">
            <w:pPr>
              <w:keepNext/>
              <w:keepLines/>
              <w:spacing w:after="0"/>
              <w:jc w:val="center"/>
              <w:rPr>
                <w:rFonts w:ascii="Arial" w:hAnsi="Arial"/>
                <w:sz w:val="18"/>
              </w:rPr>
            </w:pPr>
            <w:r>
              <w:rPr>
                <w:rFonts w:ascii="Arial" w:hAnsi="Arial"/>
                <w:sz w:val="18"/>
              </w:rPr>
              <w:t>65</w:t>
            </w:r>
          </w:p>
        </w:tc>
        <w:tc>
          <w:tcPr>
            <w:tcW w:w="717" w:type="dxa"/>
          </w:tcPr>
          <w:p w14:paraId="00D9A698" w14:textId="77777777" w:rsidR="006E4F00" w:rsidRDefault="006E4F00" w:rsidP="008C00E8">
            <w:pPr>
              <w:keepNext/>
              <w:keepLines/>
              <w:spacing w:after="0"/>
              <w:jc w:val="center"/>
              <w:rPr>
                <w:rFonts w:ascii="Arial" w:hAnsi="Arial"/>
                <w:sz w:val="18"/>
              </w:rPr>
            </w:pPr>
            <w:r>
              <w:rPr>
                <w:rFonts w:ascii="Arial" w:hAnsi="Arial"/>
                <w:sz w:val="18"/>
              </w:rPr>
              <w:t>87</w:t>
            </w:r>
          </w:p>
        </w:tc>
        <w:tc>
          <w:tcPr>
            <w:tcW w:w="717" w:type="dxa"/>
          </w:tcPr>
          <w:p w14:paraId="38D8B49D" w14:textId="77777777" w:rsidR="006E4F00" w:rsidRPr="00C75289" w:rsidRDefault="006E4F00" w:rsidP="008C00E8">
            <w:pPr>
              <w:keepNext/>
              <w:keepLines/>
              <w:spacing w:after="0"/>
              <w:jc w:val="center"/>
              <w:rPr>
                <w:rFonts w:ascii="Arial" w:hAnsi="Arial"/>
                <w:sz w:val="18"/>
              </w:rPr>
            </w:pPr>
            <w:r>
              <w:rPr>
                <w:rFonts w:ascii="Arial" w:hAnsi="Arial"/>
                <w:sz w:val="18"/>
              </w:rPr>
              <w:t>32</w:t>
            </w:r>
          </w:p>
        </w:tc>
        <w:tc>
          <w:tcPr>
            <w:tcW w:w="717" w:type="dxa"/>
          </w:tcPr>
          <w:p w14:paraId="6C95C8FE" w14:textId="77777777" w:rsidR="006E4F00" w:rsidRDefault="006E4F00" w:rsidP="008C00E8">
            <w:pPr>
              <w:keepNext/>
              <w:keepLines/>
              <w:spacing w:after="0"/>
              <w:jc w:val="center"/>
              <w:rPr>
                <w:rFonts w:ascii="Arial" w:hAnsi="Arial"/>
                <w:sz w:val="18"/>
              </w:rPr>
            </w:pPr>
            <w:r>
              <w:rPr>
                <w:rFonts w:ascii="Arial" w:hAnsi="Arial"/>
                <w:sz w:val="18"/>
              </w:rPr>
              <w:t>84</w:t>
            </w:r>
          </w:p>
        </w:tc>
        <w:tc>
          <w:tcPr>
            <w:tcW w:w="717" w:type="dxa"/>
          </w:tcPr>
          <w:p w14:paraId="494CBB66" w14:textId="77777777" w:rsidR="006E4F00" w:rsidRPr="00C75289" w:rsidRDefault="006E4F00" w:rsidP="008C00E8">
            <w:pPr>
              <w:keepNext/>
              <w:keepLines/>
              <w:spacing w:after="0"/>
              <w:jc w:val="center"/>
              <w:rPr>
                <w:rFonts w:ascii="Arial" w:hAnsi="Arial"/>
                <w:sz w:val="18"/>
              </w:rPr>
            </w:pPr>
            <w:r>
              <w:rPr>
                <w:rFonts w:ascii="Arial" w:hAnsi="Arial"/>
                <w:sz w:val="18"/>
              </w:rPr>
              <w:t>00</w:t>
            </w:r>
          </w:p>
        </w:tc>
      </w:tr>
      <w:tr w:rsidR="006E4F00" w:rsidRPr="00C75289" w14:paraId="36B5CDBA" w14:textId="77777777" w:rsidTr="008C00E8">
        <w:trPr>
          <w:gridAfter w:val="4"/>
          <w:wAfter w:w="2868" w:type="dxa"/>
        </w:trPr>
        <w:tc>
          <w:tcPr>
            <w:tcW w:w="959" w:type="dxa"/>
            <w:tcBorders>
              <w:top w:val="nil"/>
              <w:left w:val="nil"/>
              <w:bottom w:val="nil"/>
              <w:right w:val="single" w:sz="4" w:space="0" w:color="auto"/>
            </w:tcBorders>
          </w:tcPr>
          <w:p w14:paraId="59095824"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568731AC" w14:textId="77777777" w:rsidR="006E4F00" w:rsidRDefault="006E4F00" w:rsidP="008C00E8">
            <w:pPr>
              <w:keepNext/>
              <w:keepLines/>
              <w:spacing w:after="0"/>
              <w:jc w:val="center"/>
              <w:rPr>
                <w:rFonts w:ascii="Arial" w:hAnsi="Arial"/>
                <w:sz w:val="18"/>
              </w:rPr>
            </w:pPr>
            <w:r w:rsidRPr="009B018C">
              <w:rPr>
                <w:rFonts w:ascii="Arial" w:hAnsi="Arial"/>
                <w:b/>
                <w:sz w:val="18"/>
              </w:rPr>
              <w:t>B17</w:t>
            </w:r>
          </w:p>
        </w:tc>
        <w:tc>
          <w:tcPr>
            <w:tcW w:w="717" w:type="dxa"/>
          </w:tcPr>
          <w:p w14:paraId="1B897019" w14:textId="77777777" w:rsidR="006E4F00" w:rsidRPr="00C75289" w:rsidRDefault="006E4F00" w:rsidP="008C00E8">
            <w:pPr>
              <w:keepNext/>
              <w:keepLines/>
              <w:spacing w:after="0"/>
              <w:jc w:val="center"/>
              <w:rPr>
                <w:rFonts w:ascii="Arial" w:hAnsi="Arial"/>
                <w:sz w:val="18"/>
              </w:rPr>
            </w:pPr>
            <w:r w:rsidRPr="009B018C">
              <w:rPr>
                <w:rFonts w:ascii="Arial" w:hAnsi="Arial"/>
                <w:b/>
                <w:sz w:val="18"/>
              </w:rPr>
              <w:t>B18</w:t>
            </w:r>
          </w:p>
        </w:tc>
        <w:tc>
          <w:tcPr>
            <w:tcW w:w="717" w:type="dxa"/>
          </w:tcPr>
          <w:p w14:paraId="029E360B" w14:textId="77777777" w:rsidR="006E4F00" w:rsidRDefault="006E4F00" w:rsidP="008C00E8">
            <w:pPr>
              <w:keepNext/>
              <w:keepLines/>
              <w:spacing w:after="0"/>
              <w:jc w:val="center"/>
              <w:rPr>
                <w:rFonts w:ascii="Arial" w:hAnsi="Arial"/>
                <w:sz w:val="18"/>
              </w:rPr>
            </w:pPr>
            <w:r w:rsidRPr="009B018C">
              <w:rPr>
                <w:rFonts w:ascii="Arial" w:hAnsi="Arial"/>
                <w:b/>
                <w:sz w:val="18"/>
              </w:rPr>
              <w:t>B19</w:t>
            </w:r>
          </w:p>
        </w:tc>
        <w:tc>
          <w:tcPr>
            <w:tcW w:w="717" w:type="dxa"/>
          </w:tcPr>
          <w:p w14:paraId="0A8BF800" w14:textId="77777777" w:rsidR="006E4F00" w:rsidRDefault="006E4F00" w:rsidP="008C00E8">
            <w:pPr>
              <w:keepNext/>
              <w:keepLines/>
              <w:spacing w:after="0"/>
              <w:jc w:val="center"/>
              <w:rPr>
                <w:rFonts w:ascii="Arial" w:hAnsi="Arial"/>
                <w:sz w:val="18"/>
              </w:rPr>
            </w:pPr>
            <w:r w:rsidRPr="009B018C">
              <w:rPr>
                <w:rFonts w:ascii="Arial" w:hAnsi="Arial"/>
                <w:b/>
                <w:sz w:val="18"/>
              </w:rPr>
              <w:t>B20</w:t>
            </w:r>
          </w:p>
        </w:tc>
      </w:tr>
      <w:tr w:rsidR="006E4F00" w:rsidRPr="0008759E" w14:paraId="216F0F18" w14:textId="77777777" w:rsidTr="008C00E8">
        <w:trPr>
          <w:gridAfter w:val="4"/>
          <w:wAfter w:w="2868" w:type="dxa"/>
        </w:trPr>
        <w:tc>
          <w:tcPr>
            <w:tcW w:w="959" w:type="dxa"/>
            <w:tcBorders>
              <w:top w:val="nil"/>
              <w:left w:val="nil"/>
              <w:bottom w:val="nil"/>
              <w:right w:val="single" w:sz="4" w:space="0" w:color="auto"/>
            </w:tcBorders>
          </w:tcPr>
          <w:p w14:paraId="77A22C1A" w14:textId="77777777" w:rsidR="006E4F00" w:rsidRPr="0008759E" w:rsidRDefault="006E4F00" w:rsidP="008C00E8">
            <w:pPr>
              <w:keepNext/>
              <w:keepLines/>
              <w:spacing w:after="0"/>
              <w:rPr>
                <w:rFonts w:ascii="Arial" w:hAnsi="Arial"/>
                <w:sz w:val="18"/>
              </w:rPr>
            </w:pPr>
          </w:p>
        </w:tc>
        <w:tc>
          <w:tcPr>
            <w:tcW w:w="717" w:type="dxa"/>
            <w:tcBorders>
              <w:left w:val="single" w:sz="4" w:space="0" w:color="auto"/>
            </w:tcBorders>
          </w:tcPr>
          <w:p w14:paraId="2382E6AB" w14:textId="77777777" w:rsidR="006E4F00" w:rsidRDefault="006E4F00" w:rsidP="008C00E8">
            <w:pPr>
              <w:keepNext/>
              <w:keepLines/>
              <w:spacing w:after="0"/>
              <w:jc w:val="center"/>
              <w:rPr>
                <w:rFonts w:ascii="Arial" w:hAnsi="Arial"/>
                <w:sz w:val="18"/>
              </w:rPr>
            </w:pPr>
            <w:r>
              <w:rPr>
                <w:rFonts w:ascii="Arial" w:hAnsi="Arial"/>
                <w:sz w:val="18"/>
              </w:rPr>
              <w:t>00</w:t>
            </w:r>
          </w:p>
        </w:tc>
        <w:tc>
          <w:tcPr>
            <w:tcW w:w="717" w:type="dxa"/>
          </w:tcPr>
          <w:p w14:paraId="6FD80675" w14:textId="77777777" w:rsidR="006E4F00" w:rsidRPr="0008759E" w:rsidRDefault="006E4F00" w:rsidP="008C00E8">
            <w:pPr>
              <w:keepNext/>
              <w:keepLines/>
              <w:spacing w:after="0"/>
              <w:jc w:val="center"/>
              <w:rPr>
                <w:rFonts w:ascii="Arial" w:hAnsi="Arial"/>
                <w:sz w:val="18"/>
              </w:rPr>
            </w:pPr>
            <w:r>
              <w:rPr>
                <w:rFonts w:ascii="Arial" w:hAnsi="Arial"/>
                <w:sz w:val="18"/>
              </w:rPr>
              <w:t>00</w:t>
            </w:r>
          </w:p>
        </w:tc>
        <w:tc>
          <w:tcPr>
            <w:tcW w:w="717" w:type="dxa"/>
          </w:tcPr>
          <w:p w14:paraId="4D7CBCA0" w14:textId="77777777" w:rsidR="006E4F00" w:rsidRPr="0008759E" w:rsidRDefault="006E4F00" w:rsidP="008C00E8">
            <w:pPr>
              <w:keepNext/>
              <w:keepLines/>
              <w:spacing w:after="0"/>
              <w:jc w:val="center"/>
              <w:rPr>
                <w:rFonts w:ascii="Arial" w:hAnsi="Arial"/>
                <w:sz w:val="18"/>
              </w:rPr>
            </w:pPr>
            <w:r>
              <w:rPr>
                <w:rFonts w:ascii="Arial" w:hAnsi="Arial"/>
                <w:sz w:val="18"/>
              </w:rPr>
              <w:t>01</w:t>
            </w:r>
          </w:p>
        </w:tc>
        <w:tc>
          <w:tcPr>
            <w:tcW w:w="717" w:type="dxa"/>
          </w:tcPr>
          <w:p w14:paraId="455D255C" w14:textId="77777777" w:rsidR="006E4F00" w:rsidRPr="0008759E" w:rsidRDefault="006E4F00" w:rsidP="008C00E8">
            <w:pPr>
              <w:keepNext/>
              <w:keepLines/>
              <w:spacing w:after="0"/>
              <w:jc w:val="center"/>
              <w:rPr>
                <w:rFonts w:ascii="Arial" w:hAnsi="Arial"/>
                <w:sz w:val="18"/>
              </w:rPr>
            </w:pPr>
            <w:r>
              <w:rPr>
                <w:rFonts w:ascii="Arial" w:hAnsi="Arial"/>
                <w:sz w:val="18"/>
              </w:rPr>
              <w:t>00</w:t>
            </w:r>
          </w:p>
        </w:tc>
      </w:tr>
    </w:tbl>
    <w:p w14:paraId="3CA2C8F0" w14:textId="54282CB3" w:rsidR="006E4F00" w:rsidRPr="00D90416" w:rsidRDefault="006E4F00" w:rsidP="006E4F00">
      <w:pPr>
        <w:rPr>
          <w:lang w:eastAsia="de-DE"/>
        </w:rPr>
      </w:pPr>
    </w:p>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lastRenderedPageBreak/>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49099F44" w14:textId="77777777" w:rsidR="00374694" w:rsidRPr="0046266F" w:rsidRDefault="00374694" w:rsidP="00374694">
      <w:pPr>
        <w:pStyle w:val="B1"/>
      </w:pPr>
      <w:r w:rsidRPr="004F2F9C">
        <w:t>a)</w:t>
      </w:r>
      <w:r w:rsidRPr="004F2F9C">
        <w:tab/>
        <w:t>The UE is powered on.</w:t>
      </w:r>
    </w:p>
    <w:p w14:paraId="112FBCC3" w14:textId="77D44589"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6F693C22" w14:textId="77777777" w:rsidR="00374694" w:rsidRPr="0046266F" w:rsidRDefault="00374694" w:rsidP="0037469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334E681" w14:textId="257C8977"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F7BA9F9"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16347766" w14:textId="35B254E6"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75D53189" w14:textId="77777777" w:rsidR="00374694" w:rsidRPr="0046266F" w:rsidRDefault="00374694" w:rsidP="00374694">
      <w:pPr>
        <w:pStyle w:val="B1"/>
      </w:pPr>
      <w:r w:rsidRPr="0046266F">
        <w:t>e)</w:t>
      </w:r>
      <w:r w:rsidRPr="0046266F">
        <w:tab/>
        <w:t>The UE is soft powered down.</w:t>
      </w:r>
    </w:p>
    <w:p w14:paraId="0EDA386D" w14:textId="77777777" w:rsidR="00374694" w:rsidRPr="0046266F" w:rsidRDefault="00374694" w:rsidP="00374694">
      <w:pPr>
        <w:pStyle w:val="Heading4"/>
        <w:keepNext w:val="0"/>
        <w:keepLines w:val="0"/>
      </w:pPr>
      <w:bookmarkStart w:id="3511" w:name="_Toc130990435"/>
      <w:r>
        <w:t>7.2.12.5</w:t>
      </w:r>
      <w:r w:rsidRPr="0046266F">
        <w:tab/>
        <w:t>Acceptance criteria</w:t>
      </w:r>
      <w:bookmarkEnd w:id="3511"/>
    </w:p>
    <w:p w14:paraId="64B3778D" w14:textId="156FDE03"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48E4D6D7" w14:textId="77777777" w:rsidR="00991853" w:rsidRPr="004B0EF7" w:rsidRDefault="00991853" w:rsidP="0099185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E12C037" w14:textId="77777777" w:rsidR="00991853" w:rsidRDefault="00991853" w:rsidP="00991853">
      <w:pPr>
        <w:pStyle w:val="EW"/>
        <w:tabs>
          <w:tab w:val="left" w:pos="2835"/>
        </w:tabs>
        <w:spacing w:after="180"/>
        <w:rPr>
          <w:lang w:val="it-IT"/>
        </w:rPr>
      </w:pPr>
      <w:r w:rsidRPr="00E6720E">
        <w:rPr>
          <w:lang w:val="it-IT"/>
        </w:rPr>
        <w:t>Logically:</w:t>
      </w:r>
    </w:p>
    <w:p w14:paraId="0064A3C0" w14:textId="78DE0720" w:rsidR="00991853" w:rsidRDefault="00991853" w:rsidP="00991853">
      <w:pPr>
        <w:pStyle w:val="B2"/>
        <w:spacing w:after="0"/>
        <w:rPr>
          <w:lang w:val="it-IT"/>
        </w:rPr>
      </w:pPr>
      <w:r w:rsidRPr="00E6720E">
        <w:rPr>
          <w:lang w:val="it-IT"/>
        </w:rPr>
        <w:t>5G-GUTI:</w:t>
      </w:r>
    </w:p>
    <w:p w14:paraId="2FEA9ED8" w14:textId="77777777" w:rsidR="00991853" w:rsidRDefault="00991853" w:rsidP="00991853">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6DC90BF" w14:textId="77777777" w:rsidR="00991853" w:rsidRDefault="00991853" w:rsidP="00991853">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66A9D42A" w14:textId="77777777" w:rsidR="00991853" w:rsidRDefault="00991853" w:rsidP="00991853">
      <w:pPr>
        <w:pStyle w:val="B3"/>
        <w:spacing w:after="0"/>
        <w:rPr>
          <w:lang w:val="it-IT"/>
        </w:rPr>
      </w:pPr>
      <w:r w:rsidRPr="00D90416">
        <w:rPr>
          <w:lang w:val="it-IT"/>
        </w:rPr>
        <w:t>AMF Region ID:</w:t>
      </w:r>
      <w:r w:rsidRPr="00D90416">
        <w:rPr>
          <w:lang w:val="it-IT"/>
        </w:rPr>
        <w:tab/>
        <w:t>0</w:t>
      </w:r>
    </w:p>
    <w:p w14:paraId="1C3D34DD" w14:textId="77777777" w:rsidR="00991853" w:rsidRDefault="00991853" w:rsidP="00991853">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7321C172" w14:textId="77777777" w:rsidR="00991853" w:rsidRDefault="00991853" w:rsidP="00991853">
      <w:pPr>
        <w:pStyle w:val="B3"/>
        <w:spacing w:after="0"/>
        <w:rPr>
          <w:lang w:val="it-IT"/>
        </w:rPr>
      </w:pPr>
      <w:r w:rsidRPr="00D90416">
        <w:rPr>
          <w:lang w:val="it-IT"/>
        </w:rPr>
        <w:t xml:space="preserve">AMF Pointer: </w:t>
      </w:r>
      <w:r w:rsidRPr="00D90416">
        <w:rPr>
          <w:lang w:val="it-IT"/>
        </w:rPr>
        <w:tab/>
        <w:t>2</w:t>
      </w:r>
    </w:p>
    <w:p w14:paraId="71073756" w14:textId="77777777" w:rsidR="00991853" w:rsidRDefault="00991853" w:rsidP="00991853">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E2C113" w14:textId="1EDC596C" w:rsidR="00991853" w:rsidRDefault="00991853" w:rsidP="00991853">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215BFDB" w14:textId="77777777" w:rsidR="00991853" w:rsidRPr="0046266F" w:rsidRDefault="00991853" w:rsidP="00991853">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776E191C" w14:textId="77777777" w:rsidR="00991853" w:rsidRPr="0046266F" w:rsidRDefault="00991853" w:rsidP="0099185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91853" w:rsidRPr="006D217E" w14:paraId="450DA259" w14:textId="77777777" w:rsidTr="008C00E8">
        <w:tc>
          <w:tcPr>
            <w:tcW w:w="959" w:type="dxa"/>
          </w:tcPr>
          <w:p w14:paraId="55C63E3B" w14:textId="065F3936" w:rsidR="00991853" w:rsidRPr="004B0EF7" w:rsidRDefault="00991853" w:rsidP="008C00E8">
            <w:pPr>
              <w:keepNext/>
              <w:keepLines/>
              <w:spacing w:after="0"/>
              <w:rPr>
                <w:rFonts w:ascii="Arial" w:hAnsi="Arial"/>
                <w:b/>
                <w:bCs/>
                <w:sz w:val="18"/>
              </w:rPr>
            </w:pPr>
            <w:r w:rsidRPr="004B0EF7">
              <w:rPr>
                <w:rFonts w:ascii="Arial" w:hAnsi="Arial"/>
                <w:b/>
                <w:bCs/>
                <w:sz w:val="18"/>
              </w:rPr>
              <w:t>Byte</w:t>
            </w:r>
          </w:p>
        </w:tc>
        <w:tc>
          <w:tcPr>
            <w:tcW w:w="717" w:type="dxa"/>
          </w:tcPr>
          <w:p w14:paraId="314E4F67"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B1</w:t>
            </w:r>
          </w:p>
        </w:tc>
        <w:tc>
          <w:tcPr>
            <w:tcW w:w="717" w:type="dxa"/>
          </w:tcPr>
          <w:p w14:paraId="2448E076"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B2</w:t>
            </w:r>
          </w:p>
        </w:tc>
        <w:tc>
          <w:tcPr>
            <w:tcW w:w="717" w:type="dxa"/>
          </w:tcPr>
          <w:p w14:paraId="1AD7D1A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B3</w:t>
            </w:r>
          </w:p>
        </w:tc>
        <w:tc>
          <w:tcPr>
            <w:tcW w:w="717" w:type="dxa"/>
          </w:tcPr>
          <w:p w14:paraId="6491E142"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B4</w:t>
            </w:r>
          </w:p>
        </w:tc>
        <w:tc>
          <w:tcPr>
            <w:tcW w:w="717" w:type="dxa"/>
          </w:tcPr>
          <w:p w14:paraId="4B7B7DAA"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B5</w:t>
            </w:r>
          </w:p>
        </w:tc>
        <w:tc>
          <w:tcPr>
            <w:tcW w:w="717" w:type="dxa"/>
          </w:tcPr>
          <w:p w14:paraId="5B90B0AF"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B6</w:t>
            </w:r>
          </w:p>
        </w:tc>
        <w:tc>
          <w:tcPr>
            <w:tcW w:w="717" w:type="dxa"/>
          </w:tcPr>
          <w:p w14:paraId="58D6FFD1"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B7</w:t>
            </w:r>
          </w:p>
        </w:tc>
        <w:tc>
          <w:tcPr>
            <w:tcW w:w="717" w:type="dxa"/>
          </w:tcPr>
          <w:p w14:paraId="4B20D163" w14:textId="77777777" w:rsidR="00991853" w:rsidRPr="006D217E" w:rsidRDefault="00991853" w:rsidP="008C00E8">
            <w:pPr>
              <w:keepNext/>
              <w:keepLines/>
              <w:spacing w:after="0"/>
              <w:jc w:val="center"/>
              <w:rPr>
                <w:rFonts w:ascii="Arial" w:hAnsi="Arial"/>
                <w:b/>
                <w:sz w:val="18"/>
              </w:rPr>
            </w:pPr>
            <w:r w:rsidRPr="006D217E">
              <w:rPr>
                <w:rFonts w:ascii="Arial" w:hAnsi="Arial"/>
                <w:b/>
                <w:sz w:val="18"/>
              </w:rPr>
              <w:t>B8</w:t>
            </w:r>
          </w:p>
        </w:tc>
      </w:tr>
      <w:tr w:rsidR="00991853" w:rsidRPr="0008759E" w14:paraId="42616018" w14:textId="77777777" w:rsidTr="008C00E8">
        <w:tc>
          <w:tcPr>
            <w:tcW w:w="959" w:type="dxa"/>
            <w:tcBorders>
              <w:bottom w:val="single" w:sz="4" w:space="0" w:color="auto"/>
            </w:tcBorders>
          </w:tcPr>
          <w:p w14:paraId="371A12F0" w14:textId="77777777" w:rsidR="00991853" w:rsidRPr="0008759E" w:rsidRDefault="00991853" w:rsidP="008C00E8">
            <w:pPr>
              <w:keepNext/>
              <w:keepLines/>
              <w:spacing w:after="0"/>
              <w:rPr>
                <w:rFonts w:ascii="Arial" w:hAnsi="Arial"/>
                <w:sz w:val="18"/>
              </w:rPr>
            </w:pPr>
            <w:r w:rsidRPr="0008759E">
              <w:rPr>
                <w:rFonts w:ascii="Arial" w:hAnsi="Arial"/>
                <w:sz w:val="18"/>
              </w:rPr>
              <w:t>Hex</w:t>
            </w:r>
          </w:p>
        </w:tc>
        <w:tc>
          <w:tcPr>
            <w:tcW w:w="717" w:type="dxa"/>
          </w:tcPr>
          <w:p w14:paraId="7E555C86"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2BCB6AA1" w14:textId="77777777" w:rsidR="00991853" w:rsidRPr="0008759E" w:rsidRDefault="00991853" w:rsidP="008C00E8">
            <w:pPr>
              <w:keepNext/>
              <w:keepLines/>
              <w:spacing w:after="0"/>
              <w:jc w:val="center"/>
              <w:rPr>
                <w:rFonts w:ascii="Arial" w:hAnsi="Arial"/>
                <w:sz w:val="18"/>
              </w:rPr>
            </w:pPr>
            <w:r>
              <w:rPr>
                <w:rFonts w:ascii="Arial" w:hAnsi="Arial"/>
                <w:sz w:val="18"/>
              </w:rPr>
              <w:t>0B</w:t>
            </w:r>
          </w:p>
        </w:tc>
        <w:tc>
          <w:tcPr>
            <w:tcW w:w="717" w:type="dxa"/>
          </w:tcPr>
          <w:p w14:paraId="35C67656" w14:textId="77777777" w:rsidR="00991853" w:rsidRPr="0008759E" w:rsidRDefault="00991853" w:rsidP="008C00E8">
            <w:pPr>
              <w:keepNext/>
              <w:keepLines/>
              <w:spacing w:after="0"/>
              <w:jc w:val="center"/>
              <w:rPr>
                <w:rFonts w:ascii="Arial" w:hAnsi="Arial"/>
                <w:sz w:val="18"/>
              </w:rPr>
            </w:pPr>
            <w:r>
              <w:rPr>
                <w:rFonts w:ascii="Arial" w:hAnsi="Arial"/>
                <w:sz w:val="18"/>
              </w:rPr>
              <w:t>F2</w:t>
            </w:r>
          </w:p>
        </w:tc>
        <w:tc>
          <w:tcPr>
            <w:tcW w:w="717" w:type="dxa"/>
          </w:tcPr>
          <w:p w14:paraId="19B67E89" w14:textId="77777777" w:rsidR="00991853" w:rsidRPr="0008759E" w:rsidRDefault="00991853" w:rsidP="008C00E8">
            <w:pPr>
              <w:keepNext/>
              <w:keepLines/>
              <w:spacing w:after="0"/>
              <w:jc w:val="center"/>
              <w:rPr>
                <w:rFonts w:ascii="Arial" w:hAnsi="Arial"/>
                <w:sz w:val="18"/>
              </w:rPr>
            </w:pPr>
            <w:r>
              <w:rPr>
                <w:rFonts w:ascii="Arial" w:hAnsi="Arial"/>
                <w:sz w:val="18"/>
              </w:rPr>
              <w:t>42</w:t>
            </w:r>
          </w:p>
        </w:tc>
        <w:tc>
          <w:tcPr>
            <w:tcW w:w="717" w:type="dxa"/>
          </w:tcPr>
          <w:p w14:paraId="09211794" w14:textId="77777777" w:rsidR="00991853" w:rsidRPr="0008759E" w:rsidRDefault="00991853" w:rsidP="008C00E8">
            <w:pPr>
              <w:keepNext/>
              <w:keepLines/>
              <w:spacing w:after="0"/>
              <w:jc w:val="center"/>
              <w:rPr>
                <w:rFonts w:ascii="Arial" w:hAnsi="Arial"/>
                <w:sz w:val="18"/>
              </w:rPr>
            </w:pPr>
            <w:r>
              <w:rPr>
                <w:rFonts w:ascii="Arial" w:hAnsi="Arial"/>
                <w:sz w:val="18"/>
              </w:rPr>
              <w:t>34</w:t>
            </w:r>
          </w:p>
        </w:tc>
        <w:tc>
          <w:tcPr>
            <w:tcW w:w="717" w:type="dxa"/>
          </w:tcPr>
          <w:p w14:paraId="55923905" w14:textId="77777777" w:rsidR="00991853" w:rsidRPr="0008759E" w:rsidRDefault="00991853" w:rsidP="008C00E8">
            <w:pPr>
              <w:keepNext/>
              <w:keepLines/>
              <w:spacing w:after="0"/>
              <w:jc w:val="center"/>
              <w:rPr>
                <w:rFonts w:ascii="Arial" w:hAnsi="Arial"/>
                <w:sz w:val="18"/>
              </w:rPr>
            </w:pPr>
            <w:r>
              <w:rPr>
                <w:rFonts w:ascii="Arial" w:hAnsi="Arial"/>
                <w:sz w:val="18"/>
              </w:rPr>
              <w:t>80</w:t>
            </w:r>
          </w:p>
        </w:tc>
        <w:tc>
          <w:tcPr>
            <w:tcW w:w="717" w:type="dxa"/>
          </w:tcPr>
          <w:p w14:paraId="65A24DC1"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E8DD642" w14:textId="77777777" w:rsidR="00991853" w:rsidRPr="0008759E" w:rsidRDefault="00991853" w:rsidP="008C00E8">
            <w:pPr>
              <w:keepNext/>
              <w:keepLines/>
              <w:spacing w:after="0"/>
              <w:jc w:val="center"/>
              <w:rPr>
                <w:rFonts w:ascii="Arial" w:hAnsi="Arial"/>
                <w:sz w:val="18"/>
              </w:rPr>
            </w:pPr>
            <w:r w:rsidRPr="00C75289">
              <w:rPr>
                <w:rFonts w:ascii="Arial" w:hAnsi="Arial"/>
                <w:sz w:val="18"/>
              </w:rPr>
              <w:t>01</w:t>
            </w:r>
          </w:p>
        </w:tc>
      </w:tr>
      <w:tr w:rsidR="00991853" w:rsidRPr="00C75289" w14:paraId="3112F69F" w14:textId="77777777" w:rsidTr="008C00E8">
        <w:tc>
          <w:tcPr>
            <w:tcW w:w="959" w:type="dxa"/>
            <w:tcBorders>
              <w:top w:val="single" w:sz="4" w:space="0" w:color="auto"/>
              <w:left w:val="nil"/>
              <w:bottom w:val="nil"/>
              <w:right w:val="single" w:sz="4" w:space="0" w:color="auto"/>
            </w:tcBorders>
          </w:tcPr>
          <w:p w14:paraId="2CB04273"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00F2056E" w14:textId="77777777" w:rsidR="00991853" w:rsidRDefault="00991853" w:rsidP="008C00E8">
            <w:pPr>
              <w:keepNext/>
              <w:keepLines/>
              <w:spacing w:after="0"/>
              <w:jc w:val="center"/>
              <w:rPr>
                <w:rFonts w:ascii="Arial" w:hAnsi="Arial"/>
                <w:sz w:val="18"/>
              </w:rPr>
            </w:pPr>
            <w:r w:rsidRPr="009B018C">
              <w:rPr>
                <w:rFonts w:ascii="Arial" w:hAnsi="Arial"/>
                <w:b/>
                <w:sz w:val="18"/>
              </w:rPr>
              <w:t>B9</w:t>
            </w:r>
          </w:p>
        </w:tc>
        <w:tc>
          <w:tcPr>
            <w:tcW w:w="717" w:type="dxa"/>
          </w:tcPr>
          <w:p w14:paraId="5FC703A8" w14:textId="77777777" w:rsidR="00991853" w:rsidRPr="00892D4D" w:rsidRDefault="00991853" w:rsidP="008C00E8">
            <w:pPr>
              <w:keepNext/>
              <w:keepLines/>
              <w:spacing w:after="0"/>
              <w:jc w:val="center"/>
              <w:rPr>
                <w:rFonts w:ascii="Arial" w:hAnsi="Arial"/>
                <w:sz w:val="18"/>
              </w:rPr>
            </w:pPr>
            <w:r w:rsidRPr="009B018C">
              <w:rPr>
                <w:rFonts w:ascii="Arial" w:hAnsi="Arial"/>
                <w:b/>
                <w:sz w:val="18"/>
              </w:rPr>
              <w:t>B10</w:t>
            </w:r>
          </w:p>
        </w:tc>
        <w:tc>
          <w:tcPr>
            <w:tcW w:w="717" w:type="dxa"/>
          </w:tcPr>
          <w:p w14:paraId="70E434CC" w14:textId="77777777" w:rsidR="00991853" w:rsidRDefault="00991853" w:rsidP="008C00E8">
            <w:pPr>
              <w:keepNext/>
              <w:keepLines/>
              <w:spacing w:after="0"/>
              <w:jc w:val="center"/>
              <w:rPr>
                <w:rFonts w:ascii="Arial" w:hAnsi="Arial"/>
                <w:sz w:val="18"/>
              </w:rPr>
            </w:pPr>
            <w:r w:rsidRPr="009B018C">
              <w:rPr>
                <w:rFonts w:ascii="Arial" w:hAnsi="Arial"/>
                <w:b/>
                <w:sz w:val="18"/>
              </w:rPr>
              <w:t>B11</w:t>
            </w:r>
          </w:p>
        </w:tc>
        <w:tc>
          <w:tcPr>
            <w:tcW w:w="717" w:type="dxa"/>
          </w:tcPr>
          <w:p w14:paraId="7DCA6992" w14:textId="77777777" w:rsidR="00991853" w:rsidRDefault="00991853" w:rsidP="008C00E8">
            <w:pPr>
              <w:keepNext/>
              <w:keepLines/>
              <w:spacing w:after="0"/>
              <w:jc w:val="center"/>
              <w:rPr>
                <w:rFonts w:ascii="Arial" w:hAnsi="Arial"/>
                <w:sz w:val="18"/>
              </w:rPr>
            </w:pPr>
            <w:r w:rsidRPr="009B018C">
              <w:rPr>
                <w:rFonts w:ascii="Arial" w:hAnsi="Arial"/>
                <w:b/>
                <w:sz w:val="18"/>
              </w:rPr>
              <w:t>B12</w:t>
            </w:r>
          </w:p>
        </w:tc>
        <w:tc>
          <w:tcPr>
            <w:tcW w:w="717" w:type="dxa"/>
          </w:tcPr>
          <w:p w14:paraId="594102CB" w14:textId="77777777" w:rsidR="00991853" w:rsidRDefault="00991853" w:rsidP="008C00E8">
            <w:pPr>
              <w:keepNext/>
              <w:keepLines/>
              <w:spacing w:after="0"/>
              <w:jc w:val="center"/>
              <w:rPr>
                <w:rFonts w:ascii="Arial" w:hAnsi="Arial"/>
                <w:sz w:val="18"/>
              </w:rPr>
            </w:pPr>
            <w:r w:rsidRPr="009B018C">
              <w:rPr>
                <w:rFonts w:ascii="Arial" w:hAnsi="Arial"/>
                <w:b/>
                <w:sz w:val="18"/>
              </w:rPr>
              <w:t>B13</w:t>
            </w:r>
          </w:p>
        </w:tc>
        <w:tc>
          <w:tcPr>
            <w:tcW w:w="717" w:type="dxa"/>
          </w:tcPr>
          <w:p w14:paraId="2E151038"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B14</w:t>
            </w:r>
          </w:p>
        </w:tc>
        <w:tc>
          <w:tcPr>
            <w:tcW w:w="717" w:type="dxa"/>
          </w:tcPr>
          <w:p w14:paraId="791C1273" w14:textId="77777777" w:rsidR="00991853" w:rsidRDefault="00991853" w:rsidP="008C00E8">
            <w:pPr>
              <w:keepNext/>
              <w:keepLines/>
              <w:spacing w:after="0"/>
              <w:jc w:val="center"/>
              <w:rPr>
                <w:rFonts w:ascii="Arial" w:hAnsi="Arial"/>
                <w:sz w:val="18"/>
              </w:rPr>
            </w:pPr>
            <w:r w:rsidRPr="009B018C">
              <w:rPr>
                <w:rFonts w:ascii="Arial" w:hAnsi="Arial"/>
                <w:b/>
                <w:sz w:val="18"/>
              </w:rPr>
              <w:t>B15</w:t>
            </w:r>
          </w:p>
        </w:tc>
        <w:tc>
          <w:tcPr>
            <w:tcW w:w="717" w:type="dxa"/>
          </w:tcPr>
          <w:p w14:paraId="44FCCB60"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B16</w:t>
            </w:r>
          </w:p>
        </w:tc>
      </w:tr>
      <w:tr w:rsidR="00991853" w:rsidRPr="00C75289" w14:paraId="5E627959" w14:textId="77777777" w:rsidTr="008C00E8">
        <w:tc>
          <w:tcPr>
            <w:tcW w:w="959" w:type="dxa"/>
            <w:tcBorders>
              <w:top w:val="nil"/>
              <w:left w:val="nil"/>
              <w:bottom w:val="nil"/>
              <w:right w:val="single" w:sz="4" w:space="0" w:color="auto"/>
            </w:tcBorders>
          </w:tcPr>
          <w:p w14:paraId="3F8BF5F2"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76729FD" w14:textId="77777777" w:rsidR="00991853" w:rsidRDefault="00991853" w:rsidP="008C00E8">
            <w:pPr>
              <w:keepNext/>
              <w:keepLines/>
              <w:spacing w:after="0"/>
              <w:jc w:val="center"/>
              <w:rPr>
                <w:rFonts w:ascii="Arial" w:hAnsi="Arial"/>
                <w:sz w:val="18"/>
              </w:rPr>
            </w:pPr>
            <w:r>
              <w:rPr>
                <w:rFonts w:ascii="Arial" w:hAnsi="Arial"/>
                <w:sz w:val="18"/>
              </w:rPr>
              <w:t>02</w:t>
            </w:r>
          </w:p>
        </w:tc>
        <w:tc>
          <w:tcPr>
            <w:tcW w:w="717" w:type="dxa"/>
          </w:tcPr>
          <w:p w14:paraId="4BC2D063" w14:textId="77777777" w:rsidR="00991853" w:rsidRPr="00892D4D" w:rsidRDefault="00991853" w:rsidP="008C00E8">
            <w:pPr>
              <w:keepNext/>
              <w:keepLines/>
              <w:spacing w:after="0"/>
              <w:jc w:val="center"/>
              <w:rPr>
                <w:rFonts w:ascii="Arial" w:hAnsi="Arial"/>
                <w:sz w:val="18"/>
              </w:rPr>
            </w:pPr>
            <w:r w:rsidRPr="00C75289">
              <w:rPr>
                <w:rFonts w:ascii="Arial" w:hAnsi="Arial"/>
                <w:sz w:val="18"/>
              </w:rPr>
              <w:t>66</w:t>
            </w:r>
          </w:p>
        </w:tc>
        <w:tc>
          <w:tcPr>
            <w:tcW w:w="717" w:type="dxa"/>
          </w:tcPr>
          <w:p w14:paraId="0BC13B03" w14:textId="77777777" w:rsidR="00991853" w:rsidRDefault="00991853" w:rsidP="008C00E8">
            <w:pPr>
              <w:keepNext/>
              <w:keepLines/>
              <w:spacing w:after="0"/>
              <w:jc w:val="center"/>
              <w:rPr>
                <w:rFonts w:ascii="Arial" w:hAnsi="Arial"/>
                <w:sz w:val="18"/>
              </w:rPr>
            </w:pPr>
            <w:r>
              <w:rPr>
                <w:rFonts w:ascii="Arial" w:hAnsi="Arial"/>
                <w:sz w:val="18"/>
              </w:rPr>
              <w:t>43</w:t>
            </w:r>
          </w:p>
        </w:tc>
        <w:tc>
          <w:tcPr>
            <w:tcW w:w="717" w:type="dxa"/>
          </w:tcPr>
          <w:p w14:paraId="0F019BCA" w14:textId="77777777" w:rsidR="00991853" w:rsidRDefault="00991853" w:rsidP="008C00E8">
            <w:pPr>
              <w:keepNext/>
              <w:keepLines/>
              <w:spacing w:after="0"/>
              <w:jc w:val="center"/>
              <w:rPr>
                <w:rFonts w:ascii="Arial" w:hAnsi="Arial"/>
                <w:sz w:val="18"/>
              </w:rPr>
            </w:pPr>
            <w:r>
              <w:rPr>
                <w:rFonts w:ascii="Arial" w:hAnsi="Arial"/>
                <w:sz w:val="18"/>
              </w:rPr>
              <w:t>65</w:t>
            </w:r>
          </w:p>
        </w:tc>
        <w:tc>
          <w:tcPr>
            <w:tcW w:w="717" w:type="dxa"/>
          </w:tcPr>
          <w:p w14:paraId="4BC2429D" w14:textId="77777777" w:rsidR="00991853" w:rsidRDefault="00991853" w:rsidP="008C00E8">
            <w:pPr>
              <w:keepNext/>
              <w:keepLines/>
              <w:spacing w:after="0"/>
              <w:jc w:val="center"/>
              <w:rPr>
                <w:rFonts w:ascii="Arial" w:hAnsi="Arial"/>
                <w:sz w:val="18"/>
              </w:rPr>
            </w:pPr>
            <w:r>
              <w:rPr>
                <w:rFonts w:ascii="Arial" w:hAnsi="Arial"/>
                <w:sz w:val="18"/>
              </w:rPr>
              <w:t>87</w:t>
            </w:r>
          </w:p>
        </w:tc>
        <w:tc>
          <w:tcPr>
            <w:tcW w:w="717" w:type="dxa"/>
          </w:tcPr>
          <w:p w14:paraId="76825DA5" w14:textId="77777777" w:rsidR="00991853" w:rsidRPr="00C75289" w:rsidRDefault="00991853" w:rsidP="008C00E8">
            <w:pPr>
              <w:keepNext/>
              <w:keepLines/>
              <w:spacing w:after="0"/>
              <w:jc w:val="center"/>
              <w:rPr>
                <w:rFonts w:ascii="Arial" w:hAnsi="Arial"/>
                <w:sz w:val="18"/>
              </w:rPr>
            </w:pPr>
            <w:r>
              <w:rPr>
                <w:rFonts w:ascii="Arial" w:hAnsi="Arial"/>
                <w:sz w:val="18"/>
              </w:rPr>
              <w:t>32</w:t>
            </w:r>
          </w:p>
        </w:tc>
        <w:tc>
          <w:tcPr>
            <w:tcW w:w="717" w:type="dxa"/>
          </w:tcPr>
          <w:p w14:paraId="024F7044" w14:textId="77777777" w:rsidR="00991853" w:rsidRDefault="00991853" w:rsidP="008C00E8">
            <w:pPr>
              <w:keepNext/>
              <w:keepLines/>
              <w:spacing w:after="0"/>
              <w:jc w:val="center"/>
              <w:rPr>
                <w:rFonts w:ascii="Arial" w:hAnsi="Arial"/>
                <w:sz w:val="18"/>
              </w:rPr>
            </w:pPr>
            <w:r>
              <w:rPr>
                <w:rFonts w:ascii="Arial" w:hAnsi="Arial"/>
                <w:sz w:val="18"/>
              </w:rPr>
              <w:t>84</w:t>
            </w:r>
          </w:p>
        </w:tc>
        <w:tc>
          <w:tcPr>
            <w:tcW w:w="717" w:type="dxa"/>
          </w:tcPr>
          <w:p w14:paraId="3C9294C7" w14:textId="77777777" w:rsidR="00991853" w:rsidRPr="00C75289" w:rsidRDefault="00991853" w:rsidP="008C00E8">
            <w:pPr>
              <w:keepNext/>
              <w:keepLines/>
              <w:spacing w:after="0"/>
              <w:jc w:val="center"/>
              <w:rPr>
                <w:rFonts w:ascii="Arial" w:hAnsi="Arial"/>
                <w:sz w:val="18"/>
              </w:rPr>
            </w:pPr>
            <w:r>
              <w:rPr>
                <w:rFonts w:ascii="Arial" w:hAnsi="Arial"/>
                <w:sz w:val="18"/>
              </w:rPr>
              <w:t>00</w:t>
            </w:r>
          </w:p>
        </w:tc>
      </w:tr>
      <w:tr w:rsidR="00991853" w:rsidRPr="00C75289" w14:paraId="5A8A7109" w14:textId="77777777" w:rsidTr="008C00E8">
        <w:trPr>
          <w:gridAfter w:val="4"/>
          <w:wAfter w:w="2868" w:type="dxa"/>
        </w:trPr>
        <w:tc>
          <w:tcPr>
            <w:tcW w:w="959" w:type="dxa"/>
            <w:tcBorders>
              <w:top w:val="nil"/>
              <w:left w:val="nil"/>
              <w:bottom w:val="nil"/>
              <w:right w:val="single" w:sz="4" w:space="0" w:color="auto"/>
            </w:tcBorders>
          </w:tcPr>
          <w:p w14:paraId="02D6412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708D0A6A" w14:textId="77777777" w:rsidR="00991853" w:rsidRDefault="00991853" w:rsidP="008C00E8">
            <w:pPr>
              <w:keepNext/>
              <w:keepLines/>
              <w:spacing w:after="0"/>
              <w:jc w:val="center"/>
              <w:rPr>
                <w:rFonts w:ascii="Arial" w:hAnsi="Arial"/>
                <w:sz w:val="18"/>
              </w:rPr>
            </w:pPr>
            <w:r w:rsidRPr="009B018C">
              <w:rPr>
                <w:rFonts w:ascii="Arial" w:hAnsi="Arial"/>
                <w:b/>
                <w:sz w:val="18"/>
              </w:rPr>
              <w:t>B17</w:t>
            </w:r>
          </w:p>
        </w:tc>
        <w:tc>
          <w:tcPr>
            <w:tcW w:w="717" w:type="dxa"/>
          </w:tcPr>
          <w:p w14:paraId="6DD581A3" w14:textId="77777777" w:rsidR="00991853" w:rsidRPr="00C75289" w:rsidRDefault="00991853" w:rsidP="008C00E8">
            <w:pPr>
              <w:keepNext/>
              <w:keepLines/>
              <w:spacing w:after="0"/>
              <w:jc w:val="center"/>
              <w:rPr>
                <w:rFonts w:ascii="Arial" w:hAnsi="Arial"/>
                <w:sz w:val="18"/>
              </w:rPr>
            </w:pPr>
            <w:r w:rsidRPr="009B018C">
              <w:rPr>
                <w:rFonts w:ascii="Arial" w:hAnsi="Arial"/>
                <w:b/>
                <w:sz w:val="18"/>
              </w:rPr>
              <w:t>B18</w:t>
            </w:r>
          </w:p>
        </w:tc>
        <w:tc>
          <w:tcPr>
            <w:tcW w:w="717" w:type="dxa"/>
          </w:tcPr>
          <w:p w14:paraId="32DB482C" w14:textId="77777777" w:rsidR="00991853" w:rsidRDefault="00991853" w:rsidP="008C00E8">
            <w:pPr>
              <w:keepNext/>
              <w:keepLines/>
              <w:spacing w:after="0"/>
              <w:jc w:val="center"/>
              <w:rPr>
                <w:rFonts w:ascii="Arial" w:hAnsi="Arial"/>
                <w:sz w:val="18"/>
              </w:rPr>
            </w:pPr>
            <w:r w:rsidRPr="009B018C">
              <w:rPr>
                <w:rFonts w:ascii="Arial" w:hAnsi="Arial"/>
                <w:b/>
                <w:sz w:val="18"/>
              </w:rPr>
              <w:t>B19</w:t>
            </w:r>
          </w:p>
        </w:tc>
        <w:tc>
          <w:tcPr>
            <w:tcW w:w="717" w:type="dxa"/>
          </w:tcPr>
          <w:p w14:paraId="216C8080" w14:textId="77777777" w:rsidR="00991853" w:rsidRDefault="00991853" w:rsidP="008C00E8">
            <w:pPr>
              <w:keepNext/>
              <w:keepLines/>
              <w:spacing w:after="0"/>
              <w:jc w:val="center"/>
              <w:rPr>
                <w:rFonts w:ascii="Arial" w:hAnsi="Arial"/>
                <w:sz w:val="18"/>
              </w:rPr>
            </w:pPr>
            <w:r w:rsidRPr="009B018C">
              <w:rPr>
                <w:rFonts w:ascii="Arial" w:hAnsi="Arial"/>
                <w:b/>
                <w:sz w:val="18"/>
              </w:rPr>
              <w:t>B20</w:t>
            </w:r>
          </w:p>
        </w:tc>
      </w:tr>
      <w:tr w:rsidR="00991853" w:rsidRPr="0008759E" w14:paraId="351E98B5" w14:textId="77777777" w:rsidTr="008C00E8">
        <w:trPr>
          <w:gridAfter w:val="4"/>
          <w:wAfter w:w="2868" w:type="dxa"/>
        </w:trPr>
        <w:tc>
          <w:tcPr>
            <w:tcW w:w="959" w:type="dxa"/>
            <w:tcBorders>
              <w:top w:val="nil"/>
              <w:left w:val="nil"/>
              <w:bottom w:val="nil"/>
              <w:right w:val="single" w:sz="4" w:space="0" w:color="auto"/>
            </w:tcBorders>
          </w:tcPr>
          <w:p w14:paraId="0C1F4B80" w14:textId="77777777" w:rsidR="00991853" w:rsidRPr="0008759E" w:rsidRDefault="00991853" w:rsidP="008C00E8">
            <w:pPr>
              <w:keepNext/>
              <w:keepLines/>
              <w:spacing w:after="0"/>
              <w:rPr>
                <w:rFonts w:ascii="Arial" w:hAnsi="Arial"/>
                <w:sz w:val="18"/>
              </w:rPr>
            </w:pPr>
          </w:p>
        </w:tc>
        <w:tc>
          <w:tcPr>
            <w:tcW w:w="717" w:type="dxa"/>
            <w:tcBorders>
              <w:left w:val="single" w:sz="4" w:space="0" w:color="auto"/>
            </w:tcBorders>
          </w:tcPr>
          <w:p w14:paraId="27A03030" w14:textId="77777777" w:rsidR="00991853" w:rsidRDefault="00991853" w:rsidP="008C00E8">
            <w:pPr>
              <w:keepNext/>
              <w:keepLines/>
              <w:spacing w:after="0"/>
              <w:jc w:val="center"/>
              <w:rPr>
                <w:rFonts w:ascii="Arial" w:hAnsi="Arial"/>
                <w:sz w:val="18"/>
              </w:rPr>
            </w:pPr>
            <w:r>
              <w:rPr>
                <w:rFonts w:ascii="Arial" w:hAnsi="Arial"/>
                <w:sz w:val="18"/>
              </w:rPr>
              <w:t>00</w:t>
            </w:r>
          </w:p>
        </w:tc>
        <w:tc>
          <w:tcPr>
            <w:tcW w:w="717" w:type="dxa"/>
          </w:tcPr>
          <w:p w14:paraId="47656E3D" w14:textId="77777777" w:rsidR="00991853" w:rsidRPr="0008759E" w:rsidRDefault="00991853" w:rsidP="008C00E8">
            <w:pPr>
              <w:keepNext/>
              <w:keepLines/>
              <w:spacing w:after="0"/>
              <w:jc w:val="center"/>
              <w:rPr>
                <w:rFonts w:ascii="Arial" w:hAnsi="Arial"/>
                <w:sz w:val="18"/>
              </w:rPr>
            </w:pPr>
            <w:r>
              <w:rPr>
                <w:rFonts w:ascii="Arial" w:hAnsi="Arial"/>
                <w:sz w:val="18"/>
              </w:rPr>
              <w:t>00</w:t>
            </w:r>
          </w:p>
        </w:tc>
        <w:tc>
          <w:tcPr>
            <w:tcW w:w="717" w:type="dxa"/>
          </w:tcPr>
          <w:p w14:paraId="1942FAF8" w14:textId="77777777" w:rsidR="00991853" w:rsidRPr="0008759E" w:rsidRDefault="00991853" w:rsidP="008C00E8">
            <w:pPr>
              <w:keepNext/>
              <w:keepLines/>
              <w:spacing w:after="0"/>
              <w:jc w:val="center"/>
              <w:rPr>
                <w:rFonts w:ascii="Arial" w:hAnsi="Arial"/>
                <w:sz w:val="18"/>
              </w:rPr>
            </w:pPr>
            <w:r>
              <w:rPr>
                <w:rFonts w:ascii="Arial" w:hAnsi="Arial"/>
                <w:sz w:val="18"/>
              </w:rPr>
              <w:t>01</w:t>
            </w:r>
          </w:p>
        </w:tc>
        <w:tc>
          <w:tcPr>
            <w:tcW w:w="717" w:type="dxa"/>
          </w:tcPr>
          <w:p w14:paraId="39A2C9A5" w14:textId="77777777" w:rsidR="00991853" w:rsidRPr="0008759E" w:rsidRDefault="00991853" w:rsidP="008C00E8">
            <w:pPr>
              <w:keepNext/>
              <w:keepLines/>
              <w:spacing w:after="0"/>
              <w:jc w:val="center"/>
              <w:rPr>
                <w:rFonts w:ascii="Arial" w:hAnsi="Arial"/>
                <w:sz w:val="18"/>
              </w:rPr>
            </w:pPr>
            <w:r>
              <w:rPr>
                <w:rFonts w:ascii="Arial" w:hAnsi="Arial"/>
                <w:sz w:val="18"/>
              </w:rPr>
              <w:t>00</w:t>
            </w:r>
          </w:p>
        </w:tc>
      </w:tr>
    </w:tbl>
    <w:p w14:paraId="71D52274" w14:textId="50CC5E0B" w:rsidR="00991853" w:rsidRPr="00D90416" w:rsidRDefault="00991853" w:rsidP="00991853">
      <w:pPr>
        <w:rPr>
          <w:lang w:eastAsia="de-DE"/>
        </w:rPr>
      </w:pPr>
    </w:p>
    <w:p w14:paraId="538F201A" w14:textId="7FAB406E" w:rsidR="008F6BF4" w:rsidRPr="0046266F" w:rsidRDefault="008F6BF4" w:rsidP="008F6BF4">
      <w:pPr>
        <w:pStyle w:val="Heading3"/>
      </w:pPr>
      <w:r>
        <w:lastRenderedPageBreak/>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1C6A6B7A" w14:textId="77777777" w:rsidR="00374694" w:rsidRPr="0046266F" w:rsidRDefault="00374694" w:rsidP="00374694">
      <w:pPr>
        <w:pStyle w:val="B1"/>
      </w:pPr>
      <w:r w:rsidRPr="004F2F9C">
        <w:t>a)</w:t>
      </w:r>
      <w:r w:rsidRPr="004F2F9C">
        <w:tab/>
        <w:t>The UE is powered on.</w:t>
      </w:r>
    </w:p>
    <w:p w14:paraId="39A9DFAB" w14:textId="399A55E4"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RRCSetup</w:t>
      </w:r>
      <w:r w:rsidRPr="0046266F">
        <w:t xml:space="preserve"> to the UE, followed by </w:t>
      </w:r>
      <w:r w:rsidRPr="0046266F">
        <w:rPr>
          <w:i/>
        </w:rPr>
        <w:t>RRCSetupComplete</w:t>
      </w:r>
      <w:r w:rsidRPr="0046266F">
        <w:t xml:space="preserve"> sent by the UE to the </w:t>
      </w:r>
      <w:r>
        <w:t>SAT-NG-SS</w:t>
      </w:r>
      <w:r w:rsidRPr="0046266F">
        <w:t>.</w:t>
      </w:r>
    </w:p>
    <w:p w14:paraId="44F678E0"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3E881220" w14:textId="70DDE8A9"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052C2CEC" w14:textId="77777777" w:rsidR="00374694" w:rsidRPr="0046266F" w:rsidRDefault="00374694" w:rsidP="00374694">
      <w:pPr>
        <w:pStyle w:val="B2"/>
        <w:rPr>
          <w:lang w:val="fr-FR"/>
        </w:rPr>
      </w:pPr>
      <w:r w:rsidRPr="0046266F">
        <w:rPr>
          <w:lang w:val="fr-FR"/>
        </w:rPr>
        <w:lastRenderedPageBreak/>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0AC3FE4E" w14:textId="3332AAEA"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RRCRelease</w:t>
      </w:r>
      <w:r w:rsidRPr="0046266F">
        <w:t>.</w:t>
      </w:r>
    </w:p>
    <w:p w14:paraId="1BFF9C07" w14:textId="77777777" w:rsidR="00374694" w:rsidRPr="0046266F" w:rsidRDefault="00374694" w:rsidP="00374694">
      <w:pPr>
        <w:pStyle w:val="B1"/>
      </w:pPr>
      <w:r w:rsidRPr="0046266F">
        <w:t>e)</w:t>
      </w:r>
      <w:r w:rsidRPr="0046266F">
        <w:tab/>
        <w:t>The UE is soft powered down.</w:t>
      </w:r>
    </w:p>
    <w:p w14:paraId="38117A08" w14:textId="77777777" w:rsidR="00374694" w:rsidRPr="0046266F" w:rsidRDefault="00374694" w:rsidP="00374694">
      <w:pPr>
        <w:pStyle w:val="Heading4"/>
        <w:keepNext w:val="0"/>
        <w:keepLines w:val="0"/>
      </w:pPr>
      <w:r>
        <w:t>7.2.13.5</w:t>
      </w:r>
      <w:r w:rsidRPr="0046266F">
        <w:tab/>
        <w:t>Acceptance criteria</w:t>
      </w:r>
    </w:p>
    <w:p w14:paraId="1183554F" w14:textId="39D397CB"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0D61837D" w14:textId="77777777" w:rsidR="00221085" w:rsidRPr="004B0EF7" w:rsidRDefault="00221085" w:rsidP="00221085">
      <w:pPr>
        <w:rPr>
          <w:b/>
          <w:bCs/>
        </w:rPr>
      </w:pPr>
      <w:r w:rsidRPr="004B0EF7">
        <w:rPr>
          <w:b/>
          <w:bCs/>
        </w:rPr>
        <w:t>EF</w:t>
      </w:r>
      <w:r w:rsidRPr="004B0EF7">
        <w:rPr>
          <w:b/>
          <w:bCs/>
          <w:sz w:val="24"/>
          <w:vertAlign w:val="subscript"/>
        </w:rPr>
        <w:t>5GS3GPPLOCI</w:t>
      </w:r>
      <w:r w:rsidRPr="004B0EF7">
        <w:rPr>
          <w:b/>
          <w:bCs/>
        </w:rPr>
        <w:t xml:space="preserve"> (5GS 3GPP location information)</w:t>
      </w:r>
    </w:p>
    <w:p w14:paraId="70FDFCAB" w14:textId="77777777" w:rsidR="00221085" w:rsidRDefault="00221085" w:rsidP="00221085">
      <w:pPr>
        <w:pStyle w:val="EW"/>
        <w:tabs>
          <w:tab w:val="left" w:pos="2835"/>
        </w:tabs>
        <w:spacing w:after="180"/>
        <w:rPr>
          <w:lang w:val="it-IT"/>
        </w:rPr>
      </w:pPr>
      <w:r w:rsidRPr="00E6720E">
        <w:rPr>
          <w:lang w:val="it-IT"/>
        </w:rPr>
        <w:t>Logically:</w:t>
      </w:r>
    </w:p>
    <w:p w14:paraId="5AD3170B" w14:textId="202A6BE0" w:rsidR="00221085" w:rsidRDefault="00221085" w:rsidP="00221085">
      <w:pPr>
        <w:pStyle w:val="B2"/>
        <w:spacing w:after="0"/>
        <w:rPr>
          <w:lang w:val="it-IT"/>
        </w:rPr>
      </w:pPr>
      <w:r w:rsidRPr="00E6720E">
        <w:rPr>
          <w:lang w:val="it-IT"/>
        </w:rPr>
        <w:t>5G-GUTI:</w:t>
      </w:r>
    </w:p>
    <w:p w14:paraId="6F27E2A0" w14:textId="77777777" w:rsidR="00221085" w:rsidRDefault="00221085" w:rsidP="0022108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82E07F6" w14:textId="77777777" w:rsidR="00221085" w:rsidRDefault="00221085" w:rsidP="0022108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8F461AD" w14:textId="77777777" w:rsidR="00221085" w:rsidRDefault="00221085" w:rsidP="00221085">
      <w:pPr>
        <w:pStyle w:val="B3"/>
        <w:spacing w:after="0"/>
        <w:rPr>
          <w:lang w:val="it-IT"/>
        </w:rPr>
      </w:pPr>
      <w:r w:rsidRPr="00D90416">
        <w:rPr>
          <w:lang w:val="it-IT"/>
        </w:rPr>
        <w:t>AMF Region ID:</w:t>
      </w:r>
      <w:r w:rsidRPr="00D90416">
        <w:rPr>
          <w:lang w:val="it-IT"/>
        </w:rPr>
        <w:tab/>
        <w:t>0</w:t>
      </w:r>
    </w:p>
    <w:p w14:paraId="6254069B" w14:textId="77777777" w:rsidR="00221085" w:rsidRDefault="00221085" w:rsidP="0022108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4C8E6391" w14:textId="77777777" w:rsidR="00221085" w:rsidRDefault="00221085" w:rsidP="00221085">
      <w:pPr>
        <w:pStyle w:val="B3"/>
        <w:spacing w:after="0"/>
        <w:rPr>
          <w:lang w:val="it-IT"/>
        </w:rPr>
      </w:pPr>
      <w:r w:rsidRPr="00D90416">
        <w:rPr>
          <w:lang w:val="it-IT"/>
        </w:rPr>
        <w:t xml:space="preserve">AMF Pointer: </w:t>
      </w:r>
      <w:r w:rsidRPr="00D90416">
        <w:rPr>
          <w:lang w:val="it-IT"/>
        </w:rPr>
        <w:tab/>
        <w:t>2</w:t>
      </w:r>
    </w:p>
    <w:p w14:paraId="0D8E83CD" w14:textId="77777777" w:rsidR="00221085" w:rsidRDefault="00221085" w:rsidP="0022108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F6305F2" w14:textId="4274FBF1" w:rsidR="00221085" w:rsidRDefault="00221085" w:rsidP="00221085">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04E7F0C8" w14:textId="77777777" w:rsidR="00221085" w:rsidRPr="0046266F" w:rsidRDefault="00221085" w:rsidP="0022108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510CD04B" w14:textId="77777777" w:rsidR="00221085" w:rsidRPr="0046266F" w:rsidRDefault="00221085" w:rsidP="0022108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21085" w:rsidRPr="006D217E" w14:paraId="7C391E8B" w14:textId="77777777" w:rsidTr="008C00E8">
        <w:tc>
          <w:tcPr>
            <w:tcW w:w="959" w:type="dxa"/>
          </w:tcPr>
          <w:p w14:paraId="739FAA74" w14:textId="1CF22AD0" w:rsidR="00221085" w:rsidRPr="004B0EF7" w:rsidRDefault="00221085" w:rsidP="008C00E8">
            <w:pPr>
              <w:keepNext/>
              <w:keepLines/>
              <w:spacing w:after="0"/>
              <w:rPr>
                <w:rFonts w:ascii="Arial" w:hAnsi="Arial"/>
                <w:b/>
                <w:bCs/>
                <w:sz w:val="18"/>
              </w:rPr>
            </w:pPr>
            <w:r w:rsidRPr="004B0EF7">
              <w:rPr>
                <w:rFonts w:ascii="Arial" w:hAnsi="Arial"/>
                <w:b/>
                <w:bCs/>
                <w:sz w:val="18"/>
              </w:rPr>
              <w:t>Byte</w:t>
            </w:r>
          </w:p>
        </w:tc>
        <w:tc>
          <w:tcPr>
            <w:tcW w:w="717" w:type="dxa"/>
          </w:tcPr>
          <w:p w14:paraId="4F5B22D8"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B1</w:t>
            </w:r>
          </w:p>
        </w:tc>
        <w:tc>
          <w:tcPr>
            <w:tcW w:w="717" w:type="dxa"/>
          </w:tcPr>
          <w:p w14:paraId="7654984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B2</w:t>
            </w:r>
          </w:p>
        </w:tc>
        <w:tc>
          <w:tcPr>
            <w:tcW w:w="717" w:type="dxa"/>
          </w:tcPr>
          <w:p w14:paraId="2663A807"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B3</w:t>
            </w:r>
          </w:p>
        </w:tc>
        <w:tc>
          <w:tcPr>
            <w:tcW w:w="717" w:type="dxa"/>
          </w:tcPr>
          <w:p w14:paraId="5831D74E"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B4</w:t>
            </w:r>
          </w:p>
        </w:tc>
        <w:tc>
          <w:tcPr>
            <w:tcW w:w="717" w:type="dxa"/>
          </w:tcPr>
          <w:p w14:paraId="0B1D9F1C"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B5</w:t>
            </w:r>
          </w:p>
        </w:tc>
        <w:tc>
          <w:tcPr>
            <w:tcW w:w="717" w:type="dxa"/>
          </w:tcPr>
          <w:p w14:paraId="0A6DAB8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B6</w:t>
            </w:r>
          </w:p>
        </w:tc>
        <w:tc>
          <w:tcPr>
            <w:tcW w:w="717" w:type="dxa"/>
          </w:tcPr>
          <w:p w14:paraId="2C58F510"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B7</w:t>
            </w:r>
          </w:p>
        </w:tc>
        <w:tc>
          <w:tcPr>
            <w:tcW w:w="717" w:type="dxa"/>
          </w:tcPr>
          <w:p w14:paraId="6BBE3D0D" w14:textId="77777777" w:rsidR="00221085" w:rsidRPr="006D217E" w:rsidRDefault="00221085" w:rsidP="008C00E8">
            <w:pPr>
              <w:keepNext/>
              <w:keepLines/>
              <w:spacing w:after="0"/>
              <w:jc w:val="center"/>
              <w:rPr>
                <w:rFonts w:ascii="Arial" w:hAnsi="Arial"/>
                <w:b/>
                <w:sz w:val="18"/>
              </w:rPr>
            </w:pPr>
            <w:r w:rsidRPr="006D217E">
              <w:rPr>
                <w:rFonts w:ascii="Arial" w:hAnsi="Arial"/>
                <w:b/>
                <w:sz w:val="18"/>
              </w:rPr>
              <w:t>B8</w:t>
            </w:r>
          </w:p>
        </w:tc>
      </w:tr>
      <w:tr w:rsidR="00221085" w:rsidRPr="0008759E" w14:paraId="32F61A1A" w14:textId="77777777" w:rsidTr="008C00E8">
        <w:tc>
          <w:tcPr>
            <w:tcW w:w="959" w:type="dxa"/>
            <w:tcBorders>
              <w:bottom w:val="single" w:sz="4" w:space="0" w:color="auto"/>
            </w:tcBorders>
          </w:tcPr>
          <w:p w14:paraId="3655C065" w14:textId="77777777" w:rsidR="00221085" w:rsidRPr="0008759E" w:rsidRDefault="00221085" w:rsidP="008C00E8">
            <w:pPr>
              <w:keepNext/>
              <w:keepLines/>
              <w:spacing w:after="0"/>
              <w:rPr>
                <w:rFonts w:ascii="Arial" w:hAnsi="Arial"/>
                <w:sz w:val="18"/>
              </w:rPr>
            </w:pPr>
            <w:r w:rsidRPr="0008759E">
              <w:rPr>
                <w:rFonts w:ascii="Arial" w:hAnsi="Arial"/>
                <w:sz w:val="18"/>
              </w:rPr>
              <w:t>Hex</w:t>
            </w:r>
          </w:p>
        </w:tc>
        <w:tc>
          <w:tcPr>
            <w:tcW w:w="717" w:type="dxa"/>
          </w:tcPr>
          <w:p w14:paraId="12C2ACF3"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517199FA" w14:textId="77777777" w:rsidR="00221085" w:rsidRPr="0008759E" w:rsidRDefault="00221085" w:rsidP="008C00E8">
            <w:pPr>
              <w:keepNext/>
              <w:keepLines/>
              <w:spacing w:after="0"/>
              <w:jc w:val="center"/>
              <w:rPr>
                <w:rFonts w:ascii="Arial" w:hAnsi="Arial"/>
                <w:sz w:val="18"/>
              </w:rPr>
            </w:pPr>
            <w:r>
              <w:rPr>
                <w:rFonts w:ascii="Arial" w:hAnsi="Arial"/>
                <w:sz w:val="18"/>
              </w:rPr>
              <w:t>0B</w:t>
            </w:r>
          </w:p>
        </w:tc>
        <w:tc>
          <w:tcPr>
            <w:tcW w:w="717" w:type="dxa"/>
          </w:tcPr>
          <w:p w14:paraId="0E2CF267" w14:textId="77777777" w:rsidR="00221085" w:rsidRPr="0008759E" w:rsidRDefault="00221085" w:rsidP="008C00E8">
            <w:pPr>
              <w:keepNext/>
              <w:keepLines/>
              <w:spacing w:after="0"/>
              <w:jc w:val="center"/>
              <w:rPr>
                <w:rFonts w:ascii="Arial" w:hAnsi="Arial"/>
                <w:sz w:val="18"/>
              </w:rPr>
            </w:pPr>
            <w:r>
              <w:rPr>
                <w:rFonts w:ascii="Arial" w:hAnsi="Arial"/>
                <w:sz w:val="18"/>
              </w:rPr>
              <w:t>F2</w:t>
            </w:r>
          </w:p>
        </w:tc>
        <w:tc>
          <w:tcPr>
            <w:tcW w:w="717" w:type="dxa"/>
          </w:tcPr>
          <w:p w14:paraId="6D5C0014" w14:textId="77777777" w:rsidR="00221085" w:rsidRPr="0008759E" w:rsidRDefault="00221085" w:rsidP="008C00E8">
            <w:pPr>
              <w:keepNext/>
              <w:keepLines/>
              <w:spacing w:after="0"/>
              <w:jc w:val="center"/>
              <w:rPr>
                <w:rFonts w:ascii="Arial" w:hAnsi="Arial"/>
                <w:sz w:val="18"/>
              </w:rPr>
            </w:pPr>
            <w:r>
              <w:rPr>
                <w:rFonts w:ascii="Arial" w:hAnsi="Arial"/>
                <w:sz w:val="18"/>
              </w:rPr>
              <w:t>42</w:t>
            </w:r>
          </w:p>
        </w:tc>
        <w:tc>
          <w:tcPr>
            <w:tcW w:w="717" w:type="dxa"/>
          </w:tcPr>
          <w:p w14:paraId="7D7BF4F9" w14:textId="77777777" w:rsidR="00221085" w:rsidRPr="0008759E" w:rsidRDefault="00221085" w:rsidP="008C00E8">
            <w:pPr>
              <w:keepNext/>
              <w:keepLines/>
              <w:spacing w:after="0"/>
              <w:jc w:val="center"/>
              <w:rPr>
                <w:rFonts w:ascii="Arial" w:hAnsi="Arial"/>
                <w:sz w:val="18"/>
              </w:rPr>
            </w:pPr>
            <w:r>
              <w:rPr>
                <w:rFonts w:ascii="Arial" w:hAnsi="Arial"/>
                <w:sz w:val="18"/>
              </w:rPr>
              <w:t>34</w:t>
            </w:r>
          </w:p>
        </w:tc>
        <w:tc>
          <w:tcPr>
            <w:tcW w:w="717" w:type="dxa"/>
          </w:tcPr>
          <w:p w14:paraId="17720273" w14:textId="77777777" w:rsidR="00221085" w:rsidRPr="0008759E" w:rsidRDefault="00221085" w:rsidP="008C00E8">
            <w:pPr>
              <w:keepNext/>
              <w:keepLines/>
              <w:spacing w:after="0"/>
              <w:jc w:val="center"/>
              <w:rPr>
                <w:rFonts w:ascii="Arial" w:hAnsi="Arial"/>
                <w:sz w:val="18"/>
              </w:rPr>
            </w:pPr>
            <w:r>
              <w:rPr>
                <w:rFonts w:ascii="Arial" w:hAnsi="Arial"/>
                <w:sz w:val="18"/>
              </w:rPr>
              <w:t>80</w:t>
            </w:r>
          </w:p>
        </w:tc>
        <w:tc>
          <w:tcPr>
            <w:tcW w:w="717" w:type="dxa"/>
          </w:tcPr>
          <w:p w14:paraId="0BD4B159"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79A46651" w14:textId="77777777" w:rsidR="00221085" w:rsidRPr="0008759E" w:rsidRDefault="00221085" w:rsidP="008C00E8">
            <w:pPr>
              <w:keepNext/>
              <w:keepLines/>
              <w:spacing w:after="0"/>
              <w:jc w:val="center"/>
              <w:rPr>
                <w:rFonts w:ascii="Arial" w:hAnsi="Arial"/>
                <w:sz w:val="18"/>
              </w:rPr>
            </w:pPr>
            <w:r w:rsidRPr="00C75289">
              <w:rPr>
                <w:rFonts w:ascii="Arial" w:hAnsi="Arial"/>
                <w:sz w:val="18"/>
              </w:rPr>
              <w:t>01</w:t>
            </w:r>
          </w:p>
        </w:tc>
      </w:tr>
      <w:tr w:rsidR="00221085" w:rsidRPr="00C75289" w14:paraId="05145FB4" w14:textId="77777777" w:rsidTr="008C00E8">
        <w:tc>
          <w:tcPr>
            <w:tcW w:w="959" w:type="dxa"/>
            <w:tcBorders>
              <w:top w:val="single" w:sz="4" w:space="0" w:color="auto"/>
              <w:left w:val="nil"/>
              <w:bottom w:val="nil"/>
              <w:right w:val="single" w:sz="4" w:space="0" w:color="auto"/>
            </w:tcBorders>
          </w:tcPr>
          <w:p w14:paraId="265427D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05895F7E" w14:textId="77777777" w:rsidR="00221085" w:rsidRDefault="00221085" w:rsidP="008C00E8">
            <w:pPr>
              <w:keepNext/>
              <w:keepLines/>
              <w:spacing w:after="0"/>
              <w:jc w:val="center"/>
              <w:rPr>
                <w:rFonts w:ascii="Arial" w:hAnsi="Arial"/>
                <w:sz w:val="18"/>
              </w:rPr>
            </w:pPr>
            <w:r w:rsidRPr="009B018C">
              <w:rPr>
                <w:rFonts w:ascii="Arial" w:hAnsi="Arial"/>
                <w:b/>
                <w:sz w:val="18"/>
              </w:rPr>
              <w:t>B9</w:t>
            </w:r>
          </w:p>
        </w:tc>
        <w:tc>
          <w:tcPr>
            <w:tcW w:w="717" w:type="dxa"/>
          </w:tcPr>
          <w:p w14:paraId="022105F9" w14:textId="77777777" w:rsidR="00221085" w:rsidRPr="00892D4D" w:rsidRDefault="00221085" w:rsidP="008C00E8">
            <w:pPr>
              <w:keepNext/>
              <w:keepLines/>
              <w:spacing w:after="0"/>
              <w:jc w:val="center"/>
              <w:rPr>
                <w:rFonts w:ascii="Arial" w:hAnsi="Arial"/>
                <w:sz w:val="18"/>
              </w:rPr>
            </w:pPr>
            <w:r w:rsidRPr="009B018C">
              <w:rPr>
                <w:rFonts w:ascii="Arial" w:hAnsi="Arial"/>
                <w:b/>
                <w:sz w:val="18"/>
              </w:rPr>
              <w:t>B10</w:t>
            </w:r>
          </w:p>
        </w:tc>
        <w:tc>
          <w:tcPr>
            <w:tcW w:w="717" w:type="dxa"/>
          </w:tcPr>
          <w:p w14:paraId="47EEC07A" w14:textId="77777777" w:rsidR="00221085" w:rsidRDefault="00221085" w:rsidP="008C00E8">
            <w:pPr>
              <w:keepNext/>
              <w:keepLines/>
              <w:spacing w:after="0"/>
              <w:jc w:val="center"/>
              <w:rPr>
                <w:rFonts w:ascii="Arial" w:hAnsi="Arial"/>
                <w:sz w:val="18"/>
              </w:rPr>
            </w:pPr>
            <w:r w:rsidRPr="009B018C">
              <w:rPr>
                <w:rFonts w:ascii="Arial" w:hAnsi="Arial"/>
                <w:b/>
                <w:sz w:val="18"/>
              </w:rPr>
              <w:t>B11</w:t>
            </w:r>
          </w:p>
        </w:tc>
        <w:tc>
          <w:tcPr>
            <w:tcW w:w="717" w:type="dxa"/>
          </w:tcPr>
          <w:p w14:paraId="2D5AE9CE" w14:textId="77777777" w:rsidR="00221085" w:rsidRDefault="00221085" w:rsidP="008C00E8">
            <w:pPr>
              <w:keepNext/>
              <w:keepLines/>
              <w:spacing w:after="0"/>
              <w:jc w:val="center"/>
              <w:rPr>
                <w:rFonts w:ascii="Arial" w:hAnsi="Arial"/>
                <w:sz w:val="18"/>
              </w:rPr>
            </w:pPr>
            <w:r w:rsidRPr="009B018C">
              <w:rPr>
                <w:rFonts w:ascii="Arial" w:hAnsi="Arial"/>
                <w:b/>
                <w:sz w:val="18"/>
              </w:rPr>
              <w:t>B12</w:t>
            </w:r>
          </w:p>
        </w:tc>
        <w:tc>
          <w:tcPr>
            <w:tcW w:w="717" w:type="dxa"/>
          </w:tcPr>
          <w:p w14:paraId="13C85A62" w14:textId="77777777" w:rsidR="00221085" w:rsidRDefault="00221085" w:rsidP="008C00E8">
            <w:pPr>
              <w:keepNext/>
              <w:keepLines/>
              <w:spacing w:after="0"/>
              <w:jc w:val="center"/>
              <w:rPr>
                <w:rFonts w:ascii="Arial" w:hAnsi="Arial"/>
                <w:sz w:val="18"/>
              </w:rPr>
            </w:pPr>
            <w:r w:rsidRPr="009B018C">
              <w:rPr>
                <w:rFonts w:ascii="Arial" w:hAnsi="Arial"/>
                <w:b/>
                <w:sz w:val="18"/>
              </w:rPr>
              <w:t>B13</w:t>
            </w:r>
          </w:p>
        </w:tc>
        <w:tc>
          <w:tcPr>
            <w:tcW w:w="717" w:type="dxa"/>
          </w:tcPr>
          <w:p w14:paraId="08400D37"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B14</w:t>
            </w:r>
          </w:p>
        </w:tc>
        <w:tc>
          <w:tcPr>
            <w:tcW w:w="717" w:type="dxa"/>
          </w:tcPr>
          <w:p w14:paraId="1C479F85" w14:textId="77777777" w:rsidR="00221085" w:rsidRDefault="00221085" w:rsidP="008C00E8">
            <w:pPr>
              <w:keepNext/>
              <w:keepLines/>
              <w:spacing w:after="0"/>
              <w:jc w:val="center"/>
              <w:rPr>
                <w:rFonts w:ascii="Arial" w:hAnsi="Arial"/>
                <w:sz w:val="18"/>
              </w:rPr>
            </w:pPr>
            <w:r w:rsidRPr="009B018C">
              <w:rPr>
                <w:rFonts w:ascii="Arial" w:hAnsi="Arial"/>
                <w:b/>
                <w:sz w:val="18"/>
              </w:rPr>
              <w:t>B15</w:t>
            </w:r>
          </w:p>
        </w:tc>
        <w:tc>
          <w:tcPr>
            <w:tcW w:w="717" w:type="dxa"/>
          </w:tcPr>
          <w:p w14:paraId="02BF6F10"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B16</w:t>
            </w:r>
          </w:p>
        </w:tc>
      </w:tr>
      <w:tr w:rsidR="00221085" w:rsidRPr="00C75289" w14:paraId="1201D1BD" w14:textId="77777777" w:rsidTr="008C00E8">
        <w:tc>
          <w:tcPr>
            <w:tcW w:w="959" w:type="dxa"/>
            <w:tcBorders>
              <w:top w:val="nil"/>
              <w:left w:val="nil"/>
              <w:bottom w:val="nil"/>
              <w:right w:val="single" w:sz="4" w:space="0" w:color="auto"/>
            </w:tcBorders>
          </w:tcPr>
          <w:p w14:paraId="79A83A48"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45D0CE56" w14:textId="77777777" w:rsidR="00221085" w:rsidRDefault="00221085" w:rsidP="008C00E8">
            <w:pPr>
              <w:keepNext/>
              <w:keepLines/>
              <w:spacing w:after="0"/>
              <w:jc w:val="center"/>
              <w:rPr>
                <w:rFonts w:ascii="Arial" w:hAnsi="Arial"/>
                <w:sz w:val="18"/>
              </w:rPr>
            </w:pPr>
            <w:r>
              <w:rPr>
                <w:rFonts w:ascii="Arial" w:hAnsi="Arial"/>
                <w:sz w:val="18"/>
              </w:rPr>
              <w:t>02</w:t>
            </w:r>
          </w:p>
        </w:tc>
        <w:tc>
          <w:tcPr>
            <w:tcW w:w="717" w:type="dxa"/>
          </w:tcPr>
          <w:p w14:paraId="7688A36A" w14:textId="77777777" w:rsidR="00221085" w:rsidRPr="00892D4D" w:rsidRDefault="00221085" w:rsidP="008C00E8">
            <w:pPr>
              <w:keepNext/>
              <w:keepLines/>
              <w:spacing w:after="0"/>
              <w:jc w:val="center"/>
              <w:rPr>
                <w:rFonts w:ascii="Arial" w:hAnsi="Arial"/>
                <w:sz w:val="18"/>
              </w:rPr>
            </w:pPr>
            <w:r w:rsidRPr="00C75289">
              <w:rPr>
                <w:rFonts w:ascii="Arial" w:hAnsi="Arial"/>
                <w:sz w:val="18"/>
              </w:rPr>
              <w:t>66</w:t>
            </w:r>
          </w:p>
        </w:tc>
        <w:tc>
          <w:tcPr>
            <w:tcW w:w="717" w:type="dxa"/>
          </w:tcPr>
          <w:p w14:paraId="72F2021B" w14:textId="77777777" w:rsidR="00221085" w:rsidRDefault="00221085" w:rsidP="008C00E8">
            <w:pPr>
              <w:keepNext/>
              <w:keepLines/>
              <w:spacing w:after="0"/>
              <w:jc w:val="center"/>
              <w:rPr>
                <w:rFonts w:ascii="Arial" w:hAnsi="Arial"/>
                <w:sz w:val="18"/>
              </w:rPr>
            </w:pPr>
            <w:r>
              <w:rPr>
                <w:rFonts w:ascii="Arial" w:hAnsi="Arial"/>
                <w:sz w:val="18"/>
              </w:rPr>
              <w:t>43</w:t>
            </w:r>
          </w:p>
        </w:tc>
        <w:tc>
          <w:tcPr>
            <w:tcW w:w="717" w:type="dxa"/>
          </w:tcPr>
          <w:p w14:paraId="4947B587" w14:textId="77777777" w:rsidR="00221085" w:rsidRDefault="00221085" w:rsidP="008C00E8">
            <w:pPr>
              <w:keepNext/>
              <w:keepLines/>
              <w:spacing w:after="0"/>
              <w:jc w:val="center"/>
              <w:rPr>
                <w:rFonts w:ascii="Arial" w:hAnsi="Arial"/>
                <w:sz w:val="18"/>
              </w:rPr>
            </w:pPr>
            <w:r>
              <w:rPr>
                <w:rFonts w:ascii="Arial" w:hAnsi="Arial"/>
                <w:sz w:val="18"/>
              </w:rPr>
              <w:t>65</w:t>
            </w:r>
          </w:p>
        </w:tc>
        <w:tc>
          <w:tcPr>
            <w:tcW w:w="717" w:type="dxa"/>
          </w:tcPr>
          <w:p w14:paraId="5F0BCF49" w14:textId="77777777" w:rsidR="00221085" w:rsidRDefault="00221085" w:rsidP="008C00E8">
            <w:pPr>
              <w:keepNext/>
              <w:keepLines/>
              <w:spacing w:after="0"/>
              <w:jc w:val="center"/>
              <w:rPr>
                <w:rFonts w:ascii="Arial" w:hAnsi="Arial"/>
                <w:sz w:val="18"/>
              </w:rPr>
            </w:pPr>
            <w:r>
              <w:rPr>
                <w:rFonts w:ascii="Arial" w:hAnsi="Arial"/>
                <w:sz w:val="18"/>
              </w:rPr>
              <w:t>87</w:t>
            </w:r>
          </w:p>
        </w:tc>
        <w:tc>
          <w:tcPr>
            <w:tcW w:w="717" w:type="dxa"/>
          </w:tcPr>
          <w:p w14:paraId="631C1C27" w14:textId="77777777" w:rsidR="00221085" w:rsidRPr="00C75289" w:rsidRDefault="00221085" w:rsidP="008C00E8">
            <w:pPr>
              <w:keepNext/>
              <w:keepLines/>
              <w:spacing w:after="0"/>
              <w:jc w:val="center"/>
              <w:rPr>
                <w:rFonts w:ascii="Arial" w:hAnsi="Arial"/>
                <w:sz w:val="18"/>
              </w:rPr>
            </w:pPr>
            <w:r>
              <w:rPr>
                <w:rFonts w:ascii="Arial" w:hAnsi="Arial"/>
                <w:sz w:val="18"/>
              </w:rPr>
              <w:t>32</w:t>
            </w:r>
          </w:p>
        </w:tc>
        <w:tc>
          <w:tcPr>
            <w:tcW w:w="717" w:type="dxa"/>
          </w:tcPr>
          <w:p w14:paraId="4870EEF1" w14:textId="77777777" w:rsidR="00221085" w:rsidRDefault="00221085" w:rsidP="008C00E8">
            <w:pPr>
              <w:keepNext/>
              <w:keepLines/>
              <w:spacing w:after="0"/>
              <w:jc w:val="center"/>
              <w:rPr>
                <w:rFonts w:ascii="Arial" w:hAnsi="Arial"/>
                <w:sz w:val="18"/>
              </w:rPr>
            </w:pPr>
            <w:r>
              <w:rPr>
                <w:rFonts w:ascii="Arial" w:hAnsi="Arial"/>
                <w:sz w:val="18"/>
              </w:rPr>
              <w:t>84</w:t>
            </w:r>
          </w:p>
        </w:tc>
        <w:tc>
          <w:tcPr>
            <w:tcW w:w="717" w:type="dxa"/>
          </w:tcPr>
          <w:p w14:paraId="2F8B672C" w14:textId="77777777" w:rsidR="00221085" w:rsidRPr="00C75289" w:rsidRDefault="00221085" w:rsidP="008C00E8">
            <w:pPr>
              <w:keepNext/>
              <w:keepLines/>
              <w:spacing w:after="0"/>
              <w:jc w:val="center"/>
              <w:rPr>
                <w:rFonts w:ascii="Arial" w:hAnsi="Arial"/>
                <w:sz w:val="18"/>
              </w:rPr>
            </w:pPr>
            <w:r>
              <w:rPr>
                <w:rFonts w:ascii="Arial" w:hAnsi="Arial"/>
                <w:sz w:val="18"/>
              </w:rPr>
              <w:t>00</w:t>
            </w:r>
          </w:p>
        </w:tc>
      </w:tr>
      <w:tr w:rsidR="00221085" w:rsidRPr="00C75289" w14:paraId="189FAC16" w14:textId="77777777" w:rsidTr="008C00E8">
        <w:trPr>
          <w:gridAfter w:val="4"/>
          <w:wAfter w:w="2868" w:type="dxa"/>
        </w:trPr>
        <w:tc>
          <w:tcPr>
            <w:tcW w:w="959" w:type="dxa"/>
            <w:tcBorders>
              <w:top w:val="nil"/>
              <w:left w:val="nil"/>
              <w:bottom w:val="nil"/>
              <w:right w:val="single" w:sz="4" w:space="0" w:color="auto"/>
            </w:tcBorders>
          </w:tcPr>
          <w:p w14:paraId="6AD7EF76"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790A7DB8" w14:textId="77777777" w:rsidR="00221085" w:rsidRDefault="00221085" w:rsidP="008C00E8">
            <w:pPr>
              <w:keepNext/>
              <w:keepLines/>
              <w:spacing w:after="0"/>
              <w:jc w:val="center"/>
              <w:rPr>
                <w:rFonts w:ascii="Arial" w:hAnsi="Arial"/>
                <w:sz w:val="18"/>
              </w:rPr>
            </w:pPr>
            <w:r w:rsidRPr="009B018C">
              <w:rPr>
                <w:rFonts w:ascii="Arial" w:hAnsi="Arial"/>
                <w:b/>
                <w:sz w:val="18"/>
              </w:rPr>
              <w:t>B17</w:t>
            </w:r>
          </w:p>
        </w:tc>
        <w:tc>
          <w:tcPr>
            <w:tcW w:w="717" w:type="dxa"/>
          </w:tcPr>
          <w:p w14:paraId="228605CA" w14:textId="77777777" w:rsidR="00221085" w:rsidRPr="00C75289" w:rsidRDefault="00221085" w:rsidP="008C00E8">
            <w:pPr>
              <w:keepNext/>
              <w:keepLines/>
              <w:spacing w:after="0"/>
              <w:jc w:val="center"/>
              <w:rPr>
                <w:rFonts w:ascii="Arial" w:hAnsi="Arial"/>
                <w:sz w:val="18"/>
              </w:rPr>
            </w:pPr>
            <w:r w:rsidRPr="009B018C">
              <w:rPr>
                <w:rFonts w:ascii="Arial" w:hAnsi="Arial"/>
                <w:b/>
                <w:sz w:val="18"/>
              </w:rPr>
              <w:t>B18</w:t>
            </w:r>
          </w:p>
        </w:tc>
        <w:tc>
          <w:tcPr>
            <w:tcW w:w="717" w:type="dxa"/>
          </w:tcPr>
          <w:p w14:paraId="0A98D94C" w14:textId="77777777" w:rsidR="00221085" w:rsidRDefault="00221085" w:rsidP="008C00E8">
            <w:pPr>
              <w:keepNext/>
              <w:keepLines/>
              <w:spacing w:after="0"/>
              <w:jc w:val="center"/>
              <w:rPr>
                <w:rFonts w:ascii="Arial" w:hAnsi="Arial"/>
                <w:sz w:val="18"/>
              </w:rPr>
            </w:pPr>
            <w:r w:rsidRPr="009B018C">
              <w:rPr>
                <w:rFonts w:ascii="Arial" w:hAnsi="Arial"/>
                <w:b/>
                <w:sz w:val="18"/>
              </w:rPr>
              <w:t>B19</w:t>
            </w:r>
          </w:p>
        </w:tc>
        <w:tc>
          <w:tcPr>
            <w:tcW w:w="717" w:type="dxa"/>
          </w:tcPr>
          <w:p w14:paraId="24D4F3F4" w14:textId="77777777" w:rsidR="00221085" w:rsidRDefault="00221085" w:rsidP="008C00E8">
            <w:pPr>
              <w:keepNext/>
              <w:keepLines/>
              <w:spacing w:after="0"/>
              <w:jc w:val="center"/>
              <w:rPr>
                <w:rFonts w:ascii="Arial" w:hAnsi="Arial"/>
                <w:sz w:val="18"/>
              </w:rPr>
            </w:pPr>
            <w:r w:rsidRPr="009B018C">
              <w:rPr>
                <w:rFonts w:ascii="Arial" w:hAnsi="Arial"/>
                <w:b/>
                <w:sz w:val="18"/>
              </w:rPr>
              <w:t>B20</w:t>
            </w:r>
          </w:p>
        </w:tc>
      </w:tr>
      <w:tr w:rsidR="00221085" w:rsidRPr="0008759E" w14:paraId="6EB04222" w14:textId="77777777" w:rsidTr="008C00E8">
        <w:trPr>
          <w:gridAfter w:val="4"/>
          <w:wAfter w:w="2868" w:type="dxa"/>
        </w:trPr>
        <w:tc>
          <w:tcPr>
            <w:tcW w:w="959" w:type="dxa"/>
            <w:tcBorders>
              <w:top w:val="nil"/>
              <w:left w:val="nil"/>
              <w:bottom w:val="nil"/>
              <w:right w:val="single" w:sz="4" w:space="0" w:color="auto"/>
            </w:tcBorders>
          </w:tcPr>
          <w:p w14:paraId="409996AB" w14:textId="77777777" w:rsidR="00221085" w:rsidRPr="0008759E" w:rsidRDefault="00221085" w:rsidP="008C00E8">
            <w:pPr>
              <w:keepNext/>
              <w:keepLines/>
              <w:spacing w:after="0"/>
              <w:rPr>
                <w:rFonts w:ascii="Arial" w:hAnsi="Arial"/>
                <w:sz w:val="18"/>
              </w:rPr>
            </w:pPr>
          </w:p>
        </w:tc>
        <w:tc>
          <w:tcPr>
            <w:tcW w:w="717" w:type="dxa"/>
            <w:tcBorders>
              <w:left w:val="single" w:sz="4" w:space="0" w:color="auto"/>
            </w:tcBorders>
          </w:tcPr>
          <w:p w14:paraId="5F35ED52" w14:textId="77777777" w:rsidR="00221085" w:rsidRDefault="00221085" w:rsidP="008C00E8">
            <w:pPr>
              <w:keepNext/>
              <w:keepLines/>
              <w:spacing w:after="0"/>
              <w:jc w:val="center"/>
              <w:rPr>
                <w:rFonts w:ascii="Arial" w:hAnsi="Arial"/>
                <w:sz w:val="18"/>
              </w:rPr>
            </w:pPr>
            <w:r>
              <w:rPr>
                <w:rFonts w:ascii="Arial" w:hAnsi="Arial"/>
                <w:sz w:val="18"/>
              </w:rPr>
              <w:t>00</w:t>
            </w:r>
          </w:p>
        </w:tc>
        <w:tc>
          <w:tcPr>
            <w:tcW w:w="717" w:type="dxa"/>
          </w:tcPr>
          <w:p w14:paraId="32DE3C68" w14:textId="77777777" w:rsidR="00221085" w:rsidRPr="0008759E" w:rsidRDefault="00221085" w:rsidP="008C00E8">
            <w:pPr>
              <w:keepNext/>
              <w:keepLines/>
              <w:spacing w:after="0"/>
              <w:jc w:val="center"/>
              <w:rPr>
                <w:rFonts w:ascii="Arial" w:hAnsi="Arial"/>
                <w:sz w:val="18"/>
              </w:rPr>
            </w:pPr>
            <w:r>
              <w:rPr>
                <w:rFonts w:ascii="Arial" w:hAnsi="Arial"/>
                <w:sz w:val="18"/>
              </w:rPr>
              <w:t>00</w:t>
            </w:r>
          </w:p>
        </w:tc>
        <w:tc>
          <w:tcPr>
            <w:tcW w:w="717" w:type="dxa"/>
          </w:tcPr>
          <w:p w14:paraId="12C01E8D" w14:textId="77777777" w:rsidR="00221085" w:rsidRPr="0008759E" w:rsidRDefault="00221085" w:rsidP="008C00E8">
            <w:pPr>
              <w:keepNext/>
              <w:keepLines/>
              <w:spacing w:after="0"/>
              <w:jc w:val="center"/>
              <w:rPr>
                <w:rFonts w:ascii="Arial" w:hAnsi="Arial"/>
                <w:sz w:val="18"/>
              </w:rPr>
            </w:pPr>
            <w:r>
              <w:rPr>
                <w:rFonts w:ascii="Arial" w:hAnsi="Arial"/>
                <w:sz w:val="18"/>
              </w:rPr>
              <w:t>01</w:t>
            </w:r>
          </w:p>
        </w:tc>
        <w:tc>
          <w:tcPr>
            <w:tcW w:w="717" w:type="dxa"/>
          </w:tcPr>
          <w:p w14:paraId="6F60C69C" w14:textId="77777777" w:rsidR="00221085" w:rsidRPr="0008759E" w:rsidRDefault="00221085" w:rsidP="008C00E8">
            <w:pPr>
              <w:keepNext/>
              <w:keepLines/>
              <w:spacing w:after="0"/>
              <w:jc w:val="center"/>
              <w:rPr>
                <w:rFonts w:ascii="Arial" w:hAnsi="Arial"/>
                <w:sz w:val="18"/>
              </w:rPr>
            </w:pPr>
            <w:r>
              <w:rPr>
                <w:rFonts w:ascii="Arial" w:hAnsi="Arial"/>
                <w:sz w:val="18"/>
              </w:rPr>
              <w:t>00</w:t>
            </w:r>
          </w:p>
        </w:tc>
      </w:tr>
    </w:tbl>
    <w:p w14:paraId="7AE60F1B" w14:textId="60CC81D6" w:rsidR="00221085" w:rsidRPr="00D90416" w:rsidRDefault="00221085" w:rsidP="00221085">
      <w:pPr>
        <w:rPr>
          <w:lang w:eastAsia="de-DE"/>
        </w:rPr>
      </w:pPr>
    </w:p>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lastRenderedPageBreak/>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2ECFCFA1" w14:textId="77777777" w:rsidR="00414017" w:rsidRPr="0046266F" w:rsidRDefault="00414017" w:rsidP="00414017">
      <w:r w:rsidRPr="0046266F">
        <w:t>For this test both a</w:t>
      </w:r>
      <w:r>
        <w:t xml:space="preserve"> NG-SS </w:t>
      </w:r>
      <w:r w:rsidRPr="0046266F">
        <w:t xml:space="preserve">and a </w:t>
      </w:r>
      <w:r>
        <w:t>SAT-NG-SS</w:t>
      </w:r>
      <w:r w:rsidRPr="0046266F">
        <w:t xml:space="preserve"> is needed.</w:t>
      </w:r>
    </w:p>
    <w:p w14:paraId="755D2B60" w14:textId="1161345F" w:rsidR="00414017" w:rsidRPr="00CC3716" w:rsidRDefault="00414017" w:rsidP="00414017">
      <w:r w:rsidRPr="00CC3716">
        <w:t>The SAT-NG-SS transmits on BCCH, with the following network parameters:</w:t>
      </w:r>
    </w:p>
    <w:p w14:paraId="1256048E" w14:textId="77777777" w:rsidR="00414017" w:rsidRPr="00CC3716" w:rsidRDefault="00414017" w:rsidP="00414017">
      <w:pPr>
        <w:pStyle w:val="B1"/>
        <w:tabs>
          <w:tab w:val="left" w:pos="2835"/>
        </w:tabs>
      </w:pPr>
      <w:r w:rsidRPr="00CC3716">
        <w:t>-</w:t>
      </w:r>
      <w:r w:rsidRPr="00CC3716">
        <w:tab/>
        <w:t>TAI (MCC/MNC/TAC):</w:t>
      </w:r>
      <w:r w:rsidRPr="00CC3716">
        <w:tab/>
        <w:t>244/083/000001.</w:t>
      </w:r>
    </w:p>
    <w:p w14:paraId="08F966AC" w14:textId="77777777" w:rsidR="00414017" w:rsidRPr="00CC3716" w:rsidRDefault="00414017" w:rsidP="00414017">
      <w:pPr>
        <w:pStyle w:val="B1"/>
        <w:tabs>
          <w:tab w:val="left" w:pos="2835"/>
        </w:tabs>
      </w:pPr>
      <w:r w:rsidRPr="00CC3716">
        <w:t>-</w:t>
      </w:r>
      <w:r w:rsidRPr="00CC3716">
        <w:tab/>
        <w:t>Access control:</w:t>
      </w:r>
      <w:r w:rsidRPr="00CC3716">
        <w:tab/>
        <w:t>unrestricted.</w:t>
      </w:r>
    </w:p>
    <w:p w14:paraId="62E498F8" w14:textId="5922ECF0" w:rsidR="00414017" w:rsidRPr="0046266F" w:rsidRDefault="00414017" w:rsidP="00414017">
      <w:r w:rsidRPr="00CC3716">
        <w:t xml:space="preserve">The </w:t>
      </w:r>
      <w:r>
        <w:t xml:space="preserve">NG-SS </w:t>
      </w:r>
      <w:r w:rsidRPr="00CC3716">
        <w:t>transmits</w:t>
      </w:r>
      <w:r w:rsidRPr="0046266F">
        <w:t xml:space="preserve"> on BCCH, with the following network parameters:</w:t>
      </w:r>
    </w:p>
    <w:p w14:paraId="76CD3CAE" w14:textId="77777777" w:rsidR="00414017" w:rsidRPr="0046266F" w:rsidRDefault="00414017" w:rsidP="00414017">
      <w:pPr>
        <w:pStyle w:val="B1"/>
        <w:tabs>
          <w:tab w:val="left" w:pos="2835"/>
        </w:tabs>
      </w:pPr>
      <w:r w:rsidRPr="0046266F">
        <w:t>-</w:t>
      </w:r>
      <w:r w:rsidRPr="0046266F">
        <w:tab/>
        <w:t>TAI (MCC/MNC/TAC):</w:t>
      </w:r>
      <w:r w:rsidRPr="0046266F">
        <w:tab/>
        <w:t>244/00</w:t>
      </w:r>
      <w:r>
        <w:t>5</w:t>
      </w:r>
      <w:r w:rsidRPr="0046266F">
        <w:t>/00</w:t>
      </w:r>
      <w:r>
        <w:t>00</w:t>
      </w:r>
      <w:r w:rsidRPr="0046266F">
        <w:t>01.</w:t>
      </w:r>
    </w:p>
    <w:p w14:paraId="3A9DD034" w14:textId="77777777" w:rsidR="00414017" w:rsidRPr="0046266F" w:rsidRDefault="00414017" w:rsidP="00414017">
      <w:pPr>
        <w:pStyle w:val="B1"/>
        <w:tabs>
          <w:tab w:val="left" w:pos="2835"/>
        </w:tabs>
      </w:pPr>
      <w:r w:rsidRPr="0046266F">
        <w:t>-</w:t>
      </w:r>
      <w:r w:rsidRPr="0046266F">
        <w:tab/>
        <w:t>Access control:</w:t>
      </w:r>
      <w:r w:rsidRPr="0046266F">
        <w:tab/>
        <w:t>unrestricted.</w:t>
      </w:r>
    </w:p>
    <w:p w14:paraId="5349316F" w14:textId="77777777" w:rsidR="00414017" w:rsidRPr="0046266F" w:rsidRDefault="00414017" w:rsidP="00414017">
      <w:pPr>
        <w:keepNext/>
        <w:keepLines/>
      </w:pPr>
      <w:r w:rsidRPr="0046266F">
        <w:t xml:space="preserve">The default </w:t>
      </w:r>
      <w:r w:rsidRPr="00E6720E">
        <w:t xml:space="preserve">5G-NR UICC </w:t>
      </w:r>
      <w:r w:rsidRPr="0046266F">
        <w:t>is used.</w:t>
      </w:r>
    </w:p>
    <w:p w14:paraId="39FA414C" w14:textId="77777777" w:rsidR="00414017" w:rsidRPr="0046266F" w:rsidRDefault="00414017" w:rsidP="00414017">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EA45100" w14:textId="77777777" w:rsidR="00374694" w:rsidRPr="0046266F" w:rsidRDefault="00374694" w:rsidP="00374694">
      <w:pPr>
        <w:pStyle w:val="B1"/>
      </w:pPr>
      <w:r w:rsidRPr="004F2F9C">
        <w:t>a)</w:t>
      </w:r>
      <w:r w:rsidRPr="004F2F9C">
        <w:tab/>
        <w:t>The UE is powered on.</w:t>
      </w:r>
    </w:p>
    <w:p w14:paraId="30C459F2" w14:textId="5A701ADC" w:rsidR="00374694" w:rsidRPr="0046266F" w:rsidRDefault="00374694" w:rsidP="00374694">
      <w:pPr>
        <w:pStyle w:val="B1"/>
      </w:pPr>
      <w:r w:rsidRPr="0046266F">
        <w:t>b)</w:t>
      </w:r>
      <w:r w:rsidRPr="0046266F">
        <w:tab/>
        <w:t xml:space="preserve">After receipt of an </w:t>
      </w:r>
      <w:r w:rsidRPr="0046266F">
        <w:rPr>
          <w:i/>
        </w:rPr>
        <w:t>RRCRequest</w:t>
      </w:r>
      <w:r w:rsidRPr="0046266F">
        <w:t xml:space="preserve"> from the UE </w:t>
      </w:r>
      <w:r w:rsidRPr="006A433F">
        <w:t xml:space="preserve">on the satellite NG-RAN-cell related to the BCCH transmitting MCC/MNC 244/083, the SAT-NG-SS sends </w:t>
      </w:r>
      <w:r w:rsidRPr="006A433F">
        <w:rPr>
          <w:i/>
        </w:rPr>
        <w:t>RRCSetup</w:t>
      </w:r>
      <w:r w:rsidRPr="006A433F">
        <w:t xml:space="preserve"> to the UE, followed by </w:t>
      </w:r>
      <w:r w:rsidRPr="006A433F">
        <w:rPr>
          <w:i/>
        </w:rPr>
        <w:t>RRCSetupComplete</w:t>
      </w:r>
      <w:r w:rsidRPr="006A433F">
        <w:t xml:space="preserve"> sent by the UE to the SAT-NG-SS.</w:t>
      </w:r>
    </w:p>
    <w:p w14:paraId="77BB76F2" w14:textId="77777777" w:rsidR="00374694" w:rsidRPr="0046266F" w:rsidRDefault="00374694" w:rsidP="0037469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6DCF208A" w14:textId="19C3542C" w:rsidR="00374694" w:rsidRPr="0046266F" w:rsidRDefault="00374694" w:rsidP="0037469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3/00</w:t>
      </w:r>
      <w:r>
        <w:rPr>
          <w:lang w:val="fr-FR"/>
        </w:rPr>
        <w:t>00</w:t>
      </w:r>
      <w:r w:rsidRPr="0046266F">
        <w:rPr>
          <w:lang w:val="fr-FR"/>
        </w:rPr>
        <w:t>01</w:t>
      </w:r>
    </w:p>
    <w:p w14:paraId="3E204D70" w14:textId="77777777" w:rsidR="00374694" w:rsidRPr="0046266F" w:rsidRDefault="00374694" w:rsidP="0037469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8478C8A" w14:textId="7580E530" w:rsidR="00374694" w:rsidRPr="0046266F" w:rsidRDefault="00374694" w:rsidP="0037469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RRCRelease</w:t>
      </w:r>
      <w:r w:rsidRPr="0046266F">
        <w:t>.</w:t>
      </w:r>
    </w:p>
    <w:p w14:paraId="6BE77594" w14:textId="77777777" w:rsidR="00374694" w:rsidRPr="0046266F" w:rsidRDefault="00374694" w:rsidP="00374694">
      <w:pPr>
        <w:pStyle w:val="B1"/>
      </w:pPr>
      <w:r w:rsidRPr="0046266F">
        <w:t>e)</w:t>
      </w:r>
      <w:r w:rsidRPr="0046266F">
        <w:tab/>
        <w:t>The UE is soft powered down.</w:t>
      </w:r>
    </w:p>
    <w:p w14:paraId="29969AE4" w14:textId="77777777" w:rsidR="00374694" w:rsidRPr="0046266F" w:rsidRDefault="00374694" w:rsidP="00374694">
      <w:pPr>
        <w:pStyle w:val="Heading4"/>
        <w:keepNext w:val="0"/>
        <w:keepLines w:val="0"/>
      </w:pPr>
      <w:r>
        <w:t>7.2.14.5</w:t>
      </w:r>
      <w:r w:rsidRPr="0046266F">
        <w:tab/>
        <w:t>Acceptance criteria</w:t>
      </w:r>
    </w:p>
    <w:p w14:paraId="11C0D481" w14:textId="6CE54E08" w:rsidR="00374694" w:rsidRPr="0046266F" w:rsidRDefault="00374694" w:rsidP="00374694">
      <w:pPr>
        <w:pStyle w:val="B1"/>
        <w:keepNext/>
        <w:keepLines/>
      </w:pPr>
      <w:r w:rsidRPr="0046266F">
        <w:t xml:space="preserve">1.) After step a) the UE shall send a </w:t>
      </w:r>
      <w:r w:rsidRPr="0046266F">
        <w:rPr>
          <w:i/>
        </w:rPr>
        <w:t>RRCRequest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99E886A" w14:textId="77777777" w:rsidR="00982394" w:rsidRPr="004B0EF7" w:rsidRDefault="00982394" w:rsidP="00982394">
      <w:pPr>
        <w:rPr>
          <w:b/>
          <w:bCs/>
        </w:rPr>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B0EF7">
        <w:rPr>
          <w:b/>
          <w:bCs/>
        </w:rPr>
        <w:t>EF</w:t>
      </w:r>
      <w:r w:rsidRPr="004B0EF7">
        <w:rPr>
          <w:b/>
          <w:bCs/>
          <w:sz w:val="24"/>
          <w:vertAlign w:val="subscript"/>
        </w:rPr>
        <w:t>5GS3GPPLOCI</w:t>
      </w:r>
      <w:r w:rsidRPr="004B0EF7">
        <w:rPr>
          <w:b/>
          <w:bCs/>
        </w:rPr>
        <w:t xml:space="preserve"> (5GS 3GPP location information)</w:t>
      </w:r>
    </w:p>
    <w:p w14:paraId="41E405C7" w14:textId="77777777" w:rsidR="00982394" w:rsidRDefault="00982394" w:rsidP="00982394">
      <w:pPr>
        <w:pStyle w:val="EW"/>
        <w:tabs>
          <w:tab w:val="left" w:pos="2835"/>
        </w:tabs>
        <w:spacing w:after="180"/>
        <w:rPr>
          <w:lang w:val="it-IT"/>
        </w:rPr>
      </w:pPr>
      <w:r w:rsidRPr="00E6720E">
        <w:rPr>
          <w:lang w:val="it-IT"/>
        </w:rPr>
        <w:t>Logically:</w:t>
      </w:r>
    </w:p>
    <w:p w14:paraId="63BE70C4" w14:textId="101A93B5" w:rsidR="00982394" w:rsidRDefault="00982394" w:rsidP="00982394">
      <w:pPr>
        <w:pStyle w:val="B2"/>
        <w:spacing w:after="0"/>
        <w:rPr>
          <w:lang w:val="it-IT"/>
        </w:rPr>
      </w:pPr>
      <w:r w:rsidRPr="00E6720E">
        <w:rPr>
          <w:lang w:val="it-IT"/>
        </w:rPr>
        <w:t>5G-GUTI:</w:t>
      </w:r>
    </w:p>
    <w:p w14:paraId="1BF9085D" w14:textId="77777777" w:rsidR="00982394" w:rsidRDefault="00982394" w:rsidP="00982394">
      <w:pPr>
        <w:pStyle w:val="B3"/>
        <w:spacing w:after="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C2A69C" w14:textId="77777777" w:rsidR="00982394" w:rsidRDefault="00982394" w:rsidP="00982394">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357E8BCF" w14:textId="77777777" w:rsidR="00982394" w:rsidRDefault="00982394" w:rsidP="00982394">
      <w:pPr>
        <w:pStyle w:val="B3"/>
        <w:spacing w:after="0"/>
        <w:rPr>
          <w:lang w:val="it-IT"/>
        </w:rPr>
      </w:pPr>
      <w:r w:rsidRPr="00D90416">
        <w:rPr>
          <w:lang w:val="it-IT"/>
        </w:rPr>
        <w:t>AMF Region ID:</w:t>
      </w:r>
      <w:r w:rsidRPr="00D90416">
        <w:rPr>
          <w:lang w:val="it-IT"/>
        </w:rPr>
        <w:tab/>
        <w:t>0</w:t>
      </w:r>
    </w:p>
    <w:p w14:paraId="52C65592" w14:textId="77777777" w:rsidR="00982394" w:rsidRDefault="00982394" w:rsidP="00982394">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1DCDA5EC" w14:textId="77777777" w:rsidR="00982394" w:rsidRDefault="00982394" w:rsidP="00982394">
      <w:pPr>
        <w:pStyle w:val="B3"/>
        <w:spacing w:after="0"/>
        <w:rPr>
          <w:lang w:val="it-IT"/>
        </w:rPr>
      </w:pPr>
      <w:r w:rsidRPr="00D90416">
        <w:rPr>
          <w:lang w:val="it-IT"/>
        </w:rPr>
        <w:t xml:space="preserve">AMF Pointer: </w:t>
      </w:r>
      <w:r w:rsidRPr="00D90416">
        <w:rPr>
          <w:lang w:val="it-IT"/>
        </w:rPr>
        <w:tab/>
        <w:t>2</w:t>
      </w:r>
    </w:p>
    <w:p w14:paraId="75630714" w14:textId="77777777" w:rsidR="00982394" w:rsidRDefault="00982394" w:rsidP="00982394">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73137AE1" w14:textId="5212DD4E" w:rsidR="00982394" w:rsidRDefault="00982394" w:rsidP="00982394">
      <w:pPr>
        <w:pStyle w:val="B2"/>
        <w:spacing w:after="0"/>
        <w:rPr>
          <w:lang w:val="it-IT"/>
        </w:rPr>
      </w:pPr>
      <w:r w:rsidRPr="00E6720E">
        <w:rPr>
          <w:lang w:val="it-IT"/>
        </w:rPr>
        <w:t>Last visited registered TAI 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4D5E0A3D" w14:textId="77777777" w:rsidR="00982394" w:rsidRPr="0046266F" w:rsidRDefault="00982394" w:rsidP="00982394">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2BBBB3C8" w14:textId="77777777" w:rsidR="00982394" w:rsidRPr="0046266F" w:rsidRDefault="00982394" w:rsidP="00982394">
      <w:pPr>
        <w:pStyle w:val="EW"/>
        <w:keepNext/>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82394" w:rsidRPr="006D217E" w14:paraId="526BB49B" w14:textId="77777777" w:rsidTr="008C00E8">
        <w:tc>
          <w:tcPr>
            <w:tcW w:w="959" w:type="dxa"/>
          </w:tcPr>
          <w:p w14:paraId="5AECCF87" w14:textId="38C0CC0F" w:rsidR="00982394" w:rsidRPr="004B0EF7" w:rsidRDefault="00982394" w:rsidP="008C00E8">
            <w:pPr>
              <w:keepNext/>
              <w:keepLines/>
              <w:spacing w:after="0"/>
              <w:rPr>
                <w:rFonts w:ascii="Arial" w:hAnsi="Arial"/>
                <w:b/>
                <w:bCs/>
                <w:sz w:val="18"/>
              </w:rPr>
            </w:pPr>
            <w:r w:rsidRPr="004B0EF7">
              <w:rPr>
                <w:rFonts w:ascii="Arial" w:hAnsi="Arial"/>
                <w:b/>
                <w:bCs/>
                <w:sz w:val="18"/>
              </w:rPr>
              <w:t>Byte</w:t>
            </w:r>
          </w:p>
        </w:tc>
        <w:tc>
          <w:tcPr>
            <w:tcW w:w="717" w:type="dxa"/>
          </w:tcPr>
          <w:p w14:paraId="49E2600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B1</w:t>
            </w:r>
          </w:p>
        </w:tc>
        <w:tc>
          <w:tcPr>
            <w:tcW w:w="717" w:type="dxa"/>
          </w:tcPr>
          <w:p w14:paraId="0C8A1122"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B2</w:t>
            </w:r>
          </w:p>
        </w:tc>
        <w:tc>
          <w:tcPr>
            <w:tcW w:w="717" w:type="dxa"/>
          </w:tcPr>
          <w:p w14:paraId="27C0081D"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B3</w:t>
            </w:r>
          </w:p>
        </w:tc>
        <w:tc>
          <w:tcPr>
            <w:tcW w:w="717" w:type="dxa"/>
          </w:tcPr>
          <w:p w14:paraId="0D04144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B4</w:t>
            </w:r>
          </w:p>
        </w:tc>
        <w:tc>
          <w:tcPr>
            <w:tcW w:w="717" w:type="dxa"/>
          </w:tcPr>
          <w:p w14:paraId="708BD105"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B5</w:t>
            </w:r>
          </w:p>
        </w:tc>
        <w:tc>
          <w:tcPr>
            <w:tcW w:w="717" w:type="dxa"/>
          </w:tcPr>
          <w:p w14:paraId="3EDEA11B"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B6</w:t>
            </w:r>
          </w:p>
        </w:tc>
        <w:tc>
          <w:tcPr>
            <w:tcW w:w="717" w:type="dxa"/>
          </w:tcPr>
          <w:p w14:paraId="7DD75F0C"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B7</w:t>
            </w:r>
          </w:p>
        </w:tc>
        <w:tc>
          <w:tcPr>
            <w:tcW w:w="717" w:type="dxa"/>
          </w:tcPr>
          <w:p w14:paraId="4A66522F" w14:textId="77777777" w:rsidR="00982394" w:rsidRPr="006D217E" w:rsidRDefault="00982394" w:rsidP="008C00E8">
            <w:pPr>
              <w:keepNext/>
              <w:keepLines/>
              <w:spacing w:after="0"/>
              <w:jc w:val="center"/>
              <w:rPr>
                <w:rFonts w:ascii="Arial" w:hAnsi="Arial"/>
                <w:b/>
                <w:sz w:val="18"/>
              </w:rPr>
            </w:pPr>
            <w:r w:rsidRPr="006D217E">
              <w:rPr>
                <w:rFonts w:ascii="Arial" w:hAnsi="Arial"/>
                <w:b/>
                <w:sz w:val="18"/>
              </w:rPr>
              <w:t>B8</w:t>
            </w:r>
          </w:p>
        </w:tc>
      </w:tr>
      <w:tr w:rsidR="00982394" w:rsidRPr="0008759E" w14:paraId="33464205" w14:textId="77777777" w:rsidTr="008C00E8">
        <w:tc>
          <w:tcPr>
            <w:tcW w:w="959" w:type="dxa"/>
            <w:tcBorders>
              <w:bottom w:val="single" w:sz="4" w:space="0" w:color="auto"/>
            </w:tcBorders>
          </w:tcPr>
          <w:p w14:paraId="08FC8EDB" w14:textId="77777777" w:rsidR="00982394" w:rsidRPr="0008759E" w:rsidRDefault="00982394" w:rsidP="008C00E8">
            <w:pPr>
              <w:keepNext/>
              <w:keepLines/>
              <w:spacing w:after="0"/>
              <w:rPr>
                <w:rFonts w:ascii="Arial" w:hAnsi="Arial"/>
                <w:sz w:val="18"/>
              </w:rPr>
            </w:pPr>
            <w:r w:rsidRPr="0008759E">
              <w:rPr>
                <w:rFonts w:ascii="Arial" w:hAnsi="Arial"/>
                <w:sz w:val="18"/>
              </w:rPr>
              <w:t>Hex</w:t>
            </w:r>
          </w:p>
        </w:tc>
        <w:tc>
          <w:tcPr>
            <w:tcW w:w="717" w:type="dxa"/>
          </w:tcPr>
          <w:p w14:paraId="5C01144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30744595" w14:textId="77777777" w:rsidR="00982394" w:rsidRPr="0008759E" w:rsidRDefault="00982394" w:rsidP="008C00E8">
            <w:pPr>
              <w:keepNext/>
              <w:keepLines/>
              <w:spacing w:after="0"/>
              <w:jc w:val="center"/>
              <w:rPr>
                <w:rFonts w:ascii="Arial" w:hAnsi="Arial"/>
                <w:sz w:val="18"/>
              </w:rPr>
            </w:pPr>
            <w:r>
              <w:rPr>
                <w:rFonts w:ascii="Arial" w:hAnsi="Arial"/>
                <w:sz w:val="18"/>
              </w:rPr>
              <w:t>0B</w:t>
            </w:r>
          </w:p>
        </w:tc>
        <w:tc>
          <w:tcPr>
            <w:tcW w:w="717" w:type="dxa"/>
          </w:tcPr>
          <w:p w14:paraId="779E31C7" w14:textId="77777777" w:rsidR="00982394" w:rsidRPr="0008759E" w:rsidRDefault="00982394" w:rsidP="008C00E8">
            <w:pPr>
              <w:keepNext/>
              <w:keepLines/>
              <w:spacing w:after="0"/>
              <w:jc w:val="center"/>
              <w:rPr>
                <w:rFonts w:ascii="Arial" w:hAnsi="Arial"/>
                <w:sz w:val="18"/>
              </w:rPr>
            </w:pPr>
            <w:r>
              <w:rPr>
                <w:rFonts w:ascii="Arial" w:hAnsi="Arial"/>
                <w:sz w:val="18"/>
              </w:rPr>
              <w:t>F2</w:t>
            </w:r>
          </w:p>
        </w:tc>
        <w:tc>
          <w:tcPr>
            <w:tcW w:w="717" w:type="dxa"/>
          </w:tcPr>
          <w:p w14:paraId="0AE89888" w14:textId="77777777" w:rsidR="00982394" w:rsidRPr="0008759E" w:rsidRDefault="00982394" w:rsidP="008C00E8">
            <w:pPr>
              <w:keepNext/>
              <w:keepLines/>
              <w:spacing w:after="0"/>
              <w:jc w:val="center"/>
              <w:rPr>
                <w:rFonts w:ascii="Arial" w:hAnsi="Arial"/>
                <w:sz w:val="18"/>
              </w:rPr>
            </w:pPr>
            <w:r>
              <w:rPr>
                <w:rFonts w:ascii="Arial" w:hAnsi="Arial"/>
                <w:sz w:val="18"/>
              </w:rPr>
              <w:t>42</w:t>
            </w:r>
          </w:p>
        </w:tc>
        <w:tc>
          <w:tcPr>
            <w:tcW w:w="717" w:type="dxa"/>
          </w:tcPr>
          <w:p w14:paraId="183048FD" w14:textId="77777777" w:rsidR="00982394" w:rsidRPr="0008759E" w:rsidRDefault="00982394" w:rsidP="008C00E8">
            <w:pPr>
              <w:keepNext/>
              <w:keepLines/>
              <w:spacing w:after="0"/>
              <w:jc w:val="center"/>
              <w:rPr>
                <w:rFonts w:ascii="Arial" w:hAnsi="Arial"/>
                <w:sz w:val="18"/>
              </w:rPr>
            </w:pPr>
            <w:r>
              <w:rPr>
                <w:rFonts w:ascii="Arial" w:hAnsi="Arial"/>
                <w:sz w:val="18"/>
              </w:rPr>
              <w:t>34</w:t>
            </w:r>
          </w:p>
        </w:tc>
        <w:tc>
          <w:tcPr>
            <w:tcW w:w="717" w:type="dxa"/>
          </w:tcPr>
          <w:p w14:paraId="0F6CD280" w14:textId="77777777" w:rsidR="00982394" w:rsidRPr="0008759E" w:rsidRDefault="00982394" w:rsidP="008C00E8">
            <w:pPr>
              <w:keepNext/>
              <w:keepLines/>
              <w:spacing w:after="0"/>
              <w:jc w:val="center"/>
              <w:rPr>
                <w:rFonts w:ascii="Arial" w:hAnsi="Arial"/>
                <w:sz w:val="18"/>
              </w:rPr>
            </w:pPr>
            <w:r>
              <w:rPr>
                <w:rFonts w:ascii="Arial" w:hAnsi="Arial"/>
                <w:sz w:val="18"/>
              </w:rPr>
              <w:t>80</w:t>
            </w:r>
          </w:p>
        </w:tc>
        <w:tc>
          <w:tcPr>
            <w:tcW w:w="717" w:type="dxa"/>
          </w:tcPr>
          <w:p w14:paraId="5CD44201"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55F50178" w14:textId="77777777" w:rsidR="00982394" w:rsidRPr="0008759E" w:rsidRDefault="00982394" w:rsidP="008C00E8">
            <w:pPr>
              <w:keepNext/>
              <w:keepLines/>
              <w:spacing w:after="0"/>
              <w:jc w:val="center"/>
              <w:rPr>
                <w:rFonts w:ascii="Arial" w:hAnsi="Arial"/>
                <w:sz w:val="18"/>
              </w:rPr>
            </w:pPr>
            <w:r w:rsidRPr="00C75289">
              <w:rPr>
                <w:rFonts w:ascii="Arial" w:hAnsi="Arial"/>
                <w:sz w:val="18"/>
              </w:rPr>
              <w:t>01</w:t>
            </w:r>
          </w:p>
        </w:tc>
      </w:tr>
      <w:tr w:rsidR="00982394" w:rsidRPr="00C75289" w14:paraId="2AEDA8A5" w14:textId="77777777" w:rsidTr="008C00E8">
        <w:tc>
          <w:tcPr>
            <w:tcW w:w="959" w:type="dxa"/>
            <w:tcBorders>
              <w:top w:val="single" w:sz="4" w:space="0" w:color="auto"/>
              <w:left w:val="nil"/>
              <w:bottom w:val="nil"/>
              <w:right w:val="single" w:sz="4" w:space="0" w:color="auto"/>
            </w:tcBorders>
          </w:tcPr>
          <w:p w14:paraId="295F8319"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50352249" w14:textId="77777777" w:rsidR="00982394" w:rsidRDefault="00982394" w:rsidP="008C00E8">
            <w:pPr>
              <w:keepNext/>
              <w:keepLines/>
              <w:spacing w:after="0"/>
              <w:jc w:val="center"/>
              <w:rPr>
                <w:rFonts w:ascii="Arial" w:hAnsi="Arial"/>
                <w:sz w:val="18"/>
              </w:rPr>
            </w:pPr>
            <w:r w:rsidRPr="009B018C">
              <w:rPr>
                <w:rFonts w:ascii="Arial" w:hAnsi="Arial"/>
                <w:b/>
                <w:sz w:val="18"/>
              </w:rPr>
              <w:t>B9</w:t>
            </w:r>
          </w:p>
        </w:tc>
        <w:tc>
          <w:tcPr>
            <w:tcW w:w="717" w:type="dxa"/>
          </w:tcPr>
          <w:p w14:paraId="217119F2" w14:textId="77777777" w:rsidR="00982394" w:rsidRPr="00892D4D" w:rsidRDefault="00982394" w:rsidP="008C00E8">
            <w:pPr>
              <w:keepNext/>
              <w:keepLines/>
              <w:spacing w:after="0"/>
              <w:jc w:val="center"/>
              <w:rPr>
                <w:rFonts w:ascii="Arial" w:hAnsi="Arial"/>
                <w:sz w:val="18"/>
              </w:rPr>
            </w:pPr>
            <w:r w:rsidRPr="009B018C">
              <w:rPr>
                <w:rFonts w:ascii="Arial" w:hAnsi="Arial"/>
                <w:b/>
                <w:sz w:val="18"/>
              </w:rPr>
              <w:t>B10</w:t>
            </w:r>
          </w:p>
        </w:tc>
        <w:tc>
          <w:tcPr>
            <w:tcW w:w="717" w:type="dxa"/>
          </w:tcPr>
          <w:p w14:paraId="0AFD2113" w14:textId="77777777" w:rsidR="00982394" w:rsidRDefault="00982394" w:rsidP="008C00E8">
            <w:pPr>
              <w:keepNext/>
              <w:keepLines/>
              <w:spacing w:after="0"/>
              <w:jc w:val="center"/>
              <w:rPr>
                <w:rFonts w:ascii="Arial" w:hAnsi="Arial"/>
                <w:sz w:val="18"/>
              </w:rPr>
            </w:pPr>
            <w:r w:rsidRPr="009B018C">
              <w:rPr>
                <w:rFonts w:ascii="Arial" w:hAnsi="Arial"/>
                <w:b/>
                <w:sz w:val="18"/>
              </w:rPr>
              <w:t>B11</w:t>
            </w:r>
          </w:p>
        </w:tc>
        <w:tc>
          <w:tcPr>
            <w:tcW w:w="717" w:type="dxa"/>
          </w:tcPr>
          <w:p w14:paraId="2BEA864F" w14:textId="77777777" w:rsidR="00982394" w:rsidRDefault="00982394" w:rsidP="008C00E8">
            <w:pPr>
              <w:keepNext/>
              <w:keepLines/>
              <w:spacing w:after="0"/>
              <w:jc w:val="center"/>
              <w:rPr>
                <w:rFonts w:ascii="Arial" w:hAnsi="Arial"/>
                <w:sz w:val="18"/>
              </w:rPr>
            </w:pPr>
            <w:r w:rsidRPr="009B018C">
              <w:rPr>
                <w:rFonts w:ascii="Arial" w:hAnsi="Arial"/>
                <w:b/>
                <w:sz w:val="18"/>
              </w:rPr>
              <w:t>B12</w:t>
            </w:r>
          </w:p>
        </w:tc>
        <w:tc>
          <w:tcPr>
            <w:tcW w:w="717" w:type="dxa"/>
          </w:tcPr>
          <w:p w14:paraId="5F2F4536" w14:textId="77777777" w:rsidR="00982394" w:rsidRDefault="00982394" w:rsidP="008C00E8">
            <w:pPr>
              <w:keepNext/>
              <w:keepLines/>
              <w:spacing w:after="0"/>
              <w:jc w:val="center"/>
              <w:rPr>
                <w:rFonts w:ascii="Arial" w:hAnsi="Arial"/>
                <w:sz w:val="18"/>
              </w:rPr>
            </w:pPr>
            <w:r w:rsidRPr="009B018C">
              <w:rPr>
                <w:rFonts w:ascii="Arial" w:hAnsi="Arial"/>
                <w:b/>
                <w:sz w:val="18"/>
              </w:rPr>
              <w:t>B13</w:t>
            </w:r>
          </w:p>
        </w:tc>
        <w:tc>
          <w:tcPr>
            <w:tcW w:w="717" w:type="dxa"/>
          </w:tcPr>
          <w:p w14:paraId="337F1185"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B14</w:t>
            </w:r>
          </w:p>
        </w:tc>
        <w:tc>
          <w:tcPr>
            <w:tcW w:w="717" w:type="dxa"/>
          </w:tcPr>
          <w:p w14:paraId="2CCFDA2F" w14:textId="77777777" w:rsidR="00982394" w:rsidRDefault="00982394" w:rsidP="008C00E8">
            <w:pPr>
              <w:keepNext/>
              <w:keepLines/>
              <w:spacing w:after="0"/>
              <w:jc w:val="center"/>
              <w:rPr>
                <w:rFonts w:ascii="Arial" w:hAnsi="Arial"/>
                <w:sz w:val="18"/>
              </w:rPr>
            </w:pPr>
            <w:r w:rsidRPr="009B018C">
              <w:rPr>
                <w:rFonts w:ascii="Arial" w:hAnsi="Arial"/>
                <w:b/>
                <w:sz w:val="18"/>
              </w:rPr>
              <w:t>B15</w:t>
            </w:r>
          </w:p>
        </w:tc>
        <w:tc>
          <w:tcPr>
            <w:tcW w:w="717" w:type="dxa"/>
          </w:tcPr>
          <w:p w14:paraId="3CF1FFC3"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B16</w:t>
            </w:r>
          </w:p>
        </w:tc>
      </w:tr>
      <w:tr w:rsidR="00982394" w:rsidRPr="00C75289" w14:paraId="0315E6E1" w14:textId="77777777" w:rsidTr="008C00E8">
        <w:tc>
          <w:tcPr>
            <w:tcW w:w="959" w:type="dxa"/>
            <w:tcBorders>
              <w:top w:val="nil"/>
              <w:left w:val="nil"/>
              <w:bottom w:val="nil"/>
              <w:right w:val="single" w:sz="4" w:space="0" w:color="auto"/>
            </w:tcBorders>
          </w:tcPr>
          <w:p w14:paraId="7A6B7C62"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88FAF85" w14:textId="77777777" w:rsidR="00982394" w:rsidRDefault="00982394" w:rsidP="008C00E8">
            <w:pPr>
              <w:keepNext/>
              <w:keepLines/>
              <w:spacing w:after="0"/>
              <w:jc w:val="center"/>
              <w:rPr>
                <w:rFonts w:ascii="Arial" w:hAnsi="Arial"/>
                <w:sz w:val="18"/>
              </w:rPr>
            </w:pPr>
            <w:r>
              <w:rPr>
                <w:rFonts w:ascii="Arial" w:hAnsi="Arial"/>
                <w:sz w:val="18"/>
              </w:rPr>
              <w:t>02</w:t>
            </w:r>
          </w:p>
        </w:tc>
        <w:tc>
          <w:tcPr>
            <w:tcW w:w="717" w:type="dxa"/>
          </w:tcPr>
          <w:p w14:paraId="0B4D34CC" w14:textId="77777777" w:rsidR="00982394" w:rsidRPr="00892D4D" w:rsidRDefault="00982394" w:rsidP="008C00E8">
            <w:pPr>
              <w:keepNext/>
              <w:keepLines/>
              <w:spacing w:after="0"/>
              <w:jc w:val="center"/>
              <w:rPr>
                <w:rFonts w:ascii="Arial" w:hAnsi="Arial"/>
                <w:sz w:val="18"/>
              </w:rPr>
            </w:pPr>
            <w:r w:rsidRPr="00C75289">
              <w:rPr>
                <w:rFonts w:ascii="Arial" w:hAnsi="Arial"/>
                <w:sz w:val="18"/>
              </w:rPr>
              <w:t>66</w:t>
            </w:r>
          </w:p>
        </w:tc>
        <w:tc>
          <w:tcPr>
            <w:tcW w:w="717" w:type="dxa"/>
          </w:tcPr>
          <w:p w14:paraId="2BEF216B" w14:textId="77777777" w:rsidR="00982394" w:rsidRDefault="00982394" w:rsidP="008C00E8">
            <w:pPr>
              <w:keepNext/>
              <w:keepLines/>
              <w:spacing w:after="0"/>
              <w:jc w:val="center"/>
              <w:rPr>
                <w:rFonts w:ascii="Arial" w:hAnsi="Arial"/>
                <w:sz w:val="18"/>
              </w:rPr>
            </w:pPr>
            <w:r>
              <w:rPr>
                <w:rFonts w:ascii="Arial" w:hAnsi="Arial"/>
                <w:sz w:val="18"/>
              </w:rPr>
              <w:t>43</w:t>
            </w:r>
          </w:p>
        </w:tc>
        <w:tc>
          <w:tcPr>
            <w:tcW w:w="717" w:type="dxa"/>
          </w:tcPr>
          <w:p w14:paraId="0FE1DF44" w14:textId="77777777" w:rsidR="00982394" w:rsidRDefault="00982394" w:rsidP="008C00E8">
            <w:pPr>
              <w:keepNext/>
              <w:keepLines/>
              <w:spacing w:after="0"/>
              <w:jc w:val="center"/>
              <w:rPr>
                <w:rFonts w:ascii="Arial" w:hAnsi="Arial"/>
                <w:sz w:val="18"/>
              </w:rPr>
            </w:pPr>
            <w:r>
              <w:rPr>
                <w:rFonts w:ascii="Arial" w:hAnsi="Arial"/>
                <w:sz w:val="18"/>
              </w:rPr>
              <w:t>65</w:t>
            </w:r>
          </w:p>
        </w:tc>
        <w:tc>
          <w:tcPr>
            <w:tcW w:w="717" w:type="dxa"/>
          </w:tcPr>
          <w:p w14:paraId="673EDB90" w14:textId="77777777" w:rsidR="00982394" w:rsidRDefault="00982394" w:rsidP="008C00E8">
            <w:pPr>
              <w:keepNext/>
              <w:keepLines/>
              <w:spacing w:after="0"/>
              <w:jc w:val="center"/>
              <w:rPr>
                <w:rFonts w:ascii="Arial" w:hAnsi="Arial"/>
                <w:sz w:val="18"/>
              </w:rPr>
            </w:pPr>
            <w:r>
              <w:rPr>
                <w:rFonts w:ascii="Arial" w:hAnsi="Arial"/>
                <w:sz w:val="18"/>
              </w:rPr>
              <w:t>87</w:t>
            </w:r>
          </w:p>
        </w:tc>
        <w:tc>
          <w:tcPr>
            <w:tcW w:w="717" w:type="dxa"/>
          </w:tcPr>
          <w:p w14:paraId="717A156D" w14:textId="77777777" w:rsidR="00982394" w:rsidRPr="00C75289" w:rsidRDefault="00982394" w:rsidP="008C00E8">
            <w:pPr>
              <w:keepNext/>
              <w:keepLines/>
              <w:spacing w:after="0"/>
              <w:jc w:val="center"/>
              <w:rPr>
                <w:rFonts w:ascii="Arial" w:hAnsi="Arial"/>
                <w:sz w:val="18"/>
              </w:rPr>
            </w:pPr>
            <w:r>
              <w:rPr>
                <w:rFonts w:ascii="Arial" w:hAnsi="Arial"/>
                <w:sz w:val="18"/>
              </w:rPr>
              <w:t>32</w:t>
            </w:r>
          </w:p>
        </w:tc>
        <w:tc>
          <w:tcPr>
            <w:tcW w:w="717" w:type="dxa"/>
          </w:tcPr>
          <w:p w14:paraId="7394E8EF" w14:textId="77777777" w:rsidR="00982394" w:rsidRDefault="00982394" w:rsidP="008C00E8">
            <w:pPr>
              <w:keepNext/>
              <w:keepLines/>
              <w:spacing w:after="0"/>
              <w:jc w:val="center"/>
              <w:rPr>
                <w:rFonts w:ascii="Arial" w:hAnsi="Arial"/>
                <w:sz w:val="18"/>
              </w:rPr>
            </w:pPr>
            <w:r>
              <w:rPr>
                <w:rFonts w:ascii="Arial" w:hAnsi="Arial"/>
                <w:sz w:val="18"/>
              </w:rPr>
              <w:t>84</w:t>
            </w:r>
          </w:p>
        </w:tc>
        <w:tc>
          <w:tcPr>
            <w:tcW w:w="717" w:type="dxa"/>
          </w:tcPr>
          <w:p w14:paraId="32B92039" w14:textId="77777777" w:rsidR="00982394" w:rsidRPr="00C75289" w:rsidRDefault="00982394" w:rsidP="008C00E8">
            <w:pPr>
              <w:keepNext/>
              <w:keepLines/>
              <w:spacing w:after="0"/>
              <w:jc w:val="center"/>
              <w:rPr>
                <w:rFonts w:ascii="Arial" w:hAnsi="Arial"/>
                <w:sz w:val="18"/>
              </w:rPr>
            </w:pPr>
            <w:r>
              <w:rPr>
                <w:rFonts w:ascii="Arial" w:hAnsi="Arial"/>
                <w:sz w:val="18"/>
              </w:rPr>
              <w:t>00</w:t>
            </w:r>
          </w:p>
        </w:tc>
      </w:tr>
      <w:tr w:rsidR="00982394" w:rsidRPr="00C75289" w14:paraId="59D22B00" w14:textId="77777777" w:rsidTr="008C00E8">
        <w:trPr>
          <w:gridAfter w:val="4"/>
          <w:wAfter w:w="2868" w:type="dxa"/>
        </w:trPr>
        <w:tc>
          <w:tcPr>
            <w:tcW w:w="959" w:type="dxa"/>
            <w:tcBorders>
              <w:top w:val="nil"/>
              <w:left w:val="nil"/>
              <w:bottom w:val="nil"/>
              <w:right w:val="single" w:sz="4" w:space="0" w:color="auto"/>
            </w:tcBorders>
          </w:tcPr>
          <w:p w14:paraId="7A46F3BE"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0F01AE19" w14:textId="77777777" w:rsidR="00982394" w:rsidRDefault="00982394" w:rsidP="008C00E8">
            <w:pPr>
              <w:keepNext/>
              <w:keepLines/>
              <w:spacing w:after="0"/>
              <w:jc w:val="center"/>
              <w:rPr>
                <w:rFonts w:ascii="Arial" w:hAnsi="Arial"/>
                <w:sz w:val="18"/>
              </w:rPr>
            </w:pPr>
            <w:r w:rsidRPr="009B018C">
              <w:rPr>
                <w:rFonts w:ascii="Arial" w:hAnsi="Arial"/>
                <w:b/>
                <w:sz w:val="18"/>
              </w:rPr>
              <w:t>B17</w:t>
            </w:r>
          </w:p>
        </w:tc>
        <w:tc>
          <w:tcPr>
            <w:tcW w:w="717" w:type="dxa"/>
          </w:tcPr>
          <w:p w14:paraId="4E80B90B" w14:textId="77777777" w:rsidR="00982394" w:rsidRPr="00C75289" w:rsidRDefault="00982394" w:rsidP="008C00E8">
            <w:pPr>
              <w:keepNext/>
              <w:keepLines/>
              <w:spacing w:after="0"/>
              <w:jc w:val="center"/>
              <w:rPr>
                <w:rFonts w:ascii="Arial" w:hAnsi="Arial"/>
                <w:sz w:val="18"/>
              </w:rPr>
            </w:pPr>
            <w:r w:rsidRPr="009B018C">
              <w:rPr>
                <w:rFonts w:ascii="Arial" w:hAnsi="Arial"/>
                <w:b/>
                <w:sz w:val="18"/>
              </w:rPr>
              <w:t>B18</w:t>
            </w:r>
          </w:p>
        </w:tc>
        <w:tc>
          <w:tcPr>
            <w:tcW w:w="717" w:type="dxa"/>
          </w:tcPr>
          <w:p w14:paraId="3B47AB2C" w14:textId="77777777" w:rsidR="00982394" w:rsidRDefault="00982394" w:rsidP="008C00E8">
            <w:pPr>
              <w:keepNext/>
              <w:keepLines/>
              <w:spacing w:after="0"/>
              <w:jc w:val="center"/>
              <w:rPr>
                <w:rFonts w:ascii="Arial" w:hAnsi="Arial"/>
                <w:sz w:val="18"/>
              </w:rPr>
            </w:pPr>
            <w:r w:rsidRPr="009B018C">
              <w:rPr>
                <w:rFonts w:ascii="Arial" w:hAnsi="Arial"/>
                <w:b/>
                <w:sz w:val="18"/>
              </w:rPr>
              <w:t>B19</w:t>
            </w:r>
          </w:p>
        </w:tc>
        <w:tc>
          <w:tcPr>
            <w:tcW w:w="717" w:type="dxa"/>
          </w:tcPr>
          <w:p w14:paraId="477E7819" w14:textId="77777777" w:rsidR="00982394" w:rsidRDefault="00982394" w:rsidP="008C00E8">
            <w:pPr>
              <w:keepNext/>
              <w:keepLines/>
              <w:spacing w:after="0"/>
              <w:jc w:val="center"/>
              <w:rPr>
                <w:rFonts w:ascii="Arial" w:hAnsi="Arial"/>
                <w:sz w:val="18"/>
              </w:rPr>
            </w:pPr>
            <w:r w:rsidRPr="009B018C">
              <w:rPr>
                <w:rFonts w:ascii="Arial" w:hAnsi="Arial"/>
                <w:b/>
                <w:sz w:val="18"/>
              </w:rPr>
              <w:t>B20</w:t>
            </w:r>
          </w:p>
        </w:tc>
      </w:tr>
      <w:tr w:rsidR="00982394" w:rsidRPr="0008759E" w14:paraId="3EE6E37F" w14:textId="77777777" w:rsidTr="008C00E8">
        <w:trPr>
          <w:gridAfter w:val="4"/>
          <w:wAfter w:w="2868" w:type="dxa"/>
        </w:trPr>
        <w:tc>
          <w:tcPr>
            <w:tcW w:w="959" w:type="dxa"/>
            <w:tcBorders>
              <w:top w:val="nil"/>
              <w:left w:val="nil"/>
              <w:bottom w:val="nil"/>
              <w:right w:val="single" w:sz="4" w:space="0" w:color="auto"/>
            </w:tcBorders>
          </w:tcPr>
          <w:p w14:paraId="6EC8899F" w14:textId="77777777" w:rsidR="00982394" w:rsidRPr="0008759E" w:rsidRDefault="00982394" w:rsidP="008C00E8">
            <w:pPr>
              <w:keepNext/>
              <w:keepLines/>
              <w:spacing w:after="0"/>
              <w:rPr>
                <w:rFonts w:ascii="Arial" w:hAnsi="Arial"/>
                <w:sz w:val="18"/>
              </w:rPr>
            </w:pPr>
          </w:p>
        </w:tc>
        <w:tc>
          <w:tcPr>
            <w:tcW w:w="717" w:type="dxa"/>
            <w:tcBorders>
              <w:left w:val="single" w:sz="4" w:space="0" w:color="auto"/>
            </w:tcBorders>
          </w:tcPr>
          <w:p w14:paraId="1E5484D0" w14:textId="77777777" w:rsidR="00982394" w:rsidRDefault="00982394" w:rsidP="008C00E8">
            <w:pPr>
              <w:keepNext/>
              <w:keepLines/>
              <w:spacing w:after="0"/>
              <w:jc w:val="center"/>
              <w:rPr>
                <w:rFonts w:ascii="Arial" w:hAnsi="Arial"/>
                <w:sz w:val="18"/>
              </w:rPr>
            </w:pPr>
            <w:r>
              <w:rPr>
                <w:rFonts w:ascii="Arial" w:hAnsi="Arial"/>
                <w:sz w:val="18"/>
              </w:rPr>
              <w:t>00</w:t>
            </w:r>
          </w:p>
        </w:tc>
        <w:tc>
          <w:tcPr>
            <w:tcW w:w="717" w:type="dxa"/>
          </w:tcPr>
          <w:p w14:paraId="2B77D058" w14:textId="77777777" w:rsidR="00982394" w:rsidRPr="0008759E" w:rsidRDefault="00982394" w:rsidP="008C00E8">
            <w:pPr>
              <w:keepNext/>
              <w:keepLines/>
              <w:spacing w:after="0"/>
              <w:jc w:val="center"/>
              <w:rPr>
                <w:rFonts w:ascii="Arial" w:hAnsi="Arial"/>
                <w:sz w:val="18"/>
              </w:rPr>
            </w:pPr>
            <w:r>
              <w:rPr>
                <w:rFonts w:ascii="Arial" w:hAnsi="Arial"/>
                <w:sz w:val="18"/>
              </w:rPr>
              <w:t>00</w:t>
            </w:r>
          </w:p>
        </w:tc>
        <w:tc>
          <w:tcPr>
            <w:tcW w:w="717" w:type="dxa"/>
          </w:tcPr>
          <w:p w14:paraId="2E807CF6" w14:textId="77777777" w:rsidR="00982394" w:rsidRPr="0008759E" w:rsidRDefault="00982394" w:rsidP="008C00E8">
            <w:pPr>
              <w:keepNext/>
              <w:keepLines/>
              <w:spacing w:after="0"/>
              <w:jc w:val="center"/>
              <w:rPr>
                <w:rFonts w:ascii="Arial" w:hAnsi="Arial"/>
                <w:sz w:val="18"/>
              </w:rPr>
            </w:pPr>
            <w:r>
              <w:rPr>
                <w:rFonts w:ascii="Arial" w:hAnsi="Arial"/>
                <w:sz w:val="18"/>
              </w:rPr>
              <w:t>01</w:t>
            </w:r>
          </w:p>
        </w:tc>
        <w:tc>
          <w:tcPr>
            <w:tcW w:w="717" w:type="dxa"/>
          </w:tcPr>
          <w:p w14:paraId="1246BDAA" w14:textId="77777777" w:rsidR="00982394" w:rsidRPr="0008759E" w:rsidRDefault="00982394" w:rsidP="008C00E8">
            <w:pPr>
              <w:keepNext/>
              <w:keepLines/>
              <w:spacing w:after="0"/>
              <w:jc w:val="center"/>
              <w:rPr>
                <w:rFonts w:ascii="Arial" w:hAnsi="Arial"/>
                <w:sz w:val="18"/>
              </w:rPr>
            </w:pPr>
            <w:r>
              <w:rPr>
                <w:rFonts w:ascii="Arial" w:hAnsi="Arial"/>
                <w:sz w:val="18"/>
              </w:rPr>
              <w:t>00</w:t>
            </w:r>
          </w:p>
        </w:tc>
      </w:tr>
    </w:tbl>
    <w:p w14:paraId="3D39E23A" w14:textId="42045542" w:rsidR="00FD0F19" w:rsidRPr="0046266F" w:rsidRDefault="00FD0F19" w:rsidP="00FD0F19">
      <w:pPr>
        <w:pStyle w:val="Heading3"/>
      </w:pPr>
      <w:r w:rsidRPr="0046266F">
        <w:t>7.2.</w:t>
      </w:r>
      <w:r>
        <w:t>15</w:t>
      </w:r>
      <w:r w:rsidRPr="0046266F">
        <w:tab/>
      </w:r>
      <w:r w:rsidRPr="007C7831">
        <w:t xml:space="preserve">UE updating the User controlled PLMN selector list for </w:t>
      </w:r>
      <w:r>
        <w:t>S</w:t>
      </w:r>
      <w:r w:rsidRPr="007C7831">
        <w:t>atellite-E-UTRAN in NB-S1 mode</w:t>
      </w:r>
    </w:p>
    <w:p w14:paraId="70A8A43B" w14:textId="481BD8C3" w:rsidR="00FD0F19" w:rsidRPr="0046266F" w:rsidRDefault="00FD0F19" w:rsidP="00FD0F19">
      <w:pPr>
        <w:pStyle w:val="Heading4"/>
      </w:pPr>
      <w:r w:rsidRPr="0046266F">
        <w:t>7.2.</w:t>
      </w:r>
      <w:r>
        <w:t>15</w:t>
      </w:r>
      <w:r w:rsidRPr="0046266F">
        <w:t>.1</w:t>
      </w:r>
      <w:r w:rsidRPr="0046266F">
        <w:tab/>
        <w:t>Definition and applicability</w:t>
      </w:r>
    </w:p>
    <w:p w14:paraId="10B1717C" w14:textId="77777777" w:rsidR="00FD0F19" w:rsidRPr="0046266F" w:rsidRDefault="00FD0F19" w:rsidP="00FD0F1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25B53E1" w14:textId="1352D0DA" w:rsidR="00FD0F19" w:rsidRPr="0046266F" w:rsidRDefault="00FD0F19" w:rsidP="00FD0F19">
      <w:pPr>
        <w:pStyle w:val="Heading4"/>
      </w:pPr>
      <w:r>
        <w:t>7.2.15</w:t>
      </w:r>
      <w:r w:rsidRPr="0046266F">
        <w:t>.2</w:t>
      </w:r>
      <w:r w:rsidRPr="0046266F">
        <w:tab/>
        <w:t>Conformance requirement</w:t>
      </w:r>
    </w:p>
    <w:p w14:paraId="04AD8A33" w14:textId="77777777" w:rsidR="00FD0F19" w:rsidRPr="0046266F" w:rsidRDefault="00FD0F19" w:rsidP="00FD0F19">
      <w:r w:rsidRPr="0046266F">
        <w:t>The UE shall correctly replace the selected UPLMN in the User controlled PLMN selector list.</w:t>
      </w:r>
    </w:p>
    <w:p w14:paraId="109B877F" w14:textId="77777777" w:rsidR="00FD0F19" w:rsidRPr="0046266F" w:rsidRDefault="00FD0F19" w:rsidP="00FD0F19">
      <w:pPr>
        <w:pStyle w:val="B2"/>
      </w:pPr>
      <w:r w:rsidRPr="0046266F">
        <w:t>-</w:t>
      </w:r>
      <w:r w:rsidRPr="0046266F">
        <w:tab/>
        <w:t>TS 31.102 [4], clause 5.3.6 and 4.2.5.</w:t>
      </w:r>
    </w:p>
    <w:p w14:paraId="39A9C9C0" w14:textId="40CC1933" w:rsidR="00FD0F19" w:rsidRPr="0046266F" w:rsidRDefault="00FD0F19" w:rsidP="00FD0F19">
      <w:pPr>
        <w:pStyle w:val="Heading4"/>
      </w:pPr>
      <w:r>
        <w:t>7.2.15</w:t>
      </w:r>
      <w:r w:rsidRPr="0046266F">
        <w:t>.3</w:t>
      </w:r>
      <w:r w:rsidRPr="0046266F">
        <w:tab/>
        <w:t>Test purpose</w:t>
      </w:r>
    </w:p>
    <w:p w14:paraId="41ADA54D" w14:textId="77777777" w:rsidR="00FD0F19" w:rsidRPr="0046266F" w:rsidRDefault="00FD0F19" w:rsidP="00FD0F19">
      <w:r w:rsidRPr="0046266F">
        <w:t>To verify that the UE correctly updates the EF</w:t>
      </w:r>
      <w:r w:rsidRPr="0046266F">
        <w:rPr>
          <w:vertAlign w:val="subscript"/>
        </w:rPr>
        <w:t>PLMNwACT</w:t>
      </w:r>
      <w:r w:rsidRPr="0046266F">
        <w:t>.</w:t>
      </w:r>
    </w:p>
    <w:p w14:paraId="3DAB5556" w14:textId="4BE7A7FA" w:rsidR="00FD0F19" w:rsidRPr="0046266F" w:rsidRDefault="00FD0F19" w:rsidP="00FD0F19">
      <w:pPr>
        <w:pStyle w:val="Heading4"/>
      </w:pPr>
      <w:r>
        <w:t>7.2.15</w:t>
      </w:r>
      <w:r w:rsidRPr="0046266F">
        <w:t>.4</w:t>
      </w:r>
      <w:r w:rsidRPr="0046266F">
        <w:tab/>
        <w:t>Method of test</w:t>
      </w:r>
    </w:p>
    <w:p w14:paraId="70F5A054" w14:textId="62290152" w:rsidR="00FD0F19" w:rsidRPr="0046266F" w:rsidRDefault="00FD0F19" w:rsidP="00FD0F19">
      <w:pPr>
        <w:pStyle w:val="Heading5"/>
      </w:pPr>
      <w:r>
        <w:t>7.2.</w:t>
      </w:r>
      <w:r w:rsidR="00126715">
        <w:t>15</w:t>
      </w:r>
      <w:r w:rsidRPr="0046266F">
        <w:t>.4.1</w:t>
      </w:r>
      <w:r w:rsidRPr="0046266F">
        <w:tab/>
        <w:t>Initial conditions</w:t>
      </w:r>
    </w:p>
    <w:p w14:paraId="1A14996C" w14:textId="77777777" w:rsidR="00FD0F19" w:rsidRPr="0046266F" w:rsidRDefault="00FD0F19" w:rsidP="00FD0F19">
      <w:r w:rsidRPr="0046266F">
        <w:t xml:space="preserve">No </w:t>
      </w:r>
      <w:r>
        <w:t>NB-</w:t>
      </w:r>
      <w:r w:rsidRPr="0046266F">
        <w:t>SS/</w:t>
      </w:r>
      <w:r>
        <w:t>SAT-NB-</w:t>
      </w:r>
      <w:r w:rsidRPr="0046266F">
        <w:t>SS is required for this test.</w:t>
      </w:r>
    </w:p>
    <w:p w14:paraId="234E9516" w14:textId="77777777" w:rsidR="00FD0F19" w:rsidRDefault="00FD0F19" w:rsidP="00FD0F19">
      <w:pPr>
        <w:keepNext/>
        <w:keepLines/>
      </w:pPr>
      <w:r w:rsidRPr="0046266F">
        <w:t>The default E-UTRAN UICC is used</w:t>
      </w:r>
      <w:r>
        <w:t xml:space="preserve"> </w:t>
      </w:r>
      <w:r w:rsidRPr="0046266F">
        <w:t>with the following exception.</w:t>
      </w:r>
    </w:p>
    <w:p w14:paraId="18BA2019"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376E0DEA"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41891A4"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0D980CE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1D34E3D3"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1114D592"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51F33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DEB7E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E65F2E7"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82470E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790BC70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53DF161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305FFD6D"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6D89FC7C"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1A82299"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A4423AC" w14:textId="77777777" w:rsidR="00FD0F19" w:rsidRPr="00943D4C" w:rsidRDefault="00FD0F19" w:rsidP="00FD0F1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3193A06"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9D3EF64"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4293A8DE"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35C228D0"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74A47712"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6478E0A1"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0C4E5A5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4EC1A30"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0DA02DDE"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550C5937"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52F47C10" w14:textId="77777777" w:rsidTr="002E7EB2">
        <w:tc>
          <w:tcPr>
            <w:tcW w:w="907" w:type="dxa"/>
            <w:tcBorders>
              <w:top w:val="single" w:sz="4" w:space="0" w:color="auto"/>
              <w:left w:val="single" w:sz="4" w:space="0" w:color="auto"/>
              <w:bottom w:val="single" w:sz="4" w:space="0" w:color="auto"/>
              <w:right w:val="single" w:sz="4" w:space="0" w:color="auto"/>
            </w:tcBorders>
          </w:tcPr>
          <w:p w14:paraId="55C77C54"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0F98B30"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05DA71F"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3E145AE"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43AC986"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E52050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B98A8CC"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A909B96"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8AD9E8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7A7CDD5"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4B90129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126C74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7B8027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943DCC2"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B78E19B"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773DD10" w14:textId="77777777" w:rsidR="002536E4" w:rsidRPr="00956F04" w:rsidRDefault="002536E4" w:rsidP="002E7EB2">
            <w:pPr>
              <w:pStyle w:val="TAL"/>
              <w:rPr>
                <w:b/>
                <w:bCs/>
              </w:rPr>
            </w:pPr>
            <w:r w:rsidRPr="00956F04">
              <w:rPr>
                <w:b/>
                <w:bCs/>
              </w:rPr>
              <w:t>B15</w:t>
            </w:r>
          </w:p>
        </w:tc>
      </w:tr>
      <w:tr w:rsidR="002536E4" w:rsidRPr="00943D4C" w14:paraId="25DCAE81" w14:textId="77777777" w:rsidTr="002E7EB2">
        <w:tc>
          <w:tcPr>
            <w:tcW w:w="907" w:type="dxa"/>
            <w:tcBorders>
              <w:top w:val="single" w:sz="4" w:space="0" w:color="auto"/>
              <w:left w:val="single" w:sz="4" w:space="0" w:color="auto"/>
              <w:bottom w:val="single" w:sz="4" w:space="0" w:color="auto"/>
              <w:right w:val="single" w:sz="4" w:space="0" w:color="auto"/>
            </w:tcBorders>
          </w:tcPr>
          <w:p w14:paraId="0848561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A1AA55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46BCCC"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3C5BA0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7F335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E0F6C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E6730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C6A3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A6FA6D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6001E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6361AE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4B26F1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C5CFD0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662F0E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C1543F" w14:textId="64114386"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C9A570" w14:textId="055868F7" w:rsidR="002536E4" w:rsidRPr="00943D4C" w:rsidRDefault="002536E4" w:rsidP="002E7EB2">
            <w:pPr>
              <w:pStyle w:val="TAL"/>
            </w:pPr>
            <w:r w:rsidRPr="00943D4C">
              <w:t>0</w:t>
            </w:r>
            <w:r>
              <w:t>0</w:t>
            </w:r>
          </w:p>
        </w:tc>
      </w:tr>
      <w:tr w:rsidR="002536E4" w:rsidRPr="00943D4C" w14:paraId="1DC95DE0" w14:textId="77777777" w:rsidTr="002E7EB2">
        <w:tc>
          <w:tcPr>
            <w:tcW w:w="907" w:type="dxa"/>
            <w:tcBorders>
              <w:top w:val="single" w:sz="4" w:space="0" w:color="auto"/>
              <w:right w:val="single" w:sz="4" w:space="0" w:color="auto"/>
            </w:tcBorders>
          </w:tcPr>
          <w:p w14:paraId="1E1F453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0AFD56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6499C8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7A9F3DF3"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4A189AA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F29B0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7231BCD2"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925B25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363846D1"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801A03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16BFAC0"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067F8E5E"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6854DDD"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3090D7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2D55B96A"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4CB6D9AB" w14:textId="77777777" w:rsidR="002536E4" w:rsidRPr="00956F04" w:rsidRDefault="002536E4" w:rsidP="002E7EB2">
            <w:pPr>
              <w:pStyle w:val="TAL"/>
              <w:rPr>
                <w:b/>
                <w:bCs/>
              </w:rPr>
            </w:pPr>
            <w:r w:rsidRPr="00956F04">
              <w:rPr>
                <w:b/>
                <w:bCs/>
              </w:rPr>
              <w:t>B30</w:t>
            </w:r>
          </w:p>
        </w:tc>
      </w:tr>
      <w:tr w:rsidR="002536E4" w:rsidRPr="00943D4C" w14:paraId="7479EE3A" w14:textId="77777777" w:rsidTr="002E7EB2">
        <w:tc>
          <w:tcPr>
            <w:tcW w:w="907" w:type="dxa"/>
            <w:tcBorders>
              <w:right w:val="single" w:sz="4" w:space="0" w:color="auto"/>
            </w:tcBorders>
          </w:tcPr>
          <w:p w14:paraId="51230B4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8757A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E04EC1"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13A29F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F68B92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92FD0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0108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BADB1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273D38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087AC07" w14:textId="2BBF73D2"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FDF6048" w14:textId="6ACAF995"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377D9EE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45910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CD9B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7E54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76F50C2" w14:textId="77777777" w:rsidR="002536E4" w:rsidRPr="00943D4C" w:rsidRDefault="002536E4" w:rsidP="002E7EB2">
            <w:pPr>
              <w:pStyle w:val="TAL"/>
            </w:pPr>
            <w:r w:rsidRPr="00943D4C">
              <w:t>00</w:t>
            </w:r>
          </w:p>
        </w:tc>
      </w:tr>
      <w:tr w:rsidR="002536E4" w:rsidRPr="00943D4C" w14:paraId="408B72F0" w14:textId="77777777" w:rsidTr="002E7EB2">
        <w:tc>
          <w:tcPr>
            <w:tcW w:w="907" w:type="dxa"/>
            <w:tcBorders>
              <w:right w:val="single" w:sz="4" w:space="0" w:color="auto"/>
            </w:tcBorders>
          </w:tcPr>
          <w:p w14:paraId="04B5196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9CB22E"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06C4ACE"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57E8E3D"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2385FD"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74D80DD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F986752"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4C089D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974907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7D5ED4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4FCBFC5"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F55AF86"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553B820B"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66F8BC15"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F545488"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13BDC9F" w14:textId="77777777" w:rsidR="002536E4" w:rsidRPr="00956F04" w:rsidRDefault="002536E4" w:rsidP="002E7EB2">
            <w:pPr>
              <w:pStyle w:val="TAL"/>
              <w:rPr>
                <w:b/>
                <w:bCs/>
              </w:rPr>
            </w:pPr>
            <w:r w:rsidRPr="00956F04">
              <w:rPr>
                <w:b/>
                <w:bCs/>
              </w:rPr>
              <w:t>B45</w:t>
            </w:r>
          </w:p>
        </w:tc>
      </w:tr>
      <w:tr w:rsidR="002536E4" w:rsidRPr="00943D4C" w14:paraId="0306BC1F" w14:textId="77777777" w:rsidTr="002E7EB2">
        <w:tc>
          <w:tcPr>
            <w:tcW w:w="907" w:type="dxa"/>
            <w:tcBorders>
              <w:right w:val="single" w:sz="4" w:space="0" w:color="auto"/>
            </w:tcBorders>
          </w:tcPr>
          <w:p w14:paraId="40C53D59"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9CF693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03E2FB"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12791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F364D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570D89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31C0B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BB1E9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5919F8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A311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EFECE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60093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4DB4A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5A19582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58451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A6014B1" w14:textId="77777777" w:rsidR="002536E4" w:rsidRPr="00943D4C" w:rsidRDefault="002536E4" w:rsidP="002E7EB2">
            <w:pPr>
              <w:pStyle w:val="TAL"/>
            </w:pPr>
            <w:r w:rsidRPr="00943D4C">
              <w:t>00</w:t>
            </w:r>
          </w:p>
        </w:tc>
      </w:tr>
      <w:tr w:rsidR="002536E4" w:rsidRPr="00943D4C" w14:paraId="62069F97" w14:textId="77777777" w:rsidTr="002E7EB2">
        <w:tc>
          <w:tcPr>
            <w:tcW w:w="907" w:type="dxa"/>
            <w:tcBorders>
              <w:right w:val="single" w:sz="4" w:space="0" w:color="auto"/>
            </w:tcBorders>
          </w:tcPr>
          <w:p w14:paraId="346BA15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01A5E28"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2E9AE831"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7CA7A7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7DC8F8D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21FEAF70"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29D2E0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2FBDAA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32FFE1CE"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1D866AF6"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8C23203"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D05845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7B2E2F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4BAAE2B"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8B8928B"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0BDAC00E" w14:textId="77777777" w:rsidR="002536E4" w:rsidRPr="00956F04" w:rsidRDefault="002536E4" w:rsidP="002E7EB2">
            <w:pPr>
              <w:pStyle w:val="TAL"/>
              <w:rPr>
                <w:b/>
                <w:bCs/>
              </w:rPr>
            </w:pPr>
            <w:r w:rsidRPr="00956F04">
              <w:rPr>
                <w:b/>
                <w:bCs/>
              </w:rPr>
              <w:t>B60</w:t>
            </w:r>
          </w:p>
        </w:tc>
      </w:tr>
      <w:tr w:rsidR="002536E4" w:rsidRPr="00943D4C" w14:paraId="0397E8CC" w14:textId="77777777" w:rsidTr="002E7EB2">
        <w:tc>
          <w:tcPr>
            <w:tcW w:w="907" w:type="dxa"/>
            <w:tcBorders>
              <w:right w:val="single" w:sz="4" w:space="0" w:color="auto"/>
            </w:tcBorders>
          </w:tcPr>
          <w:p w14:paraId="3325612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C0C4A2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860D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7D0AF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FC388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61269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67B7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FEABC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0911177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FBEC5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4A1A32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7FD01E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3E187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93D4D2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FC55BF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165A5D7" w14:textId="77777777" w:rsidR="002536E4" w:rsidRPr="00943D4C" w:rsidRDefault="002536E4" w:rsidP="002E7EB2">
            <w:pPr>
              <w:pStyle w:val="TAL"/>
            </w:pPr>
            <w:r w:rsidRPr="00943D4C">
              <w:t>00</w:t>
            </w:r>
          </w:p>
        </w:tc>
      </w:tr>
    </w:tbl>
    <w:p w14:paraId="75CA9CB8" w14:textId="77777777" w:rsidR="002536E4" w:rsidRPr="00C37D25" w:rsidRDefault="002536E4" w:rsidP="002536E4">
      <w:pPr>
        <w:keepNext/>
        <w:keepLines/>
      </w:pPr>
    </w:p>
    <w:p w14:paraId="3789EA19" w14:textId="78EB2B09" w:rsidR="00FD0F19" w:rsidRPr="0046266F" w:rsidRDefault="00FD0F19" w:rsidP="002536E4">
      <w:pPr>
        <w:pStyle w:val="EX"/>
        <w:tabs>
          <w:tab w:val="left" w:pos="2835"/>
        </w:tabs>
      </w:pPr>
      <w:r w:rsidRPr="0046266F">
        <w:t>The UICC is installed into the Terminal and the UE is powered on.</w:t>
      </w:r>
    </w:p>
    <w:p w14:paraId="40E6A1D1" w14:textId="55B869CF" w:rsidR="00FD0F19" w:rsidRPr="0046266F" w:rsidRDefault="00FD0F19" w:rsidP="00FD0F19">
      <w:pPr>
        <w:pStyle w:val="Heading5"/>
      </w:pPr>
      <w:r>
        <w:t>7.2.15</w:t>
      </w:r>
      <w:r w:rsidRPr="0046266F">
        <w:t>.4.2</w:t>
      </w:r>
      <w:r w:rsidRPr="0046266F">
        <w:tab/>
        <w:t>Procedure</w:t>
      </w:r>
    </w:p>
    <w:p w14:paraId="6ADA9582" w14:textId="77777777" w:rsidR="00FD0F19" w:rsidRPr="0046266F" w:rsidRDefault="00FD0F19" w:rsidP="00FD0F19">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satellite E-UTRAN in NB-S1 mode</w:t>
      </w:r>
      <w:r>
        <w:t xml:space="preserve"> only</w:t>
      </w:r>
      <w:r w:rsidRPr="0046266F">
        <w:t>.</w:t>
      </w:r>
    </w:p>
    <w:p w14:paraId="5EA67A1C" w14:textId="77777777" w:rsidR="00FD0F19" w:rsidRPr="0046266F" w:rsidRDefault="00FD0F19" w:rsidP="00FD0F19">
      <w:pPr>
        <w:pStyle w:val="B1"/>
      </w:pPr>
      <w:r w:rsidRPr="0046266F">
        <w:t>b)</w:t>
      </w:r>
      <w:r w:rsidRPr="0046266F">
        <w:tab/>
        <w:t>The UE is soft powered down.</w:t>
      </w:r>
    </w:p>
    <w:p w14:paraId="33A774F1" w14:textId="2B512151" w:rsidR="00FD0F19" w:rsidRPr="0046266F" w:rsidRDefault="00FD0F19" w:rsidP="00FD0F19">
      <w:pPr>
        <w:pStyle w:val="Heading4"/>
      </w:pPr>
      <w:r>
        <w:t>7.2.15</w:t>
      </w:r>
      <w:r w:rsidRPr="0046266F">
        <w:t>.5</w:t>
      </w:r>
      <w:r w:rsidRPr="0046266F">
        <w:tab/>
        <w:t>Acceptance criteria</w:t>
      </w:r>
    </w:p>
    <w:p w14:paraId="3A3E0330" w14:textId="77777777" w:rsidR="00FD0F19" w:rsidRPr="0046266F" w:rsidRDefault="00FD0F19" w:rsidP="00FD0F19">
      <w:pPr>
        <w:keepNext/>
        <w:keepLines/>
      </w:pPr>
      <w:r w:rsidRPr="0046266F">
        <w:t>After step b) the USIM shall contain the following values:</w:t>
      </w:r>
    </w:p>
    <w:p w14:paraId="780D26C5" w14:textId="77777777" w:rsidR="00FD0F19" w:rsidRPr="0046266F" w:rsidRDefault="00FD0F19" w:rsidP="00FD0F19">
      <w:pPr>
        <w:keepNext/>
        <w:keepLines/>
        <w:rPr>
          <w:b/>
        </w:rPr>
      </w:pPr>
      <w:r w:rsidRPr="0046266F">
        <w:rPr>
          <w:b/>
        </w:rPr>
        <w:t>EF</w:t>
      </w:r>
      <w:r w:rsidRPr="0046266F">
        <w:rPr>
          <w:b/>
          <w:vertAlign w:val="subscript"/>
        </w:rPr>
        <w:t>PLMNwACT</w:t>
      </w:r>
      <w:r w:rsidRPr="0046266F">
        <w:rPr>
          <w:b/>
        </w:rPr>
        <w:t xml:space="preserve"> (UPLMN Selector)</w:t>
      </w:r>
    </w:p>
    <w:p w14:paraId="2B9547B5" w14:textId="77777777" w:rsidR="00FD0F19" w:rsidRPr="0046266F" w:rsidRDefault="00FD0F19" w:rsidP="00FD0F1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18ECB336" w14:textId="77777777" w:rsidR="00FD0F19" w:rsidRPr="0046266F" w:rsidRDefault="00FD0F19" w:rsidP="00FD0F19">
      <w:pPr>
        <w:pStyle w:val="EW"/>
        <w:tabs>
          <w:tab w:val="left" w:pos="2835"/>
        </w:tabs>
      </w:pPr>
      <w:r w:rsidRPr="0046266F">
        <w:tab/>
        <w:t>1</w:t>
      </w:r>
      <w:r w:rsidRPr="0046266F">
        <w:rPr>
          <w:vertAlign w:val="superscript"/>
        </w:rPr>
        <w:t>st</w:t>
      </w:r>
      <w:r w:rsidRPr="0046266F">
        <w:t xml:space="preserve"> ACT:</w:t>
      </w:r>
      <w:r w:rsidRPr="0046266F">
        <w:tab/>
        <w:t>E-UTRAN</w:t>
      </w:r>
    </w:p>
    <w:p w14:paraId="4BA3EAE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PLMN:</w:t>
      </w:r>
      <w:r w:rsidRPr="0046266F">
        <w:tab/>
        <w:t>567 04</w:t>
      </w:r>
    </w:p>
    <w:p w14:paraId="6A772995" w14:textId="77777777" w:rsidR="00FD0F19" w:rsidRPr="0046266F" w:rsidRDefault="00FD0F19" w:rsidP="00FD0F19">
      <w:pPr>
        <w:pStyle w:val="EW"/>
        <w:tabs>
          <w:tab w:val="left" w:pos="2835"/>
        </w:tabs>
      </w:pPr>
      <w:r w:rsidRPr="0046266F">
        <w:tab/>
        <w:t>2</w:t>
      </w:r>
      <w:r w:rsidRPr="0046266F">
        <w:rPr>
          <w:vertAlign w:val="superscript"/>
        </w:rPr>
        <w:t>nd</w:t>
      </w:r>
      <w:r w:rsidRPr="0046266F">
        <w:t xml:space="preserve"> ACT</w:t>
      </w:r>
      <w:r w:rsidRPr="0046266F">
        <w:tab/>
      </w:r>
      <w:r w:rsidRPr="00423676">
        <w:t>satellite E-UTRAN in NB-S1 mode</w:t>
      </w:r>
    </w:p>
    <w:p w14:paraId="78832386"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PLMN:</w:t>
      </w:r>
      <w:r w:rsidRPr="0046266F">
        <w:tab/>
        <w:t>244 083</w:t>
      </w:r>
    </w:p>
    <w:p w14:paraId="59F6C92F" w14:textId="77777777" w:rsidR="00FD0F19" w:rsidRPr="0046266F" w:rsidRDefault="00FD0F19" w:rsidP="00FD0F19">
      <w:pPr>
        <w:pStyle w:val="EW"/>
        <w:tabs>
          <w:tab w:val="left" w:pos="2835"/>
        </w:tabs>
      </w:pPr>
      <w:r w:rsidRPr="0046266F">
        <w:tab/>
        <w:t>3</w:t>
      </w:r>
      <w:r w:rsidRPr="0046266F">
        <w:rPr>
          <w:vertAlign w:val="superscript"/>
        </w:rPr>
        <w:t>rd</w:t>
      </w:r>
      <w:r w:rsidRPr="0046266F">
        <w:t xml:space="preserve"> ACT:</w:t>
      </w:r>
      <w:r w:rsidRPr="0046266F">
        <w:tab/>
      </w:r>
      <w:r w:rsidRPr="00423676">
        <w:t>satellite E-UTRAN in NB-S1 mode</w:t>
      </w:r>
    </w:p>
    <w:p w14:paraId="6B90F380"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PLMN:</w:t>
      </w:r>
      <w:r w:rsidRPr="0046266F">
        <w:tab/>
        <w:t>244 082</w:t>
      </w:r>
    </w:p>
    <w:p w14:paraId="32DA7721" w14:textId="77777777" w:rsidR="00FD0F19" w:rsidRPr="0046266F" w:rsidRDefault="00FD0F19" w:rsidP="00FD0F19">
      <w:pPr>
        <w:pStyle w:val="EW"/>
        <w:tabs>
          <w:tab w:val="left" w:pos="2835"/>
        </w:tabs>
      </w:pPr>
      <w:r w:rsidRPr="0046266F">
        <w:tab/>
        <w:t>4</w:t>
      </w:r>
      <w:r w:rsidRPr="0046266F">
        <w:rPr>
          <w:vertAlign w:val="superscript"/>
        </w:rPr>
        <w:t>th</w:t>
      </w:r>
      <w:r w:rsidRPr="0046266F">
        <w:t xml:space="preserve"> ACT:</w:t>
      </w:r>
      <w:r w:rsidRPr="0046266F">
        <w:tab/>
        <w:t>GSM</w:t>
      </w:r>
    </w:p>
    <w:p w14:paraId="0218E9C2"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PLMN:</w:t>
      </w:r>
      <w:r w:rsidRPr="0046266F">
        <w:tab/>
        <w:t>244 003</w:t>
      </w:r>
    </w:p>
    <w:p w14:paraId="10CC76DE" w14:textId="77777777" w:rsidR="00FD0F19" w:rsidRPr="0046266F" w:rsidRDefault="00FD0F19" w:rsidP="00FD0F19">
      <w:pPr>
        <w:pStyle w:val="EW"/>
        <w:tabs>
          <w:tab w:val="left" w:pos="2835"/>
        </w:tabs>
      </w:pPr>
      <w:r w:rsidRPr="0046266F">
        <w:tab/>
        <w:t>5</w:t>
      </w:r>
      <w:r w:rsidRPr="0046266F">
        <w:rPr>
          <w:vertAlign w:val="superscript"/>
        </w:rPr>
        <w:t>th</w:t>
      </w:r>
      <w:r w:rsidRPr="0046266F">
        <w:t xml:space="preserve"> ACT:</w:t>
      </w:r>
      <w:r w:rsidRPr="0046266F">
        <w:tab/>
      </w:r>
      <w:r w:rsidRPr="00423676">
        <w:t>satellite E-UTRAN in NB-S1 mode</w:t>
      </w:r>
    </w:p>
    <w:p w14:paraId="0EF8EFC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PLMN:</w:t>
      </w:r>
      <w:r w:rsidRPr="0046266F">
        <w:tab/>
        <w:t>244 004</w:t>
      </w:r>
    </w:p>
    <w:p w14:paraId="7F128611" w14:textId="77777777" w:rsidR="00FD0F19" w:rsidRPr="0046266F" w:rsidRDefault="00FD0F19" w:rsidP="00FD0F19">
      <w:pPr>
        <w:pStyle w:val="EW"/>
        <w:tabs>
          <w:tab w:val="left" w:pos="2835"/>
        </w:tabs>
      </w:pPr>
      <w:r w:rsidRPr="0046266F">
        <w:tab/>
        <w:t>6</w:t>
      </w:r>
      <w:r w:rsidRPr="0046266F">
        <w:rPr>
          <w:vertAlign w:val="superscript"/>
        </w:rPr>
        <w:t>th</w:t>
      </w:r>
      <w:r w:rsidRPr="0046266F">
        <w:t xml:space="preserve"> ACT:</w:t>
      </w:r>
      <w:r w:rsidRPr="0046266F">
        <w:tab/>
        <w:t>UTRAN</w:t>
      </w:r>
    </w:p>
    <w:p w14:paraId="04AE3AE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PLMN:</w:t>
      </w:r>
      <w:r w:rsidRPr="0046266F">
        <w:tab/>
        <w:t>244 005</w:t>
      </w:r>
    </w:p>
    <w:p w14:paraId="2B168C28" w14:textId="77777777" w:rsidR="00FD0F19" w:rsidRPr="0046266F" w:rsidRDefault="00FD0F19" w:rsidP="00FD0F19">
      <w:pPr>
        <w:pStyle w:val="EW"/>
        <w:tabs>
          <w:tab w:val="left" w:pos="2835"/>
        </w:tabs>
      </w:pPr>
      <w:r w:rsidRPr="0046266F">
        <w:tab/>
        <w:t>7</w:t>
      </w:r>
      <w:r w:rsidRPr="0046266F">
        <w:rPr>
          <w:vertAlign w:val="superscript"/>
        </w:rPr>
        <w:t>th</w:t>
      </w:r>
      <w:r w:rsidRPr="0046266F">
        <w:t xml:space="preserve"> ACT:</w:t>
      </w:r>
      <w:r w:rsidRPr="0046266F">
        <w:tab/>
        <w:t>UTRAN</w:t>
      </w:r>
    </w:p>
    <w:p w14:paraId="1B0BA503"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PLMN:</w:t>
      </w:r>
      <w:r w:rsidRPr="0046266F">
        <w:tab/>
        <w:t>244 081</w:t>
      </w:r>
    </w:p>
    <w:p w14:paraId="28C62CB2" w14:textId="77777777" w:rsidR="00FD0F19" w:rsidRPr="0046266F" w:rsidRDefault="00FD0F19" w:rsidP="00FD0F19">
      <w:pPr>
        <w:pStyle w:val="EW"/>
        <w:tabs>
          <w:tab w:val="left" w:pos="2835"/>
        </w:tabs>
      </w:pPr>
      <w:r w:rsidRPr="0046266F">
        <w:tab/>
        <w:t>8</w:t>
      </w:r>
      <w:r w:rsidRPr="0046266F">
        <w:rPr>
          <w:vertAlign w:val="superscript"/>
        </w:rPr>
        <w:t>th</w:t>
      </w:r>
      <w:r w:rsidRPr="0046266F">
        <w:t xml:space="preserve"> ACT:</w:t>
      </w:r>
      <w:r w:rsidRPr="0046266F">
        <w:tab/>
        <w:t>UTRAN</w:t>
      </w:r>
    </w:p>
    <w:p w14:paraId="55AD82E0"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PLMN:</w:t>
      </w:r>
      <w:r w:rsidRPr="0046266F">
        <w:tab/>
        <w:t>244 007</w:t>
      </w:r>
    </w:p>
    <w:p w14:paraId="7C82BFE3" w14:textId="77777777" w:rsidR="00FD0F19" w:rsidRPr="0046266F" w:rsidRDefault="00FD0F19" w:rsidP="00FD0F19">
      <w:pPr>
        <w:pStyle w:val="EW"/>
        <w:tabs>
          <w:tab w:val="left" w:pos="2835"/>
        </w:tabs>
      </w:pPr>
      <w:r w:rsidRPr="0046266F">
        <w:tab/>
        <w:t>9</w:t>
      </w:r>
      <w:r w:rsidRPr="0046266F">
        <w:rPr>
          <w:vertAlign w:val="superscript"/>
        </w:rPr>
        <w:t>th</w:t>
      </w:r>
      <w:r w:rsidRPr="0046266F">
        <w:t xml:space="preserve"> ACT:</w:t>
      </w:r>
      <w:r w:rsidRPr="0046266F">
        <w:tab/>
        <w:t>UTRAN</w:t>
      </w:r>
    </w:p>
    <w:p w14:paraId="3F08529D"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PLMN:</w:t>
      </w:r>
      <w:r w:rsidRPr="0046266F">
        <w:tab/>
        <w:t>244 008</w:t>
      </w:r>
    </w:p>
    <w:p w14:paraId="3D562149" w14:textId="77777777" w:rsidR="00FD0F19" w:rsidRPr="0046266F" w:rsidRDefault="00FD0F19" w:rsidP="00FD0F19">
      <w:pPr>
        <w:pStyle w:val="EW"/>
        <w:tabs>
          <w:tab w:val="left" w:pos="2835"/>
        </w:tabs>
      </w:pPr>
      <w:r w:rsidRPr="0046266F">
        <w:tab/>
        <w:t>10</w:t>
      </w:r>
      <w:r w:rsidRPr="0046266F">
        <w:rPr>
          <w:vertAlign w:val="superscript"/>
        </w:rPr>
        <w:t>th</w:t>
      </w:r>
      <w:r w:rsidRPr="0046266F">
        <w:t xml:space="preserve"> ACT:</w:t>
      </w:r>
      <w:r w:rsidRPr="0046266F">
        <w:tab/>
        <w:t>E-UTRAN</w:t>
      </w:r>
    </w:p>
    <w:p w14:paraId="2C47B59A"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PLMN:</w:t>
      </w:r>
      <w:r w:rsidRPr="0046266F">
        <w:tab/>
        <w:t>244 009</w:t>
      </w:r>
    </w:p>
    <w:p w14:paraId="560EA4BE" w14:textId="77777777" w:rsidR="00FD0F19" w:rsidRPr="0046266F" w:rsidRDefault="00FD0F19" w:rsidP="00FD0F19">
      <w:pPr>
        <w:pStyle w:val="EW"/>
        <w:tabs>
          <w:tab w:val="left" w:pos="2835"/>
        </w:tabs>
      </w:pPr>
      <w:r w:rsidRPr="0046266F">
        <w:tab/>
        <w:t>11</w:t>
      </w:r>
      <w:r w:rsidRPr="0046266F">
        <w:rPr>
          <w:vertAlign w:val="superscript"/>
        </w:rPr>
        <w:t>th</w:t>
      </w:r>
      <w:r w:rsidRPr="0046266F">
        <w:t xml:space="preserve"> ACT:</w:t>
      </w:r>
      <w:r w:rsidRPr="0046266F">
        <w:tab/>
        <w:t>UTRAN</w:t>
      </w:r>
    </w:p>
    <w:p w14:paraId="0AD2F806" w14:textId="77777777" w:rsidR="00FD0F19" w:rsidRPr="0046266F" w:rsidRDefault="00FD0F19" w:rsidP="00FD0F19">
      <w:pPr>
        <w:pStyle w:val="EW"/>
        <w:tabs>
          <w:tab w:val="left" w:pos="2835"/>
        </w:tabs>
      </w:pPr>
      <w:r w:rsidRPr="0046266F">
        <w:tab/>
        <w:t>12</w:t>
      </w:r>
      <w:r w:rsidRPr="0046266F">
        <w:rPr>
          <w:vertAlign w:val="superscript"/>
        </w:rPr>
        <w:t>th</w:t>
      </w:r>
      <w:r w:rsidRPr="0046266F">
        <w:t xml:space="preserve"> PLMN:</w:t>
      </w:r>
      <w:r w:rsidRPr="0046266F">
        <w:tab/>
        <w:t>244 010</w:t>
      </w:r>
    </w:p>
    <w:p w14:paraId="54CA7701" w14:textId="77777777" w:rsidR="002536E4" w:rsidRPr="0046266F" w:rsidRDefault="00FD0F19" w:rsidP="002536E4">
      <w:pPr>
        <w:pStyle w:val="EX"/>
        <w:tabs>
          <w:tab w:val="left" w:pos="2835"/>
        </w:tabs>
      </w:pPr>
      <w:r w:rsidRPr="0046266F">
        <w:tab/>
      </w:r>
      <w:r w:rsidR="002536E4" w:rsidRPr="0046266F">
        <w:t>12</w:t>
      </w:r>
      <w:r w:rsidR="002536E4" w:rsidRPr="0046266F">
        <w:rPr>
          <w:vertAlign w:val="superscript"/>
        </w:rPr>
        <w:t>th</w:t>
      </w:r>
      <w:r w:rsidR="002536E4" w:rsidRPr="0046266F">
        <w:t xml:space="preserve"> ACT:</w:t>
      </w:r>
      <w:r w:rsidR="002536E4" w:rsidRPr="0046266F">
        <w:tab/>
        <w:t>E-UTRAN</w:t>
      </w:r>
    </w:p>
    <w:p w14:paraId="764456FF"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4962E0E6" w14:textId="77777777" w:rsidTr="002E7EB2">
        <w:tc>
          <w:tcPr>
            <w:tcW w:w="907" w:type="dxa"/>
            <w:tcBorders>
              <w:top w:val="single" w:sz="4" w:space="0" w:color="auto"/>
              <w:left w:val="single" w:sz="4" w:space="0" w:color="auto"/>
              <w:bottom w:val="single" w:sz="4" w:space="0" w:color="auto"/>
              <w:right w:val="single" w:sz="4" w:space="0" w:color="auto"/>
            </w:tcBorders>
          </w:tcPr>
          <w:p w14:paraId="36CA7B95"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10F3E237"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73A1EB6"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0BB917F1"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56D83AB6"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405140DE"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08325BF2"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0EFDF77B"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400BF5BC"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25DF1526"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7A3B2333"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49C257E8"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3FB34D34"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5CA58946"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559023E9"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5BE878D" w14:textId="77777777" w:rsidR="002536E4" w:rsidRPr="00B53B5F" w:rsidRDefault="002536E4" w:rsidP="002E7EB2">
            <w:pPr>
              <w:pStyle w:val="TAL"/>
              <w:rPr>
                <w:b/>
                <w:bCs/>
              </w:rPr>
            </w:pPr>
            <w:r w:rsidRPr="00B53B5F">
              <w:rPr>
                <w:b/>
                <w:bCs/>
              </w:rPr>
              <w:t>B15</w:t>
            </w:r>
          </w:p>
        </w:tc>
      </w:tr>
      <w:tr w:rsidR="002536E4" w:rsidRPr="0046266F" w14:paraId="187E541B" w14:textId="77777777" w:rsidTr="002E7EB2">
        <w:tc>
          <w:tcPr>
            <w:tcW w:w="907" w:type="dxa"/>
            <w:tcBorders>
              <w:top w:val="single" w:sz="4" w:space="0" w:color="auto"/>
              <w:left w:val="single" w:sz="4" w:space="0" w:color="auto"/>
              <w:bottom w:val="single" w:sz="4" w:space="0" w:color="auto"/>
              <w:right w:val="single" w:sz="4" w:space="0" w:color="auto"/>
            </w:tcBorders>
          </w:tcPr>
          <w:p w14:paraId="715AA5A1"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3D90F5A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D2D75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FE4A9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811A1D"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CD3A36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E306A3B"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42681BAC"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2EFA5ED7"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56153146" w14:textId="07D5AF1C"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6103C1A" w14:textId="2BAB80E4"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37DE539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73A8147"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4A7E796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05355E" w14:textId="6D7C7BC0"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6FDD5121" w14:textId="5BA4552E" w:rsidR="002536E4" w:rsidRPr="0046266F" w:rsidRDefault="002536E4" w:rsidP="002E7EB2">
            <w:pPr>
              <w:pStyle w:val="TAL"/>
            </w:pPr>
            <w:r w:rsidRPr="0046266F">
              <w:t>0</w:t>
            </w:r>
            <w:r>
              <w:t>0</w:t>
            </w:r>
          </w:p>
        </w:tc>
      </w:tr>
      <w:tr w:rsidR="002536E4" w:rsidRPr="0046266F" w14:paraId="7C8885B6" w14:textId="77777777" w:rsidTr="002E7EB2">
        <w:tc>
          <w:tcPr>
            <w:tcW w:w="907" w:type="dxa"/>
            <w:tcBorders>
              <w:top w:val="single" w:sz="4" w:space="0" w:color="auto"/>
              <w:right w:val="single" w:sz="4" w:space="0" w:color="auto"/>
            </w:tcBorders>
          </w:tcPr>
          <w:p w14:paraId="416D3FB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311F67"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528E6B70"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3CBC8A4B"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28123A96"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5E5E5013"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6332E2F5"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3239CD16"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6E7D9709"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63183080"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32097EA2"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314BE86A"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482002FF"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0F1FDE56"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54A139B8"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483035B0" w14:textId="77777777" w:rsidR="002536E4" w:rsidRPr="00B53B5F" w:rsidRDefault="002536E4" w:rsidP="002E7EB2">
            <w:pPr>
              <w:pStyle w:val="TAL"/>
              <w:rPr>
                <w:b/>
                <w:bCs/>
              </w:rPr>
            </w:pPr>
            <w:r w:rsidRPr="00B53B5F">
              <w:rPr>
                <w:b/>
                <w:bCs/>
              </w:rPr>
              <w:t>B30</w:t>
            </w:r>
          </w:p>
        </w:tc>
      </w:tr>
      <w:tr w:rsidR="002536E4" w:rsidRPr="0046266F" w14:paraId="3F4C392F" w14:textId="77777777" w:rsidTr="002E7EB2">
        <w:tc>
          <w:tcPr>
            <w:tcW w:w="907" w:type="dxa"/>
            <w:tcBorders>
              <w:right w:val="single" w:sz="4" w:space="0" w:color="auto"/>
            </w:tcBorders>
          </w:tcPr>
          <w:p w14:paraId="1C7EA31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143422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C4DD717"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6141700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673EB94"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8214C3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76478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A1F210"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23D00D4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F994E5A" w14:textId="4A64BD39" w:rsidR="002536E4" w:rsidRPr="0046266F"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75FC76F" w14:textId="15BC02AF"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7072C729"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E4F67E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4752EF0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3A7AF3C"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2FA81A3" w14:textId="77777777" w:rsidR="002536E4" w:rsidRPr="0046266F" w:rsidRDefault="002536E4" w:rsidP="002E7EB2">
            <w:pPr>
              <w:pStyle w:val="TAL"/>
            </w:pPr>
            <w:r w:rsidRPr="0046266F">
              <w:t>00</w:t>
            </w:r>
          </w:p>
        </w:tc>
      </w:tr>
      <w:tr w:rsidR="002536E4" w:rsidRPr="0046266F" w14:paraId="4CB519E8" w14:textId="77777777" w:rsidTr="002E7EB2">
        <w:tc>
          <w:tcPr>
            <w:tcW w:w="907" w:type="dxa"/>
            <w:tcBorders>
              <w:right w:val="single" w:sz="4" w:space="0" w:color="auto"/>
            </w:tcBorders>
          </w:tcPr>
          <w:p w14:paraId="6A3A9A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53DD708"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106F390F"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15EC9E30"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17D5195"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2FAF992C"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7E93F0DE"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0C8C6438"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00ED7DA8"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31FA4A2F"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69FCB0BC"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1E150277"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270C4914"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1D5C406F"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7720B6B1"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3D0D925F" w14:textId="77777777" w:rsidR="002536E4" w:rsidRPr="00B53B5F" w:rsidRDefault="002536E4" w:rsidP="002E7EB2">
            <w:pPr>
              <w:pStyle w:val="TAL"/>
              <w:rPr>
                <w:b/>
                <w:bCs/>
              </w:rPr>
            </w:pPr>
            <w:r w:rsidRPr="00B53B5F">
              <w:rPr>
                <w:b/>
                <w:bCs/>
              </w:rPr>
              <w:t>B45</w:t>
            </w:r>
          </w:p>
        </w:tc>
      </w:tr>
      <w:tr w:rsidR="002536E4" w:rsidRPr="0046266F" w14:paraId="51A9BBCF" w14:textId="77777777" w:rsidTr="002E7EB2">
        <w:tc>
          <w:tcPr>
            <w:tcW w:w="907" w:type="dxa"/>
            <w:tcBorders>
              <w:right w:val="single" w:sz="4" w:space="0" w:color="auto"/>
            </w:tcBorders>
          </w:tcPr>
          <w:p w14:paraId="5AAFB97D"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26BD2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D883BEC"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0E6F947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9E86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195C3C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98383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554DA69"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34BEB3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28AE383"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546E63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BFAACB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C0AF10"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7D08D6B2"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5B5B"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5BA9317" w14:textId="77777777" w:rsidR="002536E4" w:rsidRPr="0046266F" w:rsidRDefault="002536E4" w:rsidP="002E7EB2">
            <w:pPr>
              <w:pStyle w:val="TAL"/>
            </w:pPr>
            <w:r w:rsidRPr="0046266F">
              <w:t>00</w:t>
            </w:r>
          </w:p>
        </w:tc>
      </w:tr>
      <w:tr w:rsidR="002536E4" w:rsidRPr="0046266F" w14:paraId="34AC3624" w14:textId="77777777" w:rsidTr="002E7EB2">
        <w:tc>
          <w:tcPr>
            <w:tcW w:w="907" w:type="dxa"/>
            <w:tcBorders>
              <w:right w:val="single" w:sz="4" w:space="0" w:color="auto"/>
            </w:tcBorders>
          </w:tcPr>
          <w:p w14:paraId="7796E7F6"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34DBA8E"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07FAD2E6"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C79780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AFE8068"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3090E3C8"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417F4CDE"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BB4B8FD"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6F29A1AA"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2B2BFC3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5177440F"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677AE63D"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70DF967D"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4C9D1B91"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423761B7"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61AC93BA" w14:textId="77777777" w:rsidR="002536E4" w:rsidRPr="00B53B5F" w:rsidRDefault="002536E4" w:rsidP="002E7EB2">
            <w:pPr>
              <w:pStyle w:val="TAL"/>
              <w:rPr>
                <w:b/>
                <w:bCs/>
              </w:rPr>
            </w:pPr>
            <w:r w:rsidRPr="00B53B5F">
              <w:rPr>
                <w:b/>
                <w:bCs/>
              </w:rPr>
              <w:t>B60</w:t>
            </w:r>
          </w:p>
        </w:tc>
      </w:tr>
      <w:tr w:rsidR="002536E4" w:rsidRPr="0046266F" w14:paraId="4C3823A5" w14:textId="77777777" w:rsidTr="002E7EB2">
        <w:tc>
          <w:tcPr>
            <w:tcW w:w="907" w:type="dxa"/>
            <w:tcBorders>
              <w:right w:val="single" w:sz="4" w:space="0" w:color="auto"/>
            </w:tcBorders>
          </w:tcPr>
          <w:p w14:paraId="4DA5C850"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02789B"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5D9C074"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7DB8FC9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CBE9CD2"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7930338"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DEF80D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82F9280"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641407C6"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F7B1782"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041DB99"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99262B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FE1A9B2"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F37F9BD"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174ACF6"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041C4964" w14:textId="77777777" w:rsidR="002536E4" w:rsidRPr="0046266F" w:rsidRDefault="002536E4" w:rsidP="002E7EB2">
            <w:pPr>
              <w:pStyle w:val="TAL"/>
            </w:pPr>
            <w:r w:rsidRPr="0046266F">
              <w:t>00</w:t>
            </w:r>
          </w:p>
        </w:tc>
      </w:tr>
    </w:tbl>
    <w:p w14:paraId="20BC5220" w14:textId="77777777" w:rsidR="002536E4" w:rsidRPr="0046266F" w:rsidRDefault="002536E4" w:rsidP="002536E4"/>
    <w:p w14:paraId="7CAA4D45" w14:textId="73A75FA7" w:rsidR="00FD0F19" w:rsidRPr="0046266F" w:rsidRDefault="00FD0F19" w:rsidP="002536E4">
      <w:pPr>
        <w:pStyle w:val="Heading3"/>
      </w:pPr>
      <w:r>
        <w:t>7.2.16</w:t>
      </w:r>
      <w:r w:rsidRPr="0046266F">
        <w:tab/>
      </w:r>
      <w:r w:rsidRPr="00255B85">
        <w:t>UE recognising the priority order of the User controlled PLMN selector list using an ACT preference GSM/</w:t>
      </w:r>
      <w:r>
        <w:t>S</w:t>
      </w:r>
      <w:r w:rsidRPr="00255B85">
        <w:t>atellite E-UTRAN in NB-S1 mode</w:t>
      </w:r>
    </w:p>
    <w:p w14:paraId="2C63422F" w14:textId="026145E1" w:rsidR="00FD0F19" w:rsidRPr="0046266F" w:rsidRDefault="00FD0F19" w:rsidP="00FD0F19">
      <w:pPr>
        <w:pStyle w:val="Heading4"/>
      </w:pPr>
      <w:r>
        <w:t>7.2.16</w:t>
      </w:r>
      <w:r w:rsidRPr="0046266F">
        <w:t>.1</w:t>
      </w:r>
      <w:r w:rsidRPr="0046266F">
        <w:tab/>
        <w:t>Definition and applicability</w:t>
      </w:r>
    </w:p>
    <w:p w14:paraId="76EED120"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2D9A07A" w14:textId="04A8DCFE" w:rsidR="00FD0F19" w:rsidRPr="0046266F" w:rsidRDefault="00FD0F19" w:rsidP="00FD0F19">
      <w:pPr>
        <w:pStyle w:val="Heading4"/>
      </w:pPr>
      <w:r>
        <w:t>7.2.16</w:t>
      </w:r>
      <w:r w:rsidRPr="0046266F">
        <w:t>.2</w:t>
      </w:r>
      <w:r w:rsidRPr="0046266F">
        <w:tab/>
        <w:t>Conformance requirement</w:t>
      </w:r>
    </w:p>
    <w:p w14:paraId="31EE38DF" w14:textId="77777777" w:rsidR="00FD0F19" w:rsidRPr="0046266F" w:rsidRDefault="00FD0F19" w:rsidP="00FD0F19">
      <w:r w:rsidRPr="0046266F">
        <w:t>When registering onto a VPLMN the UE shall take into account the priority of the ACT identifier in the preferred list on the USIM.</w:t>
      </w:r>
    </w:p>
    <w:p w14:paraId="1B08809B" w14:textId="77777777" w:rsidR="00FD0F19" w:rsidRPr="0046266F" w:rsidRDefault="00FD0F19" w:rsidP="00FD0F19">
      <w:pPr>
        <w:pStyle w:val="B1"/>
      </w:pPr>
      <w:r w:rsidRPr="0046266F">
        <w:t>-</w:t>
      </w:r>
      <w:r w:rsidRPr="0046266F">
        <w:tab/>
        <w:t>TS 22.011 [6], clause 3.2.2;</w:t>
      </w:r>
    </w:p>
    <w:p w14:paraId="303A79A0" w14:textId="77777777" w:rsidR="00FD0F19" w:rsidRPr="0046266F" w:rsidRDefault="00FD0F19" w:rsidP="00FD0F19">
      <w:pPr>
        <w:pStyle w:val="B1"/>
      </w:pPr>
      <w:r w:rsidRPr="0046266F">
        <w:t>-</w:t>
      </w:r>
      <w:r w:rsidRPr="0046266F">
        <w:tab/>
        <w:t>TS 31.102 [4], clauses 4.2.5 and 5.1.1.2.</w:t>
      </w:r>
    </w:p>
    <w:p w14:paraId="4E58B542" w14:textId="4034AC16" w:rsidR="00FD0F19" w:rsidRPr="0046266F" w:rsidRDefault="00FD0F19" w:rsidP="00FD0F19">
      <w:pPr>
        <w:pStyle w:val="Heading4"/>
      </w:pPr>
      <w:r>
        <w:t>7.2.16</w:t>
      </w:r>
      <w:r w:rsidRPr="0046266F">
        <w:t>.3</w:t>
      </w:r>
      <w:r w:rsidRPr="0046266F">
        <w:tab/>
        <w:t>Test purpose</w:t>
      </w:r>
    </w:p>
    <w:p w14:paraId="3C2E7F6A"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satellite E-UTRAN in NB-S1 mode</w:t>
      </w:r>
      <w:r w:rsidRPr="0046266F">
        <w:t xml:space="preserve"> has to be handled correctly by the UE.</w:t>
      </w:r>
    </w:p>
    <w:p w14:paraId="5EDAE890" w14:textId="761FD0C2" w:rsidR="00FD0F19" w:rsidRPr="0046266F" w:rsidRDefault="00FD0F19" w:rsidP="00FD0F19">
      <w:pPr>
        <w:pStyle w:val="Heading4"/>
      </w:pPr>
      <w:r>
        <w:t>7.2.16</w:t>
      </w:r>
      <w:r w:rsidRPr="0046266F">
        <w:t>.4</w:t>
      </w:r>
      <w:r w:rsidRPr="0046266F">
        <w:tab/>
        <w:t>Method of test</w:t>
      </w:r>
    </w:p>
    <w:p w14:paraId="0F18BB1A" w14:textId="6FF36E58" w:rsidR="00FD0F19" w:rsidRPr="0046266F" w:rsidRDefault="00FD0F19" w:rsidP="00FD0F19">
      <w:pPr>
        <w:pStyle w:val="Heading5"/>
      </w:pPr>
      <w:r>
        <w:t>7.2.16</w:t>
      </w:r>
      <w:r w:rsidRPr="0046266F">
        <w:t>.4.1</w:t>
      </w:r>
      <w:r w:rsidRPr="0046266F">
        <w:tab/>
        <w:t>Initial conditions</w:t>
      </w:r>
    </w:p>
    <w:p w14:paraId="42CE7F4E" w14:textId="77777777" w:rsidR="00FD0F19" w:rsidRPr="0046266F" w:rsidRDefault="00FD0F19" w:rsidP="00FD0F19">
      <w:r w:rsidRPr="0046266F">
        <w:t xml:space="preserve">For this test both a GSM SS and a </w:t>
      </w:r>
      <w:r>
        <w:t>SAT-NB-SS</w:t>
      </w:r>
      <w:r w:rsidRPr="0046266F">
        <w:t xml:space="preserve"> </w:t>
      </w:r>
      <w:r>
        <w:t>are</w:t>
      </w:r>
      <w:r w:rsidRPr="0046266F">
        <w:t xml:space="preserve"> needed.</w:t>
      </w:r>
    </w:p>
    <w:p w14:paraId="06F6A948" w14:textId="77777777" w:rsidR="00FD0F19" w:rsidRPr="0046266F" w:rsidRDefault="00FD0F19" w:rsidP="00FD0F19">
      <w:r w:rsidRPr="0046266F">
        <w:t>The GSM SS transmits on BCCH, with the following network parameters:</w:t>
      </w:r>
    </w:p>
    <w:p w14:paraId="3FC8EFBF" w14:textId="77777777" w:rsidR="00FD0F19" w:rsidRPr="0046266F" w:rsidRDefault="00FD0F19" w:rsidP="00FD0F19">
      <w:pPr>
        <w:pStyle w:val="B1"/>
        <w:tabs>
          <w:tab w:val="left" w:pos="2835"/>
        </w:tabs>
      </w:pPr>
      <w:r w:rsidRPr="0046266F">
        <w:t>-</w:t>
      </w:r>
      <w:r w:rsidRPr="0046266F">
        <w:tab/>
        <w:t>Attach/detach:</w:t>
      </w:r>
      <w:r w:rsidRPr="0046266F">
        <w:tab/>
        <w:t>disabled.</w:t>
      </w:r>
    </w:p>
    <w:p w14:paraId="1AA23BE5" w14:textId="77777777" w:rsidR="00FD0F19" w:rsidRPr="0046266F" w:rsidRDefault="00FD0F19" w:rsidP="00FD0F19">
      <w:pPr>
        <w:pStyle w:val="B1"/>
        <w:tabs>
          <w:tab w:val="left" w:pos="2835"/>
        </w:tabs>
      </w:pPr>
      <w:r w:rsidRPr="0046266F">
        <w:t>-</w:t>
      </w:r>
      <w:r w:rsidRPr="0046266F">
        <w:tab/>
        <w:t>LAI (MCC/MNC/LAC):</w:t>
      </w:r>
      <w:r w:rsidRPr="0046266F">
        <w:tab/>
        <w:t>244/082/0001.</w:t>
      </w:r>
    </w:p>
    <w:p w14:paraId="5CE07AEF" w14:textId="77777777" w:rsidR="00FD0F19" w:rsidRPr="0046266F" w:rsidRDefault="00FD0F19" w:rsidP="00FD0F19">
      <w:pPr>
        <w:pStyle w:val="B1"/>
        <w:tabs>
          <w:tab w:val="left" w:pos="2835"/>
        </w:tabs>
      </w:pPr>
      <w:r w:rsidRPr="0046266F">
        <w:t>-</w:t>
      </w:r>
      <w:r w:rsidRPr="0046266F">
        <w:tab/>
        <w:t>Access control:</w:t>
      </w:r>
      <w:r w:rsidRPr="0046266F">
        <w:tab/>
        <w:t>unrestricted.</w:t>
      </w:r>
    </w:p>
    <w:p w14:paraId="2AD90C40" w14:textId="77777777" w:rsidR="00FD0F19" w:rsidRPr="0046266F" w:rsidRDefault="00FD0F19" w:rsidP="00FD0F19">
      <w:r w:rsidRPr="0046266F">
        <w:t xml:space="preserve">The </w:t>
      </w:r>
      <w:r>
        <w:t>SAT-NB-SS</w:t>
      </w:r>
      <w:r w:rsidRPr="0046266F">
        <w:t xml:space="preserve"> transmits on the BCCH, with the following network parameters:</w:t>
      </w:r>
    </w:p>
    <w:p w14:paraId="63B7BC87" w14:textId="77777777" w:rsidR="00FD0F19" w:rsidRPr="0046266F" w:rsidRDefault="00FD0F19" w:rsidP="00FD0F19">
      <w:pPr>
        <w:pStyle w:val="B1"/>
        <w:tabs>
          <w:tab w:val="left" w:pos="2835"/>
        </w:tabs>
      </w:pPr>
      <w:r w:rsidRPr="0046266F">
        <w:t>-</w:t>
      </w:r>
      <w:r w:rsidRPr="0046266F">
        <w:tab/>
        <w:t>TAI (MCC/MNC/TAC):</w:t>
      </w:r>
      <w:r w:rsidRPr="0046266F">
        <w:tab/>
        <w:t>244/083/0001.</w:t>
      </w:r>
    </w:p>
    <w:p w14:paraId="1AC8799C" w14:textId="77777777" w:rsidR="00FD0F19" w:rsidRDefault="00FD0F19" w:rsidP="00FD0F19">
      <w:pPr>
        <w:pStyle w:val="B1"/>
        <w:tabs>
          <w:tab w:val="left" w:pos="2835"/>
        </w:tabs>
      </w:pPr>
      <w:r w:rsidRPr="0046266F">
        <w:t>-</w:t>
      </w:r>
      <w:r w:rsidRPr="0046266F">
        <w:tab/>
        <w:t>Access control:</w:t>
      </w:r>
      <w:r w:rsidRPr="0046266F">
        <w:tab/>
        <w:t>unrestricted.</w:t>
      </w:r>
    </w:p>
    <w:p w14:paraId="17EE2519" w14:textId="77777777" w:rsidR="00FD0F19" w:rsidRPr="0046266F" w:rsidRDefault="00FD0F19" w:rsidP="00FD0F19">
      <w:pPr>
        <w:pStyle w:val="B1"/>
        <w:tabs>
          <w:tab w:val="left" w:pos="2835"/>
        </w:tabs>
      </w:pPr>
      <w:r w:rsidRPr="00E6720E">
        <w:t>-</w:t>
      </w:r>
      <w:r w:rsidRPr="00E6720E">
        <w:tab/>
      </w:r>
      <w:r w:rsidRPr="00065668">
        <w:t>System information combination 8 as defined in TS 36.508 [</w:t>
      </w:r>
      <w:r>
        <w:t>29</w:t>
      </w:r>
      <w:r w:rsidRPr="00065668">
        <w:t>] clause 8.1.4.3.1.1 is used.</w:t>
      </w:r>
    </w:p>
    <w:p w14:paraId="2611F83D" w14:textId="77777777" w:rsidR="00FD0F19" w:rsidRDefault="00FD0F19" w:rsidP="00FD0F19">
      <w:pPr>
        <w:keepNext/>
        <w:keepLines/>
      </w:pPr>
      <w:r w:rsidRPr="0046266F">
        <w:lastRenderedPageBreak/>
        <w:t>The default E-UTRAN UICC is used</w:t>
      </w:r>
      <w:r>
        <w:t xml:space="preserve"> </w:t>
      </w:r>
      <w:r w:rsidRPr="0046266F">
        <w:t>with the following exception.</w:t>
      </w:r>
    </w:p>
    <w:p w14:paraId="1A6D12EE"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57BF4F9"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71DD5B"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E45D14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477AC69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C209BD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1A0767E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292A498F"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5654CCB6"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E3E5330"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080A0F9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0504BB59"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2193EE3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4327A11B"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625C67D1"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E07A30E"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560719AA"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7076D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A8BAEAF"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7BB9393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BD5551E"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122F1ADF"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4268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463A0051"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345AC334"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18FF8300"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09BC0D78" w14:textId="77777777" w:rsidTr="002E7EB2">
        <w:tc>
          <w:tcPr>
            <w:tcW w:w="907" w:type="dxa"/>
            <w:tcBorders>
              <w:top w:val="single" w:sz="4" w:space="0" w:color="auto"/>
              <w:left w:val="single" w:sz="4" w:space="0" w:color="auto"/>
              <w:bottom w:val="single" w:sz="4" w:space="0" w:color="auto"/>
              <w:right w:val="single" w:sz="4" w:space="0" w:color="auto"/>
            </w:tcBorders>
          </w:tcPr>
          <w:p w14:paraId="1D515A10"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54F8E117"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AE021EB"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822A29"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3982F0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051DC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F848E4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1B536F6C"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AE6411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E5C452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4D4F64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08F9D6B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73AF1626"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EF1B0AF"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913ED3C"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4C80F176" w14:textId="77777777" w:rsidR="002536E4" w:rsidRPr="00956F04" w:rsidRDefault="002536E4" w:rsidP="002E7EB2">
            <w:pPr>
              <w:pStyle w:val="TAL"/>
              <w:rPr>
                <w:b/>
                <w:bCs/>
              </w:rPr>
            </w:pPr>
            <w:r w:rsidRPr="00956F04">
              <w:rPr>
                <w:b/>
                <w:bCs/>
              </w:rPr>
              <w:t>B15</w:t>
            </w:r>
          </w:p>
        </w:tc>
      </w:tr>
      <w:tr w:rsidR="002536E4" w:rsidRPr="00943D4C" w14:paraId="14AC3BBC" w14:textId="77777777" w:rsidTr="002E7EB2">
        <w:tc>
          <w:tcPr>
            <w:tcW w:w="907" w:type="dxa"/>
            <w:tcBorders>
              <w:top w:val="single" w:sz="4" w:space="0" w:color="auto"/>
              <w:left w:val="single" w:sz="4" w:space="0" w:color="auto"/>
              <w:bottom w:val="single" w:sz="4" w:space="0" w:color="auto"/>
              <w:right w:val="single" w:sz="4" w:space="0" w:color="auto"/>
            </w:tcBorders>
          </w:tcPr>
          <w:p w14:paraId="0E5D60A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2F51B90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D3399D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FA14F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8239F1"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0F585E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1DCC7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3A1F97"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0DAB15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0D1DCA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A7A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2C4E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ED0FB2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23F2B3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6A5524" w14:textId="68BFB84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65136B3" w14:textId="1E0D91A7" w:rsidR="002536E4" w:rsidRPr="00943D4C" w:rsidRDefault="002536E4" w:rsidP="002E7EB2">
            <w:pPr>
              <w:pStyle w:val="TAL"/>
            </w:pPr>
            <w:r w:rsidRPr="00943D4C">
              <w:t>0</w:t>
            </w:r>
            <w:r>
              <w:t>0</w:t>
            </w:r>
          </w:p>
        </w:tc>
      </w:tr>
      <w:tr w:rsidR="002536E4" w:rsidRPr="00943D4C" w14:paraId="17B9FDE7" w14:textId="77777777" w:rsidTr="002E7EB2">
        <w:tc>
          <w:tcPr>
            <w:tcW w:w="907" w:type="dxa"/>
            <w:tcBorders>
              <w:top w:val="single" w:sz="4" w:space="0" w:color="auto"/>
              <w:right w:val="single" w:sz="4" w:space="0" w:color="auto"/>
            </w:tcBorders>
          </w:tcPr>
          <w:p w14:paraId="2E7C527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73AD4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ACAD8FA"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2F2CF8E"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2811412C"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8FDEC8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067018F"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0AB3859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419E0DC"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FD40D5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5107A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4341DDD"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E6A8D0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28B185E3"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3D6A135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75653F" w14:textId="77777777" w:rsidR="002536E4" w:rsidRPr="00956F04" w:rsidRDefault="002536E4" w:rsidP="002E7EB2">
            <w:pPr>
              <w:pStyle w:val="TAL"/>
              <w:rPr>
                <w:b/>
                <w:bCs/>
              </w:rPr>
            </w:pPr>
            <w:r w:rsidRPr="00956F04">
              <w:rPr>
                <w:b/>
                <w:bCs/>
              </w:rPr>
              <w:t>B30</w:t>
            </w:r>
          </w:p>
        </w:tc>
      </w:tr>
      <w:tr w:rsidR="002536E4" w:rsidRPr="00943D4C" w14:paraId="721AC584" w14:textId="77777777" w:rsidTr="002E7EB2">
        <w:tc>
          <w:tcPr>
            <w:tcW w:w="907" w:type="dxa"/>
            <w:tcBorders>
              <w:right w:val="single" w:sz="4" w:space="0" w:color="auto"/>
            </w:tcBorders>
          </w:tcPr>
          <w:p w14:paraId="554E3C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57382B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B6B8C1D"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7EB0D4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F682C7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F81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A6D09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9CCC48"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455AC1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5B6CDB7" w14:textId="099971F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50FE882C" w14:textId="5EB4B57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FBADDA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ED5DEB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DCE72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1D4F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36EF0DB" w14:textId="77777777" w:rsidR="002536E4" w:rsidRPr="00943D4C" w:rsidRDefault="002536E4" w:rsidP="002E7EB2">
            <w:pPr>
              <w:pStyle w:val="TAL"/>
            </w:pPr>
            <w:r w:rsidRPr="00943D4C">
              <w:t>00</w:t>
            </w:r>
          </w:p>
        </w:tc>
      </w:tr>
      <w:tr w:rsidR="002536E4" w:rsidRPr="00943D4C" w14:paraId="18A07A72" w14:textId="77777777" w:rsidTr="002E7EB2">
        <w:tc>
          <w:tcPr>
            <w:tcW w:w="907" w:type="dxa"/>
            <w:tcBorders>
              <w:right w:val="single" w:sz="4" w:space="0" w:color="auto"/>
            </w:tcBorders>
          </w:tcPr>
          <w:p w14:paraId="08184F7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7AE560A"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6277920"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135EA30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0A04A29"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049D6D9"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BC3EF0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26B632E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6CC249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A43F58"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481EFD4B"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E7F66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8E54E5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FFB804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E7401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378B410" w14:textId="77777777" w:rsidR="002536E4" w:rsidRPr="00956F04" w:rsidRDefault="002536E4" w:rsidP="002E7EB2">
            <w:pPr>
              <w:pStyle w:val="TAL"/>
              <w:rPr>
                <w:b/>
                <w:bCs/>
              </w:rPr>
            </w:pPr>
            <w:r w:rsidRPr="00956F04">
              <w:rPr>
                <w:b/>
                <w:bCs/>
              </w:rPr>
              <w:t>B45</w:t>
            </w:r>
          </w:p>
        </w:tc>
      </w:tr>
      <w:tr w:rsidR="002536E4" w:rsidRPr="00943D4C" w14:paraId="73BDFB51" w14:textId="77777777" w:rsidTr="002E7EB2">
        <w:tc>
          <w:tcPr>
            <w:tcW w:w="907" w:type="dxa"/>
            <w:tcBorders>
              <w:right w:val="single" w:sz="4" w:space="0" w:color="auto"/>
            </w:tcBorders>
          </w:tcPr>
          <w:p w14:paraId="5F86167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618D6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DB965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23661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105C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ABBE7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B709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EEC33D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8DEF1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E1AF8D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BC9FB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B4918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03F049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A0D37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0DCC9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12B4335" w14:textId="77777777" w:rsidR="002536E4" w:rsidRPr="00943D4C" w:rsidRDefault="002536E4" w:rsidP="002E7EB2">
            <w:pPr>
              <w:pStyle w:val="TAL"/>
            </w:pPr>
            <w:r w:rsidRPr="00943D4C">
              <w:t>00</w:t>
            </w:r>
          </w:p>
        </w:tc>
      </w:tr>
      <w:tr w:rsidR="002536E4" w:rsidRPr="00943D4C" w14:paraId="4D290188" w14:textId="77777777" w:rsidTr="002E7EB2">
        <w:tc>
          <w:tcPr>
            <w:tcW w:w="907" w:type="dxa"/>
            <w:tcBorders>
              <w:right w:val="single" w:sz="4" w:space="0" w:color="auto"/>
            </w:tcBorders>
          </w:tcPr>
          <w:p w14:paraId="5A5F375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1DA06CE"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443C148"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665AED0D"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944FC5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6916FAB"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75D9B3"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782D7520"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2F3494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A5018C4"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DD2F27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20ACB937"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1D4A41B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44C8791A"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9DAAFF0"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359C6DB1" w14:textId="77777777" w:rsidR="002536E4" w:rsidRPr="00956F04" w:rsidRDefault="002536E4" w:rsidP="002E7EB2">
            <w:pPr>
              <w:pStyle w:val="TAL"/>
              <w:rPr>
                <w:b/>
                <w:bCs/>
              </w:rPr>
            </w:pPr>
            <w:r w:rsidRPr="00956F04">
              <w:rPr>
                <w:b/>
                <w:bCs/>
              </w:rPr>
              <w:t>B60</w:t>
            </w:r>
          </w:p>
        </w:tc>
      </w:tr>
      <w:tr w:rsidR="002536E4" w:rsidRPr="00943D4C" w14:paraId="30C58948" w14:textId="77777777" w:rsidTr="002E7EB2">
        <w:tc>
          <w:tcPr>
            <w:tcW w:w="907" w:type="dxa"/>
            <w:tcBorders>
              <w:right w:val="single" w:sz="4" w:space="0" w:color="auto"/>
            </w:tcBorders>
          </w:tcPr>
          <w:p w14:paraId="392C9D4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F9A11E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AD500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17E36A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7650DC"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808AE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00A60C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92E5D6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2C2D08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6C5A4E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754FDA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92C1A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31D3942"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32A54FF"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A0B811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663767F" w14:textId="77777777" w:rsidR="002536E4" w:rsidRPr="00943D4C" w:rsidRDefault="002536E4" w:rsidP="002E7EB2">
            <w:pPr>
              <w:pStyle w:val="TAL"/>
            </w:pPr>
            <w:r w:rsidRPr="00943D4C">
              <w:t>00</w:t>
            </w:r>
          </w:p>
        </w:tc>
      </w:tr>
    </w:tbl>
    <w:p w14:paraId="253049E7" w14:textId="77777777" w:rsidR="002536E4" w:rsidRDefault="002536E4" w:rsidP="002536E4"/>
    <w:p w14:paraId="52F7F27E" w14:textId="488FE5FB" w:rsidR="00FD0F19" w:rsidRDefault="00FD0F19" w:rsidP="002536E4">
      <w:r w:rsidRPr="0046266F">
        <w:t>The UICC is installed into the Terminal and the UE is set to automatic PLMN selection mode.</w:t>
      </w:r>
    </w:p>
    <w:p w14:paraId="0D1EA517" w14:textId="77777777" w:rsidR="00FD0F19" w:rsidRPr="0046266F" w:rsidRDefault="00FD0F19" w:rsidP="002536E4">
      <w:r>
        <w:t xml:space="preserve">The </w:t>
      </w:r>
      <w:r w:rsidRPr="00A613D2">
        <w:t xml:space="preserve">UE is pre-configured with the UE position defined in </w:t>
      </w:r>
      <w:r>
        <w:t xml:space="preserve">TS 36.508 [29] </w:t>
      </w:r>
      <w:r w:rsidRPr="00A613D2">
        <w:t>clause 4.13</w:t>
      </w:r>
      <w:r>
        <w:t>.</w:t>
      </w:r>
    </w:p>
    <w:p w14:paraId="6BB02A9C" w14:textId="07CD089A" w:rsidR="00FD0F19" w:rsidRPr="0046266F" w:rsidRDefault="00FD0F19" w:rsidP="00FD0F19">
      <w:pPr>
        <w:pStyle w:val="Heading5"/>
      </w:pPr>
      <w:r>
        <w:t>7.2.16</w:t>
      </w:r>
      <w:r w:rsidRPr="0046266F">
        <w:t>.4.2</w:t>
      </w:r>
      <w:r w:rsidRPr="0046266F">
        <w:tab/>
        <w:t>Procedure</w:t>
      </w:r>
    </w:p>
    <w:p w14:paraId="605F98E8" w14:textId="77777777" w:rsidR="00FD0F19" w:rsidRPr="0046266F" w:rsidRDefault="00FD0F19" w:rsidP="00FD0F19">
      <w:pPr>
        <w:pStyle w:val="B1"/>
      </w:pPr>
      <w:r w:rsidRPr="0046266F">
        <w:t>a)</w:t>
      </w:r>
      <w:r w:rsidRPr="0046266F">
        <w:tab/>
        <w:t>The UE is powered on.</w:t>
      </w:r>
    </w:p>
    <w:p w14:paraId="4E79EE65"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E210FF">
        <w:t xml:space="preserve">satellite E-UTRAN in NB-S1 mode </w:t>
      </w:r>
      <w:r w:rsidRPr="0046266F">
        <w:t xml:space="preserve">cell related to the BCCH transmitting MCC/MNC 244/083, the </w:t>
      </w:r>
      <w:r>
        <w:t>SAT-NB-SS</w:t>
      </w:r>
      <w:r w:rsidRPr="0046266F">
        <w:t xml:space="preserve">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SAT-NB-SS</w:t>
      </w:r>
      <w:r w:rsidRPr="0046266F">
        <w:t>.</w:t>
      </w:r>
    </w:p>
    <w:p w14:paraId="36BB8B08" w14:textId="77777777" w:rsidR="00FD0F19" w:rsidRPr="0046266F" w:rsidRDefault="00FD0F19" w:rsidP="00FD0F19">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SAT-NB-SS</w:t>
      </w:r>
      <w:r w:rsidRPr="0046266F">
        <w:t xml:space="preserve"> initiates authentication, starts integrity by using the security procedure and sends </w:t>
      </w:r>
      <w:r w:rsidRPr="0046266F">
        <w:rPr>
          <w:i/>
        </w:rPr>
        <w:t>AttachAccept</w:t>
      </w:r>
      <w:r w:rsidRPr="0046266F">
        <w:t xml:space="preserve"> with to the UE:</w:t>
      </w:r>
    </w:p>
    <w:p w14:paraId="53D192CA" w14:textId="77777777" w:rsidR="00FD0F19" w:rsidRPr="0046266F" w:rsidRDefault="00FD0F19" w:rsidP="00FD0F19">
      <w:pPr>
        <w:pStyle w:val="B2"/>
        <w:rPr>
          <w:lang w:val="fr-FR"/>
        </w:rPr>
      </w:pPr>
      <w:r w:rsidRPr="0046266F">
        <w:tab/>
      </w:r>
      <w:r w:rsidRPr="0046266F">
        <w:rPr>
          <w:lang w:val="fr-FR"/>
        </w:rPr>
        <w:t>TAI (MCC/MNC/TAC): 244/083/0001</w:t>
      </w:r>
    </w:p>
    <w:p w14:paraId="29F923E7"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5E32A8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SAT-NB-SS</w:t>
      </w:r>
      <w:r w:rsidRPr="0046266F">
        <w:t xml:space="preserve"> sends </w:t>
      </w:r>
      <w:r w:rsidRPr="0046266F">
        <w:rPr>
          <w:i/>
        </w:rPr>
        <w:t>RRCConnectionRelease</w:t>
      </w:r>
      <w:r>
        <w:rPr>
          <w:i/>
        </w:rPr>
        <w:t>-NB</w:t>
      </w:r>
      <w:r w:rsidRPr="0046266F">
        <w:t>.</w:t>
      </w:r>
    </w:p>
    <w:p w14:paraId="06E4A165" w14:textId="77777777" w:rsidR="00FD0F19" w:rsidRPr="0046266F" w:rsidRDefault="00FD0F19" w:rsidP="00FD0F19">
      <w:pPr>
        <w:pStyle w:val="B1"/>
      </w:pPr>
      <w:r w:rsidRPr="0046266F">
        <w:t>e)</w:t>
      </w:r>
      <w:r w:rsidRPr="0046266F">
        <w:tab/>
        <w:t>The UE is soft powered down.</w:t>
      </w:r>
    </w:p>
    <w:p w14:paraId="0C105352" w14:textId="5DA214DB" w:rsidR="00FD0F19" w:rsidRPr="0046266F" w:rsidRDefault="00FD0F19" w:rsidP="00FD0F19">
      <w:pPr>
        <w:pStyle w:val="Heading4"/>
        <w:keepNext w:val="0"/>
        <w:keepLines w:val="0"/>
      </w:pPr>
      <w:r>
        <w:lastRenderedPageBreak/>
        <w:t>7.2.16</w:t>
      </w:r>
      <w:r w:rsidRPr="0046266F">
        <w:t>.5</w:t>
      </w:r>
      <w:r w:rsidRPr="0046266F">
        <w:tab/>
        <w:t>Acceptance criteria</w:t>
      </w:r>
    </w:p>
    <w:p w14:paraId="69592A08"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E210FF">
        <w:t xml:space="preserve">satellite E-UTRAN in NB-S1 mode </w:t>
      </w:r>
      <w:r w:rsidRPr="0046266F">
        <w:t>cell related to the BCCH transmitting MCC/MNC 244/083 to the e-USS.</w:t>
      </w:r>
    </w:p>
    <w:p w14:paraId="1CAE6C6B"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SAT-NB-SS</w:t>
      </w:r>
      <w:r w:rsidRPr="0046266F">
        <w:t>.</w:t>
      </w:r>
    </w:p>
    <w:p w14:paraId="6A8213D8"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1B40308B" w14:textId="77777777" w:rsidR="00FD0F19" w:rsidRPr="0046266F" w:rsidRDefault="00FD0F19" w:rsidP="00FD0F19">
      <w:pPr>
        <w:pStyle w:val="B1"/>
      </w:pPr>
      <w:r w:rsidRPr="0046266F">
        <w:t>4)</w:t>
      </w:r>
      <w:r w:rsidRPr="0046266F">
        <w:tab/>
        <w:t>After step ) the USIM shall contain the following values:</w:t>
      </w:r>
    </w:p>
    <w:p w14:paraId="08930D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C7E97C2" w14:textId="77777777" w:rsidR="00FD0F19" w:rsidRPr="0046266F" w:rsidRDefault="00FD0F19" w:rsidP="00FD0F19">
      <w:pPr>
        <w:pStyle w:val="EW"/>
        <w:tabs>
          <w:tab w:val="left" w:pos="2835"/>
        </w:tabs>
      </w:pPr>
      <w:r w:rsidRPr="0046266F">
        <w:t>Logically:</w:t>
      </w:r>
      <w:r w:rsidRPr="0046266F">
        <w:tab/>
        <w:t>GUTI:</w:t>
      </w:r>
      <w:r w:rsidRPr="0046266F">
        <w:tab/>
        <w:t>24408300010266436587</w:t>
      </w:r>
    </w:p>
    <w:p w14:paraId="6F909EC7" w14:textId="77777777" w:rsidR="00FD0F19" w:rsidRPr="0046266F" w:rsidRDefault="00FD0F19" w:rsidP="00FD0F19">
      <w:pPr>
        <w:pStyle w:val="EW"/>
        <w:tabs>
          <w:tab w:val="left" w:pos="2835"/>
        </w:tabs>
      </w:pPr>
      <w:r w:rsidRPr="0046266F">
        <w:tab/>
        <w:t>Last visited registered TAI:</w:t>
      </w:r>
      <w:r w:rsidRPr="0046266F">
        <w:tab/>
        <w:t>244/083/0001</w:t>
      </w:r>
    </w:p>
    <w:p w14:paraId="1A282611" w14:textId="77777777" w:rsidR="00FD0F19" w:rsidRPr="0046266F" w:rsidRDefault="00FD0F19" w:rsidP="00FD0F19">
      <w:pPr>
        <w:pStyle w:val="EW"/>
        <w:tabs>
          <w:tab w:val="left" w:pos="2835"/>
        </w:tabs>
      </w:pPr>
      <w:r w:rsidRPr="0046266F">
        <w:tab/>
        <w:t>EPS update status:</w:t>
      </w:r>
      <w:r w:rsidRPr="0046266F">
        <w:tab/>
        <w:t>updated</w:t>
      </w:r>
    </w:p>
    <w:p w14:paraId="114911B3" w14:textId="77777777" w:rsidR="00FD0F19" w:rsidRPr="0046266F" w:rsidRDefault="00FD0F19" w:rsidP="00FD0F19">
      <w:pPr>
        <w:pStyle w:val="EW"/>
        <w:tabs>
          <w:tab w:val="left" w:pos="2835"/>
        </w:tabs>
      </w:pPr>
    </w:p>
    <w:p w14:paraId="3B38CA5B"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D4A6BB" w14:textId="77777777" w:rsidTr="00AA6A96">
        <w:tc>
          <w:tcPr>
            <w:tcW w:w="959" w:type="dxa"/>
            <w:tcBorders>
              <w:top w:val="single" w:sz="4" w:space="0" w:color="auto"/>
              <w:left w:val="single" w:sz="4" w:space="0" w:color="auto"/>
              <w:bottom w:val="single" w:sz="4" w:space="0" w:color="auto"/>
              <w:right w:val="single" w:sz="4" w:space="0" w:color="auto"/>
            </w:tcBorders>
          </w:tcPr>
          <w:p w14:paraId="0CB7E618"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0602E2D1" w14:textId="77777777" w:rsidR="00FD0F19" w:rsidRPr="00E210FF" w:rsidRDefault="00FD0F19" w:rsidP="00AA6A96">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7C412F7" w14:textId="77777777" w:rsidR="00FD0F19" w:rsidRPr="00E210FF" w:rsidRDefault="00FD0F19" w:rsidP="00AA6A96">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7818598E" w14:textId="77777777" w:rsidR="00FD0F19" w:rsidRPr="00E210FF" w:rsidRDefault="00FD0F19" w:rsidP="00AA6A96">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593095E5" w14:textId="77777777" w:rsidR="00FD0F19" w:rsidRPr="00E210FF" w:rsidRDefault="00FD0F19" w:rsidP="00AA6A96">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37F34F07" w14:textId="77777777" w:rsidR="00FD0F19" w:rsidRPr="00E210FF" w:rsidRDefault="00FD0F19" w:rsidP="00AA6A96">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0C2B9B69" w14:textId="77777777" w:rsidR="00FD0F19" w:rsidRPr="00E210FF" w:rsidRDefault="00FD0F19" w:rsidP="00AA6A96">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7FF5B2C7" w14:textId="77777777" w:rsidR="00FD0F19" w:rsidRPr="00E210FF" w:rsidRDefault="00FD0F19" w:rsidP="00AA6A96">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0FD87FDF" w14:textId="77777777" w:rsidR="00FD0F19" w:rsidRPr="00E210FF" w:rsidRDefault="00FD0F19" w:rsidP="00AA6A96">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7FAE3FFC" w14:textId="77777777" w:rsidR="00FD0F19" w:rsidRPr="00E210FF" w:rsidRDefault="00FD0F19" w:rsidP="00AA6A96">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5AD9ACAB" w14:textId="77777777" w:rsidR="00FD0F19" w:rsidRPr="00E210FF" w:rsidRDefault="00FD0F19" w:rsidP="00AA6A96">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6BC1FB5A" w14:textId="77777777" w:rsidR="00FD0F19" w:rsidRPr="00E210FF" w:rsidRDefault="00FD0F19" w:rsidP="00AA6A96">
            <w:pPr>
              <w:pStyle w:val="TAL"/>
              <w:rPr>
                <w:b/>
                <w:bCs/>
              </w:rPr>
            </w:pPr>
            <w:r w:rsidRPr="00E210FF">
              <w:rPr>
                <w:b/>
                <w:bCs/>
              </w:rPr>
              <w:t>B11</w:t>
            </w:r>
          </w:p>
        </w:tc>
      </w:tr>
      <w:tr w:rsidR="00FD0F19" w:rsidRPr="0046266F" w14:paraId="26713079" w14:textId="77777777" w:rsidTr="00AA6A96">
        <w:tc>
          <w:tcPr>
            <w:tcW w:w="959" w:type="dxa"/>
            <w:tcBorders>
              <w:top w:val="single" w:sz="4" w:space="0" w:color="auto"/>
              <w:left w:val="single" w:sz="4" w:space="0" w:color="auto"/>
              <w:bottom w:val="single" w:sz="4" w:space="0" w:color="auto"/>
              <w:right w:val="single" w:sz="4" w:space="0" w:color="auto"/>
            </w:tcBorders>
          </w:tcPr>
          <w:p w14:paraId="780D114C"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85D87BF"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272D7D09"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7228329"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20E7AE9"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08E0D4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49FD4A1"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2ACDFB0"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D0E03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D99138C"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48FC750"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ADE1FA8" w14:textId="77777777" w:rsidR="00FD0F19" w:rsidRPr="0046266F" w:rsidRDefault="00FD0F19" w:rsidP="00AA6A96">
            <w:pPr>
              <w:pStyle w:val="TAL"/>
            </w:pPr>
            <w:r w:rsidRPr="0046266F">
              <w:t>65</w:t>
            </w:r>
          </w:p>
        </w:tc>
      </w:tr>
      <w:tr w:rsidR="00FD0F19" w:rsidRPr="0046266F" w14:paraId="75212D07" w14:textId="77777777" w:rsidTr="00AA6A96">
        <w:tc>
          <w:tcPr>
            <w:tcW w:w="959" w:type="dxa"/>
            <w:tcBorders>
              <w:right w:val="single" w:sz="4" w:space="0" w:color="auto"/>
            </w:tcBorders>
          </w:tcPr>
          <w:p w14:paraId="5F5D4D8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973F708" w14:textId="77777777" w:rsidR="00FD0F19" w:rsidRPr="00E210FF" w:rsidRDefault="00FD0F19" w:rsidP="00AA6A96">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10D8B039" w14:textId="77777777" w:rsidR="00FD0F19" w:rsidRPr="00E210FF" w:rsidRDefault="00FD0F19" w:rsidP="00AA6A96">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63ED24AA" w14:textId="77777777" w:rsidR="00FD0F19" w:rsidRPr="00E210FF" w:rsidRDefault="00FD0F19" w:rsidP="00AA6A96">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1BA4832C" w14:textId="77777777" w:rsidR="00FD0F19" w:rsidRPr="00E210FF" w:rsidRDefault="00FD0F19" w:rsidP="00AA6A96">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148FAAA" w14:textId="77777777" w:rsidR="00FD0F19" w:rsidRPr="00E210FF" w:rsidRDefault="00FD0F19" w:rsidP="00AA6A96">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7C510C5" w14:textId="77777777" w:rsidR="00FD0F19" w:rsidRPr="00E210FF" w:rsidRDefault="00FD0F19" w:rsidP="00AA6A96">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1E211435" w14:textId="77777777" w:rsidR="00FD0F19" w:rsidRPr="00E210FF" w:rsidRDefault="00FD0F19" w:rsidP="00AA6A96">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7611096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6A2673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F5EAF2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733767" w14:textId="77777777" w:rsidR="00FD0F19" w:rsidRPr="0046266F" w:rsidRDefault="00FD0F19" w:rsidP="00AA6A96">
            <w:pPr>
              <w:pStyle w:val="TAL"/>
            </w:pPr>
          </w:p>
        </w:tc>
      </w:tr>
      <w:tr w:rsidR="00FD0F19" w:rsidRPr="0046266F" w14:paraId="4737EFE5" w14:textId="77777777" w:rsidTr="00AA6A96">
        <w:tc>
          <w:tcPr>
            <w:tcW w:w="959" w:type="dxa"/>
            <w:tcBorders>
              <w:right w:val="single" w:sz="4" w:space="0" w:color="auto"/>
            </w:tcBorders>
          </w:tcPr>
          <w:p w14:paraId="14C951B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A51A498"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9240207"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6ECA30"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64F992F"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6B482C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609086B"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394D6B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FD652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71F222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06DEB7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3EFF287" w14:textId="77777777" w:rsidR="00FD0F19" w:rsidRPr="0046266F" w:rsidRDefault="00FD0F19" w:rsidP="00AA6A96">
            <w:pPr>
              <w:pStyle w:val="TAL"/>
            </w:pPr>
          </w:p>
        </w:tc>
      </w:tr>
    </w:tbl>
    <w:p w14:paraId="47FB0FA3" w14:textId="77777777" w:rsidR="00FD0F19" w:rsidRPr="0046266F" w:rsidRDefault="00FD0F19" w:rsidP="00FD0F19"/>
    <w:p w14:paraId="0593CC31" w14:textId="3CF20FBA" w:rsidR="00FD0F19" w:rsidRPr="0046266F" w:rsidRDefault="00FD0F19" w:rsidP="00FD0F19">
      <w:pPr>
        <w:pStyle w:val="Heading3"/>
      </w:pPr>
      <w:r>
        <w:t>7.2.17</w:t>
      </w:r>
      <w:r w:rsidRPr="0046266F">
        <w:tab/>
      </w:r>
      <w:r w:rsidRPr="00DD20A5">
        <w:t>UE recognising the priority order of the User controlled PLMN selector list using an ACT preference UTRAN/</w:t>
      </w:r>
      <w:r>
        <w:t>S</w:t>
      </w:r>
      <w:r w:rsidRPr="00DD20A5">
        <w:t>atellite E-UTRAN in NB-S1 mode</w:t>
      </w:r>
    </w:p>
    <w:p w14:paraId="120D1D77" w14:textId="6433A8EE" w:rsidR="00FD0F19" w:rsidRPr="0046266F" w:rsidRDefault="00FD0F19" w:rsidP="00FD0F19">
      <w:pPr>
        <w:pStyle w:val="Heading4"/>
      </w:pPr>
      <w:r>
        <w:t>7.2.17</w:t>
      </w:r>
      <w:r w:rsidRPr="0046266F">
        <w:t>.1</w:t>
      </w:r>
      <w:r w:rsidRPr="0046266F">
        <w:tab/>
        <w:t>Definition and applicability</w:t>
      </w:r>
    </w:p>
    <w:p w14:paraId="1C30116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B189EF1" w14:textId="57402D53" w:rsidR="00FD0F19" w:rsidRPr="0046266F" w:rsidRDefault="00FD0F19" w:rsidP="00FD0F19">
      <w:pPr>
        <w:pStyle w:val="Heading4"/>
      </w:pPr>
      <w:r>
        <w:t>7.2.17</w:t>
      </w:r>
      <w:r w:rsidRPr="0046266F">
        <w:t>.2</w:t>
      </w:r>
      <w:r w:rsidRPr="0046266F">
        <w:tab/>
        <w:t>Conformance requirement</w:t>
      </w:r>
    </w:p>
    <w:p w14:paraId="7A966D6C" w14:textId="77777777" w:rsidR="00FD0F19" w:rsidRPr="0046266F" w:rsidRDefault="00FD0F19" w:rsidP="00FD0F19">
      <w:r w:rsidRPr="0046266F">
        <w:t>When registering onto a VPLMN the UE shall take into account the priority of the ACT identifier in the preferred list on the USIM.</w:t>
      </w:r>
    </w:p>
    <w:p w14:paraId="77F0BB65" w14:textId="77777777" w:rsidR="00FD0F19" w:rsidRPr="0046266F" w:rsidRDefault="00FD0F19" w:rsidP="00FD0F19">
      <w:pPr>
        <w:pStyle w:val="B1"/>
      </w:pPr>
      <w:r w:rsidRPr="0046266F">
        <w:t>-</w:t>
      </w:r>
      <w:r w:rsidRPr="0046266F">
        <w:tab/>
        <w:t>TS 22.011 [6], clause 3.2.2;</w:t>
      </w:r>
    </w:p>
    <w:p w14:paraId="695218EF" w14:textId="77777777" w:rsidR="00FD0F19" w:rsidRPr="0046266F" w:rsidRDefault="00FD0F19" w:rsidP="00FD0F19">
      <w:pPr>
        <w:pStyle w:val="B1"/>
      </w:pPr>
      <w:r w:rsidRPr="0046266F">
        <w:t>-</w:t>
      </w:r>
      <w:r w:rsidRPr="0046266F">
        <w:tab/>
        <w:t>TS 31.102 [4], clauses 4.2.5 and 5.1.1.2.</w:t>
      </w:r>
    </w:p>
    <w:p w14:paraId="0D9383C9" w14:textId="23F76117" w:rsidR="00FD0F19" w:rsidRPr="0046266F" w:rsidRDefault="00FD0F19" w:rsidP="00FD0F19">
      <w:pPr>
        <w:pStyle w:val="Heading4"/>
      </w:pPr>
      <w:r>
        <w:t>7.2.17</w:t>
      </w:r>
      <w:r w:rsidRPr="0046266F">
        <w:t>.3</w:t>
      </w:r>
      <w:r w:rsidRPr="0046266F">
        <w:tab/>
        <w:t>Test purpose</w:t>
      </w:r>
    </w:p>
    <w:p w14:paraId="6F336C44"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satellite E-UTRAN in NB-S1 mode</w:t>
      </w:r>
      <w:r w:rsidRPr="0046266F">
        <w:t xml:space="preserve"> has to be handled correctly by the UE.</w:t>
      </w:r>
    </w:p>
    <w:p w14:paraId="22CD5A07" w14:textId="6DCF45A1" w:rsidR="00FD0F19" w:rsidRPr="0046266F" w:rsidRDefault="00FD0F19" w:rsidP="00FD0F19">
      <w:pPr>
        <w:pStyle w:val="Heading4"/>
      </w:pPr>
      <w:r>
        <w:t>7.2.17</w:t>
      </w:r>
      <w:r w:rsidRPr="0046266F">
        <w:t>.4</w:t>
      </w:r>
      <w:r w:rsidRPr="0046266F">
        <w:tab/>
        <w:t>Method of test</w:t>
      </w:r>
    </w:p>
    <w:p w14:paraId="3B03729E" w14:textId="5122A03C" w:rsidR="00FD0F19" w:rsidRPr="0046266F" w:rsidRDefault="00FD0F19" w:rsidP="00FD0F19">
      <w:pPr>
        <w:pStyle w:val="Heading5"/>
      </w:pPr>
      <w:r>
        <w:t>7.2.17</w:t>
      </w:r>
      <w:r w:rsidRPr="0046266F">
        <w:t>.4.1</w:t>
      </w:r>
      <w:r w:rsidRPr="0046266F">
        <w:tab/>
        <w:t>Initial conditions</w:t>
      </w:r>
    </w:p>
    <w:p w14:paraId="0E50FA75" w14:textId="77777777" w:rsidR="00FD0F19" w:rsidRPr="0046266F" w:rsidRDefault="00FD0F19" w:rsidP="00FD0F19">
      <w:r w:rsidRPr="0046266F">
        <w:t xml:space="preserve">For this test both a UTRAN USS and a </w:t>
      </w:r>
      <w:r>
        <w:t>SAT-NB-SS</w:t>
      </w:r>
      <w:r w:rsidRPr="0046266F">
        <w:t xml:space="preserve"> </w:t>
      </w:r>
      <w:r>
        <w:t>are</w:t>
      </w:r>
      <w:r w:rsidRPr="0046266F">
        <w:t xml:space="preserve"> needed.</w:t>
      </w:r>
    </w:p>
    <w:p w14:paraId="53A512ED" w14:textId="77777777" w:rsidR="00FD0F19" w:rsidRPr="0046266F" w:rsidRDefault="00FD0F19" w:rsidP="00FD0F19">
      <w:r w:rsidRPr="0046266F">
        <w:t>The USS transmits on BCCH, with the following network parameters:</w:t>
      </w:r>
    </w:p>
    <w:p w14:paraId="7ED3DF51" w14:textId="77777777" w:rsidR="00FD0F19" w:rsidRPr="0046266F" w:rsidRDefault="00FD0F19" w:rsidP="00FD0F19">
      <w:pPr>
        <w:pStyle w:val="B1"/>
        <w:tabs>
          <w:tab w:val="left" w:pos="2835"/>
        </w:tabs>
      </w:pPr>
      <w:r w:rsidRPr="0046266F">
        <w:t>-</w:t>
      </w:r>
      <w:r w:rsidRPr="0046266F">
        <w:tab/>
        <w:t>Attach/detach:</w:t>
      </w:r>
      <w:r w:rsidRPr="0046266F">
        <w:tab/>
        <w:t>disabled.</w:t>
      </w:r>
    </w:p>
    <w:p w14:paraId="212B22BC" w14:textId="77777777" w:rsidR="00FD0F19" w:rsidRPr="0046266F" w:rsidRDefault="00FD0F19" w:rsidP="00FD0F19">
      <w:pPr>
        <w:pStyle w:val="B1"/>
        <w:tabs>
          <w:tab w:val="left" w:pos="2835"/>
        </w:tabs>
      </w:pPr>
      <w:r w:rsidRPr="0046266F">
        <w:t>-</w:t>
      </w:r>
      <w:r w:rsidRPr="0046266F">
        <w:tab/>
        <w:t>LAI (MCC/MNC/LAC):</w:t>
      </w:r>
      <w:r w:rsidRPr="0046266F">
        <w:tab/>
        <w:t>244/004/0001.</w:t>
      </w:r>
    </w:p>
    <w:p w14:paraId="0EE046F7" w14:textId="77777777" w:rsidR="00FD0F19" w:rsidRPr="0046266F" w:rsidRDefault="00FD0F19" w:rsidP="00FD0F19">
      <w:pPr>
        <w:pStyle w:val="B1"/>
        <w:tabs>
          <w:tab w:val="left" w:pos="2835"/>
        </w:tabs>
      </w:pPr>
      <w:r w:rsidRPr="0046266F">
        <w:lastRenderedPageBreak/>
        <w:t>-</w:t>
      </w:r>
      <w:r w:rsidRPr="0046266F">
        <w:tab/>
        <w:t>Access control:</w:t>
      </w:r>
      <w:r w:rsidRPr="0046266F">
        <w:tab/>
        <w:t>unrestricted.</w:t>
      </w:r>
    </w:p>
    <w:p w14:paraId="4D0F1BD7" w14:textId="77777777" w:rsidR="00FD0F19" w:rsidRPr="0046266F" w:rsidRDefault="00FD0F19" w:rsidP="00FD0F19">
      <w:r w:rsidRPr="0046266F">
        <w:t xml:space="preserve">The </w:t>
      </w:r>
      <w:r>
        <w:rPr>
          <w:rFonts w:hint="eastAsia"/>
          <w:lang w:eastAsia="zh-CN"/>
        </w:rPr>
        <w:t>SAT-NB-</w:t>
      </w:r>
      <w:r w:rsidRPr="0046266F">
        <w:t>SS transmits on the BCCH, with the following network parameters:</w:t>
      </w:r>
    </w:p>
    <w:p w14:paraId="57ABE417" w14:textId="77777777" w:rsidR="00FD0F19" w:rsidRPr="0046266F" w:rsidRDefault="00FD0F19" w:rsidP="00FD0F19">
      <w:pPr>
        <w:pStyle w:val="B1"/>
        <w:tabs>
          <w:tab w:val="left" w:pos="2835"/>
        </w:tabs>
      </w:pPr>
      <w:r w:rsidRPr="0046266F">
        <w:t>-</w:t>
      </w:r>
      <w:r w:rsidRPr="0046266F">
        <w:tab/>
        <w:t>TAI (MCC/MNC/TAC):</w:t>
      </w:r>
      <w:r w:rsidRPr="0046266F">
        <w:tab/>
        <w:t>244/003/0001.</w:t>
      </w:r>
    </w:p>
    <w:p w14:paraId="785A3027" w14:textId="77777777" w:rsidR="00FD0F19" w:rsidRDefault="00FD0F19" w:rsidP="00FD0F19">
      <w:pPr>
        <w:pStyle w:val="B1"/>
        <w:tabs>
          <w:tab w:val="left" w:pos="2835"/>
        </w:tabs>
      </w:pPr>
      <w:r w:rsidRPr="0046266F">
        <w:t>-</w:t>
      </w:r>
      <w:r w:rsidRPr="0046266F">
        <w:tab/>
        <w:t>Access control:</w:t>
      </w:r>
      <w:r w:rsidRPr="0046266F">
        <w:tab/>
        <w:t>unrestricted.</w:t>
      </w:r>
    </w:p>
    <w:p w14:paraId="36F6344A" w14:textId="77777777" w:rsidR="00FD0F19" w:rsidRPr="0046266F" w:rsidRDefault="00FD0F19" w:rsidP="00FD0F19">
      <w:pPr>
        <w:pStyle w:val="B1"/>
        <w:tabs>
          <w:tab w:val="left" w:pos="2835"/>
        </w:tabs>
      </w:pPr>
      <w:r>
        <w:t>-</w:t>
      </w:r>
      <w:r>
        <w:tab/>
        <w:t>System information combination 8 as defined in TS 36.508 [29] clause 8.1.4.3.1.1 is used.</w:t>
      </w:r>
    </w:p>
    <w:p w14:paraId="1E40D8EC" w14:textId="77777777" w:rsidR="00FD0F19" w:rsidRDefault="00FD0F19" w:rsidP="00FD0F19">
      <w:pPr>
        <w:keepNext/>
        <w:keepLines/>
      </w:pPr>
      <w:r w:rsidRPr="0046266F">
        <w:t>The default E-UTRAN UICC is used</w:t>
      </w:r>
      <w:r>
        <w:t xml:space="preserve"> </w:t>
      </w:r>
      <w:r w:rsidRPr="0046266F">
        <w:t>with the following exception.</w:t>
      </w:r>
    </w:p>
    <w:p w14:paraId="38CE87A3"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66365101"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CCE7691"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27A78566"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60B56308"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29A526F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3FD48B47"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57EFE973"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29DBC5A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399E0F"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107186DC"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6E4F5E7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75E8E6EE"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02F02CA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2EEB832"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B1D3DB8"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1BD5876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69B724F2"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3211452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5B97094A"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4C4C3C1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3AA20E3"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50BC78D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9747172"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2513A10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7D1505D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2982CC33" w14:textId="77777777" w:rsidTr="002E7EB2">
        <w:tc>
          <w:tcPr>
            <w:tcW w:w="907" w:type="dxa"/>
            <w:tcBorders>
              <w:top w:val="single" w:sz="4" w:space="0" w:color="auto"/>
              <w:left w:val="single" w:sz="4" w:space="0" w:color="auto"/>
              <w:bottom w:val="single" w:sz="4" w:space="0" w:color="auto"/>
              <w:right w:val="single" w:sz="4" w:space="0" w:color="auto"/>
            </w:tcBorders>
          </w:tcPr>
          <w:p w14:paraId="2A8F19AC"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ED8B76C"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6B017F3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379C6F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61D363F9"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05AF2AAA"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C04821E"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440081E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62836B6E"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66BD3ADE"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48843A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A98DBF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53BCC07"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0F0A06"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6006E1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198BF6AB" w14:textId="77777777" w:rsidR="002536E4" w:rsidRPr="00956F04" w:rsidRDefault="002536E4" w:rsidP="002E7EB2">
            <w:pPr>
              <w:pStyle w:val="TAL"/>
              <w:rPr>
                <w:b/>
                <w:bCs/>
              </w:rPr>
            </w:pPr>
            <w:r w:rsidRPr="00956F04">
              <w:rPr>
                <w:b/>
                <w:bCs/>
              </w:rPr>
              <w:t>B15</w:t>
            </w:r>
          </w:p>
        </w:tc>
      </w:tr>
      <w:tr w:rsidR="002536E4" w:rsidRPr="00943D4C" w14:paraId="7EEF4B86" w14:textId="77777777" w:rsidTr="002E7EB2">
        <w:tc>
          <w:tcPr>
            <w:tcW w:w="907" w:type="dxa"/>
            <w:tcBorders>
              <w:top w:val="single" w:sz="4" w:space="0" w:color="auto"/>
              <w:left w:val="single" w:sz="4" w:space="0" w:color="auto"/>
              <w:bottom w:val="single" w:sz="4" w:space="0" w:color="auto"/>
              <w:right w:val="single" w:sz="4" w:space="0" w:color="auto"/>
            </w:tcBorders>
          </w:tcPr>
          <w:p w14:paraId="19E07E59"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545BCA3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06873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22683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93837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26270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B3C1A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1937E0"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B81714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FE48A8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A2A0E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0290B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75653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6B8A81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514E17B" w14:textId="55A36A2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D1AF9D6" w14:textId="792D4485" w:rsidR="002536E4" w:rsidRPr="00943D4C" w:rsidRDefault="002536E4" w:rsidP="002E7EB2">
            <w:pPr>
              <w:pStyle w:val="TAL"/>
            </w:pPr>
            <w:r w:rsidRPr="00943D4C">
              <w:t>0</w:t>
            </w:r>
            <w:r>
              <w:t>0</w:t>
            </w:r>
          </w:p>
        </w:tc>
      </w:tr>
      <w:tr w:rsidR="002536E4" w:rsidRPr="00943D4C" w14:paraId="20A68A4D" w14:textId="77777777" w:rsidTr="002E7EB2">
        <w:tc>
          <w:tcPr>
            <w:tcW w:w="907" w:type="dxa"/>
            <w:tcBorders>
              <w:top w:val="single" w:sz="4" w:space="0" w:color="auto"/>
              <w:right w:val="single" w:sz="4" w:space="0" w:color="auto"/>
            </w:tcBorders>
          </w:tcPr>
          <w:p w14:paraId="3D314A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F627A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C5C5D6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0E781E8C"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138AA7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65EF72C3"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E128825"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7FDBD19"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C4C30C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11F78A0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6076D248"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96E06A5"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01D6C3"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6A98C31D"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1822C4B"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9E9FD47" w14:textId="77777777" w:rsidR="002536E4" w:rsidRPr="00956F04" w:rsidRDefault="002536E4" w:rsidP="002E7EB2">
            <w:pPr>
              <w:pStyle w:val="TAL"/>
              <w:rPr>
                <w:b/>
                <w:bCs/>
              </w:rPr>
            </w:pPr>
            <w:r w:rsidRPr="00956F04">
              <w:rPr>
                <w:b/>
                <w:bCs/>
              </w:rPr>
              <w:t>B30</w:t>
            </w:r>
          </w:p>
        </w:tc>
      </w:tr>
      <w:tr w:rsidR="002536E4" w:rsidRPr="00943D4C" w14:paraId="3034F6CB" w14:textId="77777777" w:rsidTr="002E7EB2">
        <w:tc>
          <w:tcPr>
            <w:tcW w:w="907" w:type="dxa"/>
            <w:tcBorders>
              <w:right w:val="single" w:sz="4" w:space="0" w:color="auto"/>
            </w:tcBorders>
          </w:tcPr>
          <w:p w14:paraId="3014749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C92BF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FA90A56"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2FE4A0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06ABEA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207A1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F8760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8D4FB27"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4DB3F6B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0D75E6" w14:textId="58AA8C0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B70A5BC" w14:textId="21CB40DD"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B930B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AC87D"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B5A467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14E22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D7BC4AE" w14:textId="77777777" w:rsidR="002536E4" w:rsidRPr="00943D4C" w:rsidRDefault="002536E4" w:rsidP="002E7EB2">
            <w:pPr>
              <w:pStyle w:val="TAL"/>
            </w:pPr>
            <w:r w:rsidRPr="00943D4C">
              <w:t>00</w:t>
            </w:r>
          </w:p>
        </w:tc>
      </w:tr>
      <w:tr w:rsidR="002536E4" w:rsidRPr="00943D4C" w14:paraId="2C334EC2" w14:textId="77777777" w:rsidTr="002E7EB2">
        <w:tc>
          <w:tcPr>
            <w:tcW w:w="907" w:type="dxa"/>
            <w:tcBorders>
              <w:right w:val="single" w:sz="4" w:space="0" w:color="auto"/>
            </w:tcBorders>
          </w:tcPr>
          <w:p w14:paraId="7AEC8A5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F83CEBF"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E9F5691"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1C8E91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3A21CB3"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6D33CB9A"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716C53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3F98829B"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8D753F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7BE0F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31613A2F"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A01E228"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354E0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0D0F98F7"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A6BF5E0"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C46A6B" w14:textId="77777777" w:rsidR="002536E4" w:rsidRPr="00956F04" w:rsidRDefault="002536E4" w:rsidP="002E7EB2">
            <w:pPr>
              <w:pStyle w:val="TAL"/>
              <w:rPr>
                <w:b/>
                <w:bCs/>
              </w:rPr>
            </w:pPr>
            <w:r w:rsidRPr="00956F04">
              <w:rPr>
                <w:b/>
                <w:bCs/>
              </w:rPr>
              <w:t>B45</w:t>
            </w:r>
          </w:p>
        </w:tc>
      </w:tr>
      <w:tr w:rsidR="002536E4" w:rsidRPr="00943D4C" w14:paraId="7698FC10" w14:textId="77777777" w:rsidTr="002E7EB2">
        <w:tc>
          <w:tcPr>
            <w:tcW w:w="907" w:type="dxa"/>
            <w:tcBorders>
              <w:right w:val="single" w:sz="4" w:space="0" w:color="auto"/>
            </w:tcBorders>
          </w:tcPr>
          <w:p w14:paraId="476131A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6BBCBC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8697B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F78423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9225C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C03A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9700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EA7F7D"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729CD3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9B31CB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761488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A278D9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A710A45"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2DA3B60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8C31B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5D2D20" w14:textId="77777777" w:rsidR="002536E4" w:rsidRPr="00943D4C" w:rsidRDefault="002536E4" w:rsidP="002E7EB2">
            <w:pPr>
              <w:pStyle w:val="TAL"/>
            </w:pPr>
            <w:r w:rsidRPr="00943D4C">
              <w:t>00</w:t>
            </w:r>
          </w:p>
        </w:tc>
      </w:tr>
      <w:tr w:rsidR="002536E4" w:rsidRPr="00943D4C" w14:paraId="4C18A74F" w14:textId="77777777" w:rsidTr="002E7EB2">
        <w:tc>
          <w:tcPr>
            <w:tcW w:w="907" w:type="dxa"/>
            <w:tcBorders>
              <w:right w:val="single" w:sz="4" w:space="0" w:color="auto"/>
            </w:tcBorders>
          </w:tcPr>
          <w:p w14:paraId="660AF10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CCDF6F5"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487E52E"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3C6FD6D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991309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2013BA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45AAE7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5E2FC0A"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4FEC076A"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CE54A0C"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73566E5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5D42AD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77B6FB6"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65798683"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022A30E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7A3A5B4" w14:textId="77777777" w:rsidR="002536E4" w:rsidRPr="00956F04" w:rsidRDefault="002536E4" w:rsidP="002E7EB2">
            <w:pPr>
              <w:pStyle w:val="TAL"/>
              <w:rPr>
                <w:b/>
                <w:bCs/>
              </w:rPr>
            </w:pPr>
            <w:r w:rsidRPr="00956F04">
              <w:rPr>
                <w:b/>
                <w:bCs/>
              </w:rPr>
              <w:t>B60</w:t>
            </w:r>
          </w:p>
        </w:tc>
      </w:tr>
      <w:tr w:rsidR="002536E4" w:rsidRPr="00943D4C" w14:paraId="10812028" w14:textId="77777777" w:rsidTr="002E7EB2">
        <w:tc>
          <w:tcPr>
            <w:tcW w:w="907" w:type="dxa"/>
            <w:tcBorders>
              <w:right w:val="single" w:sz="4" w:space="0" w:color="auto"/>
            </w:tcBorders>
          </w:tcPr>
          <w:p w14:paraId="68D7660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71FCB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F836EA"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A5FB1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30580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DADA2A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9462E5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46CD709"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E8251C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8883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2CD19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E70DBF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B2FA87"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F41F38B"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502907E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2195EA" w14:textId="77777777" w:rsidR="002536E4" w:rsidRPr="00943D4C" w:rsidRDefault="002536E4" w:rsidP="002E7EB2">
            <w:pPr>
              <w:pStyle w:val="TAL"/>
            </w:pPr>
            <w:r w:rsidRPr="00943D4C">
              <w:t>00</w:t>
            </w:r>
          </w:p>
        </w:tc>
      </w:tr>
    </w:tbl>
    <w:p w14:paraId="44BB5275" w14:textId="77777777" w:rsidR="002536E4" w:rsidRDefault="002536E4" w:rsidP="002536E4"/>
    <w:p w14:paraId="19E638AA" w14:textId="6157279F" w:rsidR="00FD0F19" w:rsidRDefault="00FD0F19" w:rsidP="002536E4">
      <w:r w:rsidRPr="0046266F">
        <w:t>The UICC is installed into the Terminal and the UE is set to automatic PLMN selection mode.</w:t>
      </w:r>
    </w:p>
    <w:p w14:paraId="3018A48E" w14:textId="77777777" w:rsidR="00FD0F19" w:rsidRPr="0046266F" w:rsidRDefault="00FD0F19" w:rsidP="00FD0F19">
      <w:r>
        <w:t>The UE is pre-configured with the UE position defined in TS 36.508 [29] clause 4.13.</w:t>
      </w:r>
    </w:p>
    <w:p w14:paraId="3C6DAA69" w14:textId="1AD5FC63" w:rsidR="00FD0F19" w:rsidRPr="0046266F" w:rsidRDefault="00FD0F19" w:rsidP="00FD0F19">
      <w:pPr>
        <w:pStyle w:val="Heading5"/>
      </w:pPr>
      <w:r>
        <w:t>7.2.17</w:t>
      </w:r>
      <w:r w:rsidRPr="0046266F">
        <w:t>.4.2</w:t>
      </w:r>
      <w:r w:rsidRPr="0046266F">
        <w:tab/>
        <w:t>Procedure</w:t>
      </w:r>
    </w:p>
    <w:p w14:paraId="562F5B48" w14:textId="77777777" w:rsidR="00FD0F19" w:rsidRPr="0046266F" w:rsidRDefault="00FD0F19" w:rsidP="00FD0F19">
      <w:pPr>
        <w:pStyle w:val="B1"/>
      </w:pPr>
      <w:r w:rsidRPr="0046266F">
        <w:t>a)</w:t>
      </w:r>
      <w:r w:rsidRPr="0046266F">
        <w:tab/>
        <w:t>The UE is powered on.</w:t>
      </w:r>
    </w:p>
    <w:p w14:paraId="71CDAA87" w14:textId="77777777" w:rsidR="00FD0F19" w:rsidRPr="0046266F" w:rsidRDefault="00FD0F19" w:rsidP="00FD0F19">
      <w:pPr>
        <w:pStyle w:val="B1"/>
      </w:pPr>
      <w:r w:rsidRPr="0046266F">
        <w:t>b)</w:t>
      </w:r>
      <w:r w:rsidRPr="0046266F">
        <w:tab/>
        <w:t xml:space="preserve">After receipt of an </w:t>
      </w:r>
      <w:r w:rsidRPr="0046266F">
        <w:rPr>
          <w:i/>
        </w:rPr>
        <w:t>RRCConnectionRequest</w:t>
      </w:r>
      <w:r>
        <w:rPr>
          <w:i/>
        </w:rPr>
        <w:t>-NB</w:t>
      </w:r>
      <w:r w:rsidRPr="0046266F">
        <w:t xml:space="preserve"> from the UE on the </w:t>
      </w:r>
      <w:r w:rsidRPr="00381A1D">
        <w:t>satellite E-UTRAN in NB-S1 mode</w:t>
      </w:r>
      <w:r>
        <w:t xml:space="preserve"> </w:t>
      </w:r>
      <w:r w:rsidRPr="0046266F">
        <w:t xml:space="preserve">cell related to the BCCH transmitting MCC/MNC 244/003, the E-USS sends </w:t>
      </w:r>
      <w:r w:rsidRPr="0046266F">
        <w:rPr>
          <w:i/>
        </w:rPr>
        <w:t>RRCConnectionSetup</w:t>
      </w:r>
      <w:r>
        <w:rPr>
          <w:i/>
        </w:rPr>
        <w:t>-NB</w:t>
      </w:r>
      <w:r w:rsidRPr="0046266F">
        <w:t xml:space="preserve"> to the UE, followed by </w:t>
      </w:r>
      <w:r w:rsidRPr="0046266F">
        <w:rPr>
          <w:i/>
        </w:rPr>
        <w:t>RRCConnectionSetupComplete</w:t>
      </w:r>
      <w:r>
        <w:rPr>
          <w:i/>
        </w:rPr>
        <w:t>-NB</w:t>
      </w:r>
      <w:r w:rsidRPr="0046266F">
        <w:t xml:space="preserve"> sent by the UE to the </w:t>
      </w:r>
      <w:r>
        <w:t>SAT-NB-</w:t>
      </w:r>
      <w:r w:rsidRPr="0046266F">
        <w:t>SS.</w:t>
      </w:r>
    </w:p>
    <w:p w14:paraId="7A13E0EB" w14:textId="77777777" w:rsidR="00FD0F19" w:rsidRPr="0046266F" w:rsidRDefault="00FD0F19" w:rsidP="00FD0F19">
      <w:pPr>
        <w:pStyle w:val="B1"/>
        <w:keepNext/>
        <w:keepLines/>
      </w:pPr>
      <w:r w:rsidRPr="0046266F">
        <w:lastRenderedPageBreak/>
        <w:t>c)</w:t>
      </w:r>
      <w:r w:rsidRPr="0046266F">
        <w:tab/>
        <w:t>During registration and after receipt of a</w:t>
      </w:r>
      <w:r>
        <w:t>n</w:t>
      </w:r>
      <w:r w:rsidRPr="0046266F">
        <w:t xml:space="preserve"> </w:t>
      </w:r>
      <w:r w:rsidRPr="0046266F">
        <w:rPr>
          <w:i/>
        </w:rPr>
        <w:t>AttachRequest</w:t>
      </w:r>
      <w:r w:rsidRPr="0046266F">
        <w:t xml:space="preserve"> from the UE, the </w:t>
      </w:r>
      <w:r>
        <w:t>SAT-NB-</w:t>
      </w:r>
      <w:r w:rsidRPr="0046266F">
        <w:t xml:space="preserve">SS initiates authentication, starts integrity by using the security procedure and sends </w:t>
      </w:r>
      <w:r w:rsidRPr="0046266F">
        <w:rPr>
          <w:i/>
        </w:rPr>
        <w:t>AttachAccept</w:t>
      </w:r>
      <w:r w:rsidRPr="0046266F">
        <w:t xml:space="preserve"> with to the UE:</w:t>
      </w:r>
    </w:p>
    <w:p w14:paraId="67A89C84"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244/003/0001</w:t>
      </w:r>
    </w:p>
    <w:p w14:paraId="4A896B9D"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"24400300010266436587"</w:t>
      </w:r>
    </w:p>
    <w:p w14:paraId="14F242F3"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SAT-NB-</w:t>
      </w:r>
      <w:r w:rsidRPr="0046266F">
        <w:t xml:space="preserve">SS sends </w:t>
      </w:r>
      <w:r w:rsidRPr="0046266F">
        <w:rPr>
          <w:i/>
        </w:rPr>
        <w:t>RRCConnectionRelease</w:t>
      </w:r>
      <w:r>
        <w:rPr>
          <w:i/>
        </w:rPr>
        <w:t>-NB</w:t>
      </w:r>
      <w:r w:rsidRPr="0046266F">
        <w:t>.</w:t>
      </w:r>
    </w:p>
    <w:p w14:paraId="2CFF20BF" w14:textId="77777777" w:rsidR="00FD0F19" w:rsidRPr="0046266F" w:rsidRDefault="00FD0F19" w:rsidP="00FD0F19">
      <w:pPr>
        <w:pStyle w:val="B1"/>
      </w:pPr>
      <w:r w:rsidRPr="0046266F">
        <w:t>e)</w:t>
      </w:r>
      <w:r w:rsidRPr="0046266F">
        <w:tab/>
        <w:t>The UE is soft powered down.</w:t>
      </w:r>
    </w:p>
    <w:p w14:paraId="52980944" w14:textId="16ABD8EE" w:rsidR="00FD0F19" w:rsidRPr="0046266F" w:rsidRDefault="00FD0F19" w:rsidP="00FD0F19">
      <w:pPr>
        <w:pStyle w:val="Heading4"/>
        <w:keepNext w:val="0"/>
        <w:keepLines w:val="0"/>
      </w:pPr>
      <w:r>
        <w:t>7.2.17</w:t>
      </w:r>
      <w:r w:rsidRPr="0046266F">
        <w:t>.5</w:t>
      </w:r>
      <w:r w:rsidRPr="0046266F">
        <w:tab/>
        <w:t>Acceptance criteria</w:t>
      </w:r>
    </w:p>
    <w:p w14:paraId="2DA8534A" w14:textId="77777777" w:rsidR="00FD0F19" w:rsidRPr="0046266F" w:rsidRDefault="00FD0F19" w:rsidP="00FD0F19">
      <w:pPr>
        <w:pStyle w:val="B1"/>
        <w:keepNext/>
        <w:keepLines/>
      </w:pPr>
      <w:r w:rsidRPr="0046266F">
        <w:t xml:space="preserve">1.) After step a) the UE shall send a </w:t>
      </w:r>
      <w:r w:rsidRPr="0046266F">
        <w:rPr>
          <w:i/>
        </w:rPr>
        <w:t>RRCConnectionRequest</w:t>
      </w:r>
      <w:r>
        <w:rPr>
          <w:i/>
        </w:rPr>
        <w:t>-NB</w:t>
      </w:r>
      <w:r w:rsidRPr="0046266F">
        <w:t xml:space="preserve"> on the </w:t>
      </w:r>
      <w:r w:rsidRPr="00381A1D">
        <w:t>satellite E-UTRAN in NB-S1 mode</w:t>
      </w:r>
      <w:r>
        <w:t xml:space="preserve"> </w:t>
      </w:r>
      <w:r w:rsidRPr="0046266F">
        <w:t xml:space="preserve">cell related to the BCCH transmitting MCC/MNC 244/003 to the </w:t>
      </w:r>
      <w:r>
        <w:t>SAT-NB-</w:t>
      </w:r>
      <w:r w:rsidRPr="0046266F">
        <w:t>SS.</w:t>
      </w:r>
    </w:p>
    <w:p w14:paraId="2D9012B4"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SAT-NB-</w:t>
      </w:r>
      <w:r w:rsidRPr="0046266F">
        <w:t>SS.</w:t>
      </w:r>
    </w:p>
    <w:p w14:paraId="0B2A4E8C"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140B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9083CA1"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C0ABE16" w14:textId="77777777" w:rsidR="00FD0F19" w:rsidRPr="0046266F" w:rsidRDefault="00FD0F19" w:rsidP="00FD0F19">
      <w:pPr>
        <w:pStyle w:val="EW"/>
        <w:tabs>
          <w:tab w:val="left" w:pos="2835"/>
        </w:tabs>
      </w:pPr>
      <w:r w:rsidRPr="0046266F">
        <w:t>Logically:</w:t>
      </w:r>
      <w:r w:rsidRPr="0046266F">
        <w:tab/>
        <w:t>GUTI:</w:t>
      </w:r>
      <w:r w:rsidRPr="0046266F">
        <w:tab/>
        <w:t>24400300010266436587</w:t>
      </w:r>
    </w:p>
    <w:p w14:paraId="032B246B" w14:textId="77777777" w:rsidR="00FD0F19" w:rsidRPr="0046266F" w:rsidRDefault="00FD0F19" w:rsidP="00FD0F19">
      <w:pPr>
        <w:pStyle w:val="EW"/>
        <w:tabs>
          <w:tab w:val="left" w:pos="2835"/>
        </w:tabs>
      </w:pPr>
      <w:r w:rsidRPr="0046266F">
        <w:tab/>
        <w:t>Last visited registered TAI:</w:t>
      </w:r>
      <w:r w:rsidRPr="0046266F">
        <w:tab/>
        <w:t>244/003/0001</w:t>
      </w:r>
    </w:p>
    <w:p w14:paraId="2920C8DB" w14:textId="77777777" w:rsidR="00FD0F19" w:rsidRPr="0046266F" w:rsidRDefault="00FD0F19" w:rsidP="00FD0F19">
      <w:pPr>
        <w:pStyle w:val="EW"/>
        <w:tabs>
          <w:tab w:val="left" w:pos="2835"/>
        </w:tabs>
      </w:pPr>
      <w:r w:rsidRPr="0046266F">
        <w:tab/>
        <w:t>EPS update status:</w:t>
      </w:r>
      <w:r w:rsidRPr="0046266F">
        <w:tab/>
        <w:t>updated</w:t>
      </w:r>
    </w:p>
    <w:p w14:paraId="69C644F0" w14:textId="77777777" w:rsidR="00FD0F19" w:rsidRPr="0046266F" w:rsidRDefault="00FD0F19" w:rsidP="00FD0F19">
      <w:pPr>
        <w:pStyle w:val="EW"/>
        <w:tabs>
          <w:tab w:val="left" w:pos="2835"/>
        </w:tabs>
      </w:pPr>
    </w:p>
    <w:p w14:paraId="764F91B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4C1303EB" w14:textId="77777777" w:rsidTr="00AA6A96">
        <w:tc>
          <w:tcPr>
            <w:tcW w:w="959" w:type="dxa"/>
            <w:tcBorders>
              <w:top w:val="single" w:sz="4" w:space="0" w:color="auto"/>
              <w:left w:val="single" w:sz="4" w:space="0" w:color="auto"/>
              <w:bottom w:val="single" w:sz="4" w:space="0" w:color="auto"/>
              <w:right w:val="single" w:sz="4" w:space="0" w:color="auto"/>
            </w:tcBorders>
          </w:tcPr>
          <w:p w14:paraId="6594F95B"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2F11F8" w14:textId="77777777" w:rsidR="00FD0F19" w:rsidRPr="00E01B4D" w:rsidRDefault="00FD0F19" w:rsidP="00AA6A96">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6BD11EDF" w14:textId="77777777" w:rsidR="00FD0F19" w:rsidRPr="00E01B4D" w:rsidRDefault="00FD0F19" w:rsidP="00AA6A96">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509A51AA" w14:textId="77777777" w:rsidR="00FD0F19" w:rsidRPr="00E01B4D" w:rsidRDefault="00FD0F19" w:rsidP="00AA6A96">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4B3BBBF3" w14:textId="77777777" w:rsidR="00FD0F19" w:rsidRPr="00E01B4D" w:rsidRDefault="00FD0F19" w:rsidP="00AA6A96">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4DA64746" w14:textId="77777777" w:rsidR="00FD0F19" w:rsidRPr="00E01B4D" w:rsidRDefault="00FD0F19" w:rsidP="00AA6A96">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7F0914C7" w14:textId="77777777" w:rsidR="00FD0F19" w:rsidRPr="00E01B4D" w:rsidRDefault="00FD0F19" w:rsidP="00AA6A96">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A6F1A05" w14:textId="77777777" w:rsidR="00FD0F19" w:rsidRPr="00E01B4D" w:rsidRDefault="00FD0F19" w:rsidP="00AA6A96">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3345F1E2" w14:textId="77777777" w:rsidR="00FD0F19" w:rsidRPr="00E01B4D" w:rsidRDefault="00FD0F19" w:rsidP="00AA6A96">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1D5D2A32" w14:textId="77777777" w:rsidR="00FD0F19" w:rsidRPr="00E01B4D" w:rsidRDefault="00FD0F19" w:rsidP="00AA6A96">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1A287165" w14:textId="77777777" w:rsidR="00FD0F19" w:rsidRPr="00E01B4D" w:rsidRDefault="00FD0F19" w:rsidP="00AA6A96">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1C92F022" w14:textId="77777777" w:rsidR="00FD0F19" w:rsidRPr="00E01B4D" w:rsidRDefault="00FD0F19" w:rsidP="00AA6A96">
            <w:pPr>
              <w:pStyle w:val="TAL"/>
              <w:rPr>
                <w:b/>
                <w:bCs/>
              </w:rPr>
            </w:pPr>
            <w:r w:rsidRPr="00E01B4D">
              <w:rPr>
                <w:b/>
                <w:bCs/>
              </w:rPr>
              <w:t>B11</w:t>
            </w:r>
          </w:p>
        </w:tc>
      </w:tr>
      <w:tr w:rsidR="00FD0F19" w:rsidRPr="0046266F" w14:paraId="333572D4" w14:textId="77777777" w:rsidTr="00AA6A96">
        <w:tc>
          <w:tcPr>
            <w:tcW w:w="959" w:type="dxa"/>
            <w:tcBorders>
              <w:top w:val="single" w:sz="4" w:space="0" w:color="auto"/>
              <w:left w:val="single" w:sz="4" w:space="0" w:color="auto"/>
              <w:bottom w:val="single" w:sz="4" w:space="0" w:color="auto"/>
              <w:right w:val="single" w:sz="4" w:space="0" w:color="auto"/>
            </w:tcBorders>
          </w:tcPr>
          <w:p w14:paraId="108A37B9"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21887685"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379CA5"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6F810EA0"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51B022A"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382EF0C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D7F53B"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E7CAB3"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5580F0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E44EC1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20F2F5"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C159658" w14:textId="77777777" w:rsidR="00FD0F19" w:rsidRPr="0046266F" w:rsidRDefault="00FD0F19" w:rsidP="00AA6A96">
            <w:pPr>
              <w:pStyle w:val="TAL"/>
            </w:pPr>
            <w:r w:rsidRPr="0046266F">
              <w:t>65</w:t>
            </w:r>
          </w:p>
        </w:tc>
      </w:tr>
      <w:tr w:rsidR="00FD0F19" w:rsidRPr="0046266F" w14:paraId="5076DA1A" w14:textId="77777777" w:rsidTr="00AA6A96">
        <w:tc>
          <w:tcPr>
            <w:tcW w:w="959" w:type="dxa"/>
            <w:tcBorders>
              <w:right w:val="single" w:sz="4" w:space="0" w:color="auto"/>
            </w:tcBorders>
          </w:tcPr>
          <w:p w14:paraId="248306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18D3004" w14:textId="77777777" w:rsidR="00FD0F19" w:rsidRPr="00E01B4D" w:rsidRDefault="00FD0F19" w:rsidP="00AA6A96">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077E1DF" w14:textId="77777777" w:rsidR="00FD0F19" w:rsidRPr="00E01B4D" w:rsidRDefault="00FD0F19" w:rsidP="00AA6A96">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0220E861" w14:textId="77777777" w:rsidR="00FD0F19" w:rsidRPr="00E01B4D" w:rsidRDefault="00FD0F19" w:rsidP="00AA6A96">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437F85D7" w14:textId="77777777" w:rsidR="00FD0F19" w:rsidRPr="00E01B4D" w:rsidRDefault="00FD0F19" w:rsidP="00AA6A96">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0E3E5038" w14:textId="77777777" w:rsidR="00FD0F19" w:rsidRPr="00E01B4D" w:rsidRDefault="00FD0F19" w:rsidP="00AA6A96">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079826ED" w14:textId="77777777" w:rsidR="00FD0F19" w:rsidRPr="00E01B4D" w:rsidRDefault="00FD0F19" w:rsidP="00AA6A96">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7319F683" w14:textId="77777777" w:rsidR="00FD0F19" w:rsidRPr="00E01B4D" w:rsidRDefault="00FD0F19" w:rsidP="00AA6A96">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612E412"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DC4505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F4B169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AE516F" w14:textId="77777777" w:rsidR="00FD0F19" w:rsidRPr="0046266F" w:rsidRDefault="00FD0F19" w:rsidP="00AA6A96">
            <w:pPr>
              <w:pStyle w:val="TAL"/>
            </w:pPr>
          </w:p>
        </w:tc>
      </w:tr>
      <w:tr w:rsidR="00FD0F19" w:rsidRPr="0046266F" w14:paraId="1BD75003" w14:textId="77777777" w:rsidTr="00AA6A96">
        <w:tc>
          <w:tcPr>
            <w:tcW w:w="959" w:type="dxa"/>
            <w:tcBorders>
              <w:right w:val="single" w:sz="4" w:space="0" w:color="auto"/>
            </w:tcBorders>
          </w:tcPr>
          <w:p w14:paraId="7A99FBE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0627CD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5BA0AA"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F2F76D3"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AEE2F1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E90F57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A25E95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B749168"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1FB197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0D16D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633094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EF8DA31" w14:textId="77777777" w:rsidR="00FD0F19" w:rsidRPr="0046266F" w:rsidRDefault="00FD0F19" w:rsidP="00AA6A96">
            <w:pPr>
              <w:pStyle w:val="TAL"/>
            </w:pPr>
          </w:p>
        </w:tc>
      </w:tr>
    </w:tbl>
    <w:p w14:paraId="2E253E22" w14:textId="77777777" w:rsidR="00FD0F19" w:rsidRPr="0046266F" w:rsidRDefault="00FD0F19" w:rsidP="00FD0F19"/>
    <w:p w14:paraId="65CD7D49" w14:textId="6C8937E7" w:rsidR="00FD0F19" w:rsidRPr="0046266F" w:rsidRDefault="00FD0F19" w:rsidP="00FD0F19">
      <w:pPr>
        <w:pStyle w:val="Heading3"/>
      </w:pPr>
      <w:r>
        <w:t>7.2.18</w:t>
      </w:r>
      <w:r w:rsidRPr="0046266F">
        <w:tab/>
      </w:r>
      <w:r w:rsidRPr="00C5149D">
        <w:t>UE recognising the priority order of the User controlled PLMN selector list using an ACT preference E-UTRAN/</w:t>
      </w:r>
      <w:r>
        <w:t>S</w:t>
      </w:r>
      <w:r w:rsidRPr="00C5149D">
        <w:t>atellite E-UTRAN in NB-S1 mode</w:t>
      </w:r>
    </w:p>
    <w:p w14:paraId="174C38AE" w14:textId="7A098392" w:rsidR="00FD0F19" w:rsidRPr="0046266F" w:rsidRDefault="00FD0F19" w:rsidP="00FD0F19">
      <w:pPr>
        <w:pStyle w:val="Heading4"/>
      </w:pPr>
      <w:r>
        <w:t>7.2.18</w:t>
      </w:r>
      <w:r w:rsidRPr="0046266F">
        <w:t>.1</w:t>
      </w:r>
      <w:r w:rsidRPr="0046266F">
        <w:tab/>
        <w:t>Definition and applicability</w:t>
      </w:r>
    </w:p>
    <w:p w14:paraId="622738E9"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5BF2A59" w14:textId="6CD1B305" w:rsidR="00FD0F19" w:rsidRPr="0046266F" w:rsidRDefault="00FD0F19" w:rsidP="00FD0F19">
      <w:pPr>
        <w:pStyle w:val="Heading4"/>
      </w:pPr>
      <w:r>
        <w:t>7.2.18</w:t>
      </w:r>
      <w:r w:rsidRPr="0046266F">
        <w:t>.2</w:t>
      </w:r>
      <w:r w:rsidRPr="0046266F">
        <w:tab/>
        <w:t>Conformance requirement</w:t>
      </w:r>
    </w:p>
    <w:p w14:paraId="61C85ACB" w14:textId="77777777" w:rsidR="00FD0F19" w:rsidRPr="0046266F" w:rsidRDefault="00FD0F19" w:rsidP="00FD0F19">
      <w:r w:rsidRPr="0046266F">
        <w:t>When registering onto a VPLMN the UE shall take into account the priority of the ACT identifier in the preferred list on the USIM.</w:t>
      </w:r>
    </w:p>
    <w:p w14:paraId="5E4FFC01" w14:textId="77777777" w:rsidR="00FD0F19" w:rsidRPr="0046266F" w:rsidRDefault="00FD0F19" w:rsidP="00FD0F19">
      <w:pPr>
        <w:pStyle w:val="B1"/>
      </w:pPr>
      <w:r w:rsidRPr="0046266F">
        <w:t>-</w:t>
      </w:r>
      <w:r w:rsidRPr="0046266F">
        <w:tab/>
        <w:t>TS 22.011 [6], clause 3.2.2;</w:t>
      </w:r>
    </w:p>
    <w:p w14:paraId="3D839F89" w14:textId="77777777" w:rsidR="00FD0F19" w:rsidRPr="0046266F" w:rsidRDefault="00FD0F19" w:rsidP="00FD0F19">
      <w:pPr>
        <w:pStyle w:val="B1"/>
      </w:pPr>
      <w:r w:rsidRPr="0046266F">
        <w:t>-</w:t>
      </w:r>
      <w:r w:rsidRPr="0046266F">
        <w:tab/>
        <w:t>TS 31.102 [4], clauses 4.2.5 and 5.1.1.2.</w:t>
      </w:r>
    </w:p>
    <w:p w14:paraId="7D8C1731" w14:textId="65F1D208" w:rsidR="00FD0F19" w:rsidRPr="0046266F" w:rsidRDefault="00FD0F19" w:rsidP="00FD0F19">
      <w:pPr>
        <w:pStyle w:val="Heading4"/>
      </w:pPr>
      <w:r>
        <w:t>7.2.18</w:t>
      </w:r>
      <w:r w:rsidRPr="0046266F">
        <w:t>.3</w:t>
      </w:r>
      <w:r w:rsidRPr="0046266F">
        <w:tab/>
        <w:t>Test purpose</w:t>
      </w:r>
    </w:p>
    <w:p w14:paraId="0262BD7F"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0C6D02" w14:textId="7B538295" w:rsidR="00FD0F19" w:rsidRPr="0046266F" w:rsidRDefault="00FD0F19" w:rsidP="00FD0F19">
      <w:pPr>
        <w:pStyle w:val="Heading4"/>
      </w:pPr>
      <w:r>
        <w:lastRenderedPageBreak/>
        <w:t>7.2.18</w:t>
      </w:r>
      <w:r w:rsidRPr="0046266F">
        <w:t>.4</w:t>
      </w:r>
      <w:r w:rsidRPr="0046266F">
        <w:tab/>
        <w:t>Method of test</w:t>
      </w:r>
    </w:p>
    <w:p w14:paraId="74BE9E39" w14:textId="3D1F97C7" w:rsidR="00FD0F19" w:rsidRPr="0046266F" w:rsidRDefault="00FD0F19" w:rsidP="00FD0F19">
      <w:pPr>
        <w:pStyle w:val="Heading5"/>
      </w:pPr>
      <w:r>
        <w:t>7.2.18</w:t>
      </w:r>
      <w:r w:rsidRPr="0046266F">
        <w:t>.4.1</w:t>
      </w:r>
      <w:r w:rsidRPr="0046266F">
        <w:tab/>
        <w:t>Initial conditions</w:t>
      </w:r>
    </w:p>
    <w:p w14:paraId="4FC8DFE6" w14:textId="77777777" w:rsidR="00FD0F19" w:rsidRDefault="00FD0F19" w:rsidP="00FD0F19">
      <w:r>
        <w:t>For this test both an E-USS and a SAT-NB-SS is needed.</w:t>
      </w:r>
    </w:p>
    <w:p w14:paraId="684269AC" w14:textId="77777777" w:rsidR="00FD0F19" w:rsidRDefault="00FD0F19" w:rsidP="00FD0F19">
      <w:r>
        <w:t>The E-USS transmits on BCCH, with the following network parameters:</w:t>
      </w:r>
    </w:p>
    <w:p w14:paraId="56DCD3A2" w14:textId="77777777" w:rsidR="00FD0F19" w:rsidRDefault="00FD0F19" w:rsidP="00FD0F19">
      <w:pPr>
        <w:pStyle w:val="B1"/>
        <w:tabs>
          <w:tab w:val="left" w:pos="2835"/>
        </w:tabs>
      </w:pPr>
      <w:r>
        <w:t>-</w:t>
      </w:r>
      <w:r>
        <w:tab/>
        <w:t>Attach/detach:</w:t>
      </w:r>
      <w:r>
        <w:tab/>
        <w:t>disabled.</w:t>
      </w:r>
    </w:p>
    <w:p w14:paraId="70AFDA1F" w14:textId="77777777" w:rsidR="00FD0F19" w:rsidRDefault="00FD0F19" w:rsidP="00FD0F19">
      <w:pPr>
        <w:pStyle w:val="B1"/>
        <w:tabs>
          <w:tab w:val="left" w:pos="2835"/>
        </w:tabs>
      </w:pPr>
      <w:r>
        <w:t>-</w:t>
      </w:r>
      <w:r>
        <w:tab/>
        <w:t>LAI (MCC/MNC/LAC):</w:t>
      </w:r>
      <w:r>
        <w:tab/>
        <w:t>244/008/0001.</w:t>
      </w:r>
    </w:p>
    <w:p w14:paraId="254FC329" w14:textId="77777777" w:rsidR="00FD0F19" w:rsidRDefault="00FD0F19" w:rsidP="00FD0F19">
      <w:pPr>
        <w:pStyle w:val="B1"/>
        <w:tabs>
          <w:tab w:val="left" w:pos="2835"/>
        </w:tabs>
      </w:pPr>
      <w:r>
        <w:t>-</w:t>
      </w:r>
      <w:r>
        <w:tab/>
        <w:t>Access control:</w:t>
      </w:r>
      <w:r>
        <w:tab/>
        <w:t>unrestricted.</w:t>
      </w:r>
    </w:p>
    <w:p w14:paraId="7FFEC4F2" w14:textId="77777777" w:rsidR="00FD0F19" w:rsidRPr="0046266F" w:rsidRDefault="00FD0F19" w:rsidP="00FD0F19">
      <w:r w:rsidRPr="0046266F">
        <w:t xml:space="preserve">The </w:t>
      </w:r>
      <w:r>
        <w:t>SAT-NB-SS</w:t>
      </w:r>
      <w:r w:rsidRPr="0046266F">
        <w:t xml:space="preserve"> transmits on the BCCH, with the following network parameters:</w:t>
      </w:r>
    </w:p>
    <w:p w14:paraId="6BD67BEF" w14:textId="77777777" w:rsidR="00FD0F19" w:rsidRPr="0046266F" w:rsidRDefault="00FD0F19" w:rsidP="00FD0F19">
      <w:pPr>
        <w:pStyle w:val="B1"/>
      </w:pPr>
      <w:r w:rsidRPr="0046266F">
        <w:t>-</w:t>
      </w:r>
      <w:r w:rsidRPr="0046266F">
        <w:tab/>
        <w:t>TAI (MCC/MNC/TAC):</w:t>
      </w:r>
      <w:r w:rsidRPr="0046266F">
        <w:tab/>
        <w:t>244/083/0001.</w:t>
      </w:r>
    </w:p>
    <w:p w14:paraId="1E5D8220" w14:textId="77777777" w:rsidR="00FD0F19" w:rsidRDefault="00FD0F19" w:rsidP="00FD0F19">
      <w:pPr>
        <w:pStyle w:val="B1"/>
      </w:pPr>
      <w:r w:rsidRPr="0046266F">
        <w:t>-</w:t>
      </w:r>
      <w:r w:rsidRPr="0046266F">
        <w:tab/>
        <w:t>Access control:</w:t>
      </w:r>
      <w:r w:rsidRPr="0046266F">
        <w:tab/>
        <w:t>unrestricted.</w:t>
      </w:r>
    </w:p>
    <w:p w14:paraId="0455DAAC" w14:textId="77777777" w:rsidR="00FD0F19" w:rsidRPr="0014151B" w:rsidRDefault="00FD0F19" w:rsidP="00FD0F19">
      <w:pPr>
        <w:pStyle w:val="B1"/>
        <w:tabs>
          <w:tab w:val="left" w:pos="2835"/>
        </w:tabs>
      </w:pPr>
      <w:r>
        <w:t>-</w:t>
      </w:r>
      <w:r>
        <w:tab/>
        <w:t>System information combination 8 as defined in TS 36.508 [29] clause 8.1.4.3.1.1 is used.</w:t>
      </w:r>
    </w:p>
    <w:p w14:paraId="6CB2B22D" w14:textId="77777777" w:rsidR="00FD0F19" w:rsidRDefault="00FD0F19" w:rsidP="00FD0F19">
      <w:pPr>
        <w:keepNext/>
        <w:keepLines/>
      </w:pPr>
      <w:r w:rsidRPr="0046266F">
        <w:t>The default E-UTRAN UICC is used, with the following exception:</w:t>
      </w:r>
    </w:p>
    <w:p w14:paraId="1E6A634F"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72708405"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185A81A"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5F8EEA0D"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8B5D13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4226D77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6724861C"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7F39BB82"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64DB542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4D39163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22153975"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234A074F"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6A073850"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208545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049964E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0BC1BC94"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226C437F"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2E662EC9"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211DB21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0B459A0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08330CE9"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982FE9E"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216EC12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30F5A3A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7BD3FE29"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0ECA773D"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C3D7E60" w14:textId="77777777" w:rsidTr="002E7EB2">
        <w:tc>
          <w:tcPr>
            <w:tcW w:w="907" w:type="dxa"/>
            <w:tcBorders>
              <w:top w:val="single" w:sz="4" w:space="0" w:color="auto"/>
              <w:left w:val="single" w:sz="4" w:space="0" w:color="auto"/>
              <w:bottom w:val="single" w:sz="4" w:space="0" w:color="auto"/>
              <w:right w:val="single" w:sz="4" w:space="0" w:color="auto"/>
            </w:tcBorders>
          </w:tcPr>
          <w:p w14:paraId="084D1AE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10CFAAA"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9F905D4"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1616717"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0BCA55D"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5020A99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1017DB28"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7E3F4F51"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D2C2B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798412A2"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ACBC73D"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56A748B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6A9CD73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1DF8365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64867C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32C28A39" w14:textId="77777777" w:rsidR="002536E4" w:rsidRPr="00956F04" w:rsidRDefault="002536E4" w:rsidP="002E7EB2">
            <w:pPr>
              <w:pStyle w:val="TAL"/>
              <w:rPr>
                <w:b/>
                <w:bCs/>
              </w:rPr>
            </w:pPr>
            <w:r w:rsidRPr="00956F04">
              <w:rPr>
                <w:b/>
                <w:bCs/>
              </w:rPr>
              <w:t>B15</w:t>
            </w:r>
          </w:p>
        </w:tc>
      </w:tr>
      <w:tr w:rsidR="002536E4" w:rsidRPr="00943D4C" w14:paraId="27CD43A2" w14:textId="77777777" w:rsidTr="002E7EB2">
        <w:tc>
          <w:tcPr>
            <w:tcW w:w="907" w:type="dxa"/>
            <w:tcBorders>
              <w:top w:val="single" w:sz="4" w:space="0" w:color="auto"/>
              <w:left w:val="single" w:sz="4" w:space="0" w:color="auto"/>
              <w:bottom w:val="single" w:sz="4" w:space="0" w:color="auto"/>
              <w:right w:val="single" w:sz="4" w:space="0" w:color="auto"/>
            </w:tcBorders>
          </w:tcPr>
          <w:p w14:paraId="0E2628A2"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68F176C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266F61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2FC31A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0A280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0ADF27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C3B0D4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0784A8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1D02E0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A82AE9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70ADD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7CA334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1CFAC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9CDD75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8CC35FE" w14:textId="0D8420FA"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7D40536C" w14:textId="20F1BD43" w:rsidR="002536E4" w:rsidRPr="00943D4C" w:rsidRDefault="002536E4" w:rsidP="002E7EB2">
            <w:pPr>
              <w:pStyle w:val="TAL"/>
            </w:pPr>
            <w:r w:rsidRPr="00943D4C">
              <w:t>0</w:t>
            </w:r>
            <w:r>
              <w:t>0</w:t>
            </w:r>
          </w:p>
        </w:tc>
      </w:tr>
      <w:tr w:rsidR="002536E4" w:rsidRPr="00943D4C" w14:paraId="71461F8B" w14:textId="77777777" w:rsidTr="002E7EB2">
        <w:tc>
          <w:tcPr>
            <w:tcW w:w="907" w:type="dxa"/>
            <w:tcBorders>
              <w:top w:val="single" w:sz="4" w:space="0" w:color="auto"/>
              <w:right w:val="single" w:sz="4" w:space="0" w:color="auto"/>
            </w:tcBorders>
          </w:tcPr>
          <w:p w14:paraId="08A858D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D644841"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B34C8E5"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0BC68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5CBA12D"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5FF3126A"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B1648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0F7519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B028E09"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0C0FCA50"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54D106C6"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1FDBE1B"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2E730C6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0EAF3877"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315E26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299C6E74" w14:textId="77777777" w:rsidR="002536E4" w:rsidRPr="00956F04" w:rsidRDefault="002536E4" w:rsidP="002E7EB2">
            <w:pPr>
              <w:pStyle w:val="TAL"/>
              <w:rPr>
                <w:b/>
                <w:bCs/>
              </w:rPr>
            </w:pPr>
            <w:r w:rsidRPr="00956F04">
              <w:rPr>
                <w:b/>
                <w:bCs/>
              </w:rPr>
              <w:t>B30</w:t>
            </w:r>
          </w:p>
        </w:tc>
      </w:tr>
      <w:tr w:rsidR="002536E4" w:rsidRPr="00943D4C" w14:paraId="04D6D255" w14:textId="77777777" w:rsidTr="002E7EB2">
        <w:tc>
          <w:tcPr>
            <w:tcW w:w="907" w:type="dxa"/>
            <w:tcBorders>
              <w:right w:val="single" w:sz="4" w:space="0" w:color="auto"/>
            </w:tcBorders>
          </w:tcPr>
          <w:p w14:paraId="2A351BA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27358D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E243BA0"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3F1024D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62436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9C033C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E90E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5A292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EA070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1C580E" w14:textId="74F66DC8"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3D6AF9FC" w14:textId="2CDE8592"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4C051DC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B541DF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650EF2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8C8E6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040E67A" w14:textId="77777777" w:rsidR="002536E4" w:rsidRPr="00943D4C" w:rsidRDefault="002536E4" w:rsidP="002E7EB2">
            <w:pPr>
              <w:pStyle w:val="TAL"/>
            </w:pPr>
            <w:r w:rsidRPr="00943D4C">
              <w:t>00</w:t>
            </w:r>
          </w:p>
        </w:tc>
      </w:tr>
      <w:tr w:rsidR="002536E4" w:rsidRPr="00943D4C" w14:paraId="50CF6113" w14:textId="77777777" w:rsidTr="002E7EB2">
        <w:tc>
          <w:tcPr>
            <w:tcW w:w="907" w:type="dxa"/>
            <w:tcBorders>
              <w:right w:val="single" w:sz="4" w:space="0" w:color="auto"/>
            </w:tcBorders>
          </w:tcPr>
          <w:p w14:paraId="404FAB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B79A01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3FEFAC2"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7E68FA3"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3212BA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4A95159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46A0CDC"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37C26F2"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4CEECF48"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0092CDEF"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1AF2F5F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5D29151"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A1DC98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53C9DE7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0269716D"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2311A6C" w14:textId="77777777" w:rsidR="002536E4" w:rsidRPr="00956F04" w:rsidRDefault="002536E4" w:rsidP="002E7EB2">
            <w:pPr>
              <w:pStyle w:val="TAL"/>
              <w:rPr>
                <w:b/>
                <w:bCs/>
              </w:rPr>
            </w:pPr>
            <w:r w:rsidRPr="00956F04">
              <w:rPr>
                <w:b/>
                <w:bCs/>
              </w:rPr>
              <w:t>B45</w:t>
            </w:r>
          </w:p>
        </w:tc>
      </w:tr>
      <w:tr w:rsidR="002536E4" w:rsidRPr="00943D4C" w14:paraId="6990A50B" w14:textId="77777777" w:rsidTr="002E7EB2">
        <w:tc>
          <w:tcPr>
            <w:tcW w:w="907" w:type="dxa"/>
            <w:tcBorders>
              <w:right w:val="single" w:sz="4" w:space="0" w:color="auto"/>
            </w:tcBorders>
          </w:tcPr>
          <w:p w14:paraId="3ECBFD7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2C726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D0AC10C"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409CAF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6026F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6764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2132E1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4DB16E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40B1FF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9D73F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A503C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28EE5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F9C64E"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F39A6E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1C5D76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51CDA" w14:textId="77777777" w:rsidR="002536E4" w:rsidRPr="00943D4C" w:rsidRDefault="002536E4" w:rsidP="002E7EB2">
            <w:pPr>
              <w:pStyle w:val="TAL"/>
            </w:pPr>
            <w:r w:rsidRPr="00943D4C">
              <w:t>00</w:t>
            </w:r>
          </w:p>
        </w:tc>
      </w:tr>
      <w:tr w:rsidR="002536E4" w:rsidRPr="00943D4C" w14:paraId="6E393A07" w14:textId="77777777" w:rsidTr="002E7EB2">
        <w:tc>
          <w:tcPr>
            <w:tcW w:w="907" w:type="dxa"/>
            <w:tcBorders>
              <w:right w:val="single" w:sz="4" w:space="0" w:color="auto"/>
            </w:tcBorders>
          </w:tcPr>
          <w:p w14:paraId="6D188C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D8036F"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7089869"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FCBBAE0"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5CD0F33"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CCD99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BC53DD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8E15657"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7BA122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8577E78"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2F9B97B0"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7F17097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1D2DB7F"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13B52B5"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BE0ACBD"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54FB756" w14:textId="77777777" w:rsidR="002536E4" w:rsidRPr="00956F04" w:rsidRDefault="002536E4" w:rsidP="002E7EB2">
            <w:pPr>
              <w:pStyle w:val="TAL"/>
              <w:rPr>
                <w:b/>
                <w:bCs/>
              </w:rPr>
            </w:pPr>
            <w:r w:rsidRPr="00956F04">
              <w:rPr>
                <w:b/>
                <w:bCs/>
              </w:rPr>
              <w:t>B60</w:t>
            </w:r>
          </w:p>
        </w:tc>
      </w:tr>
      <w:tr w:rsidR="002536E4" w:rsidRPr="00943D4C" w14:paraId="62AD1C5B" w14:textId="77777777" w:rsidTr="002E7EB2">
        <w:tc>
          <w:tcPr>
            <w:tcW w:w="907" w:type="dxa"/>
            <w:tcBorders>
              <w:right w:val="single" w:sz="4" w:space="0" w:color="auto"/>
            </w:tcBorders>
          </w:tcPr>
          <w:p w14:paraId="24740BF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2FAD78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C2AE148"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54116A6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180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BFF165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07D22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B15186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354F34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D0644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482EFA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E30075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395BD16"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0283EF34"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A7C5B2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FC2E3E2" w14:textId="77777777" w:rsidR="002536E4" w:rsidRPr="00943D4C" w:rsidRDefault="002536E4" w:rsidP="002E7EB2">
            <w:pPr>
              <w:pStyle w:val="TAL"/>
            </w:pPr>
            <w:r w:rsidRPr="00943D4C">
              <w:t>00</w:t>
            </w:r>
          </w:p>
        </w:tc>
      </w:tr>
    </w:tbl>
    <w:p w14:paraId="2625C54C" w14:textId="77777777" w:rsidR="002536E4" w:rsidRDefault="002536E4" w:rsidP="002536E4"/>
    <w:p w14:paraId="2883CA33" w14:textId="120EC037" w:rsidR="00FD0F19" w:rsidRDefault="00FD0F19" w:rsidP="002536E4">
      <w:r w:rsidRPr="0046266F">
        <w:t>The UICC is installed into the Terminal and the UE is set to automatic PLMN selection mode.</w:t>
      </w:r>
    </w:p>
    <w:p w14:paraId="62F0D0B4" w14:textId="77777777" w:rsidR="00FD0F19" w:rsidRPr="0046266F" w:rsidRDefault="00FD0F19" w:rsidP="00FD0F19">
      <w:r>
        <w:t>The UE is pre-configured with the UE position defined in TS 36.508 [29] clause 4.13.</w:t>
      </w:r>
    </w:p>
    <w:p w14:paraId="4B8382D9" w14:textId="29D9ED79" w:rsidR="00FD0F19" w:rsidRPr="0046266F" w:rsidRDefault="00FD0F19" w:rsidP="00FD0F19">
      <w:pPr>
        <w:pStyle w:val="Heading5"/>
      </w:pPr>
      <w:r>
        <w:lastRenderedPageBreak/>
        <w:t>7.2.18</w:t>
      </w:r>
      <w:r w:rsidRPr="0046266F">
        <w:t>.4.</w:t>
      </w:r>
      <w:r>
        <w:t>2</w:t>
      </w:r>
      <w:r w:rsidRPr="0046266F">
        <w:tab/>
        <w:t>Procedure</w:t>
      </w:r>
    </w:p>
    <w:p w14:paraId="0F3FA989" w14:textId="77777777" w:rsidR="00FD0F19" w:rsidRPr="0046266F" w:rsidRDefault="00FD0F19" w:rsidP="00FD0F19">
      <w:pPr>
        <w:pStyle w:val="B1"/>
      </w:pPr>
      <w:r w:rsidRPr="0046266F">
        <w:t>a)</w:t>
      </w:r>
      <w:r w:rsidRPr="0046266F">
        <w:tab/>
        <w:t>The UE is powered on.</w:t>
      </w:r>
    </w:p>
    <w:p w14:paraId="18579310"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72B17951"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1D881496"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088A7139"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42264A0F"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51F3FDAF" w14:textId="77777777" w:rsidR="00FD0F19" w:rsidRPr="0046266F" w:rsidRDefault="00FD0F19" w:rsidP="00FD0F19">
      <w:pPr>
        <w:pStyle w:val="B1"/>
      </w:pPr>
      <w:r w:rsidRPr="0046266F">
        <w:t>e)</w:t>
      </w:r>
      <w:r w:rsidRPr="0046266F">
        <w:tab/>
        <w:t>The UE is powered down.</w:t>
      </w:r>
    </w:p>
    <w:p w14:paraId="1858136B" w14:textId="1DB02B46" w:rsidR="00FD0F19" w:rsidRPr="0046266F" w:rsidRDefault="00FD0F19" w:rsidP="00FD0F19">
      <w:pPr>
        <w:pStyle w:val="Heading4"/>
      </w:pPr>
      <w:r>
        <w:t>7.2.18</w:t>
      </w:r>
      <w:r w:rsidRPr="0046266F">
        <w:t>.5</w:t>
      </w:r>
      <w:r w:rsidRPr="0046266F">
        <w:tab/>
        <w:t>Acceptance criteria</w:t>
      </w:r>
    </w:p>
    <w:p w14:paraId="05EDB87B"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0BCAFA8A"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4FA27EC"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BDA4D86"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0DCB76A"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3E753E04"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32D8F77F"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489B8706"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1197BA63" w14:textId="77777777" w:rsidR="00FD0F19" w:rsidRPr="0046266F" w:rsidRDefault="00FD0F19" w:rsidP="00FD0F19">
      <w:pPr>
        <w:pStyle w:val="EW"/>
        <w:tabs>
          <w:tab w:val="left" w:pos="2835"/>
        </w:tabs>
      </w:pPr>
    </w:p>
    <w:p w14:paraId="04D62D34"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15127CF2" w14:textId="77777777" w:rsidTr="00AA6A96">
        <w:tc>
          <w:tcPr>
            <w:tcW w:w="959" w:type="dxa"/>
            <w:tcBorders>
              <w:top w:val="single" w:sz="4" w:space="0" w:color="auto"/>
              <w:left w:val="single" w:sz="4" w:space="0" w:color="auto"/>
              <w:bottom w:val="single" w:sz="4" w:space="0" w:color="auto"/>
              <w:right w:val="single" w:sz="4" w:space="0" w:color="auto"/>
            </w:tcBorders>
          </w:tcPr>
          <w:p w14:paraId="2790D113"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9B18DAE"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2B954CDD"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9B28F7B"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2372950"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938D4C7"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2447B3B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6DC6D3D0"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7FB8CC51"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6F834612"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1A240A1E"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73A4D1D3" w14:textId="77777777" w:rsidR="00FD0F19" w:rsidRPr="00003AFF" w:rsidRDefault="00FD0F19" w:rsidP="00AA6A96">
            <w:pPr>
              <w:pStyle w:val="TAL"/>
              <w:rPr>
                <w:b/>
                <w:bCs/>
              </w:rPr>
            </w:pPr>
            <w:r w:rsidRPr="00003AFF">
              <w:rPr>
                <w:b/>
                <w:bCs/>
              </w:rPr>
              <w:t>B11</w:t>
            </w:r>
          </w:p>
        </w:tc>
      </w:tr>
      <w:tr w:rsidR="00FD0F19" w:rsidRPr="0046266F" w14:paraId="2CCD45D7" w14:textId="77777777" w:rsidTr="00AA6A96">
        <w:tc>
          <w:tcPr>
            <w:tcW w:w="959" w:type="dxa"/>
            <w:tcBorders>
              <w:top w:val="single" w:sz="4" w:space="0" w:color="auto"/>
              <w:left w:val="single" w:sz="4" w:space="0" w:color="auto"/>
              <w:bottom w:val="single" w:sz="4" w:space="0" w:color="auto"/>
              <w:right w:val="single" w:sz="4" w:space="0" w:color="auto"/>
            </w:tcBorders>
          </w:tcPr>
          <w:p w14:paraId="01501BF8"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94DBA94"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5FBB687"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4963AA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255CC5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08C5EF4"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4235F19"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C044596"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EE3694"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3FB09040"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39AC1D6"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30B1FBD" w14:textId="77777777" w:rsidR="00FD0F19" w:rsidRPr="0046266F" w:rsidRDefault="00FD0F19" w:rsidP="00AA6A96">
            <w:pPr>
              <w:pStyle w:val="TAL"/>
            </w:pPr>
            <w:r w:rsidRPr="0046266F">
              <w:t>65</w:t>
            </w:r>
          </w:p>
        </w:tc>
      </w:tr>
      <w:tr w:rsidR="00FD0F19" w:rsidRPr="0046266F" w14:paraId="6AE575BA" w14:textId="77777777" w:rsidTr="00AA6A96">
        <w:tc>
          <w:tcPr>
            <w:tcW w:w="959" w:type="dxa"/>
            <w:tcBorders>
              <w:right w:val="single" w:sz="4" w:space="0" w:color="auto"/>
            </w:tcBorders>
          </w:tcPr>
          <w:p w14:paraId="59FD1B1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E049D2A"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720E385C"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2695150A"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4054DE99"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12EC75BE"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146DAB8E"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E5B1C89"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18628538"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69D79D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57949B"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4ECC8EF" w14:textId="77777777" w:rsidR="00FD0F19" w:rsidRPr="0046266F" w:rsidRDefault="00FD0F19" w:rsidP="00AA6A96">
            <w:pPr>
              <w:pStyle w:val="TAL"/>
            </w:pPr>
          </w:p>
        </w:tc>
      </w:tr>
      <w:tr w:rsidR="00FD0F19" w:rsidRPr="0046266F" w14:paraId="5955C10F" w14:textId="77777777" w:rsidTr="00AA6A96">
        <w:tc>
          <w:tcPr>
            <w:tcW w:w="959" w:type="dxa"/>
            <w:tcBorders>
              <w:right w:val="single" w:sz="4" w:space="0" w:color="auto"/>
            </w:tcBorders>
          </w:tcPr>
          <w:p w14:paraId="7FE258E7"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9798B55"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6E307A2"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EA89DD4"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5BBAEE5"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C318212"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257E88C"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1810E0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F036A0D"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10829D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13A3B5C"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203DD83" w14:textId="77777777" w:rsidR="00FD0F19" w:rsidRPr="0046266F" w:rsidRDefault="00FD0F19" w:rsidP="00AA6A96">
            <w:pPr>
              <w:pStyle w:val="TAL"/>
            </w:pPr>
          </w:p>
        </w:tc>
      </w:tr>
    </w:tbl>
    <w:p w14:paraId="49DC32F4" w14:textId="77777777" w:rsidR="00FD0F19" w:rsidRDefault="00FD0F19" w:rsidP="00FD0F19"/>
    <w:p w14:paraId="1F9B9C59" w14:textId="68A9DCCB" w:rsidR="00FD0F19" w:rsidRPr="0046266F" w:rsidRDefault="00FD0F19" w:rsidP="00FD0F19">
      <w:pPr>
        <w:pStyle w:val="Heading3"/>
      </w:pPr>
      <w:r>
        <w:t>7.2.19</w:t>
      </w:r>
      <w:r w:rsidRPr="0046266F">
        <w:tab/>
      </w:r>
      <w:r w:rsidRPr="00C5149D">
        <w:t>UE recognising the priority order of the User controlled PLMN selector list using an ACT preference E-UTRAN</w:t>
      </w:r>
      <w:r w:rsidRPr="00797944">
        <w:t xml:space="preserve"> </w:t>
      </w:r>
      <w:r w:rsidRPr="00C5149D">
        <w:t>in NB-S1 mode/</w:t>
      </w:r>
      <w:r>
        <w:t>S</w:t>
      </w:r>
      <w:r w:rsidRPr="00C5149D">
        <w:t>atellite E-UTRAN in NB-S1 mode</w:t>
      </w:r>
    </w:p>
    <w:p w14:paraId="2FC9D6C7" w14:textId="7AD0BD76" w:rsidR="00FD0F19" w:rsidRPr="0046266F" w:rsidRDefault="00FD0F19" w:rsidP="00FD0F19">
      <w:pPr>
        <w:pStyle w:val="Heading4"/>
      </w:pPr>
      <w:r>
        <w:t>7.2.19</w:t>
      </w:r>
      <w:r w:rsidRPr="0046266F">
        <w:t>.1</w:t>
      </w:r>
      <w:r w:rsidRPr="0046266F">
        <w:tab/>
        <w:t>Definition and applicability</w:t>
      </w:r>
    </w:p>
    <w:p w14:paraId="6D415EF7"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E51F4A" w14:textId="3E69A1F1" w:rsidR="00FD0F19" w:rsidRPr="0046266F" w:rsidRDefault="00FD0F19" w:rsidP="00FD0F19">
      <w:pPr>
        <w:pStyle w:val="Heading4"/>
      </w:pPr>
      <w:r>
        <w:t>7.2.19</w:t>
      </w:r>
      <w:r w:rsidRPr="0046266F">
        <w:t>.2</w:t>
      </w:r>
      <w:r w:rsidRPr="0046266F">
        <w:tab/>
        <w:t>Conformance requirement</w:t>
      </w:r>
    </w:p>
    <w:p w14:paraId="13EE59F0" w14:textId="77777777" w:rsidR="00FD0F19" w:rsidRPr="0046266F" w:rsidRDefault="00FD0F19" w:rsidP="00FD0F19">
      <w:r w:rsidRPr="0046266F">
        <w:t>When registering onto a VPLMN the UE shall take into account the priority of the ACT identifier in the preferred list on the USIM.</w:t>
      </w:r>
    </w:p>
    <w:p w14:paraId="39FD1000" w14:textId="77777777" w:rsidR="00FD0F19" w:rsidRPr="0046266F" w:rsidRDefault="00FD0F19" w:rsidP="00FD0F19">
      <w:pPr>
        <w:pStyle w:val="B1"/>
      </w:pPr>
      <w:r w:rsidRPr="0046266F">
        <w:t>-</w:t>
      </w:r>
      <w:r w:rsidRPr="0046266F">
        <w:tab/>
        <w:t>TS 22.011 [6], clause 3.2.2;</w:t>
      </w:r>
    </w:p>
    <w:p w14:paraId="3C5B923D" w14:textId="77777777" w:rsidR="00FD0F19" w:rsidRPr="0046266F" w:rsidRDefault="00FD0F19" w:rsidP="00FD0F19">
      <w:pPr>
        <w:pStyle w:val="B1"/>
      </w:pPr>
      <w:r w:rsidRPr="0046266F">
        <w:t>-</w:t>
      </w:r>
      <w:r w:rsidRPr="0046266F">
        <w:tab/>
        <w:t>TS 31.102 [4], clauses 4.2.5 and 5.1.1.2.</w:t>
      </w:r>
    </w:p>
    <w:p w14:paraId="2005F784" w14:textId="43767073" w:rsidR="00FD0F19" w:rsidRPr="0046266F" w:rsidRDefault="00FD0F19" w:rsidP="00FD0F19">
      <w:pPr>
        <w:pStyle w:val="Heading4"/>
      </w:pPr>
      <w:r>
        <w:lastRenderedPageBreak/>
        <w:t>7.2.19</w:t>
      </w:r>
      <w:r w:rsidRPr="0046266F">
        <w:t>.3</w:t>
      </w:r>
      <w:r w:rsidRPr="0046266F">
        <w:tab/>
        <w:t>Test purpose</w:t>
      </w:r>
    </w:p>
    <w:p w14:paraId="1FF55620"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satellite E-UTRAN in NB-S1 mode</w:t>
      </w:r>
      <w:r w:rsidRPr="0046266F">
        <w:t xml:space="preserve"> has to be handled correctly by the UE.</w:t>
      </w:r>
    </w:p>
    <w:p w14:paraId="21F5D4EE" w14:textId="655731C0" w:rsidR="00FD0F19" w:rsidRPr="0046266F" w:rsidRDefault="00FD0F19" w:rsidP="00FD0F19">
      <w:pPr>
        <w:pStyle w:val="Heading4"/>
      </w:pPr>
      <w:r>
        <w:t>7.2.</w:t>
      </w:r>
      <w:r>
        <w:rPr>
          <w:u w:val="single"/>
        </w:rPr>
        <w:t>19</w:t>
      </w:r>
      <w:r w:rsidRPr="0046266F">
        <w:t>.4</w:t>
      </w:r>
      <w:r w:rsidRPr="0046266F">
        <w:tab/>
        <w:t>Method of test</w:t>
      </w:r>
    </w:p>
    <w:p w14:paraId="6EF676FD" w14:textId="46C677D2" w:rsidR="00FD0F19" w:rsidRPr="0046266F" w:rsidRDefault="00FD0F19" w:rsidP="00FD0F19">
      <w:pPr>
        <w:pStyle w:val="Heading5"/>
      </w:pPr>
      <w:r>
        <w:t>7.2.19</w:t>
      </w:r>
      <w:r w:rsidRPr="0046266F">
        <w:t>.4.1</w:t>
      </w:r>
      <w:r w:rsidRPr="0046266F">
        <w:tab/>
        <w:t>Initial conditions</w:t>
      </w:r>
    </w:p>
    <w:p w14:paraId="003FC186" w14:textId="77777777" w:rsidR="00FD0F19" w:rsidRDefault="00FD0F19" w:rsidP="00FD0F19">
      <w:r>
        <w:t>For this test both an NB-SS and a SAT-NB-SS is needed.</w:t>
      </w:r>
    </w:p>
    <w:p w14:paraId="28EFDDAA" w14:textId="77777777" w:rsidR="00FD0F19" w:rsidRDefault="00FD0F19" w:rsidP="00FD0F19">
      <w:r>
        <w:t>The NB-SS transmits on the BCCH, with the following network parameters:</w:t>
      </w:r>
    </w:p>
    <w:p w14:paraId="15178E24" w14:textId="77777777" w:rsidR="00FD0F19" w:rsidRDefault="00FD0F19" w:rsidP="00FD0F19">
      <w:pPr>
        <w:pStyle w:val="B1"/>
      </w:pPr>
      <w:r>
        <w:t>-</w:t>
      </w:r>
      <w:r>
        <w:tab/>
        <w:t>TAI (MCC/MNC/TAC):</w:t>
      </w:r>
      <w:r>
        <w:tab/>
        <w:t>244/007/0001.</w:t>
      </w:r>
    </w:p>
    <w:p w14:paraId="43B4B29A" w14:textId="77777777" w:rsidR="00FD0F19" w:rsidRDefault="00FD0F19" w:rsidP="00FD0F19">
      <w:pPr>
        <w:pStyle w:val="B1"/>
      </w:pPr>
      <w:r>
        <w:t>-</w:t>
      </w:r>
      <w:r>
        <w:tab/>
        <w:t>Access control:</w:t>
      </w:r>
      <w:r>
        <w:tab/>
        <w:t>unrestricted.</w:t>
      </w:r>
    </w:p>
    <w:p w14:paraId="06348847" w14:textId="77777777" w:rsidR="00FD0F19" w:rsidRPr="0046266F" w:rsidRDefault="00FD0F19" w:rsidP="00FD0F19">
      <w:r w:rsidRPr="0046266F">
        <w:t xml:space="preserve">The </w:t>
      </w:r>
      <w:r>
        <w:t>SAT-NB-SS</w:t>
      </w:r>
      <w:r w:rsidRPr="0046266F">
        <w:t xml:space="preserve"> transmits on the BCCH, with the following network parameters:</w:t>
      </w:r>
    </w:p>
    <w:p w14:paraId="285CC677" w14:textId="77777777" w:rsidR="00FD0F19" w:rsidRPr="0046266F" w:rsidRDefault="00FD0F19" w:rsidP="00FD0F19">
      <w:pPr>
        <w:pStyle w:val="B1"/>
      </w:pPr>
      <w:r w:rsidRPr="0046266F">
        <w:t>-</w:t>
      </w:r>
      <w:r w:rsidRPr="0046266F">
        <w:tab/>
        <w:t>TAI (MCC/MNC/TAC):</w:t>
      </w:r>
      <w:r w:rsidRPr="0046266F">
        <w:tab/>
        <w:t>244/083/0001.</w:t>
      </w:r>
    </w:p>
    <w:p w14:paraId="0A367F54" w14:textId="77777777" w:rsidR="00FD0F19" w:rsidRDefault="00FD0F19" w:rsidP="00FD0F19">
      <w:pPr>
        <w:pStyle w:val="B1"/>
      </w:pPr>
      <w:r w:rsidRPr="0046266F">
        <w:t>-</w:t>
      </w:r>
      <w:r w:rsidRPr="0046266F">
        <w:tab/>
        <w:t>Access control:</w:t>
      </w:r>
      <w:r w:rsidRPr="0046266F">
        <w:tab/>
        <w:t>unrestricted.</w:t>
      </w:r>
    </w:p>
    <w:p w14:paraId="67BF608D" w14:textId="77777777" w:rsidR="00FD0F19" w:rsidRPr="0014151B" w:rsidRDefault="00FD0F19" w:rsidP="00FD0F19">
      <w:pPr>
        <w:pStyle w:val="B1"/>
        <w:tabs>
          <w:tab w:val="left" w:pos="2835"/>
        </w:tabs>
      </w:pPr>
      <w:r>
        <w:t>-</w:t>
      </w:r>
      <w:r>
        <w:tab/>
        <w:t>System information combination 8 as defined in TS 36.508 [29] clause 8.1.4.3.1.1 is used.</w:t>
      </w:r>
    </w:p>
    <w:p w14:paraId="33E7F36A" w14:textId="77777777" w:rsidR="00FD0F19" w:rsidRDefault="00FD0F19" w:rsidP="00FD0F19">
      <w:pPr>
        <w:keepNext/>
        <w:keepLines/>
      </w:pPr>
      <w:r w:rsidRPr="0046266F">
        <w:t>The default E-UTRAN UICC is used, with the following exception:</w:t>
      </w:r>
    </w:p>
    <w:p w14:paraId="6471FC74"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03EECAE8"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AEAD4CF"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F301B0"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0E94736A"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701C5F01"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0B759DBB"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3A30C5D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7C2341DD"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6FA2BD48"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144790D"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4AE4D857"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484C5BAB"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ACT:</w:t>
      </w:r>
      <w:r w:rsidRPr="00943D4C">
        <w:tab/>
        <w:t>UTRAN</w:t>
      </w:r>
    </w:p>
    <w:p w14:paraId="346595B3"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382CC10E"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t>UTRAN</w:t>
      </w:r>
    </w:p>
    <w:p w14:paraId="27F7057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4A985AE0"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51E31E43"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110CD6D8"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r>
      <w:r>
        <w:t>E-UTRAN in NB-S1 mode</w:t>
      </w:r>
    </w:p>
    <w:p w14:paraId="349AE287"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4F12884"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2AC10C5"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3E0C0D9D"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6F7314C7"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10FF1035" w14:textId="77777777" w:rsidR="002536E4" w:rsidRPr="00943D4C" w:rsidRDefault="00FD0F19" w:rsidP="002536E4">
      <w:pPr>
        <w:pStyle w:val="EX"/>
        <w:tabs>
          <w:tab w:val="left" w:pos="2835"/>
        </w:tabs>
      </w:pPr>
      <w:r w:rsidRPr="00943D4C">
        <w:tab/>
      </w:r>
      <w:r w:rsidR="002536E4" w:rsidRPr="00943D4C">
        <w:t>12</w:t>
      </w:r>
      <w:r w:rsidR="002536E4" w:rsidRPr="00943D4C">
        <w:rPr>
          <w:vertAlign w:val="superscript"/>
        </w:rPr>
        <w:t>th</w:t>
      </w:r>
      <w:r w:rsidR="002536E4" w:rsidRPr="00943D4C">
        <w:t xml:space="preserve"> ACT:</w:t>
      </w:r>
      <w:r w:rsidR="002536E4" w:rsidRPr="00943D4C">
        <w:tab/>
        <w:t>E-UTRAN</w:t>
      </w:r>
    </w:p>
    <w:p w14:paraId="241D74A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60E834CD" w14:textId="77777777" w:rsidTr="002E7EB2">
        <w:tc>
          <w:tcPr>
            <w:tcW w:w="907" w:type="dxa"/>
            <w:tcBorders>
              <w:top w:val="single" w:sz="4" w:space="0" w:color="auto"/>
              <w:left w:val="single" w:sz="4" w:space="0" w:color="auto"/>
              <w:bottom w:val="single" w:sz="4" w:space="0" w:color="auto"/>
              <w:right w:val="single" w:sz="4" w:space="0" w:color="auto"/>
            </w:tcBorders>
          </w:tcPr>
          <w:p w14:paraId="19111BBD"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061D8CF"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04C74B0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6C9700FF"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80E173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9D9E6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6CD3A8C4"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0EFE59FF"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4ECF499A"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1477B1B"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2E4A6C56"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782AFB8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24015389"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1EE8203"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5FEA5BA"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652894FA" w14:textId="77777777" w:rsidR="002536E4" w:rsidRPr="00956F04" w:rsidRDefault="002536E4" w:rsidP="002E7EB2">
            <w:pPr>
              <w:pStyle w:val="TAL"/>
              <w:rPr>
                <w:b/>
                <w:bCs/>
              </w:rPr>
            </w:pPr>
            <w:r w:rsidRPr="00956F04">
              <w:rPr>
                <w:b/>
                <w:bCs/>
              </w:rPr>
              <w:t>B15</w:t>
            </w:r>
          </w:p>
        </w:tc>
      </w:tr>
      <w:tr w:rsidR="002536E4" w:rsidRPr="00943D4C" w14:paraId="686968A3" w14:textId="77777777" w:rsidTr="002E7EB2">
        <w:tc>
          <w:tcPr>
            <w:tcW w:w="907" w:type="dxa"/>
            <w:tcBorders>
              <w:top w:val="single" w:sz="4" w:space="0" w:color="auto"/>
              <w:left w:val="single" w:sz="4" w:space="0" w:color="auto"/>
              <w:bottom w:val="single" w:sz="4" w:space="0" w:color="auto"/>
              <w:right w:val="single" w:sz="4" w:space="0" w:color="auto"/>
            </w:tcBorders>
          </w:tcPr>
          <w:p w14:paraId="473E919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4663FDA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0711E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4614F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A9F5053"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D95F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A21AE2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922DBD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6959BB5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2752E2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47892C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0A43C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7B3E004"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A5B76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27A6608" w14:textId="6FB70BE0"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2CA8F26F" w14:textId="5C4F8869" w:rsidR="002536E4" w:rsidRPr="00943D4C" w:rsidRDefault="002536E4" w:rsidP="002E7EB2">
            <w:pPr>
              <w:pStyle w:val="TAL"/>
            </w:pPr>
            <w:r w:rsidRPr="00943D4C">
              <w:t>0</w:t>
            </w:r>
            <w:r>
              <w:t>0</w:t>
            </w:r>
          </w:p>
        </w:tc>
      </w:tr>
      <w:tr w:rsidR="002536E4" w:rsidRPr="00943D4C" w14:paraId="7F0090E3" w14:textId="77777777" w:rsidTr="002E7EB2">
        <w:tc>
          <w:tcPr>
            <w:tcW w:w="907" w:type="dxa"/>
            <w:tcBorders>
              <w:top w:val="single" w:sz="4" w:space="0" w:color="auto"/>
              <w:right w:val="single" w:sz="4" w:space="0" w:color="auto"/>
            </w:tcBorders>
          </w:tcPr>
          <w:p w14:paraId="2EE01DA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6DEE48A"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F25D8C"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FFB8E6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50934815"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D4123B9"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7043EBC"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8E7738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724916CE"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8FCBF3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3408DDB"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2E8EBB3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4AFF5D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77AF1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3851212"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3131B06" w14:textId="77777777" w:rsidR="002536E4" w:rsidRPr="00956F04" w:rsidRDefault="002536E4" w:rsidP="002E7EB2">
            <w:pPr>
              <w:pStyle w:val="TAL"/>
              <w:rPr>
                <w:b/>
                <w:bCs/>
              </w:rPr>
            </w:pPr>
            <w:r w:rsidRPr="00956F04">
              <w:rPr>
                <w:b/>
                <w:bCs/>
              </w:rPr>
              <w:t>B30</w:t>
            </w:r>
          </w:p>
        </w:tc>
      </w:tr>
      <w:tr w:rsidR="002536E4" w:rsidRPr="00943D4C" w14:paraId="04EEE47B" w14:textId="77777777" w:rsidTr="002E7EB2">
        <w:tc>
          <w:tcPr>
            <w:tcW w:w="907" w:type="dxa"/>
            <w:tcBorders>
              <w:right w:val="single" w:sz="4" w:space="0" w:color="auto"/>
            </w:tcBorders>
          </w:tcPr>
          <w:p w14:paraId="53C36141"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976E02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081A3A4"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786F86E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96E17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55AAF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D8C99C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F51FA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CCC6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5F849D6" w14:textId="7230FDAE" w:rsidR="002536E4" w:rsidRPr="00943D4C" w:rsidRDefault="002536E4" w:rsidP="002E7EB2">
            <w:pPr>
              <w:pStyle w:val="TAL"/>
            </w:pPr>
            <w:r>
              <w:t>01</w:t>
            </w:r>
          </w:p>
        </w:tc>
        <w:tc>
          <w:tcPr>
            <w:tcW w:w="624" w:type="dxa"/>
            <w:tcBorders>
              <w:top w:val="single" w:sz="4" w:space="0" w:color="auto"/>
              <w:left w:val="single" w:sz="4" w:space="0" w:color="auto"/>
              <w:bottom w:val="single" w:sz="4" w:space="0" w:color="auto"/>
              <w:right w:val="single" w:sz="4" w:space="0" w:color="auto"/>
            </w:tcBorders>
          </w:tcPr>
          <w:p w14:paraId="01358B7C" w14:textId="5C80FEBC"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E34C75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D1719C"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03005A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A9DCE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28C2185" w14:textId="77777777" w:rsidR="002536E4" w:rsidRPr="00943D4C" w:rsidRDefault="002536E4" w:rsidP="002E7EB2">
            <w:pPr>
              <w:pStyle w:val="TAL"/>
            </w:pPr>
            <w:r w:rsidRPr="00943D4C">
              <w:t>00</w:t>
            </w:r>
          </w:p>
        </w:tc>
      </w:tr>
      <w:tr w:rsidR="002536E4" w:rsidRPr="00943D4C" w14:paraId="63DB2EF3" w14:textId="77777777" w:rsidTr="002E7EB2">
        <w:tc>
          <w:tcPr>
            <w:tcW w:w="907" w:type="dxa"/>
            <w:tcBorders>
              <w:right w:val="single" w:sz="4" w:space="0" w:color="auto"/>
            </w:tcBorders>
          </w:tcPr>
          <w:p w14:paraId="5BBFEB3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CAFA772"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29B7B40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78254E0"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DFED12B"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3AB368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A571BE6"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AD63E5D"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82360B6"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041E16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A70607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1430A1D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8BDD0A9"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4FA9A2C"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6CF934FE"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2F72D827" w14:textId="77777777" w:rsidR="002536E4" w:rsidRPr="00956F04" w:rsidRDefault="002536E4" w:rsidP="002E7EB2">
            <w:pPr>
              <w:pStyle w:val="TAL"/>
              <w:rPr>
                <w:b/>
                <w:bCs/>
              </w:rPr>
            </w:pPr>
            <w:r w:rsidRPr="00956F04">
              <w:rPr>
                <w:b/>
                <w:bCs/>
              </w:rPr>
              <w:t>B45</w:t>
            </w:r>
          </w:p>
        </w:tc>
      </w:tr>
      <w:tr w:rsidR="002536E4" w:rsidRPr="00943D4C" w14:paraId="2CB69A21" w14:textId="77777777" w:rsidTr="002E7EB2">
        <w:tc>
          <w:tcPr>
            <w:tcW w:w="907" w:type="dxa"/>
            <w:tcBorders>
              <w:right w:val="single" w:sz="4" w:space="0" w:color="auto"/>
            </w:tcBorders>
          </w:tcPr>
          <w:p w14:paraId="6AA517D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A914F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994B0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ADFEE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BD490AE"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24BF4CA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EBD29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F9FE3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F9A28E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820AE4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8CA39F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1DF18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4C872C7"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8E8443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18DC40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6A6166A" w14:textId="77777777" w:rsidR="002536E4" w:rsidRPr="00943D4C" w:rsidRDefault="002536E4" w:rsidP="002E7EB2">
            <w:pPr>
              <w:pStyle w:val="TAL"/>
            </w:pPr>
            <w:r w:rsidRPr="00943D4C">
              <w:t>00</w:t>
            </w:r>
          </w:p>
        </w:tc>
      </w:tr>
      <w:tr w:rsidR="002536E4" w:rsidRPr="00943D4C" w14:paraId="51F7FB0C" w14:textId="77777777" w:rsidTr="002E7EB2">
        <w:tc>
          <w:tcPr>
            <w:tcW w:w="907" w:type="dxa"/>
            <w:tcBorders>
              <w:right w:val="single" w:sz="4" w:space="0" w:color="auto"/>
            </w:tcBorders>
          </w:tcPr>
          <w:p w14:paraId="7443B19C"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401B4C4"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3080B03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3F55F8F"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075FDD8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03C218BA"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83B5024"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267E543D"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77275DC"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5D20609F"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3E279C96"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10AF04C1"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255626EC"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1FF82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6802139"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5C8769F0" w14:textId="77777777" w:rsidR="002536E4" w:rsidRPr="00956F04" w:rsidRDefault="002536E4" w:rsidP="002E7EB2">
            <w:pPr>
              <w:pStyle w:val="TAL"/>
              <w:rPr>
                <w:b/>
                <w:bCs/>
              </w:rPr>
            </w:pPr>
            <w:r w:rsidRPr="00956F04">
              <w:rPr>
                <w:b/>
                <w:bCs/>
              </w:rPr>
              <w:t>B60</w:t>
            </w:r>
          </w:p>
        </w:tc>
      </w:tr>
      <w:tr w:rsidR="002536E4" w:rsidRPr="00943D4C" w14:paraId="41288EF8" w14:textId="77777777" w:rsidTr="002E7EB2">
        <w:tc>
          <w:tcPr>
            <w:tcW w:w="907" w:type="dxa"/>
            <w:tcBorders>
              <w:right w:val="single" w:sz="4" w:space="0" w:color="auto"/>
            </w:tcBorders>
          </w:tcPr>
          <w:p w14:paraId="3166D38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CE9A0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F87F53"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7839592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B1D603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10109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D0A6B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97F52C"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7AA5722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818FB7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74C2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5A5FC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18C988"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EF82C6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1CBC4D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14AE463" w14:textId="77777777" w:rsidR="002536E4" w:rsidRPr="00943D4C" w:rsidRDefault="002536E4" w:rsidP="002E7EB2">
            <w:pPr>
              <w:pStyle w:val="TAL"/>
            </w:pPr>
            <w:r w:rsidRPr="00943D4C">
              <w:t>00</w:t>
            </w:r>
          </w:p>
        </w:tc>
      </w:tr>
    </w:tbl>
    <w:p w14:paraId="4C01943D" w14:textId="77777777" w:rsidR="002536E4" w:rsidRDefault="002536E4" w:rsidP="002536E4"/>
    <w:p w14:paraId="693D3E68" w14:textId="73A0C152" w:rsidR="00FD0F19" w:rsidRDefault="00FD0F19" w:rsidP="002536E4">
      <w:r w:rsidRPr="0046266F">
        <w:t>The UICC is installed into the Terminal and the UE is set to automatic PLMN selection mode.</w:t>
      </w:r>
    </w:p>
    <w:p w14:paraId="6D900CB2" w14:textId="77777777" w:rsidR="00FD0F19" w:rsidRPr="0046266F" w:rsidRDefault="00FD0F19" w:rsidP="00FD0F19">
      <w:r>
        <w:t>The UE is pre-configured with the UE position defined in TS 36.508 [29] clause 4.13.</w:t>
      </w:r>
    </w:p>
    <w:p w14:paraId="4A43FE9A" w14:textId="5CDF3EDE" w:rsidR="00FD0F19" w:rsidRPr="0046266F" w:rsidRDefault="00FD0F19" w:rsidP="00FD0F19">
      <w:pPr>
        <w:pStyle w:val="Heading5"/>
      </w:pPr>
      <w:r>
        <w:t>7.2.19</w:t>
      </w:r>
      <w:r w:rsidRPr="0046266F">
        <w:t>.</w:t>
      </w:r>
      <w:r>
        <w:t>4.2</w:t>
      </w:r>
      <w:r w:rsidRPr="0046266F">
        <w:tab/>
        <w:t>Procedure</w:t>
      </w:r>
    </w:p>
    <w:p w14:paraId="2D8B3030" w14:textId="77777777" w:rsidR="00FD0F19" w:rsidRPr="0046266F" w:rsidRDefault="00FD0F19" w:rsidP="00FD0F19">
      <w:pPr>
        <w:pStyle w:val="B1"/>
      </w:pPr>
      <w:r w:rsidRPr="0046266F">
        <w:t>a)</w:t>
      </w:r>
      <w:r w:rsidRPr="0046266F">
        <w:tab/>
        <w:t>The UE is powered on.</w:t>
      </w:r>
    </w:p>
    <w:p w14:paraId="4FC47DE6"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003AFF">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401EBFF0"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76B63CCA" w14:textId="77777777" w:rsidR="00FD0F19" w:rsidRPr="0046266F" w:rsidRDefault="00FD0F19" w:rsidP="00FD0F19">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48471315"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69B3F6A6"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80A3F55" w14:textId="77777777" w:rsidR="00FD0F19" w:rsidRPr="0046266F" w:rsidRDefault="00FD0F19" w:rsidP="00FD0F19">
      <w:pPr>
        <w:pStyle w:val="B1"/>
      </w:pPr>
      <w:r w:rsidRPr="0046266F">
        <w:t>e)</w:t>
      </w:r>
      <w:r w:rsidRPr="0046266F">
        <w:tab/>
        <w:t>The UE is powered down.</w:t>
      </w:r>
    </w:p>
    <w:p w14:paraId="7C2C7179" w14:textId="58A4FAA8" w:rsidR="00FD0F19" w:rsidRPr="0046266F" w:rsidRDefault="00FD0F19" w:rsidP="00FD0F19">
      <w:pPr>
        <w:pStyle w:val="Heading4"/>
      </w:pPr>
      <w:r>
        <w:t>7.2.</w:t>
      </w:r>
      <w:r w:rsidR="004352F1">
        <w:t>19</w:t>
      </w:r>
      <w:r w:rsidRPr="0046266F">
        <w:t>.5</w:t>
      </w:r>
      <w:r w:rsidRPr="0046266F">
        <w:tab/>
        <w:t>Acceptance criteria</w:t>
      </w:r>
    </w:p>
    <w:p w14:paraId="500A27BE" w14:textId="77777777" w:rsidR="00FD0F19" w:rsidRPr="0046266F" w:rsidRDefault="00FD0F19" w:rsidP="00FD0F19">
      <w:pPr>
        <w:keepNext/>
        <w:keepLines/>
        <w:ind w:left="568" w:hanging="284"/>
      </w:pPr>
      <w:r w:rsidRPr="0046266F">
        <w:t xml:space="preserve">1) After step a) the UE shall send a </w:t>
      </w:r>
      <w:r w:rsidRPr="0046266F">
        <w:rPr>
          <w:i/>
        </w:rPr>
        <w:t>RRCConnectionRequest-NB</w:t>
      </w:r>
      <w:r w:rsidRPr="0046266F">
        <w:t xml:space="preserve"> on the </w:t>
      </w:r>
      <w:r w:rsidRPr="00003AFF">
        <w:t>satellite E-UTRAN in NB-S1 mode</w:t>
      </w:r>
      <w:r>
        <w:t xml:space="preserve"> </w:t>
      </w:r>
      <w:r w:rsidRPr="0046266F">
        <w:t xml:space="preserve">cell related to the BCCH transmitting MCC/MNC 244/083 to the </w:t>
      </w:r>
      <w:r>
        <w:t>SAT-</w:t>
      </w:r>
      <w:r w:rsidRPr="0046266F">
        <w:t>NB-SS.</w:t>
      </w:r>
    </w:p>
    <w:p w14:paraId="30A3765F" w14:textId="77777777" w:rsidR="00FD0F19" w:rsidRPr="0046266F" w:rsidRDefault="00FD0F19" w:rsidP="00FD0F19">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0A00E5E5" w14:textId="77777777" w:rsidR="00FD0F19" w:rsidRPr="0046266F" w:rsidRDefault="00FD0F19" w:rsidP="00FD0F1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F802B53" w14:textId="77777777" w:rsidR="00FD0F19" w:rsidRPr="0046266F" w:rsidRDefault="00FD0F19" w:rsidP="00FD0F19">
      <w:pPr>
        <w:ind w:left="568" w:hanging="284"/>
      </w:pPr>
      <w:r w:rsidRPr="0046266F">
        <w:t>4)</w:t>
      </w:r>
      <w:r w:rsidRPr="0046266F">
        <w:tab/>
        <w:t xml:space="preserve">After step </w:t>
      </w:r>
      <w:r>
        <w:t>d</w:t>
      </w:r>
      <w:r w:rsidRPr="0046266F">
        <w:t>) the USIM shall contain the following values:</w:t>
      </w:r>
    </w:p>
    <w:p w14:paraId="530B04A4"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68BDDA39"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669A3F5"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2DC3D362" w14:textId="77777777" w:rsidR="00FD0F19" w:rsidRPr="0046266F" w:rsidRDefault="00FD0F19" w:rsidP="00FD0F19">
      <w:pPr>
        <w:keepLines/>
        <w:tabs>
          <w:tab w:val="left" w:pos="2835"/>
        </w:tabs>
        <w:spacing w:after="0"/>
        <w:ind w:left="1702" w:hanging="1418"/>
        <w:rPr>
          <w:rFonts w:ascii="Arial" w:hAnsi="Arial"/>
          <w:b/>
          <w:sz w:val="8"/>
          <w:szCs w:val="8"/>
        </w:rPr>
      </w:pPr>
      <w:r w:rsidRPr="0046266F">
        <w:tab/>
        <w:t>EPS update status:</w:t>
      </w:r>
      <w:r w:rsidRPr="0046266F">
        <w:tab/>
        <w:t>updated</w:t>
      </w:r>
    </w:p>
    <w:p w14:paraId="4C912739" w14:textId="77777777" w:rsidR="00FD0F19" w:rsidRPr="0046266F" w:rsidRDefault="00FD0F19" w:rsidP="00FD0F19">
      <w:pPr>
        <w:pStyle w:val="EW"/>
        <w:tabs>
          <w:tab w:val="left" w:pos="2835"/>
        </w:tabs>
      </w:pPr>
    </w:p>
    <w:p w14:paraId="779AA0A0" w14:textId="77777777" w:rsidR="00FD0F19" w:rsidRPr="0046266F" w:rsidRDefault="00FD0F19" w:rsidP="00FD0F1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2D2172BB" w14:textId="77777777" w:rsidTr="00AA6A96">
        <w:tc>
          <w:tcPr>
            <w:tcW w:w="959" w:type="dxa"/>
            <w:tcBorders>
              <w:top w:val="single" w:sz="4" w:space="0" w:color="auto"/>
              <w:left w:val="single" w:sz="4" w:space="0" w:color="auto"/>
              <w:bottom w:val="single" w:sz="4" w:space="0" w:color="auto"/>
              <w:right w:val="single" w:sz="4" w:space="0" w:color="auto"/>
            </w:tcBorders>
          </w:tcPr>
          <w:p w14:paraId="0211220D" w14:textId="77777777" w:rsidR="00FD0F19" w:rsidRPr="0046266F" w:rsidRDefault="00FD0F19"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653ED04" w14:textId="77777777" w:rsidR="00FD0F19" w:rsidRPr="00003AFF" w:rsidRDefault="00FD0F19" w:rsidP="00AA6A96">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3CB8974F" w14:textId="77777777" w:rsidR="00FD0F19" w:rsidRPr="00003AFF" w:rsidRDefault="00FD0F19" w:rsidP="00AA6A96">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10918EEA" w14:textId="77777777" w:rsidR="00FD0F19" w:rsidRPr="00003AFF" w:rsidRDefault="00FD0F19" w:rsidP="00AA6A96">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3B2458FC" w14:textId="77777777" w:rsidR="00FD0F19" w:rsidRPr="00003AFF" w:rsidRDefault="00FD0F19" w:rsidP="00AA6A96">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7C769B4D" w14:textId="77777777" w:rsidR="00FD0F19" w:rsidRPr="00003AFF" w:rsidRDefault="00FD0F19" w:rsidP="00AA6A96">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D30DE6B" w14:textId="77777777" w:rsidR="00FD0F19" w:rsidRPr="00003AFF" w:rsidRDefault="00FD0F19" w:rsidP="00AA6A96">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06D19C0C" w14:textId="77777777" w:rsidR="00FD0F19" w:rsidRPr="00003AFF" w:rsidRDefault="00FD0F19" w:rsidP="00AA6A96">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325C1E80" w14:textId="77777777" w:rsidR="00FD0F19" w:rsidRPr="00003AFF" w:rsidRDefault="00FD0F19" w:rsidP="00AA6A96">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130AD970" w14:textId="77777777" w:rsidR="00FD0F19" w:rsidRPr="00003AFF" w:rsidRDefault="00FD0F19" w:rsidP="00AA6A96">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2244555D" w14:textId="77777777" w:rsidR="00FD0F19" w:rsidRPr="00003AFF" w:rsidRDefault="00FD0F19" w:rsidP="00AA6A96">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328B82B0" w14:textId="77777777" w:rsidR="00FD0F19" w:rsidRPr="00003AFF" w:rsidRDefault="00FD0F19" w:rsidP="00AA6A96">
            <w:pPr>
              <w:pStyle w:val="TAL"/>
              <w:rPr>
                <w:b/>
                <w:bCs/>
              </w:rPr>
            </w:pPr>
            <w:r w:rsidRPr="00003AFF">
              <w:rPr>
                <w:b/>
                <w:bCs/>
              </w:rPr>
              <w:t>B11</w:t>
            </w:r>
          </w:p>
        </w:tc>
      </w:tr>
      <w:tr w:rsidR="00FD0F19" w:rsidRPr="0046266F" w14:paraId="1A2A1461" w14:textId="77777777" w:rsidTr="00AA6A96">
        <w:tc>
          <w:tcPr>
            <w:tcW w:w="959" w:type="dxa"/>
            <w:tcBorders>
              <w:top w:val="single" w:sz="4" w:space="0" w:color="auto"/>
              <w:left w:val="single" w:sz="4" w:space="0" w:color="auto"/>
              <w:bottom w:val="single" w:sz="4" w:space="0" w:color="auto"/>
              <w:right w:val="single" w:sz="4" w:space="0" w:color="auto"/>
            </w:tcBorders>
          </w:tcPr>
          <w:p w14:paraId="773B2CC6" w14:textId="77777777" w:rsidR="00FD0F19" w:rsidRPr="0046266F" w:rsidRDefault="00FD0F19"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43194A7" w14:textId="77777777" w:rsidR="00FD0F19" w:rsidRPr="0046266F" w:rsidRDefault="00FD0F19"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D2093B8" w14:textId="77777777" w:rsidR="00FD0F19" w:rsidRPr="0046266F" w:rsidRDefault="00FD0F19"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5CFFDDF"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74B0995"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4BB947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B3B4BF4"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CDDCEB8"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4504515" w14:textId="77777777" w:rsidR="00FD0F19" w:rsidRPr="0046266F" w:rsidRDefault="00FD0F19"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677011B" w14:textId="77777777" w:rsidR="00FD0F19" w:rsidRPr="0046266F" w:rsidRDefault="00FD0F19"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E7257C7" w14:textId="77777777" w:rsidR="00FD0F19" w:rsidRPr="0046266F" w:rsidRDefault="00FD0F19"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39E4781" w14:textId="77777777" w:rsidR="00FD0F19" w:rsidRPr="0046266F" w:rsidRDefault="00FD0F19" w:rsidP="00AA6A96">
            <w:pPr>
              <w:pStyle w:val="TAL"/>
            </w:pPr>
            <w:r w:rsidRPr="0046266F">
              <w:t>65</w:t>
            </w:r>
          </w:p>
        </w:tc>
      </w:tr>
      <w:tr w:rsidR="00FD0F19" w:rsidRPr="0046266F" w14:paraId="26081CDF" w14:textId="77777777" w:rsidTr="00AA6A96">
        <w:tc>
          <w:tcPr>
            <w:tcW w:w="959" w:type="dxa"/>
            <w:tcBorders>
              <w:right w:val="single" w:sz="4" w:space="0" w:color="auto"/>
            </w:tcBorders>
          </w:tcPr>
          <w:p w14:paraId="5B5C9219"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95DA027" w14:textId="77777777" w:rsidR="00FD0F19" w:rsidRPr="00003AFF" w:rsidRDefault="00FD0F19" w:rsidP="00AA6A96">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67D5AE30" w14:textId="77777777" w:rsidR="00FD0F19" w:rsidRPr="00003AFF" w:rsidRDefault="00FD0F19" w:rsidP="00AA6A96">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B886638" w14:textId="77777777" w:rsidR="00FD0F19" w:rsidRPr="00003AFF" w:rsidRDefault="00FD0F19" w:rsidP="00AA6A96">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0AC632B6" w14:textId="77777777" w:rsidR="00FD0F19" w:rsidRPr="00003AFF" w:rsidRDefault="00FD0F19" w:rsidP="00AA6A96">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709424B7" w14:textId="77777777" w:rsidR="00FD0F19" w:rsidRPr="00003AFF" w:rsidRDefault="00FD0F19" w:rsidP="00AA6A96">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7E516DF2" w14:textId="77777777" w:rsidR="00FD0F19" w:rsidRPr="00003AFF" w:rsidRDefault="00FD0F19" w:rsidP="00AA6A96">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14F3EBA8" w14:textId="77777777" w:rsidR="00FD0F19" w:rsidRPr="00003AFF" w:rsidRDefault="00FD0F19" w:rsidP="00AA6A96">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6CA4408E"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744D6E16"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9852E6A"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65526C0D" w14:textId="77777777" w:rsidR="00FD0F19" w:rsidRPr="0046266F" w:rsidRDefault="00FD0F19" w:rsidP="00AA6A96">
            <w:pPr>
              <w:pStyle w:val="TAL"/>
            </w:pPr>
          </w:p>
        </w:tc>
      </w:tr>
      <w:tr w:rsidR="00FD0F19" w:rsidRPr="0046266F" w14:paraId="19100561" w14:textId="77777777" w:rsidTr="00AA6A96">
        <w:tc>
          <w:tcPr>
            <w:tcW w:w="959" w:type="dxa"/>
            <w:tcBorders>
              <w:right w:val="single" w:sz="4" w:space="0" w:color="auto"/>
            </w:tcBorders>
          </w:tcPr>
          <w:p w14:paraId="20484AF0"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06FAE4F" w14:textId="77777777" w:rsidR="00FD0F19" w:rsidRPr="0046266F" w:rsidRDefault="00FD0F19"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77ECD5D" w14:textId="77777777" w:rsidR="00FD0F19" w:rsidRPr="0046266F" w:rsidRDefault="00FD0F19" w:rsidP="00AA6A96">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6993942" w14:textId="77777777" w:rsidR="00FD0F19" w:rsidRPr="0046266F" w:rsidRDefault="00FD0F19" w:rsidP="00AA6A96">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F3675F6" w14:textId="77777777" w:rsidR="00FD0F19" w:rsidRPr="0046266F" w:rsidRDefault="00FD0F19" w:rsidP="00AA6A96">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58482A"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0D55F61" w14:textId="77777777" w:rsidR="00FD0F19" w:rsidRPr="0046266F" w:rsidRDefault="00FD0F19"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4B8EA33" w14:textId="77777777" w:rsidR="00FD0F19" w:rsidRPr="0046266F" w:rsidRDefault="00FD0F19"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4FD77D3"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AEAB691"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96A9525" w14:textId="77777777" w:rsidR="00FD0F19" w:rsidRPr="0046266F" w:rsidRDefault="00FD0F19"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8E87652" w14:textId="77777777" w:rsidR="00FD0F19" w:rsidRPr="0046266F" w:rsidRDefault="00FD0F19" w:rsidP="00AA6A96">
            <w:pPr>
              <w:pStyle w:val="TAL"/>
            </w:pPr>
          </w:p>
        </w:tc>
      </w:tr>
    </w:tbl>
    <w:p w14:paraId="16AB08B2" w14:textId="77777777" w:rsidR="00FD0F19" w:rsidRPr="0046266F" w:rsidRDefault="00FD0F19" w:rsidP="00FD0F19"/>
    <w:p w14:paraId="3A795FD1" w14:textId="3083B8B4" w:rsidR="00FD0F19" w:rsidRPr="0046266F" w:rsidRDefault="00FD0F19" w:rsidP="00FD0F19">
      <w:pPr>
        <w:pStyle w:val="Heading3"/>
      </w:pPr>
      <w:r>
        <w:lastRenderedPageBreak/>
        <w:t>7.2.</w:t>
      </w:r>
      <w:r w:rsidR="004352F1">
        <w:t>20</w:t>
      </w:r>
      <w:r w:rsidRPr="0046266F">
        <w:tab/>
      </w:r>
      <w:r w:rsidRPr="00B41E30">
        <w:t>UE recognising the priority order of the User controlled PLMN selector list using an ACT preference NG-RAN/</w:t>
      </w:r>
      <w:r>
        <w:t>S</w:t>
      </w:r>
      <w:r w:rsidRPr="00B41E30">
        <w:t>atellite E-UTRAN in NB-S1 mode</w:t>
      </w:r>
    </w:p>
    <w:p w14:paraId="5D5DB5E2" w14:textId="3FA81853" w:rsidR="00FD0F19" w:rsidRPr="0046266F" w:rsidRDefault="00FD0F19" w:rsidP="00FD0F19">
      <w:pPr>
        <w:pStyle w:val="Heading4"/>
      </w:pPr>
      <w:r>
        <w:t>7.2.</w:t>
      </w:r>
      <w:r w:rsidR="004352F1">
        <w:t>20</w:t>
      </w:r>
      <w:r w:rsidRPr="0046266F">
        <w:t>.1</w:t>
      </w:r>
      <w:r w:rsidRPr="0046266F">
        <w:tab/>
        <w:t>Definition and applicability</w:t>
      </w:r>
    </w:p>
    <w:p w14:paraId="6F177A96" w14:textId="77777777" w:rsidR="00FD0F19" w:rsidRPr="0046266F" w:rsidRDefault="00FD0F19" w:rsidP="00FD0F1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2C6C460" w14:textId="2F49A2AF" w:rsidR="00FD0F19" w:rsidRPr="0046266F" w:rsidRDefault="00FD0F19" w:rsidP="00FD0F19">
      <w:pPr>
        <w:pStyle w:val="Heading4"/>
      </w:pPr>
      <w:r>
        <w:t>7.2.</w:t>
      </w:r>
      <w:r w:rsidR="004352F1">
        <w:t>20</w:t>
      </w:r>
      <w:r w:rsidRPr="0046266F">
        <w:t>.2</w:t>
      </w:r>
      <w:r w:rsidRPr="0046266F">
        <w:tab/>
        <w:t>Conformance requirement</w:t>
      </w:r>
    </w:p>
    <w:p w14:paraId="4E6888B1" w14:textId="77777777" w:rsidR="00FD0F19" w:rsidRPr="0046266F" w:rsidRDefault="00FD0F19" w:rsidP="00FD0F19">
      <w:r w:rsidRPr="0046266F">
        <w:t>When registering onto a VPLMN the UE shall take into account the priority of the ACT identifier in the preferred list on the USIM.</w:t>
      </w:r>
    </w:p>
    <w:p w14:paraId="1B50C4D8" w14:textId="77777777" w:rsidR="00FD0F19" w:rsidRPr="0046266F" w:rsidRDefault="00FD0F19" w:rsidP="00FD0F19">
      <w:pPr>
        <w:ind w:left="568" w:hanging="284"/>
      </w:pPr>
      <w:r w:rsidRPr="0046266F">
        <w:t>-</w:t>
      </w:r>
      <w:r w:rsidRPr="0046266F">
        <w:tab/>
        <w:t>TS 22.011 [6], clause 3.2.2;</w:t>
      </w:r>
    </w:p>
    <w:p w14:paraId="049C6472" w14:textId="77777777" w:rsidR="00FD0F19" w:rsidRPr="0046266F" w:rsidRDefault="00FD0F19" w:rsidP="00FD0F19">
      <w:pPr>
        <w:ind w:left="568" w:hanging="284"/>
      </w:pPr>
      <w:r w:rsidRPr="0046266F">
        <w:t>-</w:t>
      </w:r>
      <w:r w:rsidRPr="0046266F">
        <w:tab/>
        <w:t>TS 31.102 [4], clauses 4.2.5 and 5.1.1.2.</w:t>
      </w:r>
    </w:p>
    <w:p w14:paraId="7EC611F2" w14:textId="42A5267C" w:rsidR="00FD0F19" w:rsidRPr="0046266F" w:rsidRDefault="00FD0F19" w:rsidP="00FD0F19">
      <w:pPr>
        <w:pStyle w:val="Heading4"/>
      </w:pPr>
      <w:r>
        <w:t>7.2.</w:t>
      </w:r>
      <w:r w:rsidR="004352F1">
        <w:t>20</w:t>
      </w:r>
      <w:r w:rsidRPr="0046266F">
        <w:t>.3</w:t>
      </w:r>
      <w:r w:rsidRPr="0046266F">
        <w:tab/>
        <w:t>Test purpose</w:t>
      </w:r>
    </w:p>
    <w:p w14:paraId="0FAB7B63" w14:textId="77777777" w:rsidR="00FD0F19" w:rsidRPr="0046266F" w:rsidRDefault="00FD0F19" w:rsidP="00FD0F1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satellite E-UTRAN in NB-S1 mode</w:t>
      </w:r>
      <w:r w:rsidRPr="0046266F">
        <w:t xml:space="preserve"> mode has to be handled correctly by the UE.</w:t>
      </w:r>
    </w:p>
    <w:p w14:paraId="40A92BDA" w14:textId="2054E47B" w:rsidR="00FD0F19" w:rsidRPr="0046266F" w:rsidRDefault="00FD0F19" w:rsidP="00FD0F19">
      <w:pPr>
        <w:pStyle w:val="Heading4"/>
      </w:pPr>
      <w:r>
        <w:t>7.2.</w:t>
      </w:r>
      <w:r w:rsidR="004352F1">
        <w:t>20</w:t>
      </w:r>
      <w:r w:rsidRPr="0046266F">
        <w:t>.4</w:t>
      </w:r>
      <w:r w:rsidRPr="0046266F">
        <w:tab/>
        <w:t>Method of test</w:t>
      </w:r>
    </w:p>
    <w:p w14:paraId="35042E73" w14:textId="74FB0C76" w:rsidR="00FD0F19" w:rsidRPr="0046266F" w:rsidRDefault="00FD0F19" w:rsidP="00FD0F19">
      <w:pPr>
        <w:pStyle w:val="Heading5"/>
      </w:pPr>
      <w:r>
        <w:t>7.2.</w:t>
      </w:r>
      <w:r w:rsidR="004352F1">
        <w:t>20</w:t>
      </w:r>
      <w:r w:rsidRPr="0046266F">
        <w:t>.4.1</w:t>
      </w:r>
      <w:r w:rsidRPr="0046266F">
        <w:tab/>
        <w:t>Initial conditions</w:t>
      </w:r>
    </w:p>
    <w:p w14:paraId="7C76CCF6" w14:textId="77777777" w:rsidR="00FD0F19" w:rsidRDefault="00FD0F19" w:rsidP="00FD0F19">
      <w:r>
        <w:t>For this test both a NG-SS and a SAT-NB-SS is needed.</w:t>
      </w:r>
    </w:p>
    <w:p w14:paraId="74A1FBBD" w14:textId="77777777" w:rsidR="00FD0F19" w:rsidRDefault="00FD0F19" w:rsidP="00FD0F19">
      <w:r>
        <w:t>The NG-SS transmits on BCCH, with the following network parameters:</w:t>
      </w:r>
    </w:p>
    <w:p w14:paraId="054383F7" w14:textId="77777777" w:rsidR="00FD0F19" w:rsidRDefault="00FD0F19" w:rsidP="00FD0F19">
      <w:pPr>
        <w:pStyle w:val="B1"/>
        <w:tabs>
          <w:tab w:val="left" w:pos="2835"/>
        </w:tabs>
      </w:pPr>
      <w:r>
        <w:t>-</w:t>
      </w:r>
      <w:r>
        <w:tab/>
        <w:t>TAI (MCC/MNC/TAC):</w:t>
      </w:r>
      <w:r>
        <w:tab/>
        <w:t>244/005/000001.</w:t>
      </w:r>
    </w:p>
    <w:p w14:paraId="0A2A496A" w14:textId="77777777" w:rsidR="00FD0F19" w:rsidRDefault="00FD0F19" w:rsidP="00FD0F19">
      <w:pPr>
        <w:pStyle w:val="B1"/>
        <w:tabs>
          <w:tab w:val="left" w:pos="2835"/>
        </w:tabs>
      </w:pPr>
      <w:r>
        <w:t>-</w:t>
      </w:r>
      <w:r>
        <w:tab/>
        <w:t>Access control:</w:t>
      </w:r>
      <w:r>
        <w:tab/>
        <w:t>unrestricted.</w:t>
      </w:r>
    </w:p>
    <w:p w14:paraId="134F2135" w14:textId="77777777" w:rsidR="00FD0F19" w:rsidRPr="0046266F" w:rsidRDefault="00FD0F19" w:rsidP="00FD0F19">
      <w:r w:rsidRPr="0046266F">
        <w:t xml:space="preserve">The </w:t>
      </w:r>
      <w:r>
        <w:t>SAT-NB-SS</w:t>
      </w:r>
      <w:r w:rsidRPr="0046266F">
        <w:t xml:space="preserve"> transmits on the BCCH, with the following network parameters:</w:t>
      </w:r>
    </w:p>
    <w:p w14:paraId="5DB99C7C" w14:textId="77777777" w:rsidR="00FD0F19" w:rsidRPr="0046266F" w:rsidRDefault="00FD0F19" w:rsidP="00FD0F19">
      <w:pPr>
        <w:pStyle w:val="B1"/>
      </w:pPr>
      <w:r w:rsidRPr="0046266F">
        <w:t>-</w:t>
      </w:r>
      <w:r w:rsidRPr="0046266F">
        <w:tab/>
        <w:t>TAI (MCC/MNC/TAC):</w:t>
      </w:r>
      <w:r w:rsidRPr="0046266F">
        <w:tab/>
        <w:t>244/083/0001.</w:t>
      </w:r>
    </w:p>
    <w:p w14:paraId="34B51DA9" w14:textId="77777777" w:rsidR="00FD0F19" w:rsidRDefault="00FD0F19" w:rsidP="00FD0F19">
      <w:pPr>
        <w:pStyle w:val="B1"/>
      </w:pPr>
      <w:r w:rsidRPr="0046266F">
        <w:t>-</w:t>
      </w:r>
      <w:r w:rsidRPr="0046266F">
        <w:tab/>
        <w:t>Access control:</w:t>
      </w:r>
      <w:r w:rsidRPr="0046266F">
        <w:tab/>
        <w:t>unrestricted.</w:t>
      </w:r>
    </w:p>
    <w:p w14:paraId="233FA35B" w14:textId="77777777" w:rsidR="00FD0F19" w:rsidRPr="0014151B" w:rsidRDefault="00FD0F19" w:rsidP="00FD0F19">
      <w:pPr>
        <w:pStyle w:val="B1"/>
        <w:tabs>
          <w:tab w:val="left" w:pos="2835"/>
        </w:tabs>
      </w:pPr>
      <w:r>
        <w:t>-</w:t>
      </w:r>
      <w:r>
        <w:tab/>
        <w:t>System information combination 8 as defined in TS 36.508 [29] clause 8.1.4.3.1.1 is used.</w:t>
      </w:r>
    </w:p>
    <w:p w14:paraId="5B6A8E0F" w14:textId="77777777" w:rsidR="00FD0F19" w:rsidRDefault="00FD0F19" w:rsidP="00FD0F19">
      <w:pPr>
        <w:keepNext/>
        <w:keepLines/>
      </w:pPr>
      <w:r w:rsidRPr="0046266F">
        <w:t>The default E-UTRAN UICC is used, with the following exception:</w:t>
      </w:r>
    </w:p>
    <w:p w14:paraId="21D8B18A" w14:textId="77777777" w:rsidR="00FD0F19" w:rsidRDefault="00FD0F19" w:rsidP="00FD0F19">
      <w:pPr>
        <w:keepNext/>
        <w:keepLines/>
      </w:pPr>
      <w:r w:rsidRPr="0046266F">
        <w:rPr>
          <w:b/>
        </w:rPr>
        <w:t>EF</w:t>
      </w:r>
      <w:r w:rsidRPr="0046266F">
        <w:rPr>
          <w:b/>
          <w:vertAlign w:val="subscript"/>
        </w:rPr>
        <w:t>PLMNwACT</w:t>
      </w:r>
      <w:r w:rsidRPr="0046266F">
        <w:rPr>
          <w:b/>
        </w:rPr>
        <w:t xml:space="preserve"> (UPLMN Selector)</w:t>
      </w:r>
    </w:p>
    <w:p w14:paraId="111FB7AE" w14:textId="77777777" w:rsidR="00FD0F19" w:rsidRPr="00943D4C" w:rsidRDefault="00FD0F19" w:rsidP="00FD0F1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08D638B3" w14:textId="77777777" w:rsidR="00FD0F19" w:rsidRPr="00943D4C" w:rsidRDefault="00FD0F19" w:rsidP="00FD0F19">
      <w:pPr>
        <w:pStyle w:val="EW"/>
        <w:tabs>
          <w:tab w:val="left" w:pos="2835"/>
        </w:tabs>
      </w:pPr>
      <w:r w:rsidRPr="00943D4C">
        <w:tab/>
        <w:t>1</w:t>
      </w:r>
      <w:r w:rsidRPr="00943D4C">
        <w:rPr>
          <w:vertAlign w:val="superscript"/>
        </w:rPr>
        <w:t>st</w:t>
      </w:r>
      <w:r w:rsidRPr="00943D4C">
        <w:t xml:space="preserve"> ACT:</w:t>
      </w:r>
      <w:r w:rsidRPr="00943D4C">
        <w:tab/>
        <w:t>E-UTRAN</w:t>
      </w:r>
    </w:p>
    <w:p w14:paraId="1D49DE22"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PLMN:</w:t>
      </w:r>
      <w:r w:rsidRPr="00943D4C">
        <w:tab/>
        <w:t>244 081</w:t>
      </w:r>
    </w:p>
    <w:p w14:paraId="35DB6D2F" w14:textId="77777777" w:rsidR="00FD0F19" w:rsidRPr="00943D4C" w:rsidRDefault="00FD0F19" w:rsidP="00FD0F19">
      <w:pPr>
        <w:pStyle w:val="EW"/>
        <w:tabs>
          <w:tab w:val="left" w:pos="2835"/>
        </w:tabs>
      </w:pPr>
      <w:r w:rsidRPr="00943D4C">
        <w:tab/>
        <w:t>2</w:t>
      </w:r>
      <w:r w:rsidRPr="00943D4C">
        <w:rPr>
          <w:vertAlign w:val="superscript"/>
        </w:rPr>
        <w:t>nd</w:t>
      </w:r>
      <w:r w:rsidRPr="00943D4C">
        <w:t xml:space="preserve"> ACT:</w:t>
      </w:r>
      <w:r w:rsidRPr="00943D4C">
        <w:tab/>
      </w:r>
      <w:r>
        <w:t>GSM</w:t>
      </w:r>
    </w:p>
    <w:p w14:paraId="3DF86BB5"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PLMN:</w:t>
      </w:r>
      <w:r w:rsidRPr="00943D4C">
        <w:tab/>
        <w:t>244 083</w:t>
      </w:r>
    </w:p>
    <w:p w14:paraId="7E48CB1A" w14:textId="77777777" w:rsidR="00FD0F19" w:rsidRPr="00943D4C" w:rsidRDefault="00FD0F19" w:rsidP="00FD0F19">
      <w:pPr>
        <w:pStyle w:val="EW"/>
        <w:tabs>
          <w:tab w:val="left" w:pos="2835"/>
        </w:tabs>
      </w:pPr>
      <w:r w:rsidRPr="00943D4C">
        <w:tab/>
        <w:t>3</w:t>
      </w:r>
      <w:r w:rsidRPr="00943D4C">
        <w:rPr>
          <w:vertAlign w:val="superscript"/>
        </w:rPr>
        <w:t>rd</w:t>
      </w:r>
      <w:r w:rsidRPr="00943D4C">
        <w:t xml:space="preserve"> ACT:</w:t>
      </w:r>
      <w:r w:rsidRPr="00943D4C">
        <w:tab/>
      </w:r>
      <w:r w:rsidRPr="00423676">
        <w:t>satellite E-UTRAN in NB-S1 mode</w:t>
      </w:r>
    </w:p>
    <w:p w14:paraId="49A4A82B"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PLMN:</w:t>
      </w:r>
      <w:r w:rsidRPr="00943D4C">
        <w:tab/>
        <w:t>244 082</w:t>
      </w:r>
    </w:p>
    <w:p w14:paraId="4CD4600C" w14:textId="77777777" w:rsidR="00FD0F19" w:rsidRPr="00943D4C" w:rsidRDefault="00FD0F19" w:rsidP="00FD0F19">
      <w:pPr>
        <w:pStyle w:val="EW"/>
        <w:tabs>
          <w:tab w:val="left" w:pos="2835"/>
        </w:tabs>
      </w:pPr>
      <w:r w:rsidRPr="00943D4C">
        <w:tab/>
        <w:t>4</w:t>
      </w:r>
      <w:r w:rsidRPr="00943D4C">
        <w:rPr>
          <w:vertAlign w:val="superscript"/>
        </w:rPr>
        <w:t>th</w:t>
      </w:r>
      <w:r w:rsidRPr="00943D4C">
        <w:t xml:space="preserve"> ACT:</w:t>
      </w:r>
      <w:r w:rsidRPr="00943D4C">
        <w:tab/>
        <w:t>GSM</w:t>
      </w:r>
    </w:p>
    <w:p w14:paraId="0A7591D1"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PLMN:</w:t>
      </w:r>
      <w:r w:rsidRPr="00943D4C">
        <w:tab/>
        <w:t>244 003</w:t>
      </w:r>
    </w:p>
    <w:p w14:paraId="5B67B027" w14:textId="77777777" w:rsidR="00FD0F19" w:rsidRPr="00943D4C" w:rsidRDefault="00FD0F19" w:rsidP="00FD0F19">
      <w:pPr>
        <w:pStyle w:val="EW"/>
        <w:tabs>
          <w:tab w:val="left" w:pos="2835"/>
        </w:tabs>
      </w:pPr>
      <w:r w:rsidRPr="00943D4C">
        <w:tab/>
        <w:t>5</w:t>
      </w:r>
      <w:r w:rsidRPr="00943D4C">
        <w:rPr>
          <w:vertAlign w:val="superscript"/>
        </w:rPr>
        <w:t>th</w:t>
      </w:r>
      <w:r w:rsidRPr="00943D4C">
        <w:t xml:space="preserve"> ACT:</w:t>
      </w:r>
      <w:r w:rsidRPr="00943D4C">
        <w:tab/>
      </w:r>
      <w:r w:rsidRPr="00423676">
        <w:t>satellite E-UTRAN in NB-S1 mode</w:t>
      </w:r>
    </w:p>
    <w:p w14:paraId="33DDAEF8" w14:textId="77777777" w:rsidR="00FD0F19" w:rsidRPr="00943D4C" w:rsidRDefault="00FD0F19" w:rsidP="00FD0F19">
      <w:pPr>
        <w:pStyle w:val="EW"/>
        <w:tabs>
          <w:tab w:val="left" w:pos="2835"/>
        </w:tabs>
      </w:pPr>
      <w:r w:rsidRPr="00943D4C">
        <w:tab/>
        <w:t>6</w:t>
      </w:r>
      <w:r w:rsidRPr="00943D4C">
        <w:rPr>
          <w:vertAlign w:val="superscript"/>
        </w:rPr>
        <w:t>th</w:t>
      </w:r>
      <w:r w:rsidRPr="00943D4C">
        <w:t xml:space="preserve"> PLMN:</w:t>
      </w:r>
      <w:r w:rsidRPr="00943D4C">
        <w:tab/>
        <w:t>244 004</w:t>
      </w:r>
    </w:p>
    <w:p w14:paraId="5A8E4206" w14:textId="77777777" w:rsidR="00FD0F19" w:rsidRPr="00943D4C" w:rsidRDefault="00FD0F19" w:rsidP="00FD0F19">
      <w:pPr>
        <w:pStyle w:val="EW"/>
        <w:tabs>
          <w:tab w:val="left" w:pos="2835"/>
        </w:tabs>
      </w:pPr>
      <w:r w:rsidRPr="00943D4C">
        <w:lastRenderedPageBreak/>
        <w:tab/>
        <w:t>6</w:t>
      </w:r>
      <w:r w:rsidRPr="00943D4C">
        <w:rPr>
          <w:vertAlign w:val="superscript"/>
        </w:rPr>
        <w:t>th</w:t>
      </w:r>
      <w:r w:rsidRPr="00943D4C">
        <w:t xml:space="preserve"> ACT:</w:t>
      </w:r>
      <w:r w:rsidRPr="00943D4C">
        <w:tab/>
        <w:t>UTRAN</w:t>
      </w:r>
    </w:p>
    <w:p w14:paraId="1E87C988"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PLMN:</w:t>
      </w:r>
      <w:r w:rsidRPr="00943D4C">
        <w:tab/>
        <w:t>244 005</w:t>
      </w:r>
    </w:p>
    <w:p w14:paraId="5A4B28B7" w14:textId="77777777" w:rsidR="00FD0F19" w:rsidRPr="00943D4C" w:rsidRDefault="00FD0F19" w:rsidP="00FD0F19">
      <w:pPr>
        <w:pStyle w:val="EW"/>
        <w:tabs>
          <w:tab w:val="left" w:pos="2835"/>
        </w:tabs>
      </w:pPr>
      <w:r w:rsidRPr="00943D4C">
        <w:tab/>
        <w:t>7</w:t>
      </w:r>
      <w:r w:rsidRPr="00943D4C">
        <w:rPr>
          <w:vertAlign w:val="superscript"/>
        </w:rPr>
        <w:t>th</w:t>
      </w:r>
      <w:r w:rsidRPr="00943D4C">
        <w:t xml:space="preserve"> ACT:</w:t>
      </w:r>
      <w:r w:rsidRPr="00943D4C">
        <w:tab/>
      </w:r>
      <w:r>
        <w:t>NG-RAN</w:t>
      </w:r>
    </w:p>
    <w:p w14:paraId="1065EB2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PLMN:</w:t>
      </w:r>
      <w:r w:rsidRPr="00943D4C">
        <w:tab/>
        <w:t>244 081</w:t>
      </w:r>
    </w:p>
    <w:p w14:paraId="30FB9FAC" w14:textId="77777777" w:rsidR="00FD0F19" w:rsidRPr="00943D4C" w:rsidRDefault="00FD0F19" w:rsidP="00FD0F19">
      <w:pPr>
        <w:pStyle w:val="EW"/>
        <w:tabs>
          <w:tab w:val="left" w:pos="2835"/>
        </w:tabs>
      </w:pPr>
      <w:r w:rsidRPr="00943D4C">
        <w:tab/>
        <w:t>8</w:t>
      </w:r>
      <w:r w:rsidRPr="00943D4C">
        <w:rPr>
          <w:vertAlign w:val="superscript"/>
        </w:rPr>
        <w:t>th</w:t>
      </w:r>
      <w:r w:rsidRPr="00943D4C">
        <w:t xml:space="preserve"> ACT:</w:t>
      </w:r>
      <w:r w:rsidRPr="00943D4C">
        <w:tab/>
        <w:t>UTRAN</w:t>
      </w:r>
    </w:p>
    <w:p w14:paraId="4029552A"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PLMN:</w:t>
      </w:r>
      <w:r w:rsidRPr="00943D4C">
        <w:tab/>
        <w:t>244 007</w:t>
      </w:r>
    </w:p>
    <w:p w14:paraId="0CB4F145" w14:textId="77777777" w:rsidR="00FD0F19" w:rsidRPr="00943D4C" w:rsidRDefault="00FD0F19" w:rsidP="00FD0F19">
      <w:pPr>
        <w:pStyle w:val="EW"/>
        <w:tabs>
          <w:tab w:val="left" w:pos="2835"/>
        </w:tabs>
      </w:pPr>
      <w:r w:rsidRPr="00943D4C">
        <w:tab/>
        <w:t>9</w:t>
      </w:r>
      <w:r w:rsidRPr="00943D4C">
        <w:rPr>
          <w:vertAlign w:val="superscript"/>
        </w:rPr>
        <w:t>th</w:t>
      </w:r>
      <w:r w:rsidRPr="00943D4C">
        <w:t xml:space="preserve"> ACT:</w:t>
      </w:r>
      <w:r w:rsidRPr="00943D4C">
        <w:tab/>
        <w:t>UTRAN</w:t>
      </w:r>
    </w:p>
    <w:p w14:paraId="1498A2B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PLMN:</w:t>
      </w:r>
      <w:r w:rsidRPr="00943D4C">
        <w:tab/>
        <w:t>244 008</w:t>
      </w:r>
    </w:p>
    <w:p w14:paraId="3EA6CDE6" w14:textId="77777777" w:rsidR="00FD0F19" w:rsidRPr="00943D4C" w:rsidRDefault="00FD0F19" w:rsidP="00FD0F19">
      <w:pPr>
        <w:pStyle w:val="EW"/>
        <w:tabs>
          <w:tab w:val="left" w:pos="2835"/>
        </w:tabs>
      </w:pPr>
      <w:r w:rsidRPr="00943D4C">
        <w:tab/>
        <w:t>10</w:t>
      </w:r>
      <w:r w:rsidRPr="00943D4C">
        <w:rPr>
          <w:vertAlign w:val="superscript"/>
        </w:rPr>
        <w:t>th</w:t>
      </w:r>
      <w:r w:rsidRPr="00943D4C">
        <w:t xml:space="preserve"> ACT:</w:t>
      </w:r>
      <w:r w:rsidRPr="00943D4C">
        <w:tab/>
        <w:t>E-UTRAN</w:t>
      </w:r>
    </w:p>
    <w:p w14:paraId="2035C9B9"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PLMN:</w:t>
      </w:r>
      <w:r w:rsidRPr="00943D4C">
        <w:tab/>
        <w:t>244 009</w:t>
      </w:r>
    </w:p>
    <w:p w14:paraId="4A887787" w14:textId="77777777" w:rsidR="00FD0F19" w:rsidRPr="00943D4C" w:rsidRDefault="00FD0F19" w:rsidP="00FD0F19">
      <w:pPr>
        <w:pStyle w:val="EW"/>
        <w:tabs>
          <w:tab w:val="left" w:pos="2835"/>
        </w:tabs>
      </w:pPr>
      <w:r w:rsidRPr="00943D4C">
        <w:tab/>
        <w:t>11</w:t>
      </w:r>
      <w:r w:rsidRPr="00943D4C">
        <w:rPr>
          <w:vertAlign w:val="superscript"/>
        </w:rPr>
        <w:t>th</w:t>
      </w:r>
      <w:r w:rsidRPr="00943D4C">
        <w:t xml:space="preserve"> ACT:</w:t>
      </w:r>
      <w:r w:rsidRPr="00943D4C">
        <w:tab/>
        <w:t>UTRAN</w:t>
      </w:r>
    </w:p>
    <w:p w14:paraId="705E4E28" w14:textId="77777777" w:rsidR="00FD0F19" w:rsidRPr="00943D4C" w:rsidRDefault="00FD0F19" w:rsidP="00FD0F19">
      <w:pPr>
        <w:pStyle w:val="EW"/>
        <w:tabs>
          <w:tab w:val="left" w:pos="2835"/>
        </w:tabs>
      </w:pPr>
      <w:r w:rsidRPr="00943D4C">
        <w:tab/>
        <w:t>12</w:t>
      </w:r>
      <w:r w:rsidRPr="00943D4C">
        <w:rPr>
          <w:vertAlign w:val="superscript"/>
        </w:rPr>
        <w:t>th</w:t>
      </w:r>
      <w:r w:rsidRPr="00943D4C">
        <w:t xml:space="preserve"> PLMN:</w:t>
      </w:r>
      <w:r w:rsidRPr="00943D4C">
        <w:tab/>
        <w:t>244 010</w:t>
      </w:r>
    </w:p>
    <w:p w14:paraId="6CE945BF" w14:textId="77777777" w:rsidR="00FD0F19" w:rsidRPr="00943D4C" w:rsidRDefault="00FD0F19" w:rsidP="00FD0F19">
      <w:pPr>
        <w:pStyle w:val="EX"/>
        <w:tabs>
          <w:tab w:val="left" w:pos="2835"/>
        </w:tabs>
      </w:pPr>
      <w:r w:rsidRPr="00943D4C">
        <w:tab/>
        <w:t>12</w:t>
      </w:r>
      <w:r w:rsidRPr="00943D4C">
        <w:rPr>
          <w:vertAlign w:val="superscript"/>
        </w:rPr>
        <w:t>th</w:t>
      </w:r>
      <w:r w:rsidRPr="00943D4C">
        <w:t xml:space="preserve"> ACT:</w:t>
      </w:r>
      <w:r w:rsidRPr="00943D4C">
        <w:tab/>
        <w:t>E-UTRAN</w:t>
      </w:r>
    </w:p>
    <w:p w14:paraId="4C259BE9" w14:textId="77777777" w:rsidR="00FD0F19" w:rsidRPr="00943D4C" w:rsidRDefault="00FD0F19" w:rsidP="00FD0F1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D0F19" w:rsidRPr="00943D4C" w14:paraId="6670B9B3" w14:textId="77777777" w:rsidTr="00AA6A96">
        <w:tc>
          <w:tcPr>
            <w:tcW w:w="907" w:type="dxa"/>
            <w:tcBorders>
              <w:top w:val="single" w:sz="4" w:space="0" w:color="auto"/>
              <w:left w:val="single" w:sz="4" w:space="0" w:color="auto"/>
              <w:bottom w:val="single" w:sz="4" w:space="0" w:color="auto"/>
              <w:right w:val="single" w:sz="4" w:space="0" w:color="auto"/>
            </w:tcBorders>
          </w:tcPr>
          <w:p w14:paraId="59DB064C" w14:textId="77777777" w:rsidR="00FD0F19" w:rsidRPr="00943D4C" w:rsidRDefault="00FD0F19" w:rsidP="00AA6A96">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428D647B" w14:textId="77777777" w:rsidR="00FD0F19" w:rsidRPr="00956F04" w:rsidRDefault="00FD0F19" w:rsidP="00AA6A96">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554987A" w14:textId="77777777" w:rsidR="00FD0F19" w:rsidRPr="00956F04" w:rsidRDefault="00FD0F19" w:rsidP="00AA6A96">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596A5955" w14:textId="77777777" w:rsidR="00FD0F19" w:rsidRPr="00956F04" w:rsidRDefault="00FD0F19" w:rsidP="00AA6A96">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FF209FD" w14:textId="77777777" w:rsidR="00FD0F19" w:rsidRPr="00956F04" w:rsidRDefault="00FD0F19" w:rsidP="00AA6A96">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3760F44" w14:textId="77777777" w:rsidR="00FD0F19" w:rsidRPr="00956F04" w:rsidRDefault="00FD0F19" w:rsidP="00AA6A96">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334942C" w14:textId="77777777" w:rsidR="00FD0F19" w:rsidRPr="00956F04" w:rsidRDefault="00FD0F19" w:rsidP="00AA6A96">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325281C" w14:textId="77777777" w:rsidR="00FD0F19" w:rsidRPr="00956F04" w:rsidRDefault="00FD0F19" w:rsidP="00AA6A96">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380A8FD" w14:textId="77777777" w:rsidR="00FD0F19" w:rsidRPr="00956F04" w:rsidRDefault="00FD0F19" w:rsidP="00AA6A96">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09DFE48E" w14:textId="77777777" w:rsidR="00FD0F19" w:rsidRPr="00956F04" w:rsidRDefault="00FD0F19" w:rsidP="00AA6A96">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4FCB9D" w14:textId="77777777" w:rsidR="00FD0F19" w:rsidRPr="00956F04" w:rsidRDefault="00FD0F19" w:rsidP="00AA6A96">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943306F" w14:textId="77777777" w:rsidR="00FD0F19" w:rsidRPr="00956F04" w:rsidRDefault="00FD0F19" w:rsidP="00AA6A96">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1A5E978" w14:textId="77777777" w:rsidR="00FD0F19" w:rsidRPr="00956F04" w:rsidRDefault="00FD0F19" w:rsidP="00AA6A96">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24FA5D96" w14:textId="77777777" w:rsidR="00FD0F19" w:rsidRPr="00956F04" w:rsidRDefault="00FD0F19" w:rsidP="00AA6A96">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33E517CA" w14:textId="77777777" w:rsidR="00FD0F19" w:rsidRPr="00956F04" w:rsidRDefault="00FD0F19" w:rsidP="00AA6A96">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76CE611E" w14:textId="77777777" w:rsidR="00FD0F19" w:rsidRPr="00956F04" w:rsidRDefault="00FD0F19" w:rsidP="00AA6A96">
            <w:pPr>
              <w:pStyle w:val="TAL"/>
              <w:rPr>
                <w:b/>
                <w:bCs/>
              </w:rPr>
            </w:pPr>
            <w:r w:rsidRPr="00956F04">
              <w:rPr>
                <w:b/>
                <w:bCs/>
              </w:rPr>
              <w:t>B15</w:t>
            </w:r>
          </w:p>
        </w:tc>
      </w:tr>
      <w:tr w:rsidR="00FD0F19" w:rsidRPr="00943D4C" w14:paraId="29DFBE80" w14:textId="77777777" w:rsidTr="00AA6A96">
        <w:tc>
          <w:tcPr>
            <w:tcW w:w="907" w:type="dxa"/>
            <w:tcBorders>
              <w:top w:val="single" w:sz="4" w:space="0" w:color="auto"/>
              <w:left w:val="single" w:sz="4" w:space="0" w:color="auto"/>
              <w:bottom w:val="single" w:sz="4" w:space="0" w:color="auto"/>
              <w:right w:val="single" w:sz="4" w:space="0" w:color="auto"/>
            </w:tcBorders>
          </w:tcPr>
          <w:p w14:paraId="0D910755" w14:textId="77777777" w:rsidR="00FD0F19" w:rsidRPr="00943D4C" w:rsidRDefault="00FD0F19" w:rsidP="00AA6A96">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FD312A9"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F7F9B83"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D7DBA5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B61AB6F"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CFAC4C0"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B5AC44D"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429B3E9"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EE7C7B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E66C2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ED12EB3"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F96AF6"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89225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7F7BF5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6756FD5" w14:textId="45F5BFA2"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125033CB" w14:textId="56265CCF" w:rsidR="00FD0F19" w:rsidRPr="00943D4C" w:rsidRDefault="00FD0F19" w:rsidP="00AA6A96">
            <w:pPr>
              <w:pStyle w:val="TAL"/>
            </w:pPr>
            <w:r w:rsidRPr="00943D4C">
              <w:t>0</w:t>
            </w:r>
            <w:r w:rsidR="00355968">
              <w:t>0</w:t>
            </w:r>
          </w:p>
        </w:tc>
      </w:tr>
      <w:tr w:rsidR="00FD0F19" w:rsidRPr="00943D4C" w14:paraId="5BCA66B1" w14:textId="77777777" w:rsidTr="00AA6A96">
        <w:tc>
          <w:tcPr>
            <w:tcW w:w="907" w:type="dxa"/>
            <w:tcBorders>
              <w:top w:val="single" w:sz="4" w:space="0" w:color="auto"/>
              <w:right w:val="single" w:sz="4" w:space="0" w:color="auto"/>
            </w:tcBorders>
          </w:tcPr>
          <w:p w14:paraId="079C007B"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6CB2935" w14:textId="77777777" w:rsidR="00FD0F19" w:rsidRPr="00956F04" w:rsidRDefault="00FD0F19" w:rsidP="00AA6A96">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3AF88469" w14:textId="77777777" w:rsidR="00FD0F19" w:rsidRPr="00956F04" w:rsidRDefault="00FD0F19" w:rsidP="00AA6A96">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AFC85C9" w14:textId="77777777" w:rsidR="00FD0F19" w:rsidRPr="00956F04" w:rsidRDefault="00FD0F19" w:rsidP="00AA6A96">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4A56175" w14:textId="77777777" w:rsidR="00FD0F19" w:rsidRPr="00956F04" w:rsidRDefault="00FD0F19" w:rsidP="00AA6A96">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798C602" w14:textId="77777777" w:rsidR="00FD0F19" w:rsidRPr="00956F04" w:rsidRDefault="00FD0F19" w:rsidP="00AA6A96">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0AF101FD" w14:textId="77777777" w:rsidR="00FD0F19" w:rsidRPr="00956F04" w:rsidRDefault="00FD0F19" w:rsidP="00AA6A96">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5AE5F06B" w14:textId="77777777" w:rsidR="00FD0F19" w:rsidRPr="00956F04" w:rsidRDefault="00FD0F19" w:rsidP="00AA6A96">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2452AD6" w14:textId="77777777" w:rsidR="00FD0F19" w:rsidRPr="00956F04" w:rsidRDefault="00FD0F19" w:rsidP="00AA6A96">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72893825" w14:textId="77777777" w:rsidR="00FD0F19" w:rsidRPr="00956F04" w:rsidRDefault="00FD0F19" w:rsidP="00AA6A96">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53BCC92" w14:textId="77777777" w:rsidR="00FD0F19" w:rsidRPr="00956F04" w:rsidRDefault="00FD0F19" w:rsidP="00AA6A96">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3223AA86" w14:textId="77777777" w:rsidR="00FD0F19" w:rsidRPr="00956F04" w:rsidRDefault="00FD0F19" w:rsidP="00AA6A96">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1D5193F9" w14:textId="77777777" w:rsidR="00FD0F19" w:rsidRPr="00956F04" w:rsidRDefault="00FD0F19" w:rsidP="00AA6A96">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DA68143" w14:textId="77777777" w:rsidR="00FD0F19" w:rsidRPr="00956F04" w:rsidRDefault="00FD0F19" w:rsidP="00AA6A96">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7B9BDF5" w14:textId="77777777" w:rsidR="00FD0F19" w:rsidRPr="00956F04" w:rsidRDefault="00FD0F19" w:rsidP="00AA6A96">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BB938F3" w14:textId="77777777" w:rsidR="00FD0F19" w:rsidRPr="00956F04" w:rsidRDefault="00FD0F19" w:rsidP="00AA6A96">
            <w:pPr>
              <w:pStyle w:val="TAL"/>
              <w:rPr>
                <w:b/>
                <w:bCs/>
              </w:rPr>
            </w:pPr>
            <w:r w:rsidRPr="00956F04">
              <w:rPr>
                <w:b/>
                <w:bCs/>
              </w:rPr>
              <w:t>B30</w:t>
            </w:r>
          </w:p>
        </w:tc>
      </w:tr>
      <w:tr w:rsidR="00FD0F19" w:rsidRPr="00943D4C" w14:paraId="74D7ABFD" w14:textId="77777777" w:rsidTr="00AA6A96">
        <w:tc>
          <w:tcPr>
            <w:tcW w:w="907" w:type="dxa"/>
            <w:tcBorders>
              <w:right w:val="single" w:sz="4" w:space="0" w:color="auto"/>
            </w:tcBorders>
          </w:tcPr>
          <w:p w14:paraId="7ED278C7"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6B705A6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048579D" w14:textId="77777777" w:rsidR="00FD0F19" w:rsidRPr="00943D4C" w:rsidRDefault="00FD0F19" w:rsidP="00AA6A96">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0255FF2D"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82B0C5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685E2F0"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96006E7"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3F58D1B" w14:textId="77777777" w:rsidR="00FD0F19" w:rsidRPr="00943D4C" w:rsidRDefault="00FD0F19" w:rsidP="00AA6A96">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E331FB2"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53D62B" w14:textId="19EB703C" w:rsidR="00FD0F19" w:rsidRPr="00943D4C" w:rsidRDefault="00FD0F19" w:rsidP="00AA6A96">
            <w:pPr>
              <w:pStyle w:val="TAL"/>
            </w:pPr>
            <w:r>
              <w:t>0</w:t>
            </w:r>
            <w:r w:rsidR="00355968">
              <w:t>1</w:t>
            </w:r>
          </w:p>
        </w:tc>
        <w:tc>
          <w:tcPr>
            <w:tcW w:w="624" w:type="dxa"/>
            <w:tcBorders>
              <w:top w:val="single" w:sz="4" w:space="0" w:color="auto"/>
              <w:left w:val="single" w:sz="4" w:space="0" w:color="auto"/>
              <w:bottom w:val="single" w:sz="4" w:space="0" w:color="auto"/>
              <w:right w:val="single" w:sz="4" w:space="0" w:color="auto"/>
            </w:tcBorders>
          </w:tcPr>
          <w:p w14:paraId="3D4BF5AE" w14:textId="67C93514" w:rsidR="00FD0F19" w:rsidRPr="00943D4C" w:rsidRDefault="00FD0F19" w:rsidP="00AA6A96">
            <w:pPr>
              <w:pStyle w:val="TAL"/>
            </w:pPr>
            <w:r w:rsidRPr="00943D4C">
              <w:t>0</w:t>
            </w:r>
            <w:r w:rsidR="00355968">
              <w:t>0</w:t>
            </w:r>
          </w:p>
        </w:tc>
        <w:tc>
          <w:tcPr>
            <w:tcW w:w="624" w:type="dxa"/>
            <w:tcBorders>
              <w:top w:val="single" w:sz="4" w:space="0" w:color="auto"/>
              <w:left w:val="single" w:sz="4" w:space="0" w:color="auto"/>
              <w:bottom w:val="single" w:sz="4" w:space="0" w:color="auto"/>
              <w:right w:val="single" w:sz="4" w:space="0" w:color="auto"/>
            </w:tcBorders>
          </w:tcPr>
          <w:p w14:paraId="261CE7A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DF0E563" w14:textId="77777777" w:rsidR="00FD0F19" w:rsidRPr="00943D4C" w:rsidRDefault="00FD0F19" w:rsidP="00AA6A96">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9CE55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718689E"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E725FF3" w14:textId="77777777" w:rsidR="00FD0F19" w:rsidRPr="00943D4C" w:rsidRDefault="00FD0F19" w:rsidP="00AA6A96">
            <w:pPr>
              <w:pStyle w:val="TAL"/>
            </w:pPr>
            <w:r w:rsidRPr="00943D4C">
              <w:t>00</w:t>
            </w:r>
          </w:p>
        </w:tc>
      </w:tr>
      <w:tr w:rsidR="00FD0F19" w:rsidRPr="00943D4C" w14:paraId="5D7DBC1D" w14:textId="77777777" w:rsidTr="00AA6A96">
        <w:tc>
          <w:tcPr>
            <w:tcW w:w="907" w:type="dxa"/>
            <w:tcBorders>
              <w:right w:val="single" w:sz="4" w:space="0" w:color="auto"/>
            </w:tcBorders>
          </w:tcPr>
          <w:p w14:paraId="10EE0A64"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7114D03" w14:textId="77777777" w:rsidR="00FD0F19" w:rsidRPr="00956F04" w:rsidRDefault="00FD0F19" w:rsidP="00AA6A96">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0DC425CA" w14:textId="77777777" w:rsidR="00FD0F19" w:rsidRPr="00956F04" w:rsidRDefault="00FD0F19" w:rsidP="00AA6A96">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38EA649D" w14:textId="77777777" w:rsidR="00FD0F19" w:rsidRPr="00956F04" w:rsidRDefault="00FD0F19" w:rsidP="00AA6A96">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322B7A6" w14:textId="77777777" w:rsidR="00FD0F19" w:rsidRPr="00956F04" w:rsidRDefault="00FD0F19" w:rsidP="00AA6A96">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5EC2243" w14:textId="77777777" w:rsidR="00FD0F19" w:rsidRPr="00956F04" w:rsidRDefault="00FD0F19" w:rsidP="00AA6A96">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EEB3EB4" w14:textId="77777777" w:rsidR="00FD0F19" w:rsidRPr="00956F04" w:rsidRDefault="00FD0F19" w:rsidP="00AA6A96">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1D15B7A" w14:textId="77777777" w:rsidR="00FD0F19" w:rsidRPr="00956F04" w:rsidRDefault="00FD0F19" w:rsidP="00AA6A96">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37AF3A3A" w14:textId="77777777" w:rsidR="00FD0F19" w:rsidRPr="00956F04" w:rsidRDefault="00FD0F19" w:rsidP="00AA6A96">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5993EB" w14:textId="77777777" w:rsidR="00FD0F19" w:rsidRPr="00956F04" w:rsidRDefault="00FD0F19" w:rsidP="00AA6A96">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F8C77D5" w14:textId="77777777" w:rsidR="00FD0F19" w:rsidRPr="00956F04" w:rsidRDefault="00FD0F19" w:rsidP="00AA6A96">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4ADE21EF" w14:textId="77777777" w:rsidR="00FD0F19" w:rsidRPr="00956F04" w:rsidRDefault="00FD0F19" w:rsidP="00AA6A96">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6C8BBE5" w14:textId="77777777" w:rsidR="00FD0F19" w:rsidRPr="00956F04" w:rsidRDefault="00FD0F19" w:rsidP="00AA6A96">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DDD1384" w14:textId="77777777" w:rsidR="00FD0F19" w:rsidRPr="00956F04" w:rsidRDefault="00FD0F19" w:rsidP="00AA6A96">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454261D4" w14:textId="77777777" w:rsidR="00FD0F19" w:rsidRPr="00956F04" w:rsidRDefault="00FD0F19" w:rsidP="00AA6A96">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EAFE8AB" w14:textId="77777777" w:rsidR="00FD0F19" w:rsidRPr="00956F04" w:rsidRDefault="00FD0F19" w:rsidP="00AA6A96">
            <w:pPr>
              <w:pStyle w:val="TAL"/>
              <w:rPr>
                <w:b/>
                <w:bCs/>
              </w:rPr>
            </w:pPr>
            <w:r w:rsidRPr="00956F04">
              <w:rPr>
                <w:b/>
                <w:bCs/>
              </w:rPr>
              <w:t>B45</w:t>
            </w:r>
          </w:p>
        </w:tc>
      </w:tr>
      <w:tr w:rsidR="00FD0F19" w:rsidRPr="00943D4C" w14:paraId="6ECA85C8" w14:textId="77777777" w:rsidTr="00AA6A96">
        <w:tc>
          <w:tcPr>
            <w:tcW w:w="907" w:type="dxa"/>
            <w:tcBorders>
              <w:right w:val="single" w:sz="4" w:space="0" w:color="auto"/>
            </w:tcBorders>
          </w:tcPr>
          <w:p w14:paraId="3BA69621"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00DA318E"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DABC597" w14:textId="77777777" w:rsidR="00FD0F19" w:rsidRPr="00943D4C" w:rsidRDefault="00FD0F19" w:rsidP="00AA6A96">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1C803C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44D683" w14:textId="77777777" w:rsidR="00FD0F19" w:rsidRPr="00943D4C" w:rsidRDefault="00FD0F19" w:rsidP="00AA6A96">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48E6196F"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E6A99DB"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A9D4665" w14:textId="77777777" w:rsidR="00FD0F19" w:rsidRPr="00943D4C" w:rsidRDefault="00FD0F19" w:rsidP="00AA6A96">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EA25062"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F2823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97A3DD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A2397F"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8463F3" w14:textId="77777777" w:rsidR="00FD0F19" w:rsidRPr="00943D4C" w:rsidRDefault="00FD0F19" w:rsidP="00AA6A96">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CFB3E91"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9C0517"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57BF09D" w14:textId="77777777" w:rsidR="00FD0F19" w:rsidRPr="00943D4C" w:rsidRDefault="00FD0F19" w:rsidP="00AA6A96">
            <w:pPr>
              <w:pStyle w:val="TAL"/>
            </w:pPr>
            <w:r w:rsidRPr="00943D4C">
              <w:t>00</w:t>
            </w:r>
          </w:p>
        </w:tc>
      </w:tr>
      <w:tr w:rsidR="00FD0F19" w:rsidRPr="00943D4C" w14:paraId="6B2CE9EE" w14:textId="77777777" w:rsidTr="00AA6A96">
        <w:tc>
          <w:tcPr>
            <w:tcW w:w="907" w:type="dxa"/>
            <w:tcBorders>
              <w:right w:val="single" w:sz="4" w:space="0" w:color="auto"/>
            </w:tcBorders>
          </w:tcPr>
          <w:p w14:paraId="6A7B462F"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16407515" w14:textId="77777777" w:rsidR="00FD0F19" w:rsidRPr="00956F04" w:rsidRDefault="00FD0F19" w:rsidP="00AA6A96">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41D871B5" w14:textId="77777777" w:rsidR="00FD0F19" w:rsidRPr="00956F04" w:rsidRDefault="00FD0F19" w:rsidP="00AA6A96">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278F06BF" w14:textId="77777777" w:rsidR="00FD0F19" w:rsidRPr="00956F04" w:rsidRDefault="00FD0F19" w:rsidP="00AA6A96">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50286A2" w14:textId="77777777" w:rsidR="00FD0F19" w:rsidRPr="00956F04" w:rsidRDefault="00FD0F19" w:rsidP="00AA6A96">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F3C600" w14:textId="77777777" w:rsidR="00FD0F19" w:rsidRPr="00956F04" w:rsidRDefault="00FD0F19" w:rsidP="00AA6A96">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6EFFBCF9" w14:textId="77777777" w:rsidR="00FD0F19" w:rsidRPr="00956F04" w:rsidRDefault="00FD0F19" w:rsidP="00AA6A96">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64018787" w14:textId="77777777" w:rsidR="00FD0F19" w:rsidRPr="00956F04" w:rsidRDefault="00FD0F19" w:rsidP="00AA6A96">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29B9359D" w14:textId="77777777" w:rsidR="00FD0F19" w:rsidRPr="00956F04" w:rsidRDefault="00FD0F19" w:rsidP="00AA6A96">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14A8D45" w14:textId="77777777" w:rsidR="00FD0F19" w:rsidRPr="00956F04" w:rsidRDefault="00FD0F19" w:rsidP="00AA6A96">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41A639C" w14:textId="77777777" w:rsidR="00FD0F19" w:rsidRPr="00956F04" w:rsidRDefault="00FD0F19" w:rsidP="00AA6A96">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36C45D1" w14:textId="77777777" w:rsidR="00FD0F19" w:rsidRPr="00956F04" w:rsidRDefault="00FD0F19" w:rsidP="00AA6A96">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BBF3D37" w14:textId="77777777" w:rsidR="00FD0F19" w:rsidRPr="00956F04" w:rsidRDefault="00FD0F19" w:rsidP="00AA6A96">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029C3C1A" w14:textId="77777777" w:rsidR="00FD0F19" w:rsidRPr="00956F04" w:rsidRDefault="00FD0F19" w:rsidP="00AA6A96">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3EBA721C" w14:textId="77777777" w:rsidR="00FD0F19" w:rsidRPr="00956F04" w:rsidRDefault="00FD0F19" w:rsidP="00AA6A96">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1B86CA6" w14:textId="77777777" w:rsidR="00FD0F19" w:rsidRPr="00956F04" w:rsidRDefault="00FD0F19" w:rsidP="00AA6A96">
            <w:pPr>
              <w:pStyle w:val="TAL"/>
              <w:rPr>
                <w:b/>
                <w:bCs/>
              </w:rPr>
            </w:pPr>
            <w:r w:rsidRPr="00956F04">
              <w:rPr>
                <w:b/>
                <w:bCs/>
              </w:rPr>
              <w:t>B60</w:t>
            </w:r>
          </w:p>
        </w:tc>
      </w:tr>
      <w:tr w:rsidR="00FD0F19" w:rsidRPr="00943D4C" w14:paraId="096EB950" w14:textId="77777777" w:rsidTr="00AA6A96">
        <w:tc>
          <w:tcPr>
            <w:tcW w:w="907" w:type="dxa"/>
            <w:tcBorders>
              <w:right w:val="single" w:sz="4" w:space="0" w:color="auto"/>
            </w:tcBorders>
          </w:tcPr>
          <w:p w14:paraId="35173032" w14:textId="77777777" w:rsidR="00FD0F19" w:rsidRPr="00943D4C" w:rsidRDefault="00FD0F19" w:rsidP="00AA6A96">
            <w:pPr>
              <w:pStyle w:val="TAL"/>
            </w:pPr>
          </w:p>
        </w:tc>
        <w:tc>
          <w:tcPr>
            <w:tcW w:w="624" w:type="dxa"/>
            <w:tcBorders>
              <w:top w:val="single" w:sz="4" w:space="0" w:color="auto"/>
              <w:left w:val="single" w:sz="4" w:space="0" w:color="auto"/>
              <w:bottom w:val="single" w:sz="4" w:space="0" w:color="auto"/>
              <w:right w:val="single" w:sz="4" w:space="0" w:color="auto"/>
            </w:tcBorders>
          </w:tcPr>
          <w:p w14:paraId="55A0B4D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45C125" w14:textId="77777777" w:rsidR="00FD0F19" w:rsidRPr="00943D4C" w:rsidRDefault="00FD0F19" w:rsidP="00AA6A96">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C0F6EA6"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14B7B6"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0D8A00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180F1E3"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ACC38CD" w14:textId="77777777" w:rsidR="00FD0F19" w:rsidRPr="00943D4C" w:rsidRDefault="00FD0F19" w:rsidP="00AA6A96">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7ABF82D"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5CA446" w14:textId="77777777" w:rsidR="00FD0F19" w:rsidRPr="00943D4C" w:rsidRDefault="00FD0F19" w:rsidP="00AA6A96">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16E7AB" w14:textId="77777777" w:rsidR="00FD0F19" w:rsidRPr="00943D4C" w:rsidRDefault="00FD0F19" w:rsidP="00AA6A96">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C28DF2" w14:textId="77777777" w:rsidR="00FD0F19" w:rsidRPr="00943D4C" w:rsidRDefault="00FD0F19" w:rsidP="00AA6A96">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3CC5C72" w14:textId="77777777" w:rsidR="00FD0F19" w:rsidRPr="00943D4C" w:rsidRDefault="00FD0F19" w:rsidP="00AA6A96">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620371F4" w14:textId="77777777" w:rsidR="00FD0F19" w:rsidRPr="00943D4C" w:rsidRDefault="00FD0F19" w:rsidP="00AA6A96">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937971A" w14:textId="77777777" w:rsidR="00FD0F19" w:rsidRPr="00943D4C" w:rsidRDefault="00FD0F19" w:rsidP="00AA6A96">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24AC84C8" w14:textId="77777777" w:rsidR="00FD0F19" w:rsidRPr="00943D4C" w:rsidRDefault="00FD0F19" w:rsidP="00AA6A96">
            <w:pPr>
              <w:pStyle w:val="TAL"/>
            </w:pPr>
            <w:r w:rsidRPr="00943D4C">
              <w:t>00</w:t>
            </w:r>
          </w:p>
        </w:tc>
      </w:tr>
    </w:tbl>
    <w:p w14:paraId="77C7DE91" w14:textId="77777777" w:rsidR="00FD0F19" w:rsidRDefault="00FD0F19" w:rsidP="00FD0F19"/>
    <w:p w14:paraId="49B25CD5" w14:textId="77777777" w:rsidR="00FD0F19" w:rsidRDefault="00FD0F19" w:rsidP="00FD0F19">
      <w:r w:rsidRPr="0046266F">
        <w:t>The UICC is installed into the Terminal and the UE is set to automatic PLMN selection mode.</w:t>
      </w:r>
    </w:p>
    <w:p w14:paraId="5AA03078" w14:textId="77777777" w:rsidR="00FD0F19" w:rsidRPr="0046266F" w:rsidRDefault="00FD0F19" w:rsidP="00FD0F19">
      <w:r>
        <w:t>The UE is pre-configured with the UE position defined in TS 36.508 [29] clause 4.13.</w:t>
      </w:r>
    </w:p>
    <w:p w14:paraId="4E70444F" w14:textId="57A80BA0" w:rsidR="00FD0F19" w:rsidRPr="0046266F" w:rsidRDefault="00FD0F19" w:rsidP="00FD0F19">
      <w:pPr>
        <w:pStyle w:val="Heading5"/>
      </w:pPr>
      <w:r>
        <w:t>7.2.</w:t>
      </w:r>
      <w:r w:rsidR="004352F1">
        <w:t>20</w:t>
      </w:r>
      <w:r w:rsidRPr="0046266F">
        <w:t>.4.2</w:t>
      </w:r>
      <w:r w:rsidRPr="0046266F">
        <w:tab/>
        <w:t>Procedure</w:t>
      </w:r>
    </w:p>
    <w:p w14:paraId="43F966F0" w14:textId="77777777" w:rsidR="00FD0F19" w:rsidRPr="0046266F" w:rsidRDefault="00FD0F19" w:rsidP="00FD0F19">
      <w:pPr>
        <w:pStyle w:val="B1"/>
      </w:pPr>
      <w:r w:rsidRPr="0046266F">
        <w:t>a)</w:t>
      </w:r>
      <w:r w:rsidRPr="0046266F">
        <w:tab/>
        <w:t>The UE is powered on.</w:t>
      </w:r>
    </w:p>
    <w:p w14:paraId="51EECFAA" w14:textId="77777777" w:rsidR="00FD0F19" w:rsidRPr="0046266F" w:rsidRDefault="00FD0F19" w:rsidP="00FD0F19">
      <w:pPr>
        <w:pStyle w:val="B1"/>
      </w:pPr>
      <w:r w:rsidRPr="0046266F">
        <w:t>b)</w:t>
      </w:r>
      <w:r w:rsidRPr="0046266F">
        <w:tab/>
        <w:t xml:space="preserve">After receipt of an </w:t>
      </w:r>
      <w:r w:rsidRPr="0046266F">
        <w:rPr>
          <w:i/>
        </w:rPr>
        <w:t>RRCConnectionRequest-NB</w:t>
      </w:r>
      <w:r w:rsidRPr="0046266F">
        <w:t xml:space="preserve"> from the UE on the </w:t>
      </w:r>
      <w:r w:rsidRPr="00ED37A4">
        <w:t>satellite E-UTRAN in NB-S1 mode</w:t>
      </w:r>
      <w:r>
        <w:t xml:space="preserve"> </w:t>
      </w:r>
      <w:r w:rsidRPr="0046266F">
        <w:t xml:space="preserve">cell related to the BCCH transmitting MCC/MNC 244/083,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51A19BBA" w14:textId="77777777" w:rsidR="00FD0F19" w:rsidRPr="0046266F" w:rsidRDefault="00FD0F19" w:rsidP="00FD0F19">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3FE008C9" w14:textId="77777777" w:rsidR="00FD0F19" w:rsidRPr="0046266F" w:rsidRDefault="00FD0F19" w:rsidP="00FD0F19">
      <w:pPr>
        <w:pStyle w:val="B2"/>
        <w:rPr>
          <w:lang w:val="fr-FR"/>
        </w:rPr>
      </w:pPr>
      <w:r w:rsidRPr="0046266F">
        <w:tab/>
      </w:r>
      <w:r w:rsidRPr="0046266F">
        <w:rPr>
          <w:lang w:val="fr-FR"/>
        </w:rPr>
        <w:t>TAI (MCC/MNC/TAC):</w:t>
      </w:r>
      <w:r>
        <w:rPr>
          <w:lang w:val="fr-FR"/>
        </w:rPr>
        <w:t xml:space="preserve"> </w:t>
      </w:r>
      <w:r w:rsidRPr="0046266F">
        <w:rPr>
          <w:lang w:val="fr-FR"/>
        </w:rPr>
        <w:t>244/083/0001</w:t>
      </w:r>
    </w:p>
    <w:p w14:paraId="10BDD52C" w14:textId="77777777" w:rsidR="00FD0F19" w:rsidRPr="0046266F" w:rsidRDefault="00FD0F19" w:rsidP="00FD0F19">
      <w:pPr>
        <w:pStyle w:val="B2"/>
        <w:rPr>
          <w:lang w:val="fr-FR"/>
        </w:rPr>
      </w:pPr>
      <w:r w:rsidRPr="0046266F">
        <w:rPr>
          <w:lang w:val="fr-FR"/>
        </w:rPr>
        <w:tab/>
        <w:t>GUTI:</w:t>
      </w:r>
      <w:r>
        <w:rPr>
          <w:lang w:val="fr-FR"/>
        </w:rPr>
        <w:t xml:space="preserve"> </w:t>
      </w:r>
      <w:r w:rsidRPr="0046266F">
        <w:rPr>
          <w:lang w:val="fr-FR"/>
        </w:rPr>
        <w:t>"24408300010266436587"</w:t>
      </w:r>
    </w:p>
    <w:p w14:paraId="5DA7BDC4" w14:textId="77777777" w:rsidR="00FD0F19" w:rsidRPr="0046266F" w:rsidRDefault="00FD0F19" w:rsidP="00FD0F19">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727FEAB" w14:textId="77777777" w:rsidR="00FD0F19" w:rsidRPr="0046266F" w:rsidRDefault="00FD0F19" w:rsidP="00FD0F19">
      <w:pPr>
        <w:pStyle w:val="B1"/>
      </w:pPr>
      <w:r w:rsidRPr="0046266F">
        <w:t>e)</w:t>
      </w:r>
      <w:r w:rsidRPr="0046266F">
        <w:tab/>
        <w:t>The UE is soft powered down.</w:t>
      </w:r>
    </w:p>
    <w:p w14:paraId="2461A044" w14:textId="4280A6B3" w:rsidR="00FD0F19" w:rsidRPr="0046266F" w:rsidRDefault="00FD0F19" w:rsidP="00FD0F19">
      <w:pPr>
        <w:pStyle w:val="Heading4"/>
      </w:pPr>
      <w:r>
        <w:t>7.2.</w:t>
      </w:r>
      <w:r w:rsidR="004352F1">
        <w:t>20</w:t>
      </w:r>
      <w:r w:rsidRPr="0046266F">
        <w:t>.5</w:t>
      </w:r>
      <w:r w:rsidRPr="0046266F">
        <w:tab/>
        <w:t>Acceptance criteria</w:t>
      </w:r>
    </w:p>
    <w:p w14:paraId="504E28BE" w14:textId="77777777" w:rsidR="00FD0F19" w:rsidRPr="0046266F" w:rsidRDefault="00FD0F19" w:rsidP="00FD0F19">
      <w:pPr>
        <w:pStyle w:val="B1"/>
      </w:pPr>
      <w:r w:rsidRPr="0046266F">
        <w:t>1)</w:t>
      </w:r>
      <w:r w:rsidRPr="0046266F">
        <w:tab/>
        <w:t xml:space="preserve">After step a) the UE shall send a </w:t>
      </w:r>
      <w:r w:rsidRPr="0046266F">
        <w:rPr>
          <w:i/>
        </w:rPr>
        <w:t>RRCConnectionRequest-NB</w:t>
      </w:r>
      <w:r w:rsidRPr="0046266F">
        <w:t xml:space="preserve"> on the </w:t>
      </w:r>
      <w:r w:rsidRPr="00ED37A4">
        <w:t>satellite E-UTRAN in NB-S1 mode</w:t>
      </w:r>
      <w:r>
        <w:t xml:space="preserve"> </w:t>
      </w:r>
      <w:r w:rsidRPr="0046266F">
        <w:t xml:space="preserve">cell related to the BCCH transmitting MCC/MNC 244/083 to the </w:t>
      </w:r>
      <w:r>
        <w:t>SAT-</w:t>
      </w:r>
      <w:r w:rsidRPr="0046266F">
        <w:t>NB-SS.</w:t>
      </w:r>
    </w:p>
    <w:p w14:paraId="617DEB45" w14:textId="77777777" w:rsidR="00FD0F19" w:rsidRPr="0046266F" w:rsidRDefault="00FD0F19" w:rsidP="00FD0F19">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6B7A5A3" w14:textId="77777777" w:rsidR="00FD0F19" w:rsidRPr="0046266F" w:rsidRDefault="00FD0F19" w:rsidP="00FD0F1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E5A2373" w14:textId="77777777" w:rsidR="00FD0F19" w:rsidRPr="0046266F" w:rsidRDefault="00FD0F19" w:rsidP="00FD0F19">
      <w:pPr>
        <w:pStyle w:val="B1"/>
      </w:pPr>
      <w:r w:rsidRPr="0046266F">
        <w:t>4)</w:t>
      </w:r>
      <w:r w:rsidRPr="0046266F">
        <w:tab/>
        <w:t xml:space="preserve">After step </w:t>
      </w:r>
      <w:r>
        <w:t>d</w:t>
      </w:r>
      <w:r w:rsidRPr="0046266F">
        <w:t>) the USIM shall contain the following values:</w:t>
      </w:r>
    </w:p>
    <w:p w14:paraId="230EC653" w14:textId="77777777" w:rsidR="00FD0F19" w:rsidRPr="0046266F" w:rsidRDefault="00FD0F19" w:rsidP="00FD0F19">
      <w:pPr>
        <w:keepNext/>
        <w:rPr>
          <w:b/>
        </w:rPr>
      </w:pPr>
      <w:r w:rsidRPr="0046266F">
        <w:rPr>
          <w:b/>
        </w:rPr>
        <w:t>EF</w:t>
      </w:r>
      <w:r w:rsidRPr="0046266F">
        <w:rPr>
          <w:b/>
          <w:vertAlign w:val="subscript"/>
        </w:rPr>
        <w:t>EPSLOCI</w:t>
      </w:r>
      <w:r w:rsidRPr="0046266F">
        <w:rPr>
          <w:b/>
        </w:rPr>
        <w:t xml:space="preserve"> (EPS Information)</w:t>
      </w:r>
    </w:p>
    <w:p w14:paraId="08DB25F0" w14:textId="77777777" w:rsidR="00FD0F19" w:rsidRPr="0046266F" w:rsidRDefault="00FD0F19" w:rsidP="00FD0F19">
      <w:pPr>
        <w:keepLines/>
        <w:tabs>
          <w:tab w:val="left" w:pos="2835"/>
        </w:tabs>
        <w:spacing w:after="0"/>
        <w:ind w:left="1702" w:hanging="1418"/>
      </w:pPr>
      <w:r w:rsidRPr="0046266F">
        <w:t>Logically:</w:t>
      </w:r>
      <w:r w:rsidRPr="0046266F">
        <w:tab/>
        <w:t>GUTI:</w:t>
      </w:r>
      <w:r w:rsidRPr="0046266F">
        <w:tab/>
        <w:t>24408300010266436587</w:t>
      </w:r>
    </w:p>
    <w:p w14:paraId="5A4B1C1D" w14:textId="77777777" w:rsidR="00FD0F19" w:rsidRPr="0046266F" w:rsidRDefault="00FD0F19" w:rsidP="00FD0F19">
      <w:pPr>
        <w:keepLines/>
        <w:tabs>
          <w:tab w:val="left" w:pos="2835"/>
        </w:tabs>
        <w:spacing w:after="0"/>
        <w:ind w:left="1702" w:hanging="1418"/>
      </w:pPr>
      <w:r w:rsidRPr="0046266F">
        <w:tab/>
        <w:t>Last visited registered TAI:</w:t>
      </w:r>
      <w:r w:rsidRPr="0046266F">
        <w:tab/>
        <w:t>244/083/0001</w:t>
      </w:r>
    </w:p>
    <w:p w14:paraId="0E8259A8" w14:textId="77777777" w:rsidR="00FD0F19" w:rsidRPr="0046266F" w:rsidRDefault="00FD0F19" w:rsidP="00FD0F19">
      <w:pPr>
        <w:keepLines/>
        <w:tabs>
          <w:tab w:val="left" w:pos="2835"/>
        </w:tabs>
        <w:spacing w:after="0"/>
        <w:ind w:left="1702" w:hanging="1418"/>
      </w:pPr>
      <w:r w:rsidRPr="0046266F">
        <w:tab/>
        <w:t>EPS update status:</w:t>
      </w:r>
      <w:r w:rsidRPr="0046266F">
        <w:tab/>
        <w:t>updated</w:t>
      </w:r>
    </w:p>
    <w:p w14:paraId="39B642B2" w14:textId="77777777" w:rsidR="00FD0F19" w:rsidRPr="0046266F" w:rsidRDefault="00FD0F19" w:rsidP="00FD0F19">
      <w:pPr>
        <w:keepLines/>
        <w:tabs>
          <w:tab w:val="left" w:pos="2835"/>
        </w:tabs>
        <w:spacing w:after="0"/>
        <w:ind w:left="1702" w:hanging="1418"/>
      </w:pPr>
    </w:p>
    <w:p w14:paraId="20297724" w14:textId="77777777" w:rsidR="00FD0F19" w:rsidRPr="0046266F" w:rsidRDefault="00FD0F19" w:rsidP="00FD0F1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D0F19" w:rsidRPr="0046266F" w14:paraId="0BF78AED" w14:textId="77777777" w:rsidTr="00AA6A96">
        <w:tc>
          <w:tcPr>
            <w:tcW w:w="959" w:type="dxa"/>
            <w:tcBorders>
              <w:top w:val="single" w:sz="4" w:space="0" w:color="auto"/>
              <w:left w:val="single" w:sz="4" w:space="0" w:color="auto"/>
              <w:bottom w:val="single" w:sz="4" w:space="0" w:color="auto"/>
              <w:right w:val="single" w:sz="4" w:space="0" w:color="auto"/>
            </w:tcBorders>
          </w:tcPr>
          <w:p w14:paraId="71CC56B3" w14:textId="77777777" w:rsidR="00FD0F19" w:rsidRPr="0046266F" w:rsidRDefault="00FD0F19"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726FAD3"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715CC6"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100F5E4"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5CE5FD2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7E2C9188"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0ED8179A"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130E38E7"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23A9B41C"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406F66D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0CCA448B"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6B43F9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B11</w:t>
            </w:r>
          </w:p>
        </w:tc>
      </w:tr>
      <w:tr w:rsidR="00FD0F19" w:rsidRPr="0046266F" w14:paraId="29EA2DA6" w14:textId="77777777" w:rsidTr="00AA6A96">
        <w:tc>
          <w:tcPr>
            <w:tcW w:w="959" w:type="dxa"/>
            <w:tcBorders>
              <w:top w:val="single" w:sz="4" w:space="0" w:color="auto"/>
              <w:left w:val="single" w:sz="4" w:space="0" w:color="auto"/>
              <w:bottom w:val="single" w:sz="4" w:space="0" w:color="auto"/>
              <w:right w:val="single" w:sz="4" w:space="0" w:color="auto"/>
            </w:tcBorders>
          </w:tcPr>
          <w:p w14:paraId="32995321" w14:textId="77777777" w:rsidR="00FD0F19" w:rsidRPr="0046266F" w:rsidRDefault="00FD0F19"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F16F932" w14:textId="77777777" w:rsidR="00FD0F19" w:rsidRPr="0046266F" w:rsidRDefault="00FD0F19"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F62D5B1" w14:textId="77777777" w:rsidR="00FD0F19" w:rsidRPr="0046266F" w:rsidRDefault="00FD0F19"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DACE209"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2C683B21"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5B11BE2"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6877E19"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6FD6C7B"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3379DFF" w14:textId="77777777" w:rsidR="00FD0F19" w:rsidRPr="0046266F" w:rsidRDefault="00FD0F19"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37B52E75" w14:textId="77777777" w:rsidR="00FD0F19" w:rsidRPr="0046266F" w:rsidRDefault="00FD0F19"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CC40ADB" w14:textId="77777777" w:rsidR="00FD0F19" w:rsidRPr="0046266F" w:rsidRDefault="00FD0F19"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E150EB" w14:textId="77777777" w:rsidR="00FD0F19" w:rsidRPr="0046266F" w:rsidRDefault="00FD0F19" w:rsidP="00AA6A96">
            <w:pPr>
              <w:keepNext/>
              <w:keepLines/>
              <w:spacing w:after="0"/>
              <w:rPr>
                <w:rFonts w:ascii="Arial" w:hAnsi="Arial"/>
                <w:sz w:val="18"/>
              </w:rPr>
            </w:pPr>
            <w:r w:rsidRPr="0046266F">
              <w:rPr>
                <w:rFonts w:ascii="Arial" w:hAnsi="Arial"/>
                <w:sz w:val="18"/>
              </w:rPr>
              <w:t>65</w:t>
            </w:r>
          </w:p>
        </w:tc>
      </w:tr>
      <w:tr w:rsidR="00FD0F19" w:rsidRPr="0046266F" w14:paraId="4910DEB1" w14:textId="77777777" w:rsidTr="00AA6A96">
        <w:tc>
          <w:tcPr>
            <w:tcW w:w="959" w:type="dxa"/>
            <w:tcBorders>
              <w:right w:val="single" w:sz="4" w:space="0" w:color="auto"/>
            </w:tcBorders>
          </w:tcPr>
          <w:p w14:paraId="17E610D3"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20281F"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1CB01351"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29E1CD3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6897E35"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73BB93F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7E275279"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4593E890" w14:textId="77777777" w:rsidR="00FD0F19" w:rsidRPr="00ED37A4" w:rsidRDefault="00FD0F19" w:rsidP="00AA6A96">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564DB8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B9432E"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4534090"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E089BD" w14:textId="77777777" w:rsidR="00FD0F19" w:rsidRPr="0046266F" w:rsidRDefault="00FD0F19" w:rsidP="00AA6A96">
            <w:pPr>
              <w:keepNext/>
              <w:keepLines/>
              <w:spacing w:after="0"/>
              <w:rPr>
                <w:rFonts w:ascii="Arial" w:hAnsi="Arial"/>
                <w:sz w:val="18"/>
              </w:rPr>
            </w:pPr>
          </w:p>
        </w:tc>
      </w:tr>
      <w:tr w:rsidR="00FD0F19" w:rsidRPr="0046266F" w14:paraId="16652C01" w14:textId="77777777" w:rsidTr="00AA6A96">
        <w:tc>
          <w:tcPr>
            <w:tcW w:w="959" w:type="dxa"/>
            <w:tcBorders>
              <w:right w:val="single" w:sz="4" w:space="0" w:color="auto"/>
            </w:tcBorders>
          </w:tcPr>
          <w:p w14:paraId="273C0DA2"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E3D7D1" w14:textId="77777777" w:rsidR="00FD0F19" w:rsidRPr="0046266F" w:rsidRDefault="00FD0F19"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0DB5034" w14:textId="77777777" w:rsidR="00FD0F19" w:rsidRPr="0046266F" w:rsidRDefault="00FD0F19"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08A0CE95" w14:textId="77777777" w:rsidR="00FD0F19" w:rsidRPr="0046266F" w:rsidRDefault="00FD0F19" w:rsidP="00AA6A96">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1C21EEFE" w14:textId="77777777" w:rsidR="00FD0F19" w:rsidRPr="0046266F" w:rsidRDefault="00FD0F19" w:rsidP="00AA6A96">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CDA36FA"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A7BF135" w14:textId="77777777" w:rsidR="00FD0F19" w:rsidRPr="0046266F" w:rsidRDefault="00FD0F19"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E156AB" w14:textId="77777777" w:rsidR="00FD0F19" w:rsidRPr="0046266F" w:rsidRDefault="00FD0F19"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2C6C4D9"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7A93CB"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84C038" w14:textId="77777777" w:rsidR="00FD0F19" w:rsidRPr="0046266F" w:rsidRDefault="00FD0F19"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CEE648" w14:textId="77777777" w:rsidR="00FD0F19" w:rsidRPr="0046266F" w:rsidRDefault="00FD0F19" w:rsidP="00AA6A96">
            <w:pPr>
              <w:keepNext/>
              <w:keepLines/>
              <w:spacing w:after="0"/>
              <w:rPr>
                <w:rFonts w:ascii="Arial" w:hAnsi="Arial"/>
                <w:sz w:val="18"/>
              </w:rPr>
            </w:pPr>
          </w:p>
        </w:tc>
      </w:tr>
    </w:tbl>
    <w:p w14:paraId="3AB25694" w14:textId="24104DFD" w:rsidR="00982394" w:rsidRDefault="00982394" w:rsidP="00982394">
      <w:pPr>
        <w:rPr>
          <w:lang w:eastAsia="de-DE"/>
        </w:rPr>
      </w:pPr>
    </w:p>
    <w:p w14:paraId="0DA647B3" w14:textId="1513D3C2" w:rsidR="002536E4" w:rsidRPr="0046266F" w:rsidRDefault="002536E4" w:rsidP="002536E4">
      <w:pPr>
        <w:pStyle w:val="Heading3"/>
      </w:pPr>
      <w:r>
        <w:t>7.2.21</w:t>
      </w:r>
      <w:r w:rsidRPr="0046266F">
        <w:tab/>
      </w:r>
      <w:r w:rsidRPr="007C7831">
        <w:t xml:space="preserve">UE updating the User controlled PLMN selector list for </w:t>
      </w:r>
      <w:r>
        <w:t>S</w:t>
      </w:r>
      <w:r w:rsidRPr="007C7831">
        <w:t xml:space="preserve">atellite-E-UTRAN in </w:t>
      </w:r>
      <w:r>
        <w:t>WB-S1</w:t>
      </w:r>
      <w:r w:rsidRPr="007C7831">
        <w:t xml:space="preserve"> mode</w:t>
      </w:r>
    </w:p>
    <w:p w14:paraId="3F194B36" w14:textId="48472612" w:rsidR="002536E4" w:rsidRPr="0046266F" w:rsidRDefault="002536E4" w:rsidP="002536E4">
      <w:pPr>
        <w:pStyle w:val="Heading4"/>
      </w:pPr>
      <w:r>
        <w:t>7.2.21</w:t>
      </w:r>
      <w:r w:rsidRPr="0046266F">
        <w:t>.1</w:t>
      </w:r>
      <w:r w:rsidRPr="0046266F">
        <w:tab/>
        <w:t>Definition and applicability</w:t>
      </w:r>
    </w:p>
    <w:p w14:paraId="48671E66" w14:textId="77777777" w:rsidR="002536E4" w:rsidRPr="0046266F" w:rsidRDefault="002536E4" w:rsidP="002536E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7060958" w14:textId="61F23033" w:rsidR="002536E4" w:rsidRPr="0046266F" w:rsidRDefault="002536E4" w:rsidP="002536E4">
      <w:pPr>
        <w:pStyle w:val="Heading4"/>
      </w:pPr>
      <w:r>
        <w:t>7.2.21</w:t>
      </w:r>
      <w:r w:rsidRPr="0046266F">
        <w:t>.2</w:t>
      </w:r>
      <w:r w:rsidRPr="0046266F">
        <w:tab/>
        <w:t>Conformance requirement</w:t>
      </w:r>
    </w:p>
    <w:p w14:paraId="7DA14A15" w14:textId="77777777" w:rsidR="002536E4" w:rsidRPr="0046266F" w:rsidRDefault="002536E4" w:rsidP="002536E4">
      <w:r w:rsidRPr="0046266F">
        <w:t>The UE shall correctly replace the selected UPLMN in the User controlled PLMN selector list.</w:t>
      </w:r>
    </w:p>
    <w:p w14:paraId="2FA41505" w14:textId="77777777" w:rsidR="002536E4" w:rsidRPr="0046266F" w:rsidRDefault="002536E4" w:rsidP="002536E4">
      <w:pPr>
        <w:pStyle w:val="B2"/>
      </w:pPr>
      <w:r w:rsidRPr="0046266F">
        <w:t>-</w:t>
      </w:r>
      <w:r w:rsidRPr="0046266F">
        <w:tab/>
        <w:t>TS 31.102 [4], clause 5.3.6 and 4.2.5.</w:t>
      </w:r>
    </w:p>
    <w:p w14:paraId="44C7315D" w14:textId="01A75483" w:rsidR="002536E4" w:rsidRPr="0046266F" w:rsidRDefault="002536E4" w:rsidP="002536E4">
      <w:pPr>
        <w:pStyle w:val="Heading4"/>
      </w:pPr>
      <w:r>
        <w:t>7.2.21</w:t>
      </w:r>
      <w:r w:rsidRPr="0046266F">
        <w:t>.3</w:t>
      </w:r>
      <w:r w:rsidRPr="0046266F">
        <w:tab/>
        <w:t>Test purpose</w:t>
      </w:r>
    </w:p>
    <w:p w14:paraId="28BDA0BE" w14:textId="77777777" w:rsidR="002536E4" w:rsidRPr="0046266F" w:rsidRDefault="002536E4" w:rsidP="002536E4">
      <w:r w:rsidRPr="0046266F">
        <w:t>To verify that the UE correctly updates the EF</w:t>
      </w:r>
      <w:r w:rsidRPr="0046266F">
        <w:rPr>
          <w:vertAlign w:val="subscript"/>
        </w:rPr>
        <w:t>PLMNwACT</w:t>
      </w:r>
      <w:r w:rsidRPr="0046266F">
        <w:t>.</w:t>
      </w:r>
    </w:p>
    <w:p w14:paraId="0DCC5857" w14:textId="4546E209" w:rsidR="002536E4" w:rsidRPr="0046266F" w:rsidRDefault="002536E4" w:rsidP="002536E4">
      <w:pPr>
        <w:pStyle w:val="Heading4"/>
      </w:pPr>
      <w:r>
        <w:t>7.2.21</w:t>
      </w:r>
      <w:r w:rsidRPr="0046266F">
        <w:t>.4</w:t>
      </w:r>
      <w:r w:rsidRPr="0046266F">
        <w:tab/>
        <w:t>Method of test</w:t>
      </w:r>
    </w:p>
    <w:p w14:paraId="7365C7BC" w14:textId="6428B77A" w:rsidR="002536E4" w:rsidRPr="0046266F" w:rsidRDefault="002536E4" w:rsidP="002536E4">
      <w:pPr>
        <w:pStyle w:val="Heading5"/>
      </w:pPr>
      <w:r>
        <w:t>7.2.21</w:t>
      </w:r>
      <w:r w:rsidRPr="0046266F">
        <w:t>.4.1</w:t>
      </w:r>
      <w:r w:rsidRPr="0046266F">
        <w:tab/>
        <w:t>Initial conditions</w:t>
      </w:r>
    </w:p>
    <w:p w14:paraId="22AC781A" w14:textId="77777777" w:rsidR="002536E4" w:rsidRPr="0046266F" w:rsidRDefault="002536E4" w:rsidP="002536E4">
      <w:r w:rsidRPr="0046266F">
        <w:t xml:space="preserve">No </w:t>
      </w:r>
      <w:r>
        <w:t>E-U</w:t>
      </w:r>
      <w:r w:rsidRPr="0046266F">
        <w:t>SS/</w:t>
      </w:r>
      <w:r>
        <w:t>SAT-E-U</w:t>
      </w:r>
      <w:r w:rsidRPr="0046266F">
        <w:t>SS is required for this test.</w:t>
      </w:r>
    </w:p>
    <w:p w14:paraId="4D883A36" w14:textId="77777777" w:rsidR="002536E4" w:rsidRDefault="002536E4" w:rsidP="002536E4">
      <w:pPr>
        <w:keepNext/>
        <w:keepLines/>
      </w:pPr>
      <w:r w:rsidRPr="0046266F">
        <w:t>The default E-UTRAN UICC is used</w:t>
      </w:r>
      <w:r>
        <w:t xml:space="preserve"> </w:t>
      </w:r>
      <w:r w:rsidRPr="0046266F">
        <w:t>with the following exception.</w:t>
      </w:r>
    </w:p>
    <w:p w14:paraId="7E2E0F5E"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8107C9D"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3B89696E"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19E64FF"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549561C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01D4F2A7"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16D9E9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56A3AB0"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175A3A05"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7B70A19D"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AF4EF09"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1182EE6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6701DAB5"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4D304F6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51633A1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66B7B6F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30F2967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6584302B"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1B38DE0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FA993EB"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579C8A1E"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2B6B828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567B68E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577378E5"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03F1DE62"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0ED0C5F"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4F183A7" w14:textId="77777777" w:rsidTr="002E7EB2">
        <w:tc>
          <w:tcPr>
            <w:tcW w:w="907" w:type="dxa"/>
            <w:tcBorders>
              <w:top w:val="single" w:sz="4" w:space="0" w:color="auto"/>
              <w:left w:val="single" w:sz="4" w:space="0" w:color="auto"/>
              <w:bottom w:val="single" w:sz="4" w:space="0" w:color="auto"/>
              <w:right w:val="single" w:sz="4" w:space="0" w:color="auto"/>
            </w:tcBorders>
          </w:tcPr>
          <w:p w14:paraId="5100903F"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1DAAA4EB"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68591A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D319C0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33C2CCF"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268FE0BC"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78AD5679"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CDB596B"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76022247"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AE9F7C7"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0CD35C0C"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37EE82A"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569D68C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6FC8714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77ADACD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5CCCB967" w14:textId="77777777" w:rsidR="002536E4" w:rsidRPr="00956F04" w:rsidRDefault="002536E4" w:rsidP="002E7EB2">
            <w:pPr>
              <w:pStyle w:val="TAL"/>
              <w:rPr>
                <w:b/>
                <w:bCs/>
              </w:rPr>
            </w:pPr>
            <w:r w:rsidRPr="00956F04">
              <w:rPr>
                <w:b/>
                <w:bCs/>
              </w:rPr>
              <w:t>B15</w:t>
            </w:r>
          </w:p>
        </w:tc>
      </w:tr>
      <w:tr w:rsidR="002536E4" w:rsidRPr="00943D4C" w14:paraId="57136522" w14:textId="77777777" w:rsidTr="002E7EB2">
        <w:tc>
          <w:tcPr>
            <w:tcW w:w="907" w:type="dxa"/>
            <w:tcBorders>
              <w:top w:val="single" w:sz="4" w:space="0" w:color="auto"/>
              <w:left w:val="single" w:sz="4" w:space="0" w:color="auto"/>
              <w:bottom w:val="single" w:sz="4" w:space="0" w:color="auto"/>
              <w:right w:val="single" w:sz="4" w:space="0" w:color="auto"/>
            </w:tcBorders>
          </w:tcPr>
          <w:p w14:paraId="30547257"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2B330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F64D17E"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9C5832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45215F"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5C1E07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72449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61251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57C04D8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76B711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FDE3D8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BEBF48F"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611DD7A"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66A6EC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C27CF5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E4ACFD1" w14:textId="77777777" w:rsidR="002536E4" w:rsidRPr="00943D4C" w:rsidRDefault="002536E4" w:rsidP="002E7EB2">
            <w:pPr>
              <w:pStyle w:val="TAL"/>
            </w:pPr>
            <w:r w:rsidRPr="00943D4C">
              <w:t>0</w:t>
            </w:r>
            <w:r>
              <w:t>0</w:t>
            </w:r>
          </w:p>
        </w:tc>
      </w:tr>
      <w:tr w:rsidR="002536E4" w:rsidRPr="00943D4C" w14:paraId="06D759C9" w14:textId="77777777" w:rsidTr="002E7EB2">
        <w:tc>
          <w:tcPr>
            <w:tcW w:w="907" w:type="dxa"/>
            <w:tcBorders>
              <w:top w:val="single" w:sz="4" w:space="0" w:color="auto"/>
              <w:right w:val="single" w:sz="4" w:space="0" w:color="auto"/>
            </w:tcBorders>
          </w:tcPr>
          <w:p w14:paraId="1E1BABE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69DD179"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0F79D6AB"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02D0B14"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B0ED781"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36E568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AF9DA19"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4E30CA3F"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40CBB292"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18E6327"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2E7EC063"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4FA75B0C"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25CC754"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1C57D7E8"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102927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0AB96EAB" w14:textId="77777777" w:rsidR="002536E4" w:rsidRPr="00956F04" w:rsidRDefault="002536E4" w:rsidP="002E7EB2">
            <w:pPr>
              <w:pStyle w:val="TAL"/>
              <w:rPr>
                <w:b/>
                <w:bCs/>
              </w:rPr>
            </w:pPr>
            <w:r w:rsidRPr="00956F04">
              <w:rPr>
                <w:b/>
                <w:bCs/>
              </w:rPr>
              <w:t>B30</w:t>
            </w:r>
          </w:p>
        </w:tc>
      </w:tr>
      <w:tr w:rsidR="002536E4" w:rsidRPr="00943D4C" w14:paraId="36EE5897" w14:textId="77777777" w:rsidTr="002E7EB2">
        <w:tc>
          <w:tcPr>
            <w:tcW w:w="907" w:type="dxa"/>
            <w:tcBorders>
              <w:right w:val="single" w:sz="4" w:space="0" w:color="auto"/>
            </w:tcBorders>
          </w:tcPr>
          <w:p w14:paraId="0E9C285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7C3A36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5FDF6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409AB5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DE7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4A4A98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C09555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D1C09F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07B7A32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AFAAECA"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047E2"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01A2946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523EB17"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DFEA99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BE1D0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16BFDA4" w14:textId="77777777" w:rsidR="002536E4" w:rsidRPr="00943D4C" w:rsidRDefault="002536E4" w:rsidP="002E7EB2">
            <w:pPr>
              <w:pStyle w:val="TAL"/>
            </w:pPr>
            <w:r w:rsidRPr="00943D4C">
              <w:t>00</w:t>
            </w:r>
          </w:p>
        </w:tc>
      </w:tr>
      <w:tr w:rsidR="002536E4" w:rsidRPr="00943D4C" w14:paraId="4D58F694" w14:textId="77777777" w:rsidTr="002E7EB2">
        <w:tc>
          <w:tcPr>
            <w:tcW w:w="907" w:type="dxa"/>
            <w:tcBorders>
              <w:right w:val="single" w:sz="4" w:space="0" w:color="auto"/>
            </w:tcBorders>
          </w:tcPr>
          <w:p w14:paraId="70C974C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B9264B6"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3A2E99B9"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8CC0E92"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3757D201"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3F203778"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51FCDE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6CFFCB09"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2C1CFBED"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EF97D0D"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43F4046"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3991B4A4"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5CBD11F"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1722481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933515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60C3A9E1" w14:textId="77777777" w:rsidR="002536E4" w:rsidRPr="00956F04" w:rsidRDefault="002536E4" w:rsidP="002E7EB2">
            <w:pPr>
              <w:pStyle w:val="TAL"/>
              <w:rPr>
                <w:b/>
                <w:bCs/>
              </w:rPr>
            </w:pPr>
            <w:r w:rsidRPr="00956F04">
              <w:rPr>
                <w:b/>
                <w:bCs/>
              </w:rPr>
              <w:t>B45</w:t>
            </w:r>
          </w:p>
        </w:tc>
      </w:tr>
      <w:tr w:rsidR="002536E4" w:rsidRPr="00943D4C" w14:paraId="5481E176" w14:textId="77777777" w:rsidTr="002E7EB2">
        <w:tc>
          <w:tcPr>
            <w:tcW w:w="907" w:type="dxa"/>
            <w:tcBorders>
              <w:right w:val="single" w:sz="4" w:space="0" w:color="auto"/>
            </w:tcBorders>
          </w:tcPr>
          <w:p w14:paraId="68F85D6F"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B256B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589AC7F"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0DAB298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A64EC0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CBF5C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413A0"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81975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2E9904D5"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5B39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9C30A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A67B71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E74B1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3F39710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B0E23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1E25FCC" w14:textId="77777777" w:rsidR="002536E4" w:rsidRPr="00943D4C" w:rsidRDefault="002536E4" w:rsidP="002E7EB2">
            <w:pPr>
              <w:pStyle w:val="TAL"/>
            </w:pPr>
            <w:r w:rsidRPr="00943D4C">
              <w:t>00</w:t>
            </w:r>
          </w:p>
        </w:tc>
      </w:tr>
      <w:tr w:rsidR="002536E4" w:rsidRPr="00943D4C" w14:paraId="575A91FD" w14:textId="77777777" w:rsidTr="002E7EB2">
        <w:tc>
          <w:tcPr>
            <w:tcW w:w="907" w:type="dxa"/>
            <w:tcBorders>
              <w:right w:val="single" w:sz="4" w:space="0" w:color="auto"/>
            </w:tcBorders>
          </w:tcPr>
          <w:p w14:paraId="15B3493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A0D1C5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040559DA"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C54B9AA"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396394D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3C50B22D"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7ED02E2D"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13887FA4"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69583D4"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0EF404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55817267"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20EC35D"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B69C0D7"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5317F430"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58FFA77C"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2C915EA" w14:textId="77777777" w:rsidR="002536E4" w:rsidRPr="00956F04" w:rsidRDefault="002536E4" w:rsidP="002E7EB2">
            <w:pPr>
              <w:pStyle w:val="TAL"/>
              <w:rPr>
                <w:b/>
                <w:bCs/>
              </w:rPr>
            </w:pPr>
            <w:r w:rsidRPr="00956F04">
              <w:rPr>
                <w:b/>
                <w:bCs/>
              </w:rPr>
              <w:t>B60</w:t>
            </w:r>
          </w:p>
        </w:tc>
      </w:tr>
      <w:tr w:rsidR="002536E4" w:rsidRPr="00943D4C" w14:paraId="5F39677C" w14:textId="77777777" w:rsidTr="002E7EB2">
        <w:tc>
          <w:tcPr>
            <w:tcW w:w="907" w:type="dxa"/>
            <w:tcBorders>
              <w:right w:val="single" w:sz="4" w:space="0" w:color="auto"/>
            </w:tcBorders>
          </w:tcPr>
          <w:p w14:paraId="489F8AE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BA07A4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6802F7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EA9C61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2237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5AD8D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E0B00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2E6B51"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4AD7F4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D0245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0F20B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677AD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DFE924"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10FFC08E"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E8ABD16"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B84C2FD" w14:textId="77777777" w:rsidR="002536E4" w:rsidRPr="00943D4C" w:rsidRDefault="002536E4" w:rsidP="002E7EB2">
            <w:pPr>
              <w:pStyle w:val="TAL"/>
            </w:pPr>
            <w:r w:rsidRPr="00943D4C">
              <w:t>00</w:t>
            </w:r>
          </w:p>
        </w:tc>
      </w:tr>
    </w:tbl>
    <w:p w14:paraId="3843D863" w14:textId="77777777" w:rsidR="002536E4" w:rsidRPr="00C37D25" w:rsidRDefault="002536E4" w:rsidP="002536E4">
      <w:pPr>
        <w:keepNext/>
        <w:keepLines/>
      </w:pPr>
    </w:p>
    <w:p w14:paraId="1DD12DBA" w14:textId="77777777" w:rsidR="002536E4" w:rsidRPr="0046266F" w:rsidRDefault="002536E4" w:rsidP="002536E4">
      <w:r w:rsidRPr="0046266F">
        <w:t>The UICC is installed into the Terminal and the UE is powered on.</w:t>
      </w:r>
    </w:p>
    <w:p w14:paraId="7CD3F14A" w14:textId="523BABA6" w:rsidR="002536E4" w:rsidRPr="0046266F" w:rsidRDefault="002536E4" w:rsidP="002536E4">
      <w:pPr>
        <w:pStyle w:val="Heading5"/>
      </w:pPr>
      <w:r>
        <w:t>7.2.21</w:t>
      </w:r>
      <w:r w:rsidRPr="0046266F">
        <w:t>.4.2</w:t>
      </w:r>
      <w:r w:rsidRPr="0046266F">
        <w:tab/>
        <w:t>Procedure</w:t>
      </w:r>
    </w:p>
    <w:p w14:paraId="69DC90FA" w14:textId="77777777" w:rsidR="002536E4" w:rsidRPr="0046266F" w:rsidRDefault="002536E4" w:rsidP="002536E4">
      <w:pPr>
        <w:pStyle w:val="B1"/>
      </w:pPr>
      <w:r w:rsidRPr="0046266F">
        <w:t>a)</w:t>
      </w:r>
      <w:r w:rsidRPr="0046266F">
        <w:tab/>
        <w:t xml:space="preserve">The user shall initiate an MMI dependent procedure to change the second UPLMN in the User controlled PLMN selector list to MCC/MNC of 567/04, the ACT identifier shall set to </w:t>
      </w:r>
      <w:r w:rsidRPr="00EA31EE">
        <w:t xml:space="preserve">satellite E-UTRAN in </w:t>
      </w:r>
      <w:r>
        <w:t>WB-S1</w:t>
      </w:r>
      <w:r w:rsidRPr="00EA31EE">
        <w:t xml:space="preserve"> mode</w:t>
      </w:r>
      <w:r>
        <w:t xml:space="preserve"> only</w:t>
      </w:r>
      <w:r w:rsidRPr="0046266F">
        <w:t>.</w:t>
      </w:r>
    </w:p>
    <w:p w14:paraId="4DB2B2A4" w14:textId="77777777" w:rsidR="002536E4" w:rsidRPr="0046266F" w:rsidRDefault="002536E4" w:rsidP="002536E4">
      <w:pPr>
        <w:pStyle w:val="B1"/>
      </w:pPr>
      <w:r w:rsidRPr="0046266F">
        <w:t>b)</w:t>
      </w:r>
      <w:r w:rsidRPr="0046266F">
        <w:tab/>
        <w:t>The UE is soft powered down.</w:t>
      </w:r>
    </w:p>
    <w:p w14:paraId="5B7C2607" w14:textId="470A94A0" w:rsidR="002536E4" w:rsidRPr="0046266F" w:rsidRDefault="002536E4" w:rsidP="002536E4">
      <w:pPr>
        <w:pStyle w:val="Heading4"/>
      </w:pPr>
      <w:r>
        <w:t>7.2.21</w:t>
      </w:r>
      <w:r w:rsidRPr="0046266F">
        <w:t>.5</w:t>
      </w:r>
      <w:r w:rsidRPr="0046266F">
        <w:tab/>
        <w:t>Acceptance criteria</w:t>
      </w:r>
    </w:p>
    <w:p w14:paraId="44CBBC53" w14:textId="77777777" w:rsidR="002536E4" w:rsidRPr="0046266F" w:rsidRDefault="002536E4" w:rsidP="002536E4">
      <w:pPr>
        <w:keepNext/>
        <w:keepLines/>
      </w:pPr>
      <w:r w:rsidRPr="0046266F">
        <w:t>After step b) the USIM shall contain the following values:</w:t>
      </w:r>
    </w:p>
    <w:p w14:paraId="57049790" w14:textId="77777777" w:rsidR="002536E4" w:rsidRPr="0046266F" w:rsidRDefault="002536E4" w:rsidP="002536E4">
      <w:pPr>
        <w:keepNext/>
        <w:keepLines/>
        <w:rPr>
          <w:b/>
        </w:rPr>
      </w:pPr>
      <w:r w:rsidRPr="0046266F">
        <w:rPr>
          <w:b/>
        </w:rPr>
        <w:t>EF</w:t>
      </w:r>
      <w:r w:rsidRPr="0046266F">
        <w:rPr>
          <w:b/>
          <w:vertAlign w:val="subscript"/>
        </w:rPr>
        <w:t>PLMNwACT</w:t>
      </w:r>
      <w:r w:rsidRPr="0046266F">
        <w:rPr>
          <w:b/>
        </w:rPr>
        <w:t xml:space="preserve"> (UPLMN Selector)</w:t>
      </w:r>
    </w:p>
    <w:p w14:paraId="6637603A"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5738701"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t>E-UTRAN</w:t>
      </w:r>
    </w:p>
    <w:p w14:paraId="6C0F2DD1"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567 04</w:t>
      </w:r>
    </w:p>
    <w:p w14:paraId="1D5D9FE4"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ACT</w:t>
      </w:r>
      <w:r w:rsidRPr="0046266F">
        <w:tab/>
      </w:r>
      <w:r w:rsidRPr="00423676">
        <w:t xml:space="preserve">satellite E-UTRAN in </w:t>
      </w:r>
      <w:r>
        <w:t>WB-S1</w:t>
      </w:r>
      <w:r w:rsidRPr="00423676">
        <w:t xml:space="preserve"> mode</w:t>
      </w:r>
    </w:p>
    <w:p w14:paraId="2BCBB623"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PLMN:</w:t>
      </w:r>
      <w:r w:rsidRPr="0046266F">
        <w:tab/>
        <w:t>244 083</w:t>
      </w:r>
    </w:p>
    <w:p w14:paraId="41171B0E" w14:textId="77777777" w:rsidR="002536E4" w:rsidRPr="0046266F" w:rsidRDefault="002536E4" w:rsidP="002536E4">
      <w:pPr>
        <w:pStyle w:val="EW"/>
        <w:tabs>
          <w:tab w:val="left" w:pos="2835"/>
        </w:tabs>
      </w:pPr>
      <w:r w:rsidRPr="0046266F">
        <w:tab/>
        <w:t>3</w:t>
      </w:r>
      <w:r w:rsidRPr="0046266F">
        <w:rPr>
          <w:vertAlign w:val="superscript"/>
        </w:rPr>
        <w:t>rd</w:t>
      </w:r>
      <w:r w:rsidRPr="0046266F">
        <w:t xml:space="preserve"> ACT:</w:t>
      </w:r>
      <w:r w:rsidRPr="0046266F">
        <w:tab/>
      </w:r>
      <w:r w:rsidRPr="00423676">
        <w:t xml:space="preserve">satellite E-UTRAN in </w:t>
      </w:r>
      <w:r>
        <w:t>WB-S1</w:t>
      </w:r>
      <w:r w:rsidRPr="00423676">
        <w:t xml:space="preserve"> mode</w:t>
      </w:r>
    </w:p>
    <w:p w14:paraId="2E75C6B9"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PLMN:</w:t>
      </w:r>
      <w:r w:rsidRPr="0046266F">
        <w:tab/>
        <w:t>244 082</w:t>
      </w:r>
    </w:p>
    <w:p w14:paraId="77556A7D" w14:textId="77777777" w:rsidR="002536E4" w:rsidRPr="0046266F" w:rsidRDefault="002536E4" w:rsidP="002536E4">
      <w:pPr>
        <w:pStyle w:val="EW"/>
        <w:tabs>
          <w:tab w:val="left" w:pos="2835"/>
        </w:tabs>
      </w:pPr>
      <w:r w:rsidRPr="0046266F">
        <w:tab/>
        <w:t>4</w:t>
      </w:r>
      <w:r w:rsidRPr="0046266F">
        <w:rPr>
          <w:vertAlign w:val="superscript"/>
        </w:rPr>
        <w:t>th</w:t>
      </w:r>
      <w:r w:rsidRPr="0046266F">
        <w:t xml:space="preserve"> ACT:</w:t>
      </w:r>
      <w:r w:rsidRPr="0046266F">
        <w:tab/>
        <w:t>GSM</w:t>
      </w:r>
    </w:p>
    <w:p w14:paraId="22E341F6"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PLMN:</w:t>
      </w:r>
      <w:r w:rsidRPr="0046266F">
        <w:tab/>
        <w:t>244 003</w:t>
      </w:r>
    </w:p>
    <w:p w14:paraId="03663A49" w14:textId="77777777" w:rsidR="002536E4" w:rsidRPr="0046266F" w:rsidRDefault="002536E4" w:rsidP="002536E4">
      <w:pPr>
        <w:pStyle w:val="EW"/>
        <w:tabs>
          <w:tab w:val="left" w:pos="2835"/>
        </w:tabs>
      </w:pPr>
      <w:r w:rsidRPr="0046266F">
        <w:tab/>
        <w:t>5</w:t>
      </w:r>
      <w:r w:rsidRPr="0046266F">
        <w:rPr>
          <w:vertAlign w:val="superscript"/>
        </w:rPr>
        <w:t>th</w:t>
      </w:r>
      <w:r w:rsidRPr="0046266F">
        <w:t xml:space="preserve"> ACT:</w:t>
      </w:r>
      <w:r w:rsidRPr="0046266F">
        <w:tab/>
      </w:r>
      <w:r w:rsidRPr="00423676">
        <w:t xml:space="preserve">satellite E-UTRAN in </w:t>
      </w:r>
      <w:r>
        <w:t>WB-S1</w:t>
      </w:r>
      <w:r w:rsidRPr="00423676">
        <w:t xml:space="preserve"> mode</w:t>
      </w:r>
    </w:p>
    <w:p w14:paraId="03D6B3AD"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PLMN:</w:t>
      </w:r>
      <w:r w:rsidRPr="0046266F">
        <w:tab/>
        <w:t>244 004</w:t>
      </w:r>
    </w:p>
    <w:p w14:paraId="5EB7AD51" w14:textId="77777777" w:rsidR="002536E4" w:rsidRPr="0046266F" w:rsidRDefault="002536E4" w:rsidP="002536E4">
      <w:pPr>
        <w:pStyle w:val="EW"/>
        <w:tabs>
          <w:tab w:val="left" w:pos="2835"/>
        </w:tabs>
      </w:pPr>
      <w:r w:rsidRPr="0046266F">
        <w:tab/>
        <w:t>6</w:t>
      </w:r>
      <w:r w:rsidRPr="0046266F">
        <w:rPr>
          <w:vertAlign w:val="superscript"/>
        </w:rPr>
        <w:t>th</w:t>
      </w:r>
      <w:r w:rsidRPr="0046266F">
        <w:t xml:space="preserve"> ACT:</w:t>
      </w:r>
      <w:r w:rsidRPr="0046266F">
        <w:tab/>
        <w:t>UTRAN</w:t>
      </w:r>
    </w:p>
    <w:p w14:paraId="4780E27A"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PLMN:</w:t>
      </w:r>
      <w:r w:rsidRPr="0046266F">
        <w:tab/>
        <w:t>244 005</w:t>
      </w:r>
    </w:p>
    <w:p w14:paraId="367D4B4C" w14:textId="77777777" w:rsidR="002536E4" w:rsidRPr="0046266F" w:rsidRDefault="002536E4" w:rsidP="002536E4">
      <w:pPr>
        <w:pStyle w:val="EW"/>
        <w:tabs>
          <w:tab w:val="left" w:pos="2835"/>
        </w:tabs>
      </w:pPr>
      <w:r w:rsidRPr="0046266F">
        <w:tab/>
        <w:t>7</w:t>
      </w:r>
      <w:r w:rsidRPr="0046266F">
        <w:rPr>
          <w:vertAlign w:val="superscript"/>
        </w:rPr>
        <w:t>th</w:t>
      </w:r>
      <w:r w:rsidRPr="0046266F">
        <w:t xml:space="preserve"> ACT:</w:t>
      </w:r>
      <w:r w:rsidRPr="0046266F">
        <w:tab/>
        <w:t>UTRAN</w:t>
      </w:r>
    </w:p>
    <w:p w14:paraId="7FBE6870"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PLMN:</w:t>
      </w:r>
      <w:r w:rsidRPr="0046266F">
        <w:tab/>
        <w:t>244 081</w:t>
      </w:r>
    </w:p>
    <w:p w14:paraId="46B99BFB" w14:textId="77777777" w:rsidR="002536E4" w:rsidRPr="0046266F" w:rsidRDefault="002536E4" w:rsidP="002536E4">
      <w:pPr>
        <w:pStyle w:val="EW"/>
        <w:tabs>
          <w:tab w:val="left" w:pos="2835"/>
        </w:tabs>
      </w:pPr>
      <w:r w:rsidRPr="0046266F">
        <w:tab/>
        <w:t>8</w:t>
      </w:r>
      <w:r w:rsidRPr="0046266F">
        <w:rPr>
          <w:vertAlign w:val="superscript"/>
        </w:rPr>
        <w:t>th</w:t>
      </w:r>
      <w:r w:rsidRPr="0046266F">
        <w:t xml:space="preserve"> ACT:</w:t>
      </w:r>
      <w:r w:rsidRPr="0046266F">
        <w:tab/>
        <w:t>UTRAN</w:t>
      </w:r>
    </w:p>
    <w:p w14:paraId="59A1B96F"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PLMN:</w:t>
      </w:r>
      <w:r w:rsidRPr="0046266F">
        <w:tab/>
        <w:t>244 007</w:t>
      </w:r>
    </w:p>
    <w:p w14:paraId="2C53BB94" w14:textId="77777777" w:rsidR="002536E4" w:rsidRPr="0046266F" w:rsidRDefault="002536E4" w:rsidP="002536E4">
      <w:pPr>
        <w:pStyle w:val="EW"/>
        <w:tabs>
          <w:tab w:val="left" w:pos="2835"/>
        </w:tabs>
      </w:pPr>
      <w:r w:rsidRPr="0046266F">
        <w:tab/>
        <w:t>9</w:t>
      </w:r>
      <w:r w:rsidRPr="0046266F">
        <w:rPr>
          <w:vertAlign w:val="superscript"/>
        </w:rPr>
        <w:t>th</w:t>
      </w:r>
      <w:r w:rsidRPr="0046266F">
        <w:t xml:space="preserve"> ACT:</w:t>
      </w:r>
      <w:r w:rsidRPr="0046266F">
        <w:tab/>
        <w:t>UTRAN</w:t>
      </w:r>
    </w:p>
    <w:p w14:paraId="234FF7F5"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PLMN:</w:t>
      </w:r>
      <w:r w:rsidRPr="0046266F">
        <w:tab/>
        <w:t>244 008</w:t>
      </w:r>
    </w:p>
    <w:p w14:paraId="4DE827A7" w14:textId="77777777" w:rsidR="002536E4" w:rsidRPr="0046266F" w:rsidRDefault="002536E4" w:rsidP="002536E4">
      <w:pPr>
        <w:pStyle w:val="EW"/>
        <w:tabs>
          <w:tab w:val="left" w:pos="2835"/>
        </w:tabs>
      </w:pPr>
      <w:r w:rsidRPr="0046266F">
        <w:tab/>
        <w:t>10</w:t>
      </w:r>
      <w:r w:rsidRPr="0046266F">
        <w:rPr>
          <w:vertAlign w:val="superscript"/>
        </w:rPr>
        <w:t>th</w:t>
      </w:r>
      <w:r w:rsidRPr="0046266F">
        <w:t xml:space="preserve"> ACT:</w:t>
      </w:r>
      <w:r w:rsidRPr="0046266F">
        <w:tab/>
        <w:t>E-UTRAN</w:t>
      </w:r>
    </w:p>
    <w:p w14:paraId="5E460D9A"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PLMN:</w:t>
      </w:r>
      <w:r w:rsidRPr="0046266F">
        <w:tab/>
        <w:t>244 009</w:t>
      </w:r>
    </w:p>
    <w:p w14:paraId="4084C847" w14:textId="77777777" w:rsidR="002536E4" w:rsidRPr="0046266F" w:rsidRDefault="002536E4" w:rsidP="002536E4">
      <w:pPr>
        <w:pStyle w:val="EW"/>
        <w:tabs>
          <w:tab w:val="left" w:pos="2835"/>
        </w:tabs>
      </w:pPr>
      <w:r w:rsidRPr="0046266F">
        <w:tab/>
        <w:t>11</w:t>
      </w:r>
      <w:r w:rsidRPr="0046266F">
        <w:rPr>
          <w:vertAlign w:val="superscript"/>
        </w:rPr>
        <w:t>th</w:t>
      </w:r>
      <w:r w:rsidRPr="0046266F">
        <w:t xml:space="preserve"> ACT:</w:t>
      </w:r>
      <w:r w:rsidRPr="0046266F">
        <w:tab/>
        <w:t>UTRAN</w:t>
      </w:r>
    </w:p>
    <w:p w14:paraId="410424E2" w14:textId="77777777" w:rsidR="002536E4" w:rsidRPr="0046266F" w:rsidRDefault="002536E4" w:rsidP="002536E4">
      <w:pPr>
        <w:pStyle w:val="EW"/>
        <w:tabs>
          <w:tab w:val="left" w:pos="2835"/>
        </w:tabs>
      </w:pPr>
      <w:r w:rsidRPr="0046266F">
        <w:tab/>
        <w:t>12</w:t>
      </w:r>
      <w:r w:rsidRPr="0046266F">
        <w:rPr>
          <w:vertAlign w:val="superscript"/>
        </w:rPr>
        <w:t>th</w:t>
      </w:r>
      <w:r w:rsidRPr="0046266F">
        <w:t xml:space="preserve"> PLMN:</w:t>
      </w:r>
      <w:r w:rsidRPr="0046266F">
        <w:tab/>
        <w:t>244 010</w:t>
      </w:r>
    </w:p>
    <w:p w14:paraId="5707CAD1" w14:textId="77777777" w:rsidR="002536E4" w:rsidRPr="0046266F" w:rsidRDefault="002536E4" w:rsidP="002536E4">
      <w:pPr>
        <w:pStyle w:val="EX"/>
        <w:tabs>
          <w:tab w:val="left" w:pos="2835"/>
        </w:tabs>
      </w:pPr>
      <w:r w:rsidRPr="0046266F">
        <w:tab/>
        <w:t>12</w:t>
      </w:r>
      <w:r w:rsidRPr="0046266F">
        <w:rPr>
          <w:vertAlign w:val="superscript"/>
        </w:rPr>
        <w:t>th</w:t>
      </w:r>
      <w:r w:rsidRPr="0046266F">
        <w:t xml:space="preserve"> ACT:</w:t>
      </w:r>
      <w:r w:rsidRPr="0046266F">
        <w:tab/>
        <w:t>E-UTRAN</w:t>
      </w:r>
    </w:p>
    <w:p w14:paraId="60FC9029" w14:textId="77777777" w:rsidR="002536E4" w:rsidRPr="0046266F"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1E96E49A" w14:textId="77777777" w:rsidTr="002E7EB2">
        <w:tc>
          <w:tcPr>
            <w:tcW w:w="907" w:type="dxa"/>
            <w:tcBorders>
              <w:top w:val="single" w:sz="4" w:space="0" w:color="auto"/>
              <w:left w:val="single" w:sz="4" w:space="0" w:color="auto"/>
              <w:bottom w:val="single" w:sz="4" w:space="0" w:color="auto"/>
              <w:right w:val="single" w:sz="4" w:space="0" w:color="auto"/>
            </w:tcBorders>
          </w:tcPr>
          <w:p w14:paraId="543365BC" w14:textId="77777777" w:rsidR="002536E4" w:rsidRPr="0046266F" w:rsidRDefault="002536E4" w:rsidP="002E7EB2">
            <w:pPr>
              <w:pStyle w:val="TAL"/>
            </w:pPr>
            <w:r w:rsidRPr="0046266F">
              <w:t>Coding:</w:t>
            </w:r>
          </w:p>
        </w:tc>
        <w:tc>
          <w:tcPr>
            <w:tcW w:w="624" w:type="dxa"/>
            <w:tcBorders>
              <w:top w:val="single" w:sz="4" w:space="0" w:color="auto"/>
              <w:left w:val="single" w:sz="4" w:space="0" w:color="auto"/>
              <w:bottom w:val="single" w:sz="4" w:space="0" w:color="auto"/>
              <w:right w:val="single" w:sz="4" w:space="0" w:color="auto"/>
            </w:tcBorders>
          </w:tcPr>
          <w:p w14:paraId="52D2CC44" w14:textId="77777777" w:rsidR="002536E4" w:rsidRPr="00B53B5F" w:rsidRDefault="002536E4" w:rsidP="002E7EB2">
            <w:pPr>
              <w:pStyle w:val="TAL"/>
              <w:rPr>
                <w:b/>
                <w:bCs/>
              </w:rPr>
            </w:pPr>
            <w:r w:rsidRPr="00B53B5F">
              <w:rPr>
                <w:b/>
                <w:bCs/>
              </w:rPr>
              <w:t>B1</w:t>
            </w:r>
          </w:p>
        </w:tc>
        <w:tc>
          <w:tcPr>
            <w:tcW w:w="624" w:type="dxa"/>
            <w:tcBorders>
              <w:top w:val="single" w:sz="4" w:space="0" w:color="auto"/>
              <w:left w:val="single" w:sz="4" w:space="0" w:color="auto"/>
              <w:bottom w:val="single" w:sz="4" w:space="0" w:color="auto"/>
              <w:right w:val="single" w:sz="4" w:space="0" w:color="auto"/>
            </w:tcBorders>
          </w:tcPr>
          <w:p w14:paraId="7BF326EA" w14:textId="77777777" w:rsidR="002536E4" w:rsidRPr="00B53B5F" w:rsidRDefault="002536E4" w:rsidP="002E7EB2">
            <w:pPr>
              <w:pStyle w:val="TAL"/>
              <w:rPr>
                <w:b/>
                <w:bCs/>
              </w:rPr>
            </w:pPr>
            <w:r w:rsidRPr="00B53B5F">
              <w:rPr>
                <w:b/>
                <w:bCs/>
              </w:rPr>
              <w:t>B2</w:t>
            </w:r>
          </w:p>
        </w:tc>
        <w:tc>
          <w:tcPr>
            <w:tcW w:w="624" w:type="dxa"/>
            <w:tcBorders>
              <w:top w:val="single" w:sz="4" w:space="0" w:color="auto"/>
              <w:left w:val="single" w:sz="4" w:space="0" w:color="auto"/>
              <w:bottom w:val="single" w:sz="4" w:space="0" w:color="auto"/>
              <w:right w:val="single" w:sz="4" w:space="0" w:color="auto"/>
            </w:tcBorders>
          </w:tcPr>
          <w:p w14:paraId="3A28D386" w14:textId="77777777" w:rsidR="002536E4" w:rsidRPr="00B53B5F" w:rsidRDefault="002536E4" w:rsidP="002E7EB2">
            <w:pPr>
              <w:pStyle w:val="TAL"/>
              <w:rPr>
                <w:b/>
                <w:bCs/>
              </w:rPr>
            </w:pPr>
            <w:r w:rsidRPr="00B53B5F">
              <w:rPr>
                <w:b/>
                <w:bCs/>
              </w:rPr>
              <w:t>B3</w:t>
            </w:r>
          </w:p>
        </w:tc>
        <w:tc>
          <w:tcPr>
            <w:tcW w:w="624" w:type="dxa"/>
            <w:tcBorders>
              <w:top w:val="single" w:sz="4" w:space="0" w:color="auto"/>
              <w:left w:val="single" w:sz="4" w:space="0" w:color="auto"/>
              <w:bottom w:val="single" w:sz="4" w:space="0" w:color="auto"/>
              <w:right w:val="single" w:sz="4" w:space="0" w:color="auto"/>
            </w:tcBorders>
          </w:tcPr>
          <w:p w14:paraId="4B47808A" w14:textId="77777777" w:rsidR="002536E4" w:rsidRPr="00B53B5F" w:rsidRDefault="002536E4" w:rsidP="002E7EB2">
            <w:pPr>
              <w:pStyle w:val="TAL"/>
              <w:rPr>
                <w:b/>
                <w:bCs/>
              </w:rPr>
            </w:pPr>
            <w:r w:rsidRPr="00B53B5F">
              <w:rPr>
                <w:b/>
                <w:bCs/>
              </w:rPr>
              <w:t>B4</w:t>
            </w:r>
          </w:p>
        </w:tc>
        <w:tc>
          <w:tcPr>
            <w:tcW w:w="624" w:type="dxa"/>
            <w:tcBorders>
              <w:top w:val="single" w:sz="4" w:space="0" w:color="auto"/>
              <w:left w:val="single" w:sz="4" w:space="0" w:color="auto"/>
              <w:bottom w:val="single" w:sz="4" w:space="0" w:color="auto"/>
              <w:right w:val="single" w:sz="4" w:space="0" w:color="auto"/>
            </w:tcBorders>
          </w:tcPr>
          <w:p w14:paraId="111B0534" w14:textId="77777777" w:rsidR="002536E4" w:rsidRPr="00B53B5F" w:rsidRDefault="002536E4" w:rsidP="002E7EB2">
            <w:pPr>
              <w:pStyle w:val="TAL"/>
              <w:rPr>
                <w:b/>
                <w:bCs/>
              </w:rPr>
            </w:pPr>
            <w:r w:rsidRPr="00B53B5F">
              <w:rPr>
                <w:b/>
                <w:bCs/>
              </w:rPr>
              <w:t>B5</w:t>
            </w:r>
          </w:p>
        </w:tc>
        <w:tc>
          <w:tcPr>
            <w:tcW w:w="624" w:type="dxa"/>
            <w:tcBorders>
              <w:top w:val="single" w:sz="4" w:space="0" w:color="auto"/>
              <w:left w:val="single" w:sz="4" w:space="0" w:color="auto"/>
              <w:bottom w:val="single" w:sz="4" w:space="0" w:color="auto"/>
              <w:right w:val="single" w:sz="4" w:space="0" w:color="auto"/>
            </w:tcBorders>
          </w:tcPr>
          <w:p w14:paraId="54A351EA" w14:textId="77777777" w:rsidR="002536E4" w:rsidRPr="00B53B5F" w:rsidRDefault="002536E4" w:rsidP="002E7EB2">
            <w:pPr>
              <w:pStyle w:val="TAL"/>
              <w:rPr>
                <w:b/>
                <w:bCs/>
              </w:rPr>
            </w:pPr>
            <w:r w:rsidRPr="00B53B5F">
              <w:rPr>
                <w:b/>
                <w:bCs/>
              </w:rPr>
              <w:t>B6</w:t>
            </w:r>
          </w:p>
        </w:tc>
        <w:tc>
          <w:tcPr>
            <w:tcW w:w="624" w:type="dxa"/>
            <w:tcBorders>
              <w:top w:val="single" w:sz="4" w:space="0" w:color="auto"/>
              <w:left w:val="single" w:sz="4" w:space="0" w:color="auto"/>
              <w:bottom w:val="single" w:sz="4" w:space="0" w:color="auto"/>
              <w:right w:val="single" w:sz="4" w:space="0" w:color="auto"/>
            </w:tcBorders>
          </w:tcPr>
          <w:p w14:paraId="188A566D" w14:textId="77777777" w:rsidR="002536E4" w:rsidRPr="00B53B5F" w:rsidRDefault="002536E4" w:rsidP="002E7EB2">
            <w:pPr>
              <w:pStyle w:val="TAL"/>
              <w:rPr>
                <w:b/>
                <w:bCs/>
              </w:rPr>
            </w:pPr>
            <w:r w:rsidRPr="00B53B5F">
              <w:rPr>
                <w:b/>
                <w:bCs/>
              </w:rPr>
              <w:t>B7</w:t>
            </w:r>
          </w:p>
        </w:tc>
        <w:tc>
          <w:tcPr>
            <w:tcW w:w="624" w:type="dxa"/>
            <w:tcBorders>
              <w:top w:val="single" w:sz="4" w:space="0" w:color="auto"/>
              <w:left w:val="single" w:sz="4" w:space="0" w:color="auto"/>
              <w:bottom w:val="single" w:sz="4" w:space="0" w:color="auto"/>
              <w:right w:val="single" w:sz="4" w:space="0" w:color="auto"/>
            </w:tcBorders>
          </w:tcPr>
          <w:p w14:paraId="0E2253F7" w14:textId="77777777" w:rsidR="002536E4" w:rsidRPr="00B53B5F" w:rsidRDefault="002536E4" w:rsidP="002E7EB2">
            <w:pPr>
              <w:pStyle w:val="TAL"/>
              <w:rPr>
                <w:b/>
                <w:bCs/>
              </w:rPr>
            </w:pPr>
            <w:r w:rsidRPr="00B53B5F">
              <w:rPr>
                <w:b/>
                <w:bCs/>
              </w:rPr>
              <w:t>B8</w:t>
            </w:r>
          </w:p>
        </w:tc>
        <w:tc>
          <w:tcPr>
            <w:tcW w:w="624" w:type="dxa"/>
            <w:tcBorders>
              <w:top w:val="single" w:sz="4" w:space="0" w:color="auto"/>
              <w:left w:val="single" w:sz="4" w:space="0" w:color="auto"/>
              <w:bottom w:val="single" w:sz="4" w:space="0" w:color="auto"/>
              <w:right w:val="single" w:sz="4" w:space="0" w:color="auto"/>
            </w:tcBorders>
          </w:tcPr>
          <w:p w14:paraId="55FBDF54" w14:textId="77777777" w:rsidR="002536E4" w:rsidRPr="00B53B5F" w:rsidRDefault="002536E4" w:rsidP="002E7EB2">
            <w:pPr>
              <w:pStyle w:val="TAL"/>
              <w:rPr>
                <w:b/>
                <w:bCs/>
              </w:rPr>
            </w:pPr>
            <w:r w:rsidRPr="00B53B5F">
              <w:rPr>
                <w:b/>
                <w:bCs/>
              </w:rPr>
              <w:t>B9</w:t>
            </w:r>
          </w:p>
        </w:tc>
        <w:tc>
          <w:tcPr>
            <w:tcW w:w="624" w:type="dxa"/>
            <w:tcBorders>
              <w:top w:val="single" w:sz="4" w:space="0" w:color="auto"/>
              <w:left w:val="single" w:sz="4" w:space="0" w:color="auto"/>
              <w:bottom w:val="single" w:sz="4" w:space="0" w:color="auto"/>
              <w:right w:val="single" w:sz="4" w:space="0" w:color="auto"/>
            </w:tcBorders>
          </w:tcPr>
          <w:p w14:paraId="3AB386FD" w14:textId="77777777" w:rsidR="002536E4" w:rsidRPr="00B53B5F" w:rsidRDefault="002536E4" w:rsidP="002E7EB2">
            <w:pPr>
              <w:pStyle w:val="TAL"/>
              <w:rPr>
                <w:b/>
                <w:bCs/>
              </w:rPr>
            </w:pPr>
            <w:r w:rsidRPr="00B53B5F">
              <w:rPr>
                <w:b/>
                <w:bCs/>
              </w:rPr>
              <w:t>B10</w:t>
            </w:r>
          </w:p>
        </w:tc>
        <w:tc>
          <w:tcPr>
            <w:tcW w:w="624" w:type="dxa"/>
            <w:tcBorders>
              <w:top w:val="single" w:sz="4" w:space="0" w:color="auto"/>
              <w:left w:val="single" w:sz="4" w:space="0" w:color="auto"/>
              <w:bottom w:val="single" w:sz="4" w:space="0" w:color="auto"/>
              <w:right w:val="single" w:sz="4" w:space="0" w:color="auto"/>
            </w:tcBorders>
          </w:tcPr>
          <w:p w14:paraId="144E59DA" w14:textId="77777777" w:rsidR="002536E4" w:rsidRPr="00B53B5F" w:rsidRDefault="002536E4" w:rsidP="002E7EB2">
            <w:pPr>
              <w:pStyle w:val="TAL"/>
              <w:rPr>
                <w:b/>
                <w:bCs/>
              </w:rPr>
            </w:pPr>
            <w:r w:rsidRPr="00B53B5F">
              <w:rPr>
                <w:b/>
                <w:bCs/>
              </w:rPr>
              <w:t>B11</w:t>
            </w:r>
          </w:p>
        </w:tc>
        <w:tc>
          <w:tcPr>
            <w:tcW w:w="624" w:type="dxa"/>
            <w:tcBorders>
              <w:top w:val="single" w:sz="4" w:space="0" w:color="auto"/>
              <w:left w:val="single" w:sz="4" w:space="0" w:color="auto"/>
              <w:bottom w:val="single" w:sz="4" w:space="0" w:color="auto"/>
              <w:right w:val="single" w:sz="4" w:space="0" w:color="auto"/>
            </w:tcBorders>
          </w:tcPr>
          <w:p w14:paraId="1CD9ADAE" w14:textId="77777777" w:rsidR="002536E4" w:rsidRPr="00B53B5F" w:rsidRDefault="002536E4" w:rsidP="002E7EB2">
            <w:pPr>
              <w:pStyle w:val="TAL"/>
              <w:rPr>
                <w:b/>
                <w:bCs/>
              </w:rPr>
            </w:pPr>
            <w:r w:rsidRPr="00B53B5F">
              <w:rPr>
                <w:b/>
                <w:bCs/>
              </w:rPr>
              <w:t>B12</w:t>
            </w:r>
          </w:p>
        </w:tc>
        <w:tc>
          <w:tcPr>
            <w:tcW w:w="624" w:type="dxa"/>
            <w:tcBorders>
              <w:top w:val="single" w:sz="4" w:space="0" w:color="auto"/>
              <w:left w:val="single" w:sz="4" w:space="0" w:color="auto"/>
              <w:bottom w:val="single" w:sz="4" w:space="0" w:color="auto"/>
              <w:right w:val="single" w:sz="4" w:space="0" w:color="auto"/>
            </w:tcBorders>
          </w:tcPr>
          <w:p w14:paraId="65E8A980" w14:textId="77777777" w:rsidR="002536E4" w:rsidRPr="00B53B5F" w:rsidRDefault="002536E4" w:rsidP="002E7EB2">
            <w:pPr>
              <w:pStyle w:val="TAL"/>
              <w:rPr>
                <w:b/>
                <w:bCs/>
              </w:rPr>
            </w:pPr>
            <w:r w:rsidRPr="00B53B5F">
              <w:rPr>
                <w:b/>
                <w:bCs/>
              </w:rPr>
              <w:t>B13</w:t>
            </w:r>
          </w:p>
        </w:tc>
        <w:tc>
          <w:tcPr>
            <w:tcW w:w="624" w:type="dxa"/>
            <w:tcBorders>
              <w:top w:val="single" w:sz="4" w:space="0" w:color="auto"/>
              <w:left w:val="single" w:sz="4" w:space="0" w:color="auto"/>
              <w:bottom w:val="single" w:sz="4" w:space="0" w:color="auto"/>
              <w:right w:val="single" w:sz="4" w:space="0" w:color="auto"/>
            </w:tcBorders>
          </w:tcPr>
          <w:p w14:paraId="29BB83AB" w14:textId="77777777" w:rsidR="002536E4" w:rsidRPr="00B53B5F" w:rsidRDefault="002536E4" w:rsidP="002E7EB2">
            <w:pPr>
              <w:pStyle w:val="TAL"/>
              <w:rPr>
                <w:b/>
                <w:bCs/>
              </w:rPr>
            </w:pPr>
            <w:r w:rsidRPr="00B53B5F">
              <w:rPr>
                <w:b/>
                <w:bCs/>
              </w:rPr>
              <w:t>B14</w:t>
            </w:r>
          </w:p>
        </w:tc>
        <w:tc>
          <w:tcPr>
            <w:tcW w:w="624" w:type="dxa"/>
            <w:tcBorders>
              <w:top w:val="single" w:sz="4" w:space="0" w:color="auto"/>
              <w:left w:val="single" w:sz="4" w:space="0" w:color="auto"/>
              <w:bottom w:val="single" w:sz="4" w:space="0" w:color="auto"/>
              <w:right w:val="single" w:sz="4" w:space="0" w:color="auto"/>
            </w:tcBorders>
          </w:tcPr>
          <w:p w14:paraId="19B70DBE" w14:textId="77777777" w:rsidR="002536E4" w:rsidRPr="00B53B5F" w:rsidRDefault="002536E4" w:rsidP="002E7EB2">
            <w:pPr>
              <w:pStyle w:val="TAL"/>
              <w:rPr>
                <w:b/>
                <w:bCs/>
              </w:rPr>
            </w:pPr>
            <w:r w:rsidRPr="00B53B5F">
              <w:rPr>
                <w:b/>
                <w:bCs/>
              </w:rPr>
              <w:t>B15</w:t>
            </w:r>
          </w:p>
        </w:tc>
      </w:tr>
      <w:tr w:rsidR="002536E4" w:rsidRPr="0046266F" w14:paraId="030A414B" w14:textId="77777777" w:rsidTr="002E7EB2">
        <w:tc>
          <w:tcPr>
            <w:tcW w:w="907" w:type="dxa"/>
            <w:tcBorders>
              <w:top w:val="single" w:sz="4" w:space="0" w:color="auto"/>
              <w:left w:val="single" w:sz="4" w:space="0" w:color="auto"/>
              <w:bottom w:val="single" w:sz="4" w:space="0" w:color="auto"/>
              <w:right w:val="single" w:sz="4" w:space="0" w:color="auto"/>
            </w:tcBorders>
          </w:tcPr>
          <w:p w14:paraId="1DCCB2BA" w14:textId="77777777" w:rsidR="002536E4" w:rsidRPr="0046266F" w:rsidRDefault="002536E4" w:rsidP="002E7EB2">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50F147AF"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357F4AB"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05213C4"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CD49A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398E700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286D2592" w14:textId="77777777" w:rsidR="002536E4" w:rsidRPr="0046266F" w:rsidRDefault="002536E4" w:rsidP="002E7EB2">
            <w:pPr>
              <w:pStyle w:val="TAL"/>
            </w:pPr>
            <w:r w:rsidRPr="0046266F">
              <w:t>65</w:t>
            </w:r>
          </w:p>
        </w:tc>
        <w:tc>
          <w:tcPr>
            <w:tcW w:w="624" w:type="dxa"/>
            <w:tcBorders>
              <w:top w:val="single" w:sz="4" w:space="0" w:color="auto"/>
              <w:left w:val="single" w:sz="4" w:space="0" w:color="auto"/>
              <w:bottom w:val="single" w:sz="4" w:space="0" w:color="auto"/>
              <w:right w:val="single" w:sz="4" w:space="0" w:color="auto"/>
            </w:tcBorders>
          </w:tcPr>
          <w:p w14:paraId="7E472821" w14:textId="77777777" w:rsidR="002536E4" w:rsidRPr="0046266F" w:rsidRDefault="002536E4" w:rsidP="002E7EB2">
            <w:pPr>
              <w:pStyle w:val="TAL"/>
            </w:pPr>
            <w:r w:rsidRPr="0046266F">
              <w:t>F7</w:t>
            </w:r>
          </w:p>
        </w:tc>
        <w:tc>
          <w:tcPr>
            <w:tcW w:w="624" w:type="dxa"/>
            <w:tcBorders>
              <w:top w:val="single" w:sz="4" w:space="0" w:color="auto"/>
              <w:left w:val="single" w:sz="4" w:space="0" w:color="auto"/>
              <w:bottom w:val="single" w:sz="4" w:space="0" w:color="auto"/>
              <w:right w:val="single" w:sz="4" w:space="0" w:color="auto"/>
            </w:tcBorders>
          </w:tcPr>
          <w:p w14:paraId="0ADB6EE1"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F396F01"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796434DA"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144C97F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96DBF0F"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6247795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6B07D999"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733A33E" w14:textId="77777777" w:rsidR="002536E4" w:rsidRPr="0046266F" w:rsidRDefault="002536E4" w:rsidP="002E7EB2">
            <w:pPr>
              <w:pStyle w:val="TAL"/>
            </w:pPr>
            <w:r w:rsidRPr="0046266F">
              <w:t>0</w:t>
            </w:r>
            <w:r>
              <w:t>0</w:t>
            </w:r>
          </w:p>
        </w:tc>
      </w:tr>
      <w:tr w:rsidR="002536E4" w:rsidRPr="0046266F" w14:paraId="201DAEAC" w14:textId="77777777" w:rsidTr="002E7EB2">
        <w:tc>
          <w:tcPr>
            <w:tcW w:w="907" w:type="dxa"/>
            <w:tcBorders>
              <w:top w:val="single" w:sz="4" w:space="0" w:color="auto"/>
              <w:right w:val="single" w:sz="4" w:space="0" w:color="auto"/>
            </w:tcBorders>
          </w:tcPr>
          <w:p w14:paraId="3B777D7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214FFF1" w14:textId="77777777" w:rsidR="002536E4" w:rsidRPr="00B53B5F" w:rsidRDefault="002536E4" w:rsidP="002E7EB2">
            <w:pPr>
              <w:pStyle w:val="TAL"/>
              <w:rPr>
                <w:b/>
                <w:bCs/>
              </w:rPr>
            </w:pPr>
            <w:r w:rsidRPr="00B53B5F">
              <w:rPr>
                <w:b/>
                <w:bCs/>
              </w:rPr>
              <w:t>B16</w:t>
            </w:r>
          </w:p>
        </w:tc>
        <w:tc>
          <w:tcPr>
            <w:tcW w:w="624" w:type="dxa"/>
            <w:tcBorders>
              <w:top w:val="single" w:sz="4" w:space="0" w:color="auto"/>
              <w:left w:val="single" w:sz="4" w:space="0" w:color="auto"/>
              <w:bottom w:val="single" w:sz="4" w:space="0" w:color="auto"/>
              <w:right w:val="single" w:sz="4" w:space="0" w:color="auto"/>
            </w:tcBorders>
          </w:tcPr>
          <w:p w14:paraId="2AABBCDC" w14:textId="77777777" w:rsidR="002536E4" w:rsidRPr="00B53B5F" w:rsidRDefault="002536E4" w:rsidP="002E7EB2">
            <w:pPr>
              <w:pStyle w:val="TAL"/>
              <w:rPr>
                <w:b/>
                <w:bCs/>
              </w:rPr>
            </w:pPr>
            <w:r w:rsidRPr="00B53B5F">
              <w:rPr>
                <w:b/>
                <w:bCs/>
              </w:rPr>
              <w:t>B17</w:t>
            </w:r>
          </w:p>
        </w:tc>
        <w:tc>
          <w:tcPr>
            <w:tcW w:w="624" w:type="dxa"/>
            <w:tcBorders>
              <w:top w:val="single" w:sz="4" w:space="0" w:color="auto"/>
              <w:left w:val="single" w:sz="4" w:space="0" w:color="auto"/>
              <w:bottom w:val="single" w:sz="4" w:space="0" w:color="auto"/>
              <w:right w:val="single" w:sz="4" w:space="0" w:color="auto"/>
            </w:tcBorders>
          </w:tcPr>
          <w:p w14:paraId="19790496" w14:textId="77777777" w:rsidR="002536E4" w:rsidRPr="00B53B5F" w:rsidRDefault="002536E4" w:rsidP="002E7EB2">
            <w:pPr>
              <w:pStyle w:val="TAL"/>
              <w:rPr>
                <w:b/>
                <w:bCs/>
              </w:rPr>
            </w:pPr>
            <w:r w:rsidRPr="00B53B5F">
              <w:rPr>
                <w:b/>
                <w:bCs/>
              </w:rPr>
              <w:t>B18</w:t>
            </w:r>
          </w:p>
        </w:tc>
        <w:tc>
          <w:tcPr>
            <w:tcW w:w="624" w:type="dxa"/>
            <w:tcBorders>
              <w:top w:val="single" w:sz="4" w:space="0" w:color="auto"/>
              <w:left w:val="single" w:sz="4" w:space="0" w:color="auto"/>
              <w:bottom w:val="single" w:sz="4" w:space="0" w:color="auto"/>
              <w:right w:val="single" w:sz="4" w:space="0" w:color="auto"/>
            </w:tcBorders>
          </w:tcPr>
          <w:p w14:paraId="52B1BEF7" w14:textId="77777777" w:rsidR="002536E4" w:rsidRPr="00B53B5F" w:rsidRDefault="002536E4" w:rsidP="002E7EB2">
            <w:pPr>
              <w:pStyle w:val="TAL"/>
              <w:rPr>
                <w:b/>
                <w:bCs/>
              </w:rPr>
            </w:pPr>
            <w:r w:rsidRPr="00B53B5F">
              <w:rPr>
                <w:b/>
                <w:bCs/>
              </w:rPr>
              <w:t>B19</w:t>
            </w:r>
          </w:p>
        </w:tc>
        <w:tc>
          <w:tcPr>
            <w:tcW w:w="624" w:type="dxa"/>
            <w:tcBorders>
              <w:top w:val="single" w:sz="4" w:space="0" w:color="auto"/>
              <w:left w:val="single" w:sz="4" w:space="0" w:color="auto"/>
              <w:bottom w:val="single" w:sz="4" w:space="0" w:color="auto"/>
              <w:right w:val="single" w:sz="4" w:space="0" w:color="auto"/>
            </w:tcBorders>
          </w:tcPr>
          <w:p w14:paraId="07F7E6B8" w14:textId="77777777" w:rsidR="002536E4" w:rsidRPr="00B53B5F" w:rsidRDefault="002536E4" w:rsidP="002E7EB2">
            <w:pPr>
              <w:pStyle w:val="TAL"/>
              <w:rPr>
                <w:b/>
                <w:bCs/>
              </w:rPr>
            </w:pPr>
            <w:r w:rsidRPr="00B53B5F">
              <w:rPr>
                <w:b/>
                <w:bCs/>
              </w:rPr>
              <w:t>B20</w:t>
            </w:r>
          </w:p>
        </w:tc>
        <w:tc>
          <w:tcPr>
            <w:tcW w:w="624" w:type="dxa"/>
            <w:tcBorders>
              <w:top w:val="single" w:sz="4" w:space="0" w:color="auto"/>
              <w:left w:val="single" w:sz="4" w:space="0" w:color="auto"/>
              <w:bottom w:val="single" w:sz="4" w:space="0" w:color="auto"/>
              <w:right w:val="single" w:sz="4" w:space="0" w:color="auto"/>
            </w:tcBorders>
          </w:tcPr>
          <w:p w14:paraId="4C5AE447" w14:textId="77777777" w:rsidR="002536E4" w:rsidRPr="00B53B5F" w:rsidRDefault="002536E4" w:rsidP="002E7EB2">
            <w:pPr>
              <w:pStyle w:val="TAL"/>
              <w:rPr>
                <w:b/>
                <w:bCs/>
              </w:rPr>
            </w:pPr>
            <w:r w:rsidRPr="00B53B5F">
              <w:rPr>
                <w:b/>
                <w:bCs/>
              </w:rPr>
              <w:t>B21</w:t>
            </w:r>
          </w:p>
        </w:tc>
        <w:tc>
          <w:tcPr>
            <w:tcW w:w="624" w:type="dxa"/>
            <w:tcBorders>
              <w:top w:val="single" w:sz="4" w:space="0" w:color="auto"/>
              <w:left w:val="single" w:sz="4" w:space="0" w:color="auto"/>
              <w:bottom w:val="single" w:sz="4" w:space="0" w:color="auto"/>
              <w:right w:val="single" w:sz="4" w:space="0" w:color="auto"/>
            </w:tcBorders>
          </w:tcPr>
          <w:p w14:paraId="55F463EA" w14:textId="77777777" w:rsidR="002536E4" w:rsidRPr="00B53B5F" w:rsidRDefault="002536E4" w:rsidP="002E7EB2">
            <w:pPr>
              <w:pStyle w:val="TAL"/>
              <w:rPr>
                <w:b/>
                <w:bCs/>
              </w:rPr>
            </w:pPr>
            <w:r w:rsidRPr="00B53B5F">
              <w:rPr>
                <w:b/>
                <w:bCs/>
              </w:rPr>
              <w:t>B22</w:t>
            </w:r>
          </w:p>
        </w:tc>
        <w:tc>
          <w:tcPr>
            <w:tcW w:w="624" w:type="dxa"/>
            <w:tcBorders>
              <w:top w:val="single" w:sz="4" w:space="0" w:color="auto"/>
              <w:left w:val="single" w:sz="4" w:space="0" w:color="auto"/>
              <w:bottom w:val="single" w:sz="4" w:space="0" w:color="auto"/>
              <w:right w:val="single" w:sz="4" w:space="0" w:color="auto"/>
            </w:tcBorders>
          </w:tcPr>
          <w:p w14:paraId="1BA9E5F8" w14:textId="77777777" w:rsidR="002536E4" w:rsidRPr="00B53B5F" w:rsidRDefault="002536E4" w:rsidP="002E7EB2">
            <w:pPr>
              <w:pStyle w:val="TAL"/>
              <w:rPr>
                <w:b/>
                <w:bCs/>
              </w:rPr>
            </w:pPr>
            <w:r w:rsidRPr="00B53B5F">
              <w:rPr>
                <w:b/>
                <w:bCs/>
              </w:rPr>
              <w:t>B23</w:t>
            </w:r>
          </w:p>
        </w:tc>
        <w:tc>
          <w:tcPr>
            <w:tcW w:w="624" w:type="dxa"/>
            <w:tcBorders>
              <w:top w:val="single" w:sz="4" w:space="0" w:color="auto"/>
              <w:left w:val="single" w:sz="4" w:space="0" w:color="auto"/>
              <w:bottom w:val="single" w:sz="4" w:space="0" w:color="auto"/>
              <w:right w:val="single" w:sz="4" w:space="0" w:color="auto"/>
            </w:tcBorders>
          </w:tcPr>
          <w:p w14:paraId="5FE82C64" w14:textId="77777777" w:rsidR="002536E4" w:rsidRPr="00B53B5F" w:rsidRDefault="002536E4" w:rsidP="002E7EB2">
            <w:pPr>
              <w:pStyle w:val="TAL"/>
              <w:rPr>
                <w:b/>
                <w:bCs/>
              </w:rPr>
            </w:pPr>
            <w:r w:rsidRPr="00B53B5F">
              <w:rPr>
                <w:b/>
                <w:bCs/>
              </w:rPr>
              <w:t>B24</w:t>
            </w:r>
          </w:p>
        </w:tc>
        <w:tc>
          <w:tcPr>
            <w:tcW w:w="624" w:type="dxa"/>
            <w:tcBorders>
              <w:top w:val="single" w:sz="4" w:space="0" w:color="auto"/>
              <w:left w:val="single" w:sz="4" w:space="0" w:color="auto"/>
              <w:bottom w:val="single" w:sz="4" w:space="0" w:color="auto"/>
              <w:right w:val="single" w:sz="4" w:space="0" w:color="auto"/>
            </w:tcBorders>
          </w:tcPr>
          <w:p w14:paraId="68FBD53D" w14:textId="77777777" w:rsidR="002536E4" w:rsidRPr="00B53B5F" w:rsidRDefault="002536E4" w:rsidP="002E7EB2">
            <w:pPr>
              <w:pStyle w:val="TAL"/>
              <w:rPr>
                <w:b/>
                <w:bCs/>
              </w:rPr>
            </w:pPr>
            <w:r w:rsidRPr="00B53B5F">
              <w:rPr>
                <w:b/>
                <w:bCs/>
              </w:rPr>
              <w:t>B25</w:t>
            </w:r>
          </w:p>
        </w:tc>
        <w:tc>
          <w:tcPr>
            <w:tcW w:w="624" w:type="dxa"/>
            <w:tcBorders>
              <w:top w:val="single" w:sz="4" w:space="0" w:color="auto"/>
              <w:left w:val="single" w:sz="4" w:space="0" w:color="auto"/>
              <w:bottom w:val="single" w:sz="4" w:space="0" w:color="auto"/>
              <w:right w:val="single" w:sz="4" w:space="0" w:color="auto"/>
            </w:tcBorders>
          </w:tcPr>
          <w:p w14:paraId="203067FE" w14:textId="77777777" w:rsidR="002536E4" w:rsidRPr="00B53B5F" w:rsidRDefault="002536E4" w:rsidP="002E7EB2">
            <w:pPr>
              <w:pStyle w:val="TAL"/>
              <w:rPr>
                <w:b/>
                <w:bCs/>
              </w:rPr>
            </w:pPr>
            <w:r w:rsidRPr="00B53B5F">
              <w:rPr>
                <w:b/>
                <w:bCs/>
              </w:rPr>
              <w:t>B26</w:t>
            </w:r>
          </w:p>
        </w:tc>
        <w:tc>
          <w:tcPr>
            <w:tcW w:w="624" w:type="dxa"/>
            <w:tcBorders>
              <w:top w:val="single" w:sz="4" w:space="0" w:color="auto"/>
              <w:left w:val="single" w:sz="4" w:space="0" w:color="auto"/>
              <w:bottom w:val="single" w:sz="4" w:space="0" w:color="auto"/>
              <w:right w:val="single" w:sz="4" w:space="0" w:color="auto"/>
            </w:tcBorders>
          </w:tcPr>
          <w:p w14:paraId="7C124526" w14:textId="77777777" w:rsidR="002536E4" w:rsidRPr="00B53B5F" w:rsidRDefault="002536E4" w:rsidP="002E7EB2">
            <w:pPr>
              <w:pStyle w:val="TAL"/>
              <w:rPr>
                <w:b/>
                <w:bCs/>
              </w:rPr>
            </w:pPr>
            <w:r w:rsidRPr="00B53B5F">
              <w:rPr>
                <w:b/>
                <w:bCs/>
              </w:rPr>
              <w:t>B27</w:t>
            </w:r>
          </w:p>
        </w:tc>
        <w:tc>
          <w:tcPr>
            <w:tcW w:w="624" w:type="dxa"/>
            <w:tcBorders>
              <w:top w:val="single" w:sz="4" w:space="0" w:color="auto"/>
              <w:left w:val="single" w:sz="4" w:space="0" w:color="auto"/>
              <w:bottom w:val="single" w:sz="4" w:space="0" w:color="auto"/>
              <w:right w:val="single" w:sz="4" w:space="0" w:color="auto"/>
            </w:tcBorders>
          </w:tcPr>
          <w:p w14:paraId="63F3C6C0" w14:textId="77777777" w:rsidR="002536E4" w:rsidRPr="00B53B5F" w:rsidRDefault="002536E4" w:rsidP="002E7EB2">
            <w:pPr>
              <w:pStyle w:val="TAL"/>
              <w:rPr>
                <w:b/>
                <w:bCs/>
              </w:rPr>
            </w:pPr>
            <w:r w:rsidRPr="00B53B5F">
              <w:rPr>
                <w:b/>
                <w:bCs/>
              </w:rPr>
              <w:t>B28</w:t>
            </w:r>
          </w:p>
        </w:tc>
        <w:tc>
          <w:tcPr>
            <w:tcW w:w="624" w:type="dxa"/>
            <w:tcBorders>
              <w:top w:val="single" w:sz="4" w:space="0" w:color="auto"/>
              <w:left w:val="single" w:sz="4" w:space="0" w:color="auto"/>
              <w:bottom w:val="single" w:sz="4" w:space="0" w:color="auto"/>
              <w:right w:val="single" w:sz="4" w:space="0" w:color="auto"/>
            </w:tcBorders>
          </w:tcPr>
          <w:p w14:paraId="1A1CAF02" w14:textId="77777777" w:rsidR="002536E4" w:rsidRPr="00B53B5F" w:rsidRDefault="002536E4" w:rsidP="002E7EB2">
            <w:pPr>
              <w:pStyle w:val="TAL"/>
              <w:rPr>
                <w:b/>
                <w:bCs/>
              </w:rPr>
            </w:pPr>
            <w:r w:rsidRPr="00B53B5F">
              <w:rPr>
                <w:b/>
                <w:bCs/>
              </w:rPr>
              <w:t>B29</w:t>
            </w:r>
          </w:p>
        </w:tc>
        <w:tc>
          <w:tcPr>
            <w:tcW w:w="624" w:type="dxa"/>
            <w:tcBorders>
              <w:top w:val="single" w:sz="4" w:space="0" w:color="auto"/>
              <w:left w:val="single" w:sz="4" w:space="0" w:color="auto"/>
              <w:bottom w:val="single" w:sz="4" w:space="0" w:color="auto"/>
              <w:right w:val="single" w:sz="4" w:space="0" w:color="auto"/>
            </w:tcBorders>
          </w:tcPr>
          <w:p w14:paraId="5972B1D9" w14:textId="77777777" w:rsidR="002536E4" w:rsidRPr="00B53B5F" w:rsidRDefault="002536E4" w:rsidP="002E7EB2">
            <w:pPr>
              <w:pStyle w:val="TAL"/>
              <w:rPr>
                <w:b/>
                <w:bCs/>
              </w:rPr>
            </w:pPr>
            <w:r w:rsidRPr="00B53B5F">
              <w:rPr>
                <w:b/>
                <w:bCs/>
              </w:rPr>
              <w:t>B30</w:t>
            </w:r>
          </w:p>
        </w:tc>
      </w:tr>
      <w:tr w:rsidR="002536E4" w:rsidRPr="0046266F" w14:paraId="112A53B1" w14:textId="77777777" w:rsidTr="002E7EB2">
        <w:tc>
          <w:tcPr>
            <w:tcW w:w="907" w:type="dxa"/>
            <w:tcBorders>
              <w:right w:val="single" w:sz="4" w:space="0" w:color="auto"/>
            </w:tcBorders>
          </w:tcPr>
          <w:p w14:paraId="2DC2B1FC"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132DE8D"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37907E12" w14:textId="77777777" w:rsidR="002536E4" w:rsidRPr="0046266F" w:rsidRDefault="002536E4" w:rsidP="002E7EB2">
            <w:pPr>
              <w:pStyle w:val="TAL"/>
            </w:pPr>
            <w:r w:rsidRPr="0046266F">
              <w:t>24</w:t>
            </w:r>
          </w:p>
        </w:tc>
        <w:tc>
          <w:tcPr>
            <w:tcW w:w="624" w:type="dxa"/>
            <w:tcBorders>
              <w:top w:val="single" w:sz="4" w:space="0" w:color="auto"/>
              <w:left w:val="single" w:sz="4" w:space="0" w:color="auto"/>
              <w:bottom w:val="single" w:sz="4" w:space="0" w:color="auto"/>
              <w:right w:val="single" w:sz="4" w:space="0" w:color="auto"/>
            </w:tcBorders>
          </w:tcPr>
          <w:p w14:paraId="3D4150E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DC8A78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65CE9238"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0CC5B7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ADCC382" w14:textId="77777777" w:rsidR="002536E4" w:rsidRPr="0046266F" w:rsidRDefault="002536E4" w:rsidP="002E7EB2">
            <w:pPr>
              <w:pStyle w:val="TAL"/>
            </w:pPr>
            <w:r w:rsidRPr="0046266F">
              <w:t>34</w:t>
            </w:r>
          </w:p>
        </w:tc>
        <w:tc>
          <w:tcPr>
            <w:tcW w:w="624" w:type="dxa"/>
            <w:tcBorders>
              <w:top w:val="single" w:sz="4" w:space="0" w:color="auto"/>
              <w:left w:val="single" w:sz="4" w:space="0" w:color="auto"/>
              <w:bottom w:val="single" w:sz="4" w:space="0" w:color="auto"/>
              <w:right w:val="single" w:sz="4" w:space="0" w:color="auto"/>
            </w:tcBorders>
          </w:tcPr>
          <w:p w14:paraId="02453AA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34E8E0C8" w14:textId="77777777" w:rsidR="002536E4" w:rsidRPr="0046266F"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5041BA4" w14:textId="77777777" w:rsidR="002536E4" w:rsidRPr="0046266F" w:rsidRDefault="002536E4" w:rsidP="002E7EB2">
            <w:pPr>
              <w:pStyle w:val="TAL"/>
            </w:pPr>
            <w:r w:rsidRPr="0046266F">
              <w:t>0</w:t>
            </w:r>
            <w:r>
              <w:t>0</w:t>
            </w:r>
          </w:p>
        </w:tc>
        <w:tc>
          <w:tcPr>
            <w:tcW w:w="624" w:type="dxa"/>
            <w:tcBorders>
              <w:top w:val="single" w:sz="4" w:space="0" w:color="auto"/>
              <w:left w:val="single" w:sz="4" w:space="0" w:color="auto"/>
              <w:bottom w:val="single" w:sz="4" w:space="0" w:color="auto"/>
              <w:right w:val="single" w:sz="4" w:space="0" w:color="auto"/>
            </w:tcBorders>
          </w:tcPr>
          <w:p w14:paraId="69A56241"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08B7453D" w14:textId="77777777" w:rsidR="002536E4" w:rsidRPr="0046266F" w:rsidRDefault="002536E4" w:rsidP="002E7EB2">
            <w:pPr>
              <w:pStyle w:val="TAL"/>
            </w:pPr>
            <w:r w:rsidRPr="0046266F">
              <w:t>44</w:t>
            </w:r>
          </w:p>
        </w:tc>
        <w:tc>
          <w:tcPr>
            <w:tcW w:w="624" w:type="dxa"/>
            <w:tcBorders>
              <w:top w:val="single" w:sz="4" w:space="0" w:color="auto"/>
              <w:left w:val="single" w:sz="4" w:space="0" w:color="auto"/>
              <w:bottom w:val="single" w:sz="4" w:space="0" w:color="auto"/>
              <w:right w:val="single" w:sz="4" w:space="0" w:color="auto"/>
            </w:tcBorders>
          </w:tcPr>
          <w:p w14:paraId="79E7DEAB"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F563816"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39B28879" w14:textId="77777777" w:rsidR="002536E4" w:rsidRPr="0046266F" w:rsidRDefault="002536E4" w:rsidP="002E7EB2">
            <w:pPr>
              <w:pStyle w:val="TAL"/>
            </w:pPr>
            <w:r w:rsidRPr="0046266F">
              <w:t>00</w:t>
            </w:r>
          </w:p>
        </w:tc>
      </w:tr>
      <w:tr w:rsidR="002536E4" w:rsidRPr="0046266F" w14:paraId="5BE93237" w14:textId="77777777" w:rsidTr="002E7EB2">
        <w:tc>
          <w:tcPr>
            <w:tcW w:w="907" w:type="dxa"/>
            <w:tcBorders>
              <w:right w:val="single" w:sz="4" w:space="0" w:color="auto"/>
            </w:tcBorders>
          </w:tcPr>
          <w:p w14:paraId="1FD95697"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FDB958D" w14:textId="77777777" w:rsidR="002536E4" w:rsidRPr="00B53B5F" w:rsidRDefault="002536E4" w:rsidP="002E7EB2">
            <w:pPr>
              <w:pStyle w:val="TAL"/>
              <w:rPr>
                <w:b/>
                <w:bCs/>
              </w:rPr>
            </w:pPr>
            <w:r w:rsidRPr="00B53B5F">
              <w:rPr>
                <w:b/>
                <w:bCs/>
              </w:rPr>
              <w:t>B31</w:t>
            </w:r>
          </w:p>
        </w:tc>
        <w:tc>
          <w:tcPr>
            <w:tcW w:w="624" w:type="dxa"/>
            <w:tcBorders>
              <w:top w:val="single" w:sz="4" w:space="0" w:color="auto"/>
              <w:left w:val="single" w:sz="4" w:space="0" w:color="auto"/>
              <w:bottom w:val="single" w:sz="4" w:space="0" w:color="auto"/>
              <w:right w:val="single" w:sz="4" w:space="0" w:color="auto"/>
            </w:tcBorders>
          </w:tcPr>
          <w:p w14:paraId="560532FD" w14:textId="77777777" w:rsidR="002536E4" w:rsidRPr="00B53B5F" w:rsidRDefault="002536E4" w:rsidP="002E7EB2">
            <w:pPr>
              <w:pStyle w:val="TAL"/>
              <w:rPr>
                <w:b/>
                <w:bCs/>
              </w:rPr>
            </w:pPr>
            <w:r w:rsidRPr="00B53B5F">
              <w:rPr>
                <w:b/>
                <w:bCs/>
              </w:rPr>
              <w:t>B32</w:t>
            </w:r>
          </w:p>
        </w:tc>
        <w:tc>
          <w:tcPr>
            <w:tcW w:w="624" w:type="dxa"/>
            <w:tcBorders>
              <w:top w:val="single" w:sz="4" w:space="0" w:color="auto"/>
              <w:left w:val="single" w:sz="4" w:space="0" w:color="auto"/>
              <w:bottom w:val="single" w:sz="4" w:space="0" w:color="auto"/>
              <w:right w:val="single" w:sz="4" w:space="0" w:color="auto"/>
            </w:tcBorders>
          </w:tcPr>
          <w:p w14:paraId="2081FBFD" w14:textId="77777777" w:rsidR="002536E4" w:rsidRPr="00B53B5F" w:rsidRDefault="002536E4" w:rsidP="002E7EB2">
            <w:pPr>
              <w:pStyle w:val="TAL"/>
              <w:rPr>
                <w:b/>
                <w:bCs/>
              </w:rPr>
            </w:pPr>
            <w:r w:rsidRPr="00B53B5F">
              <w:rPr>
                <w:b/>
                <w:bCs/>
              </w:rPr>
              <w:t>B33</w:t>
            </w:r>
          </w:p>
        </w:tc>
        <w:tc>
          <w:tcPr>
            <w:tcW w:w="624" w:type="dxa"/>
            <w:tcBorders>
              <w:top w:val="single" w:sz="4" w:space="0" w:color="auto"/>
              <w:left w:val="single" w:sz="4" w:space="0" w:color="auto"/>
              <w:bottom w:val="single" w:sz="4" w:space="0" w:color="auto"/>
              <w:right w:val="single" w:sz="4" w:space="0" w:color="auto"/>
            </w:tcBorders>
          </w:tcPr>
          <w:p w14:paraId="35ACD7DA" w14:textId="77777777" w:rsidR="002536E4" w:rsidRPr="00B53B5F" w:rsidRDefault="002536E4" w:rsidP="002E7EB2">
            <w:pPr>
              <w:pStyle w:val="TAL"/>
              <w:rPr>
                <w:b/>
                <w:bCs/>
              </w:rPr>
            </w:pPr>
            <w:r w:rsidRPr="00B53B5F">
              <w:rPr>
                <w:b/>
                <w:bCs/>
              </w:rPr>
              <w:t>B34</w:t>
            </w:r>
          </w:p>
        </w:tc>
        <w:tc>
          <w:tcPr>
            <w:tcW w:w="624" w:type="dxa"/>
            <w:tcBorders>
              <w:top w:val="single" w:sz="4" w:space="0" w:color="auto"/>
              <w:left w:val="single" w:sz="4" w:space="0" w:color="auto"/>
              <w:bottom w:val="single" w:sz="4" w:space="0" w:color="auto"/>
              <w:right w:val="single" w:sz="4" w:space="0" w:color="auto"/>
            </w:tcBorders>
          </w:tcPr>
          <w:p w14:paraId="42E18FDA" w14:textId="77777777" w:rsidR="002536E4" w:rsidRPr="00B53B5F" w:rsidRDefault="002536E4" w:rsidP="002E7EB2">
            <w:pPr>
              <w:pStyle w:val="TAL"/>
              <w:rPr>
                <w:b/>
                <w:bCs/>
              </w:rPr>
            </w:pPr>
            <w:r w:rsidRPr="00B53B5F">
              <w:rPr>
                <w:b/>
                <w:bCs/>
              </w:rPr>
              <w:t>B35</w:t>
            </w:r>
          </w:p>
        </w:tc>
        <w:tc>
          <w:tcPr>
            <w:tcW w:w="624" w:type="dxa"/>
            <w:tcBorders>
              <w:top w:val="single" w:sz="4" w:space="0" w:color="auto"/>
              <w:left w:val="single" w:sz="4" w:space="0" w:color="auto"/>
              <w:bottom w:val="single" w:sz="4" w:space="0" w:color="auto"/>
              <w:right w:val="single" w:sz="4" w:space="0" w:color="auto"/>
            </w:tcBorders>
          </w:tcPr>
          <w:p w14:paraId="625866E0" w14:textId="77777777" w:rsidR="002536E4" w:rsidRPr="00B53B5F" w:rsidRDefault="002536E4" w:rsidP="002E7EB2">
            <w:pPr>
              <w:pStyle w:val="TAL"/>
              <w:rPr>
                <w:b/>
                <w:bCs/>
              </w:rPr>
            </w:pPr>
            <w:r w:rsidRPr="00B53B5F">
              <w:rPr>
                <w:b/>
                <w:bCs/>
              </w:rPr>
              <w:t>B36</w:t>
            </w:r>
          </w:p>
        </w:tc>
        <w:tc>
          <w:tcPr>
            <w:tcW w:w="624" w:type="dxa"/>
            <w:tcBorders>
              <w:top w:val="single" w:sz="4" w:space="0" w:color="auto"/>
              <w:left w:val="single" w:sz="4" w:space="0" w:color="auto"/>
              <w:bottom w:val="single" w:sz="4" w:space="0" w:color="auto"/>
              <w:right w:val="single" w:sz="4" w:space="0" w:color="auto"/>
            </w:tcBorders>
          </w:tcPr>
          <w:p w14:paraId="746F808E" w14:textId="77777777" w:rsidR="002536E4" w:rsidRPr="00B53B5F" w:rsidRDefault="002536E4" w:rsidP="002E7EB2">
            <w:pPr>
              <w:pStyle w:val="TAL"/>
              <w:rPr>
                <w:b/>
                <w:bCs/>
              </w:rPr>
            </w:pPr>
            <w:r w:rsidRPr="00B53B5F">
              <w:rPr>
                <w:b/>
                <w:bCs/>
              </w:rPr>
              <w:t>B37</w:t>
            </w:r>
          </w:p>
        </w:tc>
        <w:tc>
          <w:tcPr>
            <w:tcW w:w="624" w:type="dxa"/>
            <w:tcBorders>
              <w:top w:val="single" w:sz="4" w:space="0" w:color="auto"/>
              <w:left w:val="single" w:sz="4" w:space="0" w:color="auto"/>
              <w:bottom w:val="single" w:sz="4" w:space="0" w:color="auto"/>
              <w:right w:val="single" w:sz="4" w:space="0" w:color="auto"/>
            </w:tcBorders>
          </w:tcPr>
          <w:p w14:paraId="74A3B7FA" w14:textId="77777777" w:rsidR="002536E4" w:rsidRPr="00B53B5F" w:rsidRDefault="002536E4" w:rsidP="002E7EB2">
            <w:pPr>
              <w:pStyle w:val="TAL"/>
              <w:rPr>
                <w:b/>
                <w:bCs/>
              </w:rPr>
            </w:pPr>
            <w:r w:rsidRPr="00B53B5F">
              <w:rPr>
                <w:b/>
                <w:bCs/>
              </w:rPr>
              <w:t>B38</w:t>
            </w:r>
          </w:p>
        </w:tc>
        <w:tc>
          <w:tcPr>
            <w:tcW w:w="624" w:type="dxa"/>
            <w:tcBorders>
              <w:top w:val="single" w:sz="4" w:space="0" w:color="auto"/>
              <w:left w:val="single" w:sz="4" w:space="0" w:color="auto"/>
              <w:bottom w:val="single" w:sz="4" w:space="0" w:color="auto"/>
              <w:right w:val="single" w:sz="4" w:space="0" w:color="auto"/>
            </w:tcBorders>
          </w:tcPr>
          <w:p w14:paraId="47D5DD58" w14:textId="77777777" w:rsidR="002536E4" w:rsidRPr="00B53B5F" w:rsidRDefault="002536E4" w:rsidP="002E7EB2">
            <w:pPr>
              <w:pStyle w:val="TAL"/>
              <w:rPr>
                <w:b/>
                <w:bCs/>
              </w:rPr>
            </w:pPr>
            <w:r w:rsidRPr="00B53B5F">
              <w:rPr>
                <w:b/>
                <w:bCs/>
              </w:rPr>
              <w:t>B39</w:t>
            </w:r>
          </w:p>
        </w:tc>
        <w:tc>
          <w:tcPr>
            <w:tcW w:w="624" w:type="dxa"/>
            <w:tcBorders>
              <w:top w:val="single" w:sz="4" w:space="0" w:color="auto"/>
              <w:left w:val="single" w:sz="4" w:space="0" w:color="auto"/>
              <w:bottom w:val="single" w:sz="4" w:space="0" w:color="auto"/>
              <w:right w:val="single" w:sz="4" w:space="0" w:color="auto"/>
            </w:tcBorders>
          </w:tcPr>
          <w:p w14:paraId="7299459E" w14:textId="77777777" w:rsidR="002536E4" w:rsidRPr="00B53B5F" w:rsidRDefault="002536E4" w:rsidP="002E7EB2">
            <w:pPr>
              <w:pStyle w:val="TAL"/>
              <w:rPr>
                <w:b/>
                <w:bCs/>
              </w:rPr>
            </w:pPr>
            <w:r w:rsidRPr="00B53B5F">
              <w:rPr>
                <w:b/>
                <w:bCs/>
              </w:rPr>
              <w:t>B40</w:t>
            </w:r>
          </w:p>
        </w:tc>
        <w:tc>
          <w:tcPr>
            <w:tcW w:w="624" w:type="dxa"/>
            <w:tcBorders>
              <w:top w:val="single" w:sz="4" w:space="0" w:color="auto"/>
              <w:left w:val="single" w:sz="4" w:space="0" w:color="auto"/>
              <w:bottom w:val="single" w:sz="4" w:space="0" w:color="auto"/>
              <w:right w:val="single" w:sz="4" w:space="0" w:color="auto"/>
            </w:tcBorders>
          </w:tcPr>
          <w:p w14:paraId="7D10B7A1" w14:textId="77777777" w:rsidR="002536E4" w:rsidRPr="00B53B5F" w:rsidRDefault="002536E4" w:rsidP="002E7EB2">
            <w:pPr>
              <w:pStyle w:val="TAL"/>
              <w:rPr>
                <w:b/>
                <w:bCs/>
              </w:rPr>
            </w:pPr>
            <w:r w:rsidRPr="00B53B5F">
              <w:rPr>
                <w:b/>
                <w:bCs/>
              </w:rPr>
              <w:t>B41</w:t>
            </w:r>
          </w:p>
        </w:tc>
        <w:tc>
          <w:tcPr>
            <w:tcW w:w="624" w:type="dxa"/>
            <w:tcBorders>
              <w:top w:val="single" w:sz="4" w:space="0" w:color="auto"/>
              <w:left w:val="single" w:sz="4" w:space="0" w:color="auto"/>
              <w:bottom w:val="single" w:sz="4" w:space="0" w:color="auto"/>
              <w:right w:val="single" w:sz="4" w:space="0" w:color="auto"/>
            </w:tcBorders>
          </w:tcPr>
          <w:p w14:paraId="056197CC" w14:textId="77777777" w:rsidR="002536E4" w:rsidRPr="00B53B5F" w:rsidRDefault="002536E4" w:rsidP="002E7EB2">
            <w:pPr>
              <w:pStyle w:val="TAL"/>
              <w:rPr>
                <w:b/>
                <w:bCs/>
              </w:rPr>
            </w:pPr>
            <w:r w:rsidRPr="00B53B5F">
              <w:rPr>
                <w:b/>
                <w:bCs/>
              </w:rPr>
              <w:t>B42</w:t>
            </w:r>
          </w:p>
        </w:tc>
        <w:tc>
          <w:tcPr>
            <w:tcW w:w="624" w:type="dxa"/>
            <w:tcBorders>
              <w:top w:val="single" w:sz="4" w:space="0" w:color="auto"/>
              <w:left w:val="single" w:sz="4" w:space="0" w:color="auto"/>
              <w:bottom w:val="single" w:sz="4" w:space="0" w:color="auto"/>
              <w:right w:val="single" w:sz="4" w:space="0" w:color="auto"/>
            </w:tcBorders>
          </w:tcPr>
          <w:p w14:paraId="0C092DC7" w14:textId="77777777" w:rsidR="002536E4" w:rsidRPr="00B53B5F" w:rsidRDefault="002536E4" w:rsidP="002E7EB2">
            <w:pPr>
              <w:pStyle w:val="TAL"/>
              <w:rPr>
                <w:b/>
                <w:bCs/>
              </w:rPr>
            </w:pPr>
            <w:r w:rsidRPr="00B53B5F">
              <w:rPr>
                <w:b/>
                <w:bCs/>
              </w:rPr>
              <w:t>B43</w:t>
            </w:r>
          </w:p>
        </w:tc>
        <w:tc>
          <w:tcPr>
            <w:tcW w:w="624" w:type="dxa"/>
            <w:tcBorders>
              <w:top w:val="single" w:sz="4" w:space="0" w:color="auto"/>
              <w:left w:val="single" w:sz="4" w:space="0" w:color="auto"/>
              <w:bottom w:val="single" w:sz="4" w:space="0" w:color="auto"/>
              <w:right w:val="single" w:sz="4" w:space="0" w:color="auto"/>
            </w:tcBorders>
          </w:tcPr>
          <w:p w14:paraId="572DD567" w14:textId="77777777" w:rsidR="002536E4" w:rsidRPr="00B53B5F" w:rsidRDefault="002536E4" w:rsidP="002E7EB2">
            <w:pPr>
              <w:pStyle w:val="TAL"/>
              <w:rPr>
                <w:b/>
                <w:bCs/>
              </w:rPr>
            </w:pPr>
            <w:r w:rsidRPr="00B53B5F">
              <w:rPr>
                <w:b/>
                <w:bCs/>
              </w:rPr>
              <w:t>B44</w:t>
            </w:r>
          </w:p>
        </w:tc>
        <w:tc>
          <w:tcPr>
            <w:tcW w:w="624" w:type="dxa"/>
            <w:tcBorders>
              <w:top w:val="single" w:sz="4" w:space="0" w:color="auto"/>
              <w:left w:val="single" w:sz="4" w:space="0" w:color="auto"/>
              <w:bottom w:val="single" w:sz="4" w:space="0" w:color="auto"/>
              <w:right w:val="single" w:sz="4" w:space="0" w:color="auto"/>
            </w:tcBorders>
          </w:tcPr>
          <w:p w14:paraId="1460AD68" w14:textId="77777777" w:rsidR="002536E4" w:rsidRPr="00B53B5F" w:rsidRDefault="002536E4" w:rsidP="002E7EB2">
            <w:pPr>
              <w:pStyle w:val="TAL"/>
              <w:rPr>
                <w:b/>
                <w:bCs/>
              </w:rPr>
            </w:pPr>
            <w:r w:rsidRPr="00B53B5F">
              <w:rPr>
                <w:b/>
                <w:bCs/>
              </w:rPr>
              <w:t>B45</w:t>
            </w:r>
          </w:p>
        </w:tc>
      </w:tr>
      <w:tr w:rsidR="002536E4" w:rsidRPr="0046266F" w14:paraId="3EF1CC8B" w14:textId="77777777" w:rsidTr="002E7EB2">
        <w:tc>
          <w:tcPr>
            <w:tcW w:w="907" w:type="dxa"/>
            <w:tcBorders>
              <w:right w:val="single" w:sz="4" w:space="0" w:color="auto"/>
            </w:tcBorders>
          </w:tcPr>
          <w:p w14:paraId="1C38541B"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7FF476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7633214" w14:textId="77777777" w:rsidR="002536E4" w:rsidRPr="0046266F" w:rsidRDefault="002536E4" w:rsidP="002E7EB2">
            <w:pPr>
              <w:pStyle w:val="TAL"/>
            </w:pPr>
            <w:r w:rsidRPr="0046266F">
              <w:t>54</w:t>
            </w:r>
          </w:p>
        </w:tc>
        <w:tc>
          <w:tcPr>
            <w:tcW w:w="624" w:type="dxa"/>
            <w:tcBorders>
              <w:top w:val="single" w:sz="4" w:space="0" w:color="auto"/>
              <w:left w:val="single" w:sz="4" w:space="0" w:color="auto"/>
              <w:bottom w:val="single" w:sz="4" w:space="0" w:color="auto"/>
              <w:right w:val="single" w:sz="4" w:space="0" w:color="auto"/>
            </w:tcBorders>
          </w:tcPr>
          <w:p w14:paraId="1385062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14ACF2D"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5DFAE197"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CAD3B9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CD3F29D" w14:textId="77777777" w:rsidR="002536E4" w:rsidRPr="0046266F" w:rsidRDefault="002536E4" w:rsidP="002E7EB2">
            <w:pPr>
              <w:pStyle w:val="TAL"/>
            </w:pPr>
            <w:r w:rsidRPr="0046266F">
              <w:t>14</w:t>
            </w:r>
          </w:p>
        </w:tc>
        <w:tc>
          <w:tcPr>
            <w:tcW w:w="624" w:type="dxa"/>
            <w:tcBorders>
              <w:top w:val="single" w:sz="4" w:space="0" w:color="auto"/>
              <w:left w:val="single" w:sz="4" w:space="0" w:color="auto"/>
              <w:bottom w:val="single" w:sz="4" w:space="0" w:color="auto"/>
              <w:right w:val="single" w:sz="4" w:space="0" w:color="auto"/>
            </w:tcBorders>
          </w:tcPr>
          <w:p w14:paraId="0A0F3419"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44E6C5E"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4F9FF7FD"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46F9745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AF0CF65" w14:textId="77777777" w:rsidR="002536E4" w:rsidRPr="0046266F" w:rsidRDefault="002536E4" w:rsidP="002E7EB2">
            <w:pPr>
              <w:pStyle w:val="TAL"/>
            </w:pPr>
            <w:r w:rsidRPr="0046266F">
              <w:t>74</w:t>
            </w:r>
          </w:p>
        </w:tc>
        <w:tc>
          <w:tcPr>
            <w:tcW w:w="624" w:type="dxa"/>
            <w:tcBorders>
              <w:top w:val="single" w:sz="4" w:space="0" w:color="auto"/>
              <w:left w:val="single" w:sz="4" w:space="0" w:color="auto"/>
              <w:bottom w:val="single" w:sz="4" w:space="0" w:color="auto"/>
              <w:right w:val="single" w:sz="4" w:space="0" w:color="auto"/>
            </w:tcBorders>
          </w:tcPr>
          <w:p w14:paraId="335152D3"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1E32951"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2B4D8E7" w14:textId="77777777" w:rsidR="002536E4" w:rsidRPr="0046266F" w:rsidRDefault="002536E4" w:rsidP="002E7EB2">
            <w:pPr>
              <w:pStyle w:val="TAL"/>
            </w:pPr>
            <w:r w:rsidRPr="0046266F">
              <w:t>00</w:t>
            </w:r>
          </w:p>
        </w:tc>
      </w:tr>
      <w:tr w:rsidR="002536E4" w:rsidRPr="0046266F" w14:paraId="7482F031" w14:textId="77777777" w:rsidTr="002E7EB2">
        <w:tc>
          <w:tcPr>
            <w:tcW w:w="907" w:type="dxa"/>
            <w:tcBorders>
              <w:right w:val="single" w:sz="4" w:space="0" w:color="auto"/>
            </w:tcBorders>
          </w:tcPr>
          <w:p w14:paraId="5D40B3EE"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6439D96" w14:textId="77777777" w:rsidR="002536E4" w:rsidRPr="00B53B5F" w:rsidRDefault="002536E4" w:rsidP="002E7EB2">
            <w:pPr>
              <w:pStyle w:val="TAL"/>
              <w:rPr>
                <w:b/>
                <w:bCs/>
              </w:rPr>
            </w:pPr>
            <w:r w:rsidRPr="00B53B5F">
              <w:rPr>
                <w:b/>
                <w:bCs/>
              </w:rPr>
              <w:t>B46</w:t>
            </w:r>
          </w:p>
        </w:tc>
        <w:tc>
          <w:tcPr>
            <w:tcW w:w="624" w:type="dxa"/>
            <w:tcBorders>
              <w:top w:val="single" w:sz="4" w:space="0" w:color="auto"/>
              <w:left w:val="single" w:sz="4" w:space="0" w:color="auto"/>
              <w:bottom w:val="single" w:sz="4" w:space="0" w:color="auto"/>
              <w:right w:val="single" w:sz="4" w:space="0" w:color="auto"/>
            </w:tcBorders>
          </w:tcPr>
          <w:p w14:paraId="3B013B17" w14:textId="77777777" w:rsidR="002536E4" w:rsidRPr="00B53B5F" w:rsidRDefault="002536E4" w:rsidP="002E7EB2">
            <w:pPr>
              <w:pStyle w:val="TAL"/>
              <w:rPr>
                <w:b/>
                <w:bCs/>
              </w:rPr>
            </w:pPr>
            <w:r w:rsidRPr="00B53B5F">
              <w:rPr>
                <w:b/>
                <w:bCs/>
              </w:rPr>
              <w:t>B47</w:t>
            </w:r>
          </w:p>
        </w:tc>
        <w:tc>
          <w:tcPr>
            <w:tcW w:w="624" w:type="dxa"/>
            <w:tcBorders>
              <w:top w:val="single" w:sz="4" w:space="0" w:color="auto"/>
              <w:left w:val="single" w:sz="4" w:space="0" w:color="auto"/>
              <w:bottom w:val="single" w:sz="4" w:space="0" w:color="auto"/>
              <w:right w:val="single" w:sz="4" w:space="0" w:color="auto"/>
            </w:tcBorders>
          </w:tcPr>
          <w:p w14:paraId="3944B2A7" w14:textId="77777777" w:rsidR="002536E4" w:rsidRPr="00B53B5F" w:rsidRDefault="002536E4" w:rsidP="002E7EB2">
            <w:pPr>
              <w:pStyle w:val="TAL"/>
              <w:rPr>
                <w:b/>
                <w:bCs/>
              </w:rPr>
            </w:pPr>
            <w:r w:rsidRPr="00B53B5F">
              <w:rPr>
                <w:b/>
                <w:bCs/>
              </w:rPr>
              <w:t>B48</w:t>
            </w:r>
          </w:p>
        </w:tc>
        <w:tc>
          <w:tcPr>
            <w:tcW w:w="624" w:type="dxa"/>
            <w:tcBorders>
              <w:top w:val="single" w:sz="4" w:space="0" w:color="auto"/>
              <w:left w:val="single" w:sz="4" w:space="0" w:color="auto"/>
              <w:bottom w:val="single" w:sz="4" w:space="0" w:color="auto"/>
              <w:right w:val="single" w:sz="4" w:space="0" w:color="auto"/>
            </w:tcBorders>
          </w:tcPr>
          <w:p w14:paraId="1B868D95" w14:textId="77777777" w:rsidR="002536E4" w:rsidRPr="00B53B5F" w:rsidRDefault="002536E4" w:rsidP="002E7EB2">
            <w:pPr>
              <w:pStyle w:val="TAL"/>
              <w:rPr>
                <w:b/>
                <w:bCs/>
              </w:rPr>
            </w:pPr>
            <w:r w:rsidRPr="00B53B5F">
              <w:rPr>
                <w:b/>
                <w:bCs/>
              </w:rPr>
              <w:t>B49</w:t>
            </w:r>
          </w:p>
        </w:tc>
        <w:tc>
          <w:tcPr>
            <w:tcW w:w="624" w:type="dxa"/>
            <w:tcBorders>
              <w:top w:val="single" w:sz="4" w:space="0" w:color="auto"/>
              <w:left w:val="single" w:sz="4" w:space="0" w:color="auto"/>
              <w:bottom w:val="single" w:sz="4" w:space="0" w:color="auto"/>
              <w:right w:val="single" w:sz="4" w:space="0" w:color="auto"/>
            </w:tcBorders>
          </w:tcPr>
          <w:p w14:paraId="13F24999" w14:textId="77777777" w:rsidR="002536E4" w:rsidRPr="00B53B5F" w:rsidRDefault="002536E4" w:rsidP="002E7EB2">
            <w:pPr>
              <w:pStyle w:val="TAL"/>
              <w:rPr>
                <w:b/>
                <w:bCs/>
              </w:rPr>
            </w:pPr>
            <w:r w:rsidRPr="00B53B5F">
              <w:rPr>
                <w:b/>
                <w:bCs/>
              </w:rPr>
              <w:t>B50</w:t>
            </w:r>
          </w:p>
        </w:tc>
        <w:tc>
          <w:tcPr>
            <w:tcW w:w="624" w:type="dxa"/>
            <w:tcBorders>
              <w:top w:val="single" w:sz="4" w:space="0" w:color="auto"/>
              <w:left w:val="single" w:sz="4" w:space="0" w:color="auto"/>
              <w:bottom w:val="single" w:sz="4" w:space="0" w:color="auto"/>
              <w:right w:val="single" w:sz="4" w:space="0" w:color="auto"/>
            </w:tcBorders>
          </w:tcPr>
          <w:p w14:paraId="50FE3C76" w14:textId="77777777" w:rsidR="002536E4" w:rsidRPr="00B53B5F" w:rsidRDefault="002536E4" w:rsidP="002E7EB2">
            <w:pPr>
              <w:pStyle w:val="TAL"/>
              <w:rPr>
                <w:b/>
                <w:bCs/>
              </w:rPr>
            </w:pPr>
            <w:r w:rsidRPr="00B53B5F">
              <w:rPr>
                <w:b/>
                <w:bCs/>
              </w:rPr>
              <w:t>B51</w:t>
            </w:r>
          </w:p>
        </w:tc>
        <w:tc>
          <w:tcPr>
            <w:tcW w:w="624" w:type="dxa"/>
            <w:tcBorders>
              <w:top w:val="single" w:sz="4" w:space="0" w:color="auto"/>
              <w:left w:val="single" w:sz="4" w:space="0" w:color="auto"/>
              <w:bottom w:val="single" w:sz="4" w:space="0" w:color="auto"/>
              <w:right w:val="single" w:sz="4" w:space="0" w:color="auto"/>
            </w:tcBorders>
          </w:tcPr>
          <w:p w14:paraId="44625874" w14:textId="77777777" w:rsidR="002536E4" w:rsidRPr="00B53B5F" w:rsidRDefault="002536E4" w:rsidP="002E7EB2">
            <w:pPr>
              <w:pStyle w:val="TAL"/>
              <w:rPr>
                <w:b/>
                <w:bCs/>
              </w:rPr>
            </w:pPr>
            <w:r w:rsidRPr="00B53B5F">
              <w:rPr>
                <w:b/>
                <w:bCs/>
              </w:rPr>
              <w:t>B52</w:t>
            </w:r>
          </w:p>
        </w:tc>
        <w:tc>
          <w:tcPr>
            <w:tcW w:w="624" w:type="dxa"/>
            <w:tcBorders>
              <w:top w:val="single" w:sz="4" w:space="0" w:color="auto"/>
              <w:left w:val="single" w:sz="4" w:space="0" w:color="auto"/>
              <w:bottom w:val="single" w:sz="4" w:space="0" w:color="auto"/>
              <w:right w:val="single" w:sz="4" w:space="0" w:color="auto"/>
            </w:tcBorders>
          </w:tcPr>
          <w:p w14:paraId="0BE82EF7" w14:textId="77777777" w:rsidR="002536E4" w:rsidRPr="00B53B5F" w:rsidRDefault="002536E4" w:rsidP="002E7EB2">
            <w:pPr>
              <w:pStyle w:val="TAL"/>
              <w:rPr>
                <w:b/>
                <w:bCs/>
              </w:rPr>
            </w:pPr>
            <w:r w:rsidRPr="00B53B5F">
              <w:rPr>
                <w:b/>
                <w:bCs/>
              </w:rPr>
              <w:t>B53</w:t>
            </w:r>
          </w:p>
        </w:tc>
        <w:tc>
          <w:tcPr>
            <w:tcW w:w="624" w:type="dxa"/>
            <w:tcBorders>
              <w:top w:val="single" w:sz="4" w:space="0" w:color="auto"/>
              <w:left w:val="single" w:sz="4" w:space="0" w:color="auto"/>
              <w:bottom w:val="single" w:sz="4" w:space="0" w:color="auto"/>
              <w:right w:val="single" w:sz="4" w:space="0" w:color="auto"/>
            </w:tcBorders>
          </w:tcPr>
          <w:p w14:paraId="655E5E85" w14:textId="77777777" w:rsidR="002536E4" w:rsidRPr="00B53B5F" w:rsidRDefault="002536E4" w:rsidP="002E7EB2">
            <w:pPr>
              <w:pStyle w:val="TAL"/>
              <w:rPr>
                <w:b/>
                <w:bCs/>
              </w:rPr>
            </w:pPr>
            <w:r w:rsidRPr="00B53B5F">
              <w:rPr>
                <w:b/>
                <w:bCs/>
              </w:rPr>
              <w:t>B54</w:t>
            </w:r>
          </w:p>
        </w:tc>
        <w:tc>
          <w:tcPr>
            <w:tcW w:w="624" w:type="dxa"/>
            <w:tcBorders>
              <w:top w:val="single" w:sz="4" w:space="0" w:color="auto"/>
              <w:left w:val="single" w:sz="4" w:space="0" w:color="auto"/>
              <w:bottom w:val="single" w:sz="4" w:space="0" w:color="auto"/>
              <w:right w:val="single" w:sz="4" w:space="0" w:color="auto"/>
            </w:tcBorders>
          </w:tcPr>
          <w:p w14:paraId="705CF545" w14:textId="77777777" w:rsidR="002536E4" w:rsidRPr="00B53B5F" w:rsidRDefault="002536E4" w:rsidP="002E7EB2">
            <w:pPr>
              <w:pStyle w:val="TAL"/>
              <w:rPr>
                <w:b/>
                <w:bCs/>
              </w:rPr>
            </w:pPr>
            <w:r w:rsidRPr="00B53B5F">
              <w:rPr>
                <w:b/>
                <w:bCs/>
              </w:rPr>
              <w:t>B55</w:t>
            </w:r>
          </w:p>
        </w:tc>
        <w:tc>
          <w:tcPr>
            <w:tcW w:w="624" w:type="dxa"/>
            <w:tcBorders>
              <w:top w:val="single" w:sz="4" w:space="0" w:color="auto"/>
              <w:left w:val="single" w:sz="4" w:space="0" w:color="auto"/>
              <w:bottom w:val="single" w:sz="4" w:space="0" w:color="auto"/>
              <w:right w:val="single" w:sz="4" w:space="0" w:color="auto"/>
            </w:tcBorders>
          </w:tcPr>
          <w:p w14:paraId="393A59EB" w14:textId="77777777" w:rsidR="002536E4" w:rsidRPr="00B53B5F" w:rsidRDefault="002536E4" w:rsidP="002E7EB2">
            <w:pPr>
              <w:pStyle w:val="TAL"/>
              <w:rPr>
                <w:b/>
                <w:bCs/>
              </w:rPr>
            </w:pPr>
            <w:r w:rsidRPr="00B53B5F">
              <w:rPr>
                <w:b/>
                <w:bCs/>
              </w:rPr>
              <w:t>B56</w:t>
            </w:r>
          </w:p>
        </w:tc>
        <w:tc>
          <w:tcPr>
            <w:tcW w:w="624" w:type="dxa"/>
            <w:tcBorders>
              <w:top w:val="single" w:sz="4" w:space="0" w:color="auto"/>
              <w:left w:val="single" w:sz="4" w:space="0" w:color="auto"/>
              <w:bottom w:val="single" w:sz="4" w:space="0" w:color="auto"/>
              <w:right w:val="single" w:sz="4" w:space="0" w:color="auto"/>
            </w:tcBorders>
          </w:tcPr>
          <w:p w14:paraId="0E985DF9" w14:textId="77777777" w:rsidR="002536E4" w:rsidRPr="00B53B5F" w:rsidRDefault="002536E4" w:rsidP="002E7EB2">
            <w:pPr>
              <w:pStyle w:val="TAL"/>
              <w:rPr>
                <w:b/>
                <w:bCs/>
              </w:rPr>
            </w:pPr>
            <w:r w:rsidRPr="00B53B5F">
              <w:rPr>
                <w:b/>
                <w:bCs/>
              </w:rPr>
              <w:t>B57</w:t>
            </w:r>
          </w:p>
        </w:tc>
        <w:tc>
          <w:tcPr>
            <w:tcW w:w="624" w:type="dxa"/>
            <w:tcBorders>
              <w:top w:val="single" w:sz="4" w:space="0" w:color="auto"/>
              <w:left w:val="single" w:sz="4" w:space="0" w:color="auto"/>
              <w:bottom w:val="single" w:sz="4" w:space="0" w:color="auto"/>
              <w:right w:val="single" w:sz="4" w:space="0" w:color="auto"/>
            </w:tcBorders>
          </w:tcPr>
          <w:p w14:paraId="0659C585" w14:textId="77777777" w:rsidR="002536E4" w:rsidRPr="00B53B5F" w:rsidRDefault="002536E4" w:rsidP="002E7EB2">
            <w:pPr>
              <w:pStyle w:val="TAL"/>
              <w:rPr>
                <w:b/>
                <w:bCs/>
              </w:rPr>
            </w:pPr>
            <w:r w:rsidRPr="00B53B5F">
              <w:rPr>
                <w:b/>
                <w:bCs/>
              </w:rPr>
              <w:t>B58</w:t>
            </w:r>
          </w:p>
        </w:tc>
        <w:tc>
          <w:tcPr>
            <w:tcW w:w="624" w:type="dxa"/>
            <w:tcBorders>
              <w:top w:val="single" w:sz="4" w:space="0" w:color="auto"/>
              <w:left w:val="single" w:sz="4" w:space="0" w:color="auto"/>
              <w:bottom w:val="single" w:sz="4" w:space="0" w:color="auto"/>
              <w:right w:val="single" w:sz="4" w:space="0" w:color="auto"/>
            </w:tcBorders>
          </w:tcPr>
          <w:p w14:paraId="3CFB2B4D" w14:textId="77777777" w:rsidR="002536E4" w:rsidRPr="00B53B5F" w:rsidRDefault="002536E4" w:rsidP="002E7EB2">
            <w:pPr>
              <w:pStyle w:val="TAL"/>
              <w:rPr>
                <w:b/>
                <w:bCs/>
              </w:rPr>
            </w:pPr>
            <w:r w:rsidRPr="00B53B5F">
              <w:rPr>
                <w:b/>
                <w:bCs/>
              </w:rPr>
              <w:t>B59</w:t>
            </w:r>
          </w:p>
        </w:tc>
        <w:tc>
          <w:tcPr>
            <w:tcW w:w="624" w:type="dxa"/>
            <w:tcBorders>
              <w:top w:val="single" w:sz="4" w:space="0" w:color="auto"/>
              <w:left w:val="single" w:sz="4" w:space="0" w:color="auto"/>
              <w:bottom w:val="single" w:sz="4" w:space="0" w:color="auto"/>
              <w:right w:val="single" w:sz="4" w:space="0" w:color="auto"/>
            </w:tcBorders>
          </w:tcPr>
          <w:p w14:paraId="0AB8F45B" w14:textId="77777777" w:rsidR="002536E4" w:rsidRPr="00B53B5F" w:rsidRDefault="002536E4" w:rsidP="002E7EB2">
            <w:pPr>
              <w:pStyle w:val="TAL"/>
              <w:rPr>
                <w:b/>
                <w:bCs/>
              </w:rPr>
            </w:pPr>
            <w:r w:rsidRPr="00B53B5F">
              <w:rPr>
                <w:b/>
                <w:bCs/>
              </w:rPr>
              <w:t>B60</w:t>
            </w:r>
          </w:p>
        </w:tc>
      </w:tr>
      <w:tr w:rsidR="002536E4" w:rsidRPr="0046266F" w14:paraId="0EC7088E" w14:textId="77777777" w:rsidTr="002E7EB2">
        <w:tc>
          <w:tcPr>
            <w:tcW w:w="907" w:type="dxa"/>
            <w:tcBorders>
              <w:right w:val="single" w:sz="4" w:space="0" w:color="auto"/>
            </w:tcBorders>
          </w:tcPr>
          <w:p w14:paraId="5E457D49" w14:textId="77777777" w:rsidR="002536E4" w:rsidRPr="0046266F"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AE45288"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43EEC4C" w14:textId="77777777" w:rsidR="002536E4" w:rsidRPr="0046266F" w:rsidRDefault="002536E4" w:rsidP="002E7EB2">
            <w:pPr>
              <w:pStyle w:val="TAL"/>
            </w:pPr>
            <w:r w:rsidRPr="0046266F">
              <w:t>84</w:t>
            </w:r>
          </w:p>
        </w:tc>
        <w:tc>
          <w:tcPr>
            <w:tcW w:w="624" w:type="dxa"/>
            <w:tcBorders>
              <w:top w:val="single" w:sz="4" w:space="0" w:color="auto"/>
              <w:left w:val="single" w:sz="4" w:space="0" w:color="auto"/>
              <w:bottom w:val="single" w:sz="4" w:space="0" w:color="auto"/>
              <w:right w:val="single" w:sz="4" w:space="0" w:color="auto"/>
            </w:tcBorders>
          </w:tcPr>
          <w:p w14:paraId="4CFBDEA0"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59870BF"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742A3A4E"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130BCA55"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65DEC6E" w14:textId="77777777" w:rsidR="002536E4" w:rsidRPr="0046266F" w:rsidRDefault="002536E4" w:rsidP="002E7EB2">
            <w:pPr>
              <w:pStyle w:val="TAL"/>
            </w:pPr>
            <w:r w:rsidRPr="0046266F">
              <w:t>94</w:t>
            </w:r>
          </w:p>
        </w:tc>
        <w:tc>
          <w:tcPr>
            <w:tcW w:w="624" w:type="dxa"/>
            <w:tcBorders>
              <w:top w:val="single" w:sz="4" w:space="0" w:color="auto"/>
              <w:left w:val="single" w:sz="4" w:space="0" w:color="auto"/>
              <w:bottom w:val="single" w:sz="4" w:space="0" w:color="auto"/>
              <w:right w:val="single" w:sz="4" w:space="0" w:color="auto"/>
            </w:tcBorders>
          </w:tcPr>
          <w:p w14:paraId="1C4411BA"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A68D745" w14:textId="77777777" w:rsidR="002536E4" w:rsidRPr="0046266F" w:rsidRDefault="002536E4" w:rsidP="002E7EB2">
            <w:pPr>
              <w:pStyle w:val="TAL"/>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31775F1" w14:textId="77777777" w:rsidR="002536E4" w:rsidRPr="0046266F" w:rsidRDefault="002536E4" w:rsidP="002E7EB2">
            <w:pPr>
              <w:pStyle w:val="TAL"/>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146C66" w14:textId="77777777" w:rsidR="002536E4" w:rsidRPr="0046266F" w:rsidRDefault="002536E4" w:rsidP="002E7EB2">
            <w:pPr>
              <w:pStyle w:val="TAL"/>
            </w:pPr>
            <w:r w:rsidRPr="0046266F">
              <w:t>42</w:t>
            </w:r>
          </w:p>
        </w:tc>
        <w:tc>
          <w:tcPr>
            <w:tcW w:w="624" w:type="dxa"/>
            <w:tcBorders>
              <w:top w:val="single" w:sz="4" w:space="0" w:color="auto"/>
              <w:left w:val="single" w:sz="4" w:space="0" w:color="auto"/>
              <w:bottom w:val="single" w:sz="4" w:space="0" w:color="auto"/>
              <w:right w:val="single" w:sz="4" w:space="0" w:color="auto"/>
            </w:tcBorders>
          </w:tcPr>
          <w:p w14:paraId="688F7AB1" w14:textId="77777777" w:rsidR="002536E4" w:rsidRPr="0046266F" w:rsidRDefault="002536E4" w:rsidP="002E7EB2">
            <w:pPr>
              <w:pStyle w:val="TAL"/>
            </w:pPr>
            <w:r w:rsidRPr="0046266F">
              <w:t>04</w:t>
            </w:r>
          </w:p>
        </w:tc>
        <w:tc>
          <w:tcPr>
            <w:tcW w:w="624" w:type="dxa"/>
            <w:tcBorders>
              <w:top w:val="single" w:sz="4" w:space="0" w:color="auto"/>
              <w:left w:val="single" w:sz="4" w:space="0" w:color="auto"/>
              <w:bottom w:val="single" w:sz="4" w:space="0" w:color="auto"/>
              <w:right w:val="single" w:sz="4" w:space="0" w:color="auto"/>
            </w:tcBorders>
          </w:tcPr>
          <w:p w14:paraId="6362B8E2" w14:textId="77777777" w:rsidR="002536E4" w:rsidRPr="0046266F" w:rsidRDefault="002536E4" w:rsidP="002E7EB2">
            <w:pPr>
              <w:pStyle w:val="TAL"/>
            </w:pPr>
            <w:r w:rsidRPr="0046266F">
              <w:t>10</w:t>
            </w:r>
          </w:p>
        </w:tc>
        <w:tc>
          <w:tcPr>
            <w:tcW w:w="624" w:type="dxa"/>
            <w:tcBorders>
              <w:top w:val="single" w:sz="4" w:space="0" w:color="auto"/>
              <w:left w:val="single" w:sz="4" w:space="0" w:color="auto"/>
              <w:bottom w:val="single" w:sz="4" w:space="0" w:color="auto"/>
              <w:right w:val="single" w:sz="4" w:space="0" w:color="auto"/>
            </w:tcBorders>
          </w:tcPr>
          <w:p w14:paraId="5D5B951C" w14:textId="77777777" w:rsidR="002536E4" w:rsidRPr="0046266F" w:rsidRDefault="002536E4" w:rsidP="002E7EB2">
            <w:pPr>
              <w:pStyle w:val="TAL"/>
            </w:pPr>
            <w:r w:rsidRPr="0046266F">
              <w:t>40</w:t>
            </w:r>
          </w:p>
        </w:tc>
        <w:tc>
          <w:tcPr>
            <w:tcW w:w="624" w:type="dxa"/>
            <w:tcBorders>
              <w:top w:val="single" w:sz="4" w:space="0" w:color="auto"/>
              <w:left w:val="single" w:sz="4" w:space="0" w:color="auto"/>
              <w:bottom w:val="single" w:sz="4" w:space="0" w:color="auto"/>
              <w:right w:val="single" w:sz="4" w:space="0" w:color="auto"/>
            </w:tcBorders>
          </w:tcPr>
          <w:p w14:paraId="1D74394D" w14:textId="77777777" w:rsidR="002536E4" w:rsidRPr="0046266F" w:rsidRDefault="002536E4" w:rsidP="002E7EB2">
            <w:pPr>
              <w:pStyle w:val="TAL"/>
            </w:pPr>
            <w:r w:rsidRPr="0046266F">
              <w:t>00</w:t>
            </w:r>
          </w:p>
        </w:tc>
      </w:tr>
    </w:tbl>
    <w:p w14:paraId="049FF14D" w14:textId="77777777" w:rsidR="002536E4" w:rsidRPr="0046266F" w:rsidRDefault="002536E4" w:rsidP="002536E4"/>
    <w:p w14:paraId="06F8D5EB" w14:textId="7450CF8D" w:rsidR="002536E4" w:rsidRPr="0046266F" w:rsidRDefault="002536E4" w:rsidP="002536E4">
      <w:pPr>
        <w:pStyle w:val="Heading3"/>
      </w:pPr>
      <w:r>
        <w:lastRenderedPageBreak/>
        <w:t>7.2.22</w:t>
      </w:r>
      <w:r w:rsidRPr="0046266F">
        <w:tab/>
      </w:r>
      <w:r w:rsidRPr="00255B85">
        <w:t>UE recognising the priority order of the User controlled PLMN selector list using an ACT preference GSM/</w:t>
      </w:r>
      <w:r>
        <w:t>S</w:t>
      </w:r>
      <w:r w:rsidRPr="00255B85">
        <w:t xml:space="preserve">atellite E-UTRAN in </w:t>
      </w:r>
      <w:r>
        <w:t>WB-S1</w:t>
      </w:r>
      <w:r w:rsidRPr="00255B85">
        <w:t xml:space="preserve"> mode</w:t>
      </w:r>
    </w:p>
    <w:p w14:paraId="13333BAA" w14:textId="72F9BF00" w:rsidR="002536E4" w:rsidRPr="0046266F" w:rsidRDefault="002536E4" w:rsidP="002536E4">
      <w:pPr>
        <w:pStyle w:val="Heading4"/>
      </w:pPr>
      <w:r>
        <w:t>7.2.22</w:t>
      </w:r>
      <w:r w:rsidRPr="0046266F">
        <w:t>.1</w:t>
      </w:r>
      <w:r w:rsidRPr="0046266F">
        <w:tab/>
        <w:t>Definition and applicability</w:t>
      </w:r>
    </w:p>
    <w:p w14:paraId="2F84B171"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097F6DF" w14:textId="0304D4F4" w:rsidR="002536E4" w:rsidRPr="0046266F" w:rsidRDefault="002536E4" w:rsidP="002536E4">
      <w:pPr>
        <w:pStyle w:val="Heading4"/>
      </w:pPr>
      <w:r>
        <w:t>7.2.22</w:t>
      </w:r>
      <w:r w:rsidRPr="0046266F">
        <w:t>.2</w:t>
      </w:r>
      <w:r w:rsidRPr="0046266F">
        <w:tab/>
        <w:t>Conformance requirement</w:t>
      </w:r>
    </w:p>
    <w:p w14:paraId="30E6930B" w14:textId="77777777" w:rsidR="002536E4" w:rsidRPr="0046266F" w:rsidRDefault="002536E4" w:rsidP="002536E4">
      <w:r w:rsidRPr="0046266F">
        <w:t>When registering onto a VPLMN the UE shall take into account the priority of the ACT identifier in the preferred list on the USIM.</w:t>
      </w:r>
    </w:p>
    <w:p w14:paraId="18A3D228" w14:textId="77777777" w:rsidR="002536E4" w:rsidRPr="0046266F" w:rsidRDefault="002536E4" w:rsidP="002536E4">
      <w:pPr>
        <w:pStyle w:val="B1"/>
      </w:pPr>
      <w:r w:rsidRPr="0046266F">
        <w:t>-</w:t>
      </w:r>
      <w:r w:rsidRPr="0046266F">
        <w:tab/>
        <w:t>TS 22.011 [6], clause 3.2.2;</w:t>
      </w:r>
    </w:p>
    <w:p w14:paraId="5FC2151B" w14:textId="77777777" w:rsidR="002536E4" w:rsidRPr="0046266F" w:rsidRDefault="002536E4" w:rsidP="002536E4">
      <w:pPr>
        <w:pStyle w:val="B1"/>
      </w:pPr>
      <w:r w:rsidRPr="0046266F">
        <w:t>-</w:t>
      </w:r>
      <w:r w:rsidRPr="0046266F">
        <w:tab/>
        <w:t>TS 31.102 [4], clauses 4.2.5 and 5.1.1.2.</w:t>
      </w:r>
    </w:p>
    <w:p w14:paraId="33B09F13" w14:textId="6723FB28" w:rsidR="002536E4" w:rsidRPr="0046266F" w:rsidRDefault="002536E4" w:rsidP="002536E4">
      <w:pPr>
        <w:pStyle w:val="Heading4"/>
      </w:pPr>
      <w:r>
        <w:t>7.2.22</w:t>
      </w:r>
      <w:r w:rsidRPr="0046266F">
        <w:t>.3</w:t>
      </w:r>
      <w:r w:rsidRPr="0046266F">
        <w:tab/>
        <w:t>Test purpose</w:t>
      </w:r>
    </w:p>
    <w:p w14:paraId="19D375D2"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2B53AE">
        <w:t xml:space="preserve">satellite E-UTRAN in </w:t>
      </w:r>
      <w:r>
        <w:t>WB-S1</w:t>
      </w:r>
      <w:r w:rsidRPr="002B53AE">
        <w:t xml:space="preserve"> mode</w:t>
      </w:r>
      <w:r w:rsidRPr="0046266F">
        <w:t xml:space="preserve"> has to be handled correctly by the UE.</w:t>
      </w:r>
    </w:p>
    <w:p w14:paraId="605BAB90" w14:textId="11D1284D" w:rsidR="002536E4" w:rsidRPr="0046266F" w:rsidRDefault="002536E4" w:rsidP="002536E4">
      <w:pPr>
        <w:pStyle w:val="Heading4"/>
      </w:pPr>
      <w:r>
        <w:t>7.2.22</w:t>
      </w:r>
      <w:r w:rsidRPr="0046266F">
        <w:t>.4</w:t>
      </w:r>
      <w:r w:rsidRPr="0046266F">
        <w:tab/>
        <w:t>Method of test</w:t>
      </w:r>
    </w:p>
    <w:p w14:paraId="37D1AEF2" w14:textId="4DEE051A" w:rsidR="002536E4" w:rsidRPr="0046266F" w:rsidRDefault="002536E4" w:rsidP="002536E4">
      <w:pPr>
        <w:pStyle w:val="Heading5"/>
      </w:pPr>
      <w:r>
        <w:t>7.2.22</w:t>
      </w:r>
      <w:r w:rsidRPr="0046266F">
        <w:t>.4.1</w:t>
      </w:r>
      <w:r w:rsidRPr="0046266F">
        <w:tab/>
        <w:t>Initial conditions</w:t>
      </w:r>
    </w:p>
    <w:p w14:paraId="02314885" w14:textId="77777777" w:rsidR="002536E4" w:rsidRPr="0046266F" w:rsidRDefault="002536E4" w:rsidP="002536E4">
      <w:r w:rsidRPr="0046266F">
        <w:t xml:space="preserve">For this test both a GSM SS and a </w:t>
      </w:r>
      <w:r>
        <w:t>SAT-E-USS</w:t>
      </w:r>
      <w:r w:rsidRPr="0046266F">
        <w:t xml:space="preserve"> </w:t>
      </w:r>
      <w:r>
        <w:t>are</w:t>
      </w:r>
      <w:r w:rsidRPr="0046266F">
        <w:t xml:space="preserve"> needed.</w:t>
      </w:r>
    </w:p>
    <w:p w14:paraId="37B7B82F" w14:textId="77777777" w:rsidR="002536E4" w:rsidRPr="0046266F" w:rsidRDefault="002536E4" w:rsidP="002536E4">
      <w:r w:rsidRPr="0046266F">
        <w:t>The GSM SS transmits on BCCH, with the following network parameters:</w:t>
      </w:r>
    </w:p>
    <w:p w14:paraId="1E21C0D0" w14:textId="77777777" w:rsidR="002536E4" w:rsidRPr="0046266F" w:rsidRDefault="002536E4" w:rsidP="002536E4">
      <w:pPr>
        <w:pStyle w:val="B1"/>
        <w:tabs>
          <w:tab w:val="left" w:pos="2835"/>
        </w:tabs>
      </w:pPr>
      <w:r w:rsidRPr="0046266F">
        <w:t>-</w:t>
      </w:r>
      <w:r w:rsidRPr="0046266F">
        <w:tab/>
        <w:t>Attach/detach:</w:t>
      </w:r>
      <w:r w:rsidRPr="0046266F">
        <w:tab/>
        <w:t>disabled.</w:t>
      </w:r>
    </w:p>
    <w:p w14:paraId="0FEEBEF6" w14:textId="77777777" w:rsidR="002536E4" w:rsidRPr="0046266F" w:rsidRDefault="002536E4" w:rsidP="002536E4">
      <w:pPr>
        <w:pStyle w:val="B1"/>
        <w:tabs>
          <w:tab w:val="left" w:pos="2835"/>
        </w:tabs>
      </w:pPr>
      <w:r w:rsidRPr="0046266F">
        <w:t>-</w:t>
      </w:r>
      <w:r w:rsidRPr="0046266F">
        <w:tab/>
        <w:t>LAI (MCC/MNC/LAC):</w:t>
      </w:r>
      <w:r w:rsidRPr="0046266F">
        <w:tab/>
        <w:t>244/082/0001.</w:t>
      </w:r>
    </w:p>
    <w:p w14:paraId="55209D36"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F3C0325" w14:textId="77777777" w:rsidR="002536E4" w:rsidRPr="0046266F" w:rsidRDefault="002536E4" w:rsidP="002536E4">
      <w:r w:rsidRPr="0046266F">
        <w:t xml:space="preserve">The </w:t>
      </w:r>
      <w:r>
        <w:t>SAT-E-USS</w:t>
      </w:r>
      <w:r w:rsidRPr="0046266F">
        <w:t xml:space="preserve"> transmits on the BCCH, with the following network parameters:</w:t>
      </w:r>
    </w:p>
    <w:p w14:paraId="1C519D2D" w14:textId="77777777" w:rsidR="002536E4" w:rsidRPr="0046266F" w:rsidRDefault="002536E4" w:rsidP="002536E4">
      <w:pPr>
        <w:pStyle w:val="B1"/>
        <w:tabs>
          <w:tab w:val="left" w:pos="2835"/>
        </w:tabs>
      </w:pPr>
      <w:r w:rsidRPr="0046266F">
        <w:t>-</w:t>
      </w:r>
      <w:r w:rsidRPr="0046266F">
        <w:tab/>
        <w:t>TAI (MCC/MNC/TAC):</w:t>
      </w:r>
      <w:r w:rsidRPr="0046266F">
        <w:tab/>
        <w:t>244/083/0001.</w:t>
      </w:r>
    </w:p>
    <w:p w14:paraId="02078F0F" w14:textId="77777777" w:rsidR="002536E4" w:rsidRDefault="002536E4" w:rsidP="002536E4">
      <w:pPr>
        <w:pStyle w:val="B1"/>
        <w:tabs>
          <w:tab w:val="left" w:pos="2835"/>
        </w:tabs>
      </w:pPr>
      <w:r w:rsidRPr="0046266F">
        <w:t>-</w:t>
      </w:r>
      <w:r w:rsidRPr="0046266F">
        <w:tab/>
        <w:t>Access control:</w:t>
      </w:r>
      <w:r w:rsidRPr="0046266F">
        <w:tab/>
        <w:t>unrestricted.</w:t>
      </w:r>
    </w:p>
    <w:p w14:paraId="7707DF67" w14:textId="77777777" w:rsidR="002536E4" w:rsidRPr="0046266F" w:rsidRDefault="002536E4" w:rsidP="002536E4">
      <w:pPr>
        <w:pStyle w:val="B1"/>
        <w:tabs>
          <w:tab w:val="left" w:pos="2835"/>
        </w:tabs>
      </w:pPr>
      <w:r w:rsidRPr="00E6720E">
        <w:t>-</w:t>
      </w:r>
      <w:r w:rsidRPr="00E6720E">
        <w:tab/>
      </w:r>
      <w:r>
        <w:t>System information combination 32 as defined in TS 36.508 [29] clause 4.4.3.1.1 is used</w:t>
      </w:r>
      <w:r w:rsidRPr="00065668">
        <w:t>.</w:t>
      </w:r>
    </w:p>
    <w:p w14:paraId="04127207" w14:textId="77777777" w:rsidR="002536E4" w:rsidRDefault="002536E4" w:rsidP="002536E4">
      <w:pPr>
        <w:keepNext/>
        <w:keepLines/>
      </w:pPr>
      <w:r w:rsidRPr="0046266F">
        <w:t>The default E-UTRAN UICC is used</w:t>
      </w:r>
      <w:r>
        <w:t xml:space="preserve"> </w:t>
      </w:r>
      <w:r w:rsidRPr="0046266F">
        <w:t>with the following exception.</w:t>
      </w:r>
    </w:p>
    <w:p w14:paraId="52AD277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7D017E2"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65312B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2A5F4EC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255F053C"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958A4D0"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68B7AD7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6987336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02CCE472"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0964A8F5"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75B273AE"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5A0CBF47" w14:textId="77777777" w:rsidR="002536E4" w:rsidRPr="00943D4C" w:rsidRDefault="002536E4" w:rsidP="002536E4">
      <w:pPr>
        <w:pStyle w:val="EW"/>
        <w:tabs>
          <w:tab w:val="left" w:pos="2835"/>
        </w:tabs>
      </w:pPr>
      <w:r w:rsidRPr="00943D4C">
        <w:lastRenderedPageBreak/>
        <w:tab/>
        <w:t>6</w:t>
      </w:r>
      <w:r w:rsidRPr="00943D4C">
        <w:rPr>
          <w:vertAlign w:val="superscript"/>
        </w:rPr>
        <w:t>th</w:t>
      </w:r>
      <w:r w:rsidRPr="00943D4C">
        <w:t xml:space="preserve"> PLMN:</w:t>
      </w:r>
      <w:r w:rsidRPr="00943D4C">
        <w:tab/>
        <w:t>244 004</w:t>
      </w:r>
    </w:p>
    <w:p w14:paraId="3612F90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10E98E5E"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B075E6C"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14BE50DE"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64312365"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4C27D639"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2F521E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C5D6E0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27530B24"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7DF1CA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55AEB7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0C0801EF"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A3EEF2A"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69E0B8"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3FB9C2F3" w14:textId="77777777" w:rsidTr="002E7EB2">
        <w:tc>
          <w:tcPr>
            <w:tcW w:w="907" w:type="dxa"/>
            <w:tcBorders>
              <w:top w:val="single" w:sz="4" w:space="0" w:color="auto"/>
              <w:left w:val="single" w:sz="4" w:space="0" w:color="auto"/>
              <w:bottom w:val="single" w:sz="4" w:space="0" w:color="auto"/>
              <w:right w:val="single" w:sz="4" w:space="0" w:color="auto"/>
            </w:tcBorders>
          </w:tcPr>
          <w:p w14:paraId="37DED11B"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7A08BF9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3CABDCD3"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28436EFC"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3E05755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7273627E"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4F967E73"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7DD339"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051D1C8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8DD4E2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D0CDEF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21D2F35D"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34CF08D5"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0592A940"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6673B5DE"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014F9A4" w14:textId="77777777" w:rsidR="002536E4" w:rsidRPr="00956F04" w:rsidRDefault="002536E4" w:rsidP="002E7EB2">
            <w:pPr>
              <w:pStyle w:val="TAL"/>
              <w:rPr>
                <w:b/>
                <w:bCs/>
              </w:rPr>
            </w:pPr>
            <w:r w:rsidRPr="00956F04">
              <w:rPr>
                <w:b/>
                <w:bCs/>
              </w:rPr>
              <w:t>B15</w:t>
            </w:r>
          </w:p>
        </w:tc>
      </w:tr>
      <w:tr w:rsidR="002536E4" w:rsidRPr="00943D4C" w14:paraId="2B80D997" w14:textId="77777777" w:rsidTr="002E7EB2">
        <w:tc>
          <w:tcPr>
            <w:tcW w:w="907" w:type="dxa"/>
            <w:tcBorders>
              <w:top w:val="single" w:sz="4" w:space="0" w:color="auto"/>
              <w:left w:val="single" w:sz="4" w:space="0" w:color="auto"/>
              <w:bottom w:val="single" w:sz="4" w:space="0" w:color="auto"/>
              <w:right w:val="single" w:sz="4" w:space="0" w:color="auto"/>
            </w:tcBorders>
          </w:tcPr>
          <w:p w14:paraId="5478AADC"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43FA57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8BAD2FF"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23D262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7EEE664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D5F0F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C8AB97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0F9830A"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F24DFB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A6409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909095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B9488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20DDD3"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4EAE5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85B19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2DFBAF4D" w14:textId="77777777" w:rsidR="002536E4" w:rsidRPr="00943D4C" w:rsidRDefault="002536E4" w:rsidP="002E7EB2">
            <w:pPr>
              <w:pStyle w:val="TAL"/>
            </w:pPr>
            <w:r w:rsidRPr="00943D4C">
              <w:t>0</w:t>
            </w:r>
            <w:r>
              <w:t>0</w:t>
            </w:r>
          </w:p>
        </w:tc>
      </w:tr>
      <w:tr w:rsidR="002536E4" w:rsidRPr="00943D4C" w14:paraId="7FEFE57C" w14:textId="77777777" w:rsidTr="002E7EB2">
        <w:tc>
          <w:tcPr>
            <w:tcW w:w="907" w:type="dxa"/>
            <w:tcBorders>
              <w:top w:val="single" w:sz="4" w:space="0" w:color="auto"/>
              <w:right w:val="single" w:sz="4" w:space="0" w:color="auto"/>
            </w:tcBorders>
          </w:tcPr>
          <w:p w14:paraId="09284D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A3894D3"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17B25E96"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30E3649A"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1E97460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C676652"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15CD2C7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B2F6815"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64B8D6D4"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22165DC2"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4F178D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55A31A8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D3CE64F"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545C52EB"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74E5E2B3"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3236EB5C" w14:textId="77777777" w:rsidR="002536E4" w:rsidRPr="00956F04" w:rsidRDefault="002536E4" w:rsidP="002E7EB2">
            <w:pPr>
              <w:pStyle w:val="TAL"/>
              <w:rPr>
                <w:b/>
                <w:bCs/>
              </w:rPr>
            </w:pPr>
            <w:r w:rsidRPr="00956F04">
              <w:rPr>
                <w:b/>
                <w:bCs/>
              </w:rPr>
              <w:t>B30</w:t>
            </w:r>
          </w:p>
        </w:tc>
      </w:tr>
      <w:tr w:rsidR="002536E4" w:rsidRPr="00943D4C" w14:paraId="768F9EF9" w14:textId="77777777" w:rsidTr="002E7EB2">
        <w:tc>
          <w:tcPr>
            <w:tcW w:w="907" w:type="dxa"/>
            <w:tcBorders>
              <w:right w:val="single" w:sz="4" w:space="0" w:color="auto"/>
            </w:tcBorders>
          </w:tcPr>
          <w:p w14:paraId="3143C7A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04FF4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66810C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4158E27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9F5855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B0A243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1C2D3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700868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2A34DAA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8B61A8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0D258F28"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74F1B5A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D232AF"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5EF69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CA291B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3BD771E" w14:textId="77777777" w:rsidR="002536E4" w:rsidRPr="00943D4C" w:rsidRDefault="002536E4" w:rsidP="002E7EB2">
            <w:pPr>
              <w:pStyle w:val="TAL"/>
            </w:pPr>
            <w:r w:rsidRPr="00943D4C">
              <w:t>00</w:t>
            </w:r>
          </w:p>
        </w:tc>
      </w:tr>
      <w:tr w:rsidR="002536E4" w:rsidRPr="00943D4C" w14:paraId="79075E59" w14:textId="77777777" w:rsidTr="002E7EB2">
        <w:tc>
          <w:tcPr>
            <w:tcW w:w="907" w:type="dxa"/>
            <w:tcBorders>
              <w:right w:val="single" w:sz="4" w:space="0" w:color="auto"/>
            </w:tcBorders>
          </w:tcPr>
          <w:p w14:paraId="7ED2B7E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E720DD"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61E4C4C8"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205E084C"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527104B4"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54CE56F7"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0AEB18F3"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828E63C"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5415825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5835DE81"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5A5DCB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67116139"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20CBB481"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41D888D0"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2B05662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92C06A3" w14:textId="77777777" w:rsidR="002536E4" w:rsidRPr="00956F04" w:rsidRDefault="002536E4" w:rsidP="002E7EB2">
            <w:pPr>
              <w:pStyle w:val="TAL"/>
              <w:rPr>
                <w:b/>
                <w:bCs/>
              </w:rPr>
            </w:pPr>
            <w:r w:rsidRPr="00956F04">
              <w:rPr>
                <w:b/>
                <w:bCs/>
              </w:rPr>
              <w:t>B45</w:t>
            </w:r>
          </w:p>
        </w:tc>
      </w:tr>
      <w:tr w:rsidR="002536E4" w:rsidRPr="00943D4C" w14:paraId="50A81AFB" w14:textId="77777777" w:rsidTr="002E7EB2">
        <w:tc>
          <w:tcPr>
            <w:tcW w:w="907" w:type="dxa"/>
            <w:tcBorders>
              <w:right w:val="single" w:sz="4" w:space="0" w:color="auto"/>
            </w:tcBorders>
          </w:tcPr>
          <w:p w14:paraId="2ABB72F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7435761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1FF674E"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7E2B025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3067A4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A8D131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12310E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4C7829"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5AA9B9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20539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C32956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B996A7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795B13D"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4BD6DE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22E947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0310CB" w14:textId="77777777" w:rsidR="002536E4" w:rsidRPr="00943D4C" w:rsidRDefault="002536E4" w:rsidP="002E7EB2">
            <w:pPr>
              <w:pStyle w:val="TAL"/>
            </w:pPr>
            <w:r w:rsidRPr="00943D4C">
              <w:t>00</w:t>
            </w:r>
          </w:p>
        </w:tc>
      </w:tr>
      <w:tr w:rsidR="002536E4" w:rsidRPr="00943D4C" w14:paraId="56AA2C0D" w14:textId="77777777" w:rsidTr="002E7EB2">
        <w:tc>
          <w:tcPr>
            <w:tcW w:w="907" w:type="dxa"/>
            <w:tcBorders>
              <w:right w:val="single" w:sz="4" w:space="0" w:color="auto"/>
            </w:tcBorders>
          </w:tcPr>
          <w:p w14:paraId="5C1FE3DA"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E7505C6"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7A6B6620"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0539DABB"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1788EA37"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A8DEEE2"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2124911"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0289D97C"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7D69286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463F3C9A"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0304BA3D"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676964EA"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51514C09"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6DEDCBF"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1EC75F4F"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61A01DF5" w14:textId="77777777" w:rsidR="002536E4" w:rsidRPr="00956F04" w:rsidRDefault="002536E4" w:rsidP="002E7EB2">
            <w:pPr>
              <w:pStyle w:val="TAL"/>
              <w:rPr>
                <w:b/>
                <w:bCs/>
              </w:rPr>
            </w:pPr>
            <w:r w:rsidRPr="00956F04">
              <w:rPr>
                <w:b/>
                <w:bCs/>
              </w:rPr>
              <w:t>B60</w:t>
            </w:r>
          </w:p>
        </w:tc>
      </w:tr>
      <w:tr w:rsidR="002536E4" w:rsidRPr="00943D4C" w14:paraId="6E14ECF3" w14:textId="77777777" w:rsidTr="002E7EB2">
        <w:tc>
          <w:tcPr>
            <w:tcW w:w="907" w:type="dxa"/>
            <w:tcBorders>
              <w:right w:val="single" w:sz="4" w:space="0" w:color="auto"/>
            </w:tcBorders>
          </w:tcPr>
          <w:p w14:paraId="5968C5B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2375D2E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A289E17"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0345BEB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B20464"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95F339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44C033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3247ED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A22F5D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A3E1CF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BEACE4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9F7843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798A57F"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11DFB7"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36C03C82"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7DE1694" w14:textId="77777777" w:rsidR="002536E4" w:rsidRPr="00943D4C" w:rsidRDefault="002536E4" w:rsidP="002E7EB2">
            <w:pPr>
              <w:pStyle w:val="TAL"/>
            </w:pPr>
            <w:r w:rsidRPr="00943D4C">
              <w:t>00</w:t>
            </w:r>
          </w:p>
        </w:tc>
      </w:tr>
    </w:tbl>
    <w:p w14:paraId="33D32788" w14:textId="77777777" w:rsidR="002536E4" w:rsidRDefault="002536E4" w:rsidP="002536E4"/>
    <w:p w14:paraId="46A04C9F" w14:textId="77777777" w:rsidR="002536E4" w:rsidRDefault="002536E4" w:rsidP="002536E4">
      <w:r w:rsidRPr="0046266F">
        <w:t>The UICC is installed into the Terminal and the UE is set to automatic PLMN selection mode.</w:t>
      </w:r>
    </w:p>
    <w:p w14:paraId="0EA83CCB" w14:textId="77777777" w:rsidR="002536E4" w:rsidRPr="0046266F" w:rsidRDefault="002536E4" w:rsidP="002536E4">
      <w:pPr>
        <w:pStyle w:val="B1"/>
        <w:tabs>
          <w:tab w:val="left" w:pos="2835"/>
        </w:tabs>
        <w:ind w:left="0" w:firstLine="0"/>
      </w:pPr>
      <w:r>
        <w:t xml:space="preserve">The </w:t>
      </w:r>
      <w:r w:rsidRPr="00A613D2">
        <w:t xml:space="preserve">UE is pre-configured with the UE position defined in </w:t>
      </w:r>
      <w:r>
        <w:t xml:space="preserve">TS 36.508 [29] </w:t>
      </w:r>
      <w:r w:rsidRPr="00A613D2">
        <w:t>clause 4.13</w:t>
      </w:r>
      <w:r>
        <w:t>.</w:t>
      </w:r>
    </w:p>
    <w:p w14:paraId="6730E0BB" w14:textId="10B85697" w:rsidR="002536E4" w:rsidRPr="0046266F" w:rsidRDefault="002536E4" w:rsidP="002536E4">
      <w:pPr>
        <w:pStyle w:val="Heading5"/>
      </w:pPr>
      <w:r>
        <w:t>7.2.22</w:t>
      </w:r>
      <w:r w:rsidRPr="0046266F">
        <w:t>.4.2</w:t>
      </w:r>
      <w:r w:rsidRPr="0046266F">
        <w:tab/>
        <w:t>Procedure</w:t>
      </w:r>
    </w:p>
    <w:p w14:paraId="592A4D7C" w14:textId="77777777" w:rsidR="002536E4" w:rsidRPr="0046266F" w:rsidRDefault="002536E4" w:rsidP="002536E4">
      <w:pPr>
        <w:pStyle w:val="B1"/>
      </w:pPr>
      <w:r w:rsidRPr="0046266F">
        <w:t>a)</w:t>
      </w:r>
      <w:r w:rsidRPr="0046266F">
        <w:tab/>
        <w:t>The UE is powered on.</w:t>
      </w:r>
    </w:p>
    <w:p w14:paraId="46EB68EF"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210FF">
        <w:t xml:space="preserve">satellite E-UTRAN in </w:t>
      </w:r>
      <w:r>
        <w:t>WB-S1</w:t>
      </w:r>
      <w:r w:rsidRPr="00E210FF">
        <w:t xml:space="preserve"> mode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0257F53"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9927F93" w14:textId="77777777" w:rsidR="002536E4" w:rsidRPr="0046266F" w:rsidRDefault="002536E4" w:rsidP="002536E4">
      <w:pPr>
        <w:pStyle w:val="B2"/>
        <w:rPr>
          <w:lang w:val="fr-FR"/>
        </w:rPr>
      </w:pPr>
      <w:r w:rsidRPr="0046266F">
        <w:tab/>
      </w:r>
      <w:r w:rsidRPr="0046266F">
        <w:rPr>
          <w:lang w:val="fr-FR"/>
        </w:rPr>
        <w:t>TAI (MCC/MNC/TAC): 244/083/0001</w:t>
      </w:r>
    </w:p>
    <w:p w14:paraId="1434FDE0"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FFC3B30"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1A777EDA" w14:textId="77777777" w:rsidR="002536E4" w:rsidRPr="0046266F" w:rsidRDefault="002536E4" w:rsidP="002536E4">
      <w:pPr>
        <w:pStyle w:val="B1"/>
      </w:pPr>
      <w:r w:rsidRPr="0046266F">
        <w:t>e)</w:t>
      </w:r>
      <w:r w:rsidRPr="0046266F">
        <w:tab/>
        <w:t>The UE is soft powered down.</w:t>
      </w:r>
    </w:p>
    <w:p w14:paraId="754A1F93" w14:textId="1B4F6E22" w:rsidR="002536E4" w:rsidRPr="0046266F" w:rsidRDefault="002536E4" w:rsidP="002536E4">
      <w:pPr>
        <w:pStyle w:val="Heading4"/>
        <w:keepNext w:val="0"/>
        <w:keepLines w:val="0"/>
      </w:pPr>
      <w:r>
        <w:t>7.2.22</w:t>
      </w:r>
      <w:r w:rsidRPr="0046266F">
        <w:t>.5</w:t>
      </w:r>
      <w:r w:rsidRPr="0046266F">
        <w:tab/>
        <w:t>Acceptance criteria</w:t>
      </w:r>
    </w:p>
    <w:p w14:paraId="37AA34F4" w14:textId="77777777" w:rsidR="002536E4" w:rsidRPr="0046266F" w:rsidRDefault="002536E4" w:rsidP="002536E4">
      <w:pPr>
        <w:pStyle w:val="B1"/>
        <w:keepNext/>
        <w:keepLines/>
      </w:pPr>
      <w:r w:rsidRPr="0046266F">
        <w:t xml:space="preserve">1.) After step a) the UE shall send a </w:t>
      </w:r>
      <w:r>
        <w:rPr>
          <w:i/>
        </w:rPr>
        <w:t>RRCConnectionRequest</w:t>
      </w:r>
      <w:r w:rsidRPr="0046266F">
        <w:t xml:space="preserve"> on the </w:t>
      </w:r>
      <w:r w:rsidRPr="00E210FF">
        <w:t xml:space="preserve">satellite E-UTRAN in </w:t>
      </w:r>
      <w:r>
        <w:t>WB-S1</w:t>
      </w:r>
      <w:r w:rsidRPr="00E210FF">
        <w:t xml:space="preserve"> mode </w:t>
      </w:r>
      <w:r w:rsidRPr="0046266F">
        <w:t>cell related to the BCCH transmitting MCC/MNC 244/083 to the e-USS.</w:t>
      </w:r>
    </w:p>
    <w:p w14:paraId="17BE3382"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6CAC4E9"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5BF111CF" w14:textId="77777777" w:rsidR="002536E4" w:rsidRPr="0046266F" w:rsidRDefault="002536E4" w:rsidP="002536E4">
      <w:pPr>
        <w:pStyle w:val="B1"/>
      </w:pPr>
      <w:r w:rsidRPr="0046266F">
        <w:t>4)</w:t>
      </w:r>
      <w:r w:rsidRPr="0046266F">
        <w:tab/>
        <w:t>After step ) the USIM shall contain the following values:</w:t>
      </w:r>
    </w:p>
    <w:p w14:paraId="4A45131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56F9E126" w14:textId="77777777" w:rsidR="002536E4" w:rsidRPr="0046266F" w:rsidRDefault="002536E4" w:rsidP="002536E4">
      <w:pPr>
        <w:pStyle w:val="EW"/>
        <w:tabs>
          <w:tab w:val="left" w:pos="2835"/>
        </w:tabs>
      </w:pPr>
      <w:r w:rsidRPr="0046266F">
        <w:t>Logically:</w:t>
      </w:r>
      <w:r w:rsidRPr="0046266F">
        <w:tab/>
        <w:t>GUTI:</w:t>
      </w:r>
      <w:r w:rsidRPr="0046266F">
        <w:tab/>
        <w:t>24408300010266436587</w:t>
      </w:r>
    </w:p>
    <w:p w14:paraId="4B3F4473" w14:textId="77777777" w:rsidR="002536E4" w:rsidRPr="0046266F" w:rsidRDefault="002536E4" w:rsidP="002536E4">
      <w:pPr>
        <w:pStyle w:val="EW"/>
        <w:tabs>
          <w:tab w:val="left" w:pos="2835"/>
        </w:tabs>
      </w:pPr>
      <w:r w:rsidRPr="0046266F">
        <w:tab/>
        <w:t>Last visited registered TAI:</w:t>
      </w:r>
      <w:r w:rsidRPr="0046266F">
        <w:tab/>
        <w:t>244/083/0001</w:t>
      </w:r>
    </w:p>
    <w:p w14:paraId="5531BADB" w14:textId="77777777" w:rsidR="002536E4" w:rsidRPr="0046266F" w:rsidRDefault="002536E4" w:rsidP="002536E4">
      <w:pPr>
        <w:pStyle w:val="EW"/>
        <w:tabs>
          <w:tab w:val="left" w:pos="2835"/>
        </w:tabs>
      </w:pPr>
      <w:r w:rsidRPr="0046266F">
        <w:lastRenderedPageBreak/>
        <w:tab/>
        <w:t>EPS update status:</w:t>
      </w:r>
      <w:r w:rsidRPr="0046266F">
        <w:tab/>
        <w:t>updated</w:t>
      </w:r>
    </w:p>
    <w:p w14:paraId="6FDA3D8B" w14:textId="77777777" w:rsidR="002536E4" w:rsidRPr="0046266F" w:rsidRDefault="002536E4" w:rsidP="002536E4">
      <w:pPr>
        <w:pStyle w:val="EW"/>
        <w:tabs>
          <w:tab w:val="left" w:pos="2835"/>
        </w:tabs>
      </w:pPr>
    </w:p>
    <w:p w14:paraId="22780378" w14:textId="77777777" w:rsidR="002536E4" w:rsidRPr="0046266F" w:rsidRDefault="002536E4" w:rsidP="002536E4">
      <w:pPr>
        <w:pStyle w:val="TH"/>
        <w:spacing w:before="0" w:after="0"/>
        <w:rPr>
          <w:sz w:val="8"/>
          <w:szCs w:val="8"/>
        </w:rPr>
      </w:pPr>
      <w:r>
        <w:rPr>
          <w:rFonts w:hint="eastAsia"/>
          <w:sz w:val="8"/>
          <w:szCs w:val="8"/>
        </w:rPr>
        <w:t xml:space="preserve"> </w:t>
      </w:r>
      <w:r>
        <w:rPr>
          <w:sz w:val="8"/>
          <w:szCs w:val="8"/>
        </w:rPr>
        <w:t xml:space="preserve"> </w:t>
      </w: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7FCC6C8" w14:textId="77777777" w:rsidTr="002E7EB2">
        <w:tc>
          <w:tcPr>
            <w:tcW w:w="959" w:type="dxa"/>
            <w:tcBorders>
              <w:top w:val="single" w:sz="4" w:space="0" w:color="auto"/>
              <w:left w:val="single" w:sz="4" w:space="0" w:color="auto"/>
              <w:bottom w:val="single" w:sz="4" w:space="0" w:color="auto"/>
              <w:right w:val="single" w:sz="4" w:space="0" w:color="auto"/>
            </w:tcBorders>
          </w:tcPr>
          <w:p w14:paraId="7129E3B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F12BEFF" w14:textId="77777777" w:rsidR="002536E4" w:rsidRPr="00E210FF" w:rsidRDefault="002536E4" w:rsidP="002E7EB2">
            <w:pPr>
              <w:pStyle w:val="TAL"/>
              <w:rPr>
                <w:b/>
                <w:bCs/>
              </w:rPr>
            </w:pPr>
            <w:r w:rsidRPr="00E210FF">
              <w:rPr>
                <w:b/>
                <w:bCs/>
              </w:rPr>
              <w:t>B1</w:t>
            </w:r>
          </w:p>
        </w:tc>
        <w:tc>
          <w:tcPr>
            <w:tcW w:w="782" w:type="dxa"/>
            <w:tcBorders>
              <w:top w:val="single" w:sz="4" w:space="0" w:color="auto"/>
              <w:left w:val="single" w:sz="4" w:space="0" w:color="auto"/>
              <w:bottom w:val="single" w:sz="4" w:space="0" w:color="auto"/>
              <w:right w:val="single" w:sz="4" w:space="0" w:color="auto"/>
            </w:tcBorders>
          </w:tcPr>
          <w:p w14:paraId="3D3627DC" w14:textId="77777777" w:rsidR="002536E4" w:rsidRPr="00E210FF" w:rsidRDefault="002536E4" w:rsidP="002E7EB2">
            <w:pPr>
              <w:pStyle w:val="TAL"/>
              <w:rPr>
                <w:b/>
                <w:bCs/>
              </w:rPr>
            </w:pPr>
            <w:r w:rsidRPr="00E210FF">
              <w:rPr>
                <w:b/>
                <w:bCs/>
              </w:rPr>
              <w:t>B2</w:t>
            </w:r>
          </w:p>
        </w:tc>
        <w:tc>
          <w:tcPr>
            <w:tcW w:w="782" w:type="dxa"/>
            <w:tcBorders>
              <w:top w:val="single" w:sz="4" w:space="0" w:color="auto"/>
              <w:left w:val="single" w:sz="4" w:space="0" w:color="auto"/>
              <w:bottom w:val="single" w:sz="4" w:space="0" w:color="auto"/>
              <w:right w:val="single" w:sz="4" w:space="0" w:color="auto"/>
            </w:tcBorders>
          </w:tcPr>
          <w:p w14:paraId="61A3FA10" w14:textId="77777777" w:rsidR="002536E4" w:rsidRPr="00E210FF" w:rsidRDefault="002536E4" w:rsidP="002E7EB2">
            <w:pPr>
              <w:pStyle w:val="TAL"/>
              <w:rPr>
                <w:b/>
                <w:bCs/>
              </w:rPr>
            </w:pPr>
            <w:r w:rsidRPr="00E210FF">
              <w:rPr>
                <w:b/>
                <w:bCs/>
              </w:rPr>
              <w:t>B3</w:t>
            </w:r>
          </w:p>
        </w:tc>
        <w:tc>
          <w:tcPr>
            <w:tcW w:w="782" w:type="dxa"/>
            <w:tcBorders>
              <w:top w:val="single" w:sz="4" w:space="0" w:color="auto"/>
              <w:left w:val="single" w:sz="4" w:space="0" w:color="auto"/>
              <w:bottom w:val="single" w:sz="4" w:space="0" w:color="auto"/>
              <w:right w:val="single" w:sz="4" w:space="0" w:color="auto"/>
            </w:tcBorders>
          </w:tcPr>
          <w:p w14:paraId="6ABD1B2A" w14:textId="77777777" w:rsidR="002536E4" w:rsidRPr="00E210FF" w:rsidRDefault="002536E4" w:rsidP="002E7EB2">
            <w:pPr>
              <w:pStyle w:val="TAL"/>
              <w:rPr>
                <w:b/>
                <w:bCs/>
              </w:rPr>
            </w:pPr>
            <w:r w:rsidRPr="00E210FF">
              <w:rPr>
                <w:b/>
                <w:bCs/>
              </w:rPr>
              <w:t>B4</w:t>
            </w:r>
          </w:p>
        </w:tc>
        <w:tc>
          <w:tcPr>
            <w:tcW w:w="782" w:type="dxa"/>
            <w:tcBorders>
              <w:top w:val="single" w:sz="4" w:space="0" w:color="auto"/>
              <w:left w:val="single" w:sz="4" w:space="0" w:color="auto"/>
              <w:bottom w:val="single" w:sz="4" w:space="0" w:color="auto"/>
              <w:right w:val="single" w:sz="4" w:space="0" w:color="auto"/>
            </w:tcBorders>
          </w:tcPr>
          <w:p w14:paraId="73C814EA" w14:textId="77777777" w:rsidR="002536E4" w:rsidRPr="00E210FF" w:rsidRDefault="002536E4" w:rsidP="002E7EB2">
            <w:pPr>
              <w:pStyle w:val="TAL"/>
              <w:rPr>
                <w:b/>
                <w:bCs/>
              </w:rPr>
            </w:pPr>
            <w:r w:rsidRPr="00E210FF">
              <w:rPr>
                <w:b/>
                <w:bCs/>
              </w:rPr>
              <w:t>B5</w:t>
            </w:r>
          </w:p>
        </w:tc>
        <w:tc>
          <w:tcPr>
            <w:tcW w:w="782" w:type="dxa"/>
            <w:tcBorders>
              <w:top w:val="single" w:sz="4" w:space="0" w:color="auto"/>
              <w:left w:val="single" w:sz="4" w:space="0" w:color="auto"/>
              <w:bottom w:val="single" w:sz="4" w:space="0" w:color="auto"/>
              <w:right w:val="single" w:sz="4" w:space="0" w:color="auto"/>
            </w:tcBorders>
          </w:tcPr>
          <w:p w14:paraId="5DD73C1C" w14:textId="77777777" w:rsidR="002536E4" w:rsidRPr="00E210FF" w:rsidRDefault="002536E4" w:rsidP="002E7EB2">
            <w:pPr>
              <w:pStyle w:val="TAL"/>
              <w:rPr>
                <w:b/>
                <w:bCs/>
              </w:rPr>
            </w:pPr>
            <w:r w:rsidRPr="00E210FF">
              <w:rPr>
                <w:b/>
                <w:bCs/>
              </w:rPr>
              <w:t>B6</w:t>
            </w:r>
          </w:p>
        </w:tc>
        <w:tc>
          <w:tcPr>
            <w:tcW w:w="782" w:type="dxa"/>
            <w:tcBorders>
              <w:top w:val="single" w:sz="4" w:space="0" w:color="auto"/>
              <w:left w:val="single" w:sz="4" w:space="0" w:color="auto"/>
              <w:bottom w:val="single" w:sz="4" w:space="0" w:color="auto"/>
              <w:right w:val="single" w:sz="4" w:space="0" w:color="auto"/>
            </w:tcBorders>
          </w:tcPr>
          <w:p w14:paraId="2529D59D" w14:textId="77777777" w:rsidR="002536E4" w:rsidRPr="00E210FF" w:rsidRDefault="002536E4" w:rsidP="002E7EB2">
            <w:pPr>
              <w:pStyle w:val="TAL"/>
              <w:rPr>
                <w:b/>
                <w:bCs/>
              </w:rPr>
            </w:pPr>
            <w:r w:rsidRPr="00E210FF">
              <w:rPr>
                <w:b/>
                <w:bCs/>
              </w:rPr>
              <w:t>B7</w:t>
            </w:r>
          </w:p>
        </w:tc>
        <w:tc>
          <w:tcPr>
            <w:tcW w:w="782" w:type="dxa"/>
            <w:tcBorders>
              <w:top w:val="single" w:sz="4" w:space="0" w:color="auto"/>
              <w:left w:val="single" w:sz="4" w:space="0" w:color="auto"/>
              <w:bottom w:val="single" w:sz="4" w:space="0" w:color="auto"/>
              <w:right w:val="single" w:sz="4" w:space="0" w:color="auto"/>
            </w:tcBorders>
          </w:tcPr>
          <w:p w14:paraId="50F4C0E6" w14:textId="77777777" w:rsidR="002536E4" w:rsidRPr="00E210FF" w:rsidRDefault="002536E4" w:rsidP="002E7EB2">
            <w:pPr>
              <w:pStyle w:val="TAL"/>
              <w:rPr>
                <w:b/>
                <w:bCs/>
              </w:rPr>
            </w:pPr>
            <w:r w:rsidRPr="00E210FF">
              <w:rPr>
                <w:b/>
                <w:bCs/>
              </w:rPr>
              <w:t>B8</w:t>
            </w:r>
          </w:p>
        </w:tc>
        <w:tc>
          <w:tcPr>
            <w:tcW w:w="782" w:type="dxa"/>
            <w:tcBorders>
              <w:top w:val="single" w:sz="4" w:space="0" w:color="auto"/>
              <w:left w:val="single" w:sz="4" w:space="0" w:color="auto"/>
              <w:bottom w:val="single" w:sz="4" w:space="0" w:color="auto"/>
              <w:right w:val="single" w:sz="4" w:space="0" w:color="auto"/>
            </w:tcBorders>
          </w:tcPr>
          <w:p w14:paraId="589921BA" w14:textId="77777777" w:rsidR="002536E4" w:rsidRPr="00E210FF" w:rsidRDefault="002536E4" w:rsidP="002E7EB2">
            <w:pPr>
              <w:pStyle w:val="TAL"/>
              <w:rPr>
                <w:b/>
                <w:bCs/>
              </w:rPr>
            </w:pPr>
            <w:r w:rsidRPr="00E210FF">
              <w:rPr>
                <w:b/>
                <w:bCs/>
              </w:rPr>
              <w:t>B9</w:t>
            </w:r>
          </w:p>
        </w:tc>
        <w:tc>
          <w:tcPr>
            <w:tcW w:w="782" w:type="dxa"/>
            <w:tcBorders>
              <w:top w:val="single" w:sz="4" w:space="0" w:color="auto"/>
              <w:left w:val="single" w:sz="4" w:space="0" w:color="auto"/>
              <w:bottom w:val="single" w:sz="4" w:space="0" w:color="auto"/>
              <w:right w:val="single" w:sz="4" w:space="0" w:color="auto"/>
            </w:tcBorders>
          </w:tcPr>
          <w:p w14:paraId="05AFC52D" w14:textId="77777777" w:rsidR="002536E4" w:rsidRPr="00E210FF" w:rsidRDefault="002536E4" w:rsidP="002E7EB2">
            <w:pPr>
              <w:pStyle w:val="TAL"/>
              <w:rPr>
                <w:b/>
                <w:bCs/>
              </w:rPr>
            </w:pPr>
            <w:r w:rsidRPr="00E210FF">
              <w:rPr>
                <w:b/>
                <w:bCs/>
              </w:rPr>
              <w:t>B10</w:t>
            </w:r>
          </w:p>
        </w:tc>
        <w:tc>
          <w:tcPr>
            <w:tcW w:w="782" w:type="dxa"/>
            <w:tcBorders>
              <w:top w:val="single" w:sz="4" w:space="0" w:color="auto"/>
              <w:left w:val="single" w:sz="4" w:space="0" w:color="auto"/>
              <w:bottom w:val="single" w:sz="4" w:space="0" w:color="auto"/>
              <w:right w:val="single" w:sz="4" w:space="0" w:color="auto"/>
            </w:tcBorders>
          </w:tcPr>
          <w:p w14:paraId="432BF257" w14:textId="77777777" w:rsidR="002536E4" w:rsidRPr="00E210FF" w:rsidRDefault="002536E4" w:rsidP="002E7EB2">
            <w:pPr>
              <w:pStyle w:val="TAL"/>
              <w:rPr>
                <w:b/>
                <w:bCs/>
              </w:rPr>
            </w:pPr>
            <w:r w:rsidRPr="00E210FF">
              <w:rPr>
                <w:b/>
                <w:bCs/>
              </w:rPr>
              <w:t>B11</w:t>
            </w:r>
          </w:p>
        </w:tc>
      </w:tr>
      <w:tr w:rsidR="002536E4" w:rsidRPr="0046266F" w14:paraId="540E9CF8" w14:textId="77777777" w:rsidTr="002E7EB2">
        <w:tc>
          <w:tcPr>
            <w:tcW w:w="959" w:type="dxa"/>
            <w:tcBorders>
              <w:top w:val="single" w:sz="4" w:space="0" w:color="auto"/>
              <w:left w:val="single" w:sz="4" w:space="0" w:color="auto"/>
              <w:bottom w:val="single" w:sz="4" w:space="0" w:color="auto"/>
              <w:right w:val="single" w:sz="4" w:space="0" w:color="auto"/>
            </w:tcBorders>
          </w:tcPr>
          <w:p w14:paraId="07628B9A"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A92351C"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0C6CC9"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5B606E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3349CDF"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472EAA2"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7A01799"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3B6451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2863F08"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32CD30C"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9A95598"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104577B9" w14:textId="77777777" w:rsidR="002536E4" w:rsidRPr="0046266F" w:rsidRDefault="002536E4" w:rsidP="002E7EB2">
            <w:pPr>
              <w:pStyle w:val="TAL"/>
            </w:pPr>
            <w:r w:rsidRPr="0046266F">
              <w:t>65</w:t>
            </w:r>
          </w:p>
        </w:tc>
      </w:tr>
      <w:tr w:rsidR="002536E4" w:rsidRPr="0046266F" w14:paraId="7BA29CA4" w14:textId="77777777" w:rsidTr="002E7EB2">
        <w:tc>
          <w:tcPr>
            <w:tcW w:w="959" w:type="dxa"/>
            <w:tcBorders>
              <w:right w:val="single" w:sz="4" w:space="0" w:color="auto"/>
            </w:tcBorders>
          </w:tcPr>
          <w:p w14:paraId="4FA8A8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45E41EA" w14:textId="77777777" w:rsidR="002536E4" w:rsidRPr="00E210FF" w:rsidRDefault="002536E4" w:rsidP="002E7EB2">
            <w:pPr>
              <w:pStyle w:val="TAL"/>
              <w:rPr>
                <w:b/>
                <w:bCs/>
              </w:rPr>
            </w:pPr>
            <w:r w:rsidRPr="00E210FF">
              <w:rPr>
                <w:b/>
                <w:bCs/>
              </w:rPr>
              <w:t>B12</w:t>
            </w:r>
          </w:p>
        </w:tc>
        <w:tc>
          <w:tcPr>
            <w:tcW w:w="782" w:type="dxa"/>
            <w:tcBorders>
              <w:top w:val="single" w:sz="4" w:space="0" w:color="auto"/>
              <w:left w:val="single" w:sz="4" w:space="0" w:color="auto"/>
              <w:bottom w:val="single" w:sz="4" w:space="0" w:color="auto"/>
              <w:right w:val="single" w:sz="4" w:space="0" w:color="auto"/>
            </w:tcBorders>
          </w:tcPr>
          <w:p w14:paraId="7F136D05" w14:textId="77777777" w:rsidR="002536E4" w:rsidRPr="00E210FF" w:rsidRDefault="002536E4" w:rsidP="002E7EB2">
            <w:pPr>
              <w:pStyle w:val="TAL"/>
              <w:rPr>
                <w:b/>
                <w:bCs/>
              </w:rPr>
            </w:pPr>
            <w:r w:rsidRPr="00E210FF">
              <w:rPr>
                <w:b/>
                <w:bCs/>
              </w:rPr>
              <w:t>B13</w:t>
            </w:r>
          </w:p>
        </w:tc>
        <w:tc>
          <w:tcPr>
            <w:tcW w:w="782" w:type="dxa"/>
            <w:tcBorders>
              <w:top w:val="single" w:sz="4" w:space="0" w:color="auto"/>
              <w:left w:val="single" w:sz="4" w:space="0" w:color="auto"/>
              <w:bottom w:val="single" w:sz="4" w:space="0" w:color="auto"/>
              <w:right w:val="single" w:sz="4" w:space="0" w:color="auto"/>
            </w:tcBorders>
          </w:tcPr>
          <w:p w14:paraId="274A4FCE" w14:textId="77777777" w:rsidR="002536E4" w:rsidRPr="00E210FF" w:rsidRDefault="002536E4" w:rsidP="002E7EB2">
            <w:pPr>
              <w:pStyle w:val="TAL"/>
              <w:rPr>
                <w:b/>
                <w:bCs/>
              </w:rPr>
            </w:pPr>
            <w:r w:rsidRPr="00E210FF">
              <w:rPr>
                <w:b/>
                <w:bCs/>
              </w:rPr>
              <w:t>B14</w:t>
            </w:r>
          </w:p>
        </w:tc>
        <w:tc>
          <w:tcPr>
            <w:tcW w:w="782" w:type="dxa"/>
            <w:tcBorders>
              <w:top w:val="single" w:sz="4" w:space="0" w:color="auto"/>
              <w:left w:val="single" w:sz="4" w:space="0" w:color="auto"/>
              <w:bottom w:val="single" w:sz="4" w:space="0" w:color="auto"/>
              <w:right w:val="single" w:sz="4" w:space="0" w:color="auto"/>
            </w:tcBorders>
          </w:tcPr>
          <w:p w14:paraId="68E45665" w14:textId="77777777" w:rsidR="002536E4" w:rsidRPr="00E210FF" w:rsidRDefault="002536E4" w:rsidP="002E7EB2">
            <w:pPr>
              <w:pStyle w:val="TAL"/>
              <w:rPr>
                <w:b/>
                <w:bCs/>
              </w:rPr>
            </w:pPr>
            <w:r w:rsidRPr="00E210FF">
              <w:rPr>
                <w:b/>
                <w:bCs/>
              </w:rPr>
              <w:t>B15</w:t>
            </w:r>
          </w:p>
        </w:tc>
        <w:tc>
          <w:tcPr>
            <w:tcW w:w="782" w:type="dxa"/>
            <w:tcBorders>
              <w:top w:val="single" w:sz="4" w:space="0" w:color="auto"/>
              <w:left w:val="single" w:sz="4" w:space="0" w:color="auto"/>
              <w:bottom w:val="single" w:sz="4" w:space="0" w:color="auto"/>
              <w:right w:val="single" w:sz="4" w:space="0" w:color="auto"/>
            </w:tcBorders>
          </w:tcPr>
          <w:p w14:paraId="1AD34240" w14:textId="77777777" w:rsidR="002536E4" w:rsidRPr="00E210FF" w:rsidRDefault="002536E4" w:rsidP="002E7EB2">
            <w:pPr>
              <w:pStyle w:val="TAL"/>
              <w:rPr>
                <w:b/>
                <w:bCs/>
              </w:rPr>
            </w:pPr>
            <w:r w:rsidRPr="00E210FF">
              <w:rPr>
                <w:b/>
                <w:bCs/>
              </w:rPr>
              <w:t>B16</w:t>
            </w:r>
          </w:p>
        </w:tc>
        <w:tc>
          <w:tcPr>
            <w:tcW w:w="782" w:type="dxa"/>
            <w:tcBorders>
              <w:top w:val="single" w:sz="4" w:space="0" w:color="auto"/>
              <w:left w:val="single" w:sz="4" w:space="0" w:color="auto"/>
              <w:bottom w:val="single" w:sz="4" w:space="0" w:color="auto"/>
              <w:right w:val="single" w:sz="4" w:space="0" w:color="auto"/>
            </w:tcBorders>
          </w:tcPr>
          <w:p w14:paraId="35A157C2" w14:textId="77777777" w:rsidR="002536E4" w:rsidRPr="00E210FF" w:rsidRDefault="002536E4" w:rsidP="002E7EB2">
            <w:pPr>
              <w:pStyle w:val="TAL"/>
              <w:rPr>
                <w:b/>
                <w:bCs/>
              </w:rPr>
            </w:pPr>
            <w:r w:rsidRPr="00E210FF">
              <w:rPr>
                <w:b/>
                <w:bCs/>
              </w:rPr>
              <w:t>B17</w:t>
            </w:r>
          </w:p>
        </w:tc>
        <w:tc>
          <w:tcPr>
            <w:tcW w:w="782" w:type="dxa"/>
            <w:tcBorders>
              <w:top w:val="single" w:sz="4" w:space="0" w:color="auto"/>
              <w:left w:val="single" w:sz="4" w:space="0" w:color="auto"/>
              <w:bottom w:val="single" w:sz="4" w:space="0" w:color="auto"/>
              <w:right w:val="single" w:sz="4" w:space="0" w:color="auto"/>
            </w:tcBorders>
          </w:tcPr>
          <w:p w14:paraId="09B08466" w14:textId="77777777" w:rsidR="002536E4" w:rsidRPr="00E210FF" w:rsidRDefault="002536E4" w:rsidP="002E7EB2">
            <w:pPr>
              <w:pStyle w:val="TAL"/>
              <w:rPr>
                <w:b/>
                <w:bCs/>
              </w:rPr>
            </w:pPr>
            <w:r w:rsidRPr="00E210FF">
              <w:rPr>
                <w:b/>
                <w:bCs/>
              </w:rPr>
              <w:t>B18</w:t>
            </w:r>
          </w:p>
        </w:tc>
        <w:tc>
          <w:tcPr>
            <w:tcW w:w="782" w:type="dxa"/>
            <w:tcBorders>
              <w:top w:val="single" w:sz="4" w:space="0" w:color="auto"/>
              <w:left w:val="single" w:sz="4" w:space="0" w:color="auto"/>
              <w:bottom w:val="single" w:sz="4" w:space="0" w:color="auto"/>
              <w:right w:val="single" w:sz="4" w:space="0" w:color="auto"/>
            </w:tcBorders>
          </w:tcPr>
          <w:p w14:paraId="53D3E5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30A76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79F04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8038F70" w14:textId="77777777" w:rsidR="002536E4" w:rsidRPr="0046266F" w:rsidRDefault="002536E4" w:rsidP="002E7EB2">
            <w:pPr>
              <w:pStyle w:val="TAL"/>
            </w:pPr>
          </w:p>
        </w:tc>
      </w:tr>
      <w:tr w:rsidR="002536E4" w:rsidRPr="0046266F" w14:paraId="786F7733" w14:textId="77777777" w:rsidTr="002E7EB2">
        <w:tc>
          <w:tcPr>
            <w:tcW w:w="959" w:type="dxa"/>
            <w:tcBorders>
              <w:right w:val="single" w:sz="4" w:space="0" w:color="auto"/>
            </w:tcBorders>
          </w:tcPr>
          <w:p w14:paraId="2860416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FBAEA90"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10C5426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9008DB"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2B0AB4E"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EA8789F"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02848D4"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47EA810"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02266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F875C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FE728B"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A7CFFD6" w14:textId="77777777" w:rsidR="002536E4" w:rsidRPr="0046266F" w:rsidRDefault="002536E4" w:rsidP="002E7EB2">
            <w:pPr>
              <w:pStyle w:val="TAL"/>
            </w:pPr>
          </w:p>
        </w:tc>
      </w:tr>
    </w:tbl>
    <w:p w14:paraId="673CE426" w14:textId="77777777" w:rsidR="002536E4" w:rsidRPr="0046266F" w:rsidRDefault="002536E4" w:rsidP="002536E4"/>
    <w:p w14:paraId="26097321" w14:textId="40AE41C5" w:rsidR="002536E4" w:rsidRPr="0046266F" w:rsidRDefault="002536E4" w:rsidP="002536E4">
      <w:pPr>
        <w:pStyle w:val="Heading3"/>
      </w:pPr>
      <w:r>
        <w:t>7.2.23</w:t>
      </w:r>
      <w:r w:rsidRPr="0046266F">
        <w:tab/>
      </w:r>
      <w:r w:rsidRPr="00DD20A5">
        <w:t>UE recognising the priority order of the User controlled PLMN selector list using an ACT preference UTRAN/</w:t>
      </w:r>
      <w:r>
        <w:t>S</w:t>
      </w:r>
      <w:r w:rsidRPr="00DD20A5">
        <w:t xml:space="preserve">atellite E-UTRAN in </w:t>
      </w:r>
      <w:r>
        <w:t>WB-S1</w:t>
      </w:r>
      <w:r w:rsidRPr="00DD20A5">
        <w:t xml:space="preserve"> mode</w:t>
      </w:r>
    </w:p>
    <w:p w14:paraId="53926CFD" w14:textId="2EAB9303" w:rsidR="002536E4" w:rsidRPr="0046266F" w:rsidRDefault="002536E4" w:rsidP="002536E4">
      <w:pPr>
        <w:pStyle w:val="Heading4"/>
      </w:pPr>
      <w:r>
        <w:t>7.2.23</w:t>
      </w:r>
      <w:r w:rsidRPr="0046266F">
        <w:t>.1</w:t>
      </w:r>
      <w:r w:rsidRPr="0046266F">
        <w:tab/>
        <w:t>Definition and applicability</w:t>
      </w:r>
    </w:p>
    <w:p w14:paraId="336C0200"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5195768B" w14:textId="60F5B7E5" w:rsidR="002536E4" w:rsidRPr="0046266F" w:rsidRDefault="002536E4" w:rsidP="002536E4">
      <w:pPr>
        <w:pStyle w:val="Heading4"/>
      </w:pPr>
      <w:r>
        <w:t>7.2.23</w:t>
      </w:r>
      <w:r w:rsidRPr="0046266F">
        <w:t>.2</w:t>
      </w:r>
      <w:r w:rsidRPr="0046266F">
        <w:tab/>
        <w:t>Conformance requirement</w:t>
      </w:r>
    </w:p>
    <w:p w14:paraId="6DF18357" w14:textId="77777777" w:rsidR="002536E4" w:rsidRPr="0046266F" w:rsidRDefault="002536E4" w:rsidP="002536E4">
      <w:r w:rsidRPr="0046266F">
        <w:t>When registering onto a VPLMN the UE shall take into account the priority of the ACT identifier in the preferred list on the USIM.</w:t>
      </w:r>
    </w:p>
    <w:p w14:paraId="6548A06E" w14:textId="77777777" w:rsidR="002536E4" w:rsidRPr="0046266F" w:rsidRDefault="002536E4" w:rsidP="002536E4">
      <w:pPr>
        <w:pStyle w:val="B1"/>
      </w:pPr>
      <w:r w:rsidRPr="0046266F">
        <w:t>-</w:t>
      </w:r>
      <w:r w:rsidRPr="0046266F">
        <w:tab/>
        <w:t>TS 22.011 [6], clause 3.2.2;</w:t>
      </w:r>
    </w:p>
    <w:p w14:paraId="2E3F97AB" w14:textId="77777777" w:rsidR="002536E4" w:rsidRPr="0046266F" w:rsidRDefault="002536E4" w:rsidP="002536E4">
      <w:pPr>
        <w:pStyle w:val="B1"/>
      </w:pPr>
      <w:r w:rsidRPr="0046266F">
        <w:t>-</w:t>
      </w:r>
      <w:r w:rsidRPr="0046266F">
        <w:tab/>
        <w:t>TS 31.102 [4], clauses 4.2.5 and 5.1.1.2.</w:t>
      </w:r>
    </w:p>
    <w:p w14:paraId="58AA50B0" w14:textId="124BDC86" w:rsidR="002536E4" w:rsidRPr="0046266F" w:rsidRDefault="002536E4" w:rsidP="002536E4">
      <w:pPr>
        <w:pStyle w:val="Heading4"/>
      </w:pPr>
      <w:r>
        <w:t>7.2.23</w:t>
      </w:r>
      <w:r w:rsidRPr="0046266F">
        <w:t>.3</w:t>
      </w:r>
      <w:r w:rsidRPr="0046266F">
        <w:tab/>
        <w:t>Test purpose</w:t>
      </w:r>
    </w:p>
    <w:p w14:paraId="18E65A6A"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9F0086">
        <w:t xml:space="preserve">satellite E-UTRAN in </w:t>
      </w:r>
      <w:r>
        <w:t>WB-S1</w:t>
      </w:r>
      <w:r w:rsidRPr="009F0086">
        <w:t xml:space="preserve"> mode</w:t>
      </w:r>
      <w:r w:rsidRPr="0046266F">
        <w:t xml:space="preserve"> has to be handled correctly by the UE.</w:t>
      </w:r>
    </w:p>
    <w:p w14:paraId="58274C41" w14:textId="5725AE83" w:rsidR="002536E4" w:rsidRPr="0046266F" w:rsidRDefault="002536E4" w:rsidP="002536E4">
      <w:pPr>
        <w:pStyle w:val="Heading4"/>
      </w:pPr>
      <w:r>
        <w:t>7.2.23</w:t>
      </w:r>
      <w:r w:rsidRPr="0046266F">
        <w:t>.4</w:t>
      </w:r>
      <w:r w:rsidRPr="0046266F">
        <w:tab/>
        <w:t>Method of test</w:t>
      </w:r>
    </w:p>
    <w:p w14:paraId="76A538D8" w14:textId="59B8C94D" w:rsidR="002536E4" w:rsidRPr="0046266F" w:rsidRDefault="002536E4" w:rsidP="002536E4">
      <w:pPr>
        <w:pStyle w:val="Heading5"/>
      </w:pPr>
      <w:r>
        <w:t>7.2.23</w:t>
      </w:r>
      <w:r w:rsidRPr="0046266F">
        <w:t>.4.1</w:t>
      </w:r>
      <w:r w:rsidRPr="0046266F">
        <w:tab/>
        <w:t>Initial conditions</w:t>
      </w:r>
    </w:p>
    <w:p w14:paraId="3B82B180" w14:textId="77777777" w:rsidR="002536E4" w:rsidRPr="0046266F" w:rsidRDefault="002536E4" w:rsidP="002536E4">
      <w:r w:rsidRPr="0046266F">
        <w:t xml:space="preserve">For this test both a UTRAN USS and a </w:t>
      </w:r>
      <w:r>
        <w:t>SAT-E-USS</w:t>
      </w:r>
      <w:r w:rsidRPr="0046266F">
        <w:t xml:space="preserve"> </w:t>
      </w:r>
      <w:r>
        <w:t>are</w:t>
      </w:r>
      <w:r w:rsidRPr="0046266F">
        <w:t xml:space="preserve"> needed.</w:t>
      </w:r>
    </w:p>
    <w:p w14:paraId="1FE05F3B" w14:textId="77777777" w:rsidR="002536E4" w:rsidRPr="0046266F" w:rsidRDefault="002536E4" w:rsidP="002536E4">
      <w:r w:rsidRPr="0046266F">
        <w:t>The USS transmits on BCCH, with the following network parameters:</w:t>
      </w:r>
    </w:p>
    <w:p w14:paraId="7DB22B34" w14:textId="77777777" w:rsidR="002536E4" w:rsidRPr="0046266F" w:rsidRDefault="002536E4" w:rsidP="002536E4">
      <w:pPr>
        <w:pStyle w:val="B1"/>
        <w:tabs>
          <w:tab w:val="left" w:pos="2835"/>
        </w:tabs>
      </w:pPr>
      <w:r w:rsidRPr="0046266F">
        <w:t>-</w:t>
      </w:r>
      <w:r w:rsidRPr="0046266F">
        <w:tab/>
        <w:t>Attach/detach:</w:t>
      </w:r>
      <w:r w:rsidRPr="0046266F">
        <w:tab/>
        <w:t>disabled.</w:t>
      </w:r>
    </w:p>
    <w:p w14:paraId="373062C0" w14:textId="77777777" w:rsidR="002536E4" w:rsidRPr="0046266F" w:rsidRDefault="002536E4" w:rsidP="002536E4">
      <w:pPr>
        <w:pStyle w:val="B1"/>
        <w:tabs>
          <w:tab w:val="left" w:pos="2835"/>
        </w:tabs>
      </w:pPr>
      <w:r w:rsidRPr="0046266F">
        <w:t>-</w:t>
      </w:r>
      <w:r w:rsidRPr="0046266F">
        <w:tab/>
        <w:t>LAI (MCC/MNC/LAC):</w:t>
      </w:r>
      <w:r w:rsidRPr="0046266F">
        <w:tab/>
        <w:t>244/004/0001.</w:t>
      </w:r>
    </w:p>
    <w:p w14:paraId="56493923" w14:textId="77777777" w:rsidR="002536E4" w:rsidRPr="0046266F" w:rsidRDefault="002536E4" w:rsidP="002536E4">
      <w:pPr>
        <w:pStyle w:val="B1"/>
        <w:tabs>
          <w:tab w:val="left" w:pos="2835"/>
        </w:tabs>
      </w:pPr>
      <w:r w:rsidRPr="0046266F">
        <w:t>-</w:t>
      </w:r>
      <w:r w:rsidRPr="0046266F">
        <w:tab/>
        <w:t>Access control:</w:t>
      </w:r>
      <w:r w:rsidRPr="0046266F">
        <w:tab/>
        <w:t>unrestricted.</w:t>
      </w:r>
    </w:p>
    <w:p w14:paraId="5221E84D" w14:textId="77777777" w:rsidR="002536E4" w:rsidRPr="0046266F" w:rsidRDefault="002536E4" w:rsidP="002536E4">
      <w:r w:rsidRPr="0046266F">
        <w:t xml:space="preserve">The </w:t>
      </w:r>
      <w:r>
        <w:rPr>
          <w:rFonts w:hint="eastAsia"/>
          <w:lang w:eastAsia="zh-CN"/>
        </w:rPr>
        <w:t>SAT-E-USS</w:t>
      </w:r>
      <w:r w:rsidRPr="0046266F">
        <w:t xml:space="preserve"> transmits on the BCCH, with the following network parameters:</w:t>
      </w:r>
    </w:p>
    <w:p w14:paraId="79D9C416" w14:textId="77777777" w:rsidR="002536E4" w:rsidRPr="0046266F" w:rsidRDefault="002536E4" w:rsidP="002536E4">
      <w:pPr>
        <w:pStyle w:val="B1"/>
        <w:tabs>
          <w:tab w:val="left" w:pos="2835"/>
        </w:tabs>
      </w:pPr>
      <w:r w:rsidRPr="0046266F">
        <w:t>-</w:t>
      </w:r>
      <w:r w:rsidRPr="0046266F">
        <w:tab/>
        <w:t>TAI (MCC/MNC/TAC):</w:t>
      </w:r>
      <w:r w:rsidRPr="0046266F">
        <w:tab/>
        <w:t>244/003/0001.</w:t>
      </w:r>
    </w:p>
    <w:p w14:paraId="32447255" w14:textId="77777777" w:rsidR="002536E4" w:rsidRDefault="002536E4" w:rsidP="002536E4">
      <w:pPr>
        <w:pStyle w:val="B1"/>
        <w:tabs>
          <w:tab w:val="left" w:pos="2835"/>
        </w:tabs>
      </w:pPr>
      <w:r w:rsidRPr="0046266F">
        <w:t>-</w:t>
      </w:r>
      <w:r w:rsidRPr="0046266F">
        <w:tab/>
        <w:t>Access control:</w:t>
      </w:r>
      <w:r w:rsidRPr="0046266F">
        <w:tab/>
        <w:t>unrestricted.</w:t>
      </w:r>
    </w:p>
    <w:p w14:paraId="06E307EA" w14:textId="77777777" w:rsidR="002536E4" w:rsidRPr="0046266F" w:rsidRDefault="002536E4" w:rsidP="002536E4">
      <w:pPr>
        <w:pStyle w:val="B1"/>
        <w:tabs>
          <w:tab w:val="left" w:pos="2835"/>
        </w:tabs>
      </w:pPr>
      <w:r>
        <w:t>-</w:t>
      </w:r>
      <w:r>
        <w:tab/>
        <w:t>System information combination 32 as defined in TS 36.508 [29] clause 4.4.3.1.1 is used.</w:t>
      </w:r>
    </w:p>
    <w:p w14:paraId="4EB3581A" w14:textId="77777777" w:rsidR="002536E4" w:rsidRDefault="002536E4" w:rsidP="002536E4">
      <w:pPr>
        <w:keepNext/>
        <w:keepLines/>
      </w:pPr>
      <w:r w:rsidRPr="0046266F">
        <w:t>The default E-UTRAN UICC is used</w:t>
      </w:r>
      <w:r>
        <w:t xml:space="preserve"> </w:t>
      </w:r>
      <w:r w:rsidRPr="0046266F">
        <w:t>with the following exception.</w:t>
      </w:r>
    </w:p>
    <w:p w14:paraId="5147AAD8"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57212A9"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4442B057" w14:textId="77777777" w:rsidR="002536E4" w:rsidRPr="00943D4C" w:rsidRDefault="002536E4" w:rsidP="002536E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4D73D65E"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FF3A90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71A8DD1D"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7637A4BB"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4FB79C3C"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51F17ED7"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389BDE2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4EA6C5DA"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6F0118CE"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18218429"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8D7CCF8"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69DF2926"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13A7597"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2ABDF314"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4231C35"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1FE043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68F42EC2"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AB2A99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3320A28E"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0608EAF2"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1F29F2B9"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27516E83"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7A09601E"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516F921" w14:textId="77777777" w:rsidTr="002E7EB2">
        <w:tc>
          <w:tcPr>
            <w:tcW w:w="907" w:type="dxa"/>
            <w:tcBorders>
              <w:top w:val="single" w:sz="4" w:space="0" w:color="auto"/>
              <w:left w:val="single" w:sz="4" w:space="0" w:color="auto"/>
              <w:bottom w:val="single" w:sz="4" w:space="0" w:color="auto"/>
              <w:right w:val="single" w:sz="4" w:space="0" w:color="auto"/>
            </w:tcBorders>
          </w:tcPr>
          <w:p w14:paraId="54B95882"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585459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4CAE3C8"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913F2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7D30B0A7"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FF5EFAD"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F8A72D"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66322F54"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2E4E9C62"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18D2208A"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03705CE"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69E68819"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C00263C"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3CC7AF01"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53917FB8"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FDDA531" w14:textId="77777777" w:rsidR="002536E4" w:rsidRPr="00956F04" w:rsidRDefault="002536E4" w:rsidP="002E7EB2">
            <w:pPr>
              <w:pStyle w:val="TAL"/>
              <w:rPr>
                <w:b/>
                <w:bCs/>
              </w:rPr>
            </w:pPr>
            <w:r w:rsidRPr="00956F04">
              <w:rPr>
                <w:b/>
                <w:bCs/>
              </w:rPr>
              <w:t>B15</w:t>
            </w:r>
          </w:p>
        </w:tc>
      </w:tr>
      <w:tr w:rsidR="002536E4" w:rsidRPr="00943D4C" w14:paraId="37A2390A" w14:textId="77777777" w:rsidTr="002E7EB2">
        <w:tc>
          <w:tcPr>
            <w:tcW w:w="907" w:type="dxa"/>
            <w:tcBorders>
              <w:top w:val="single" w:sz="4" w:space="0" w:color="auto"/>
              <w:left w:val="single" w:sz="4" w:space="0" w:color="auto"/>
              <w:bottom w:val="single" w:sz="4" w:space="0" w:color="auto"/>
              <w:right w:val="single" w:sz="4" w:space="0" w:color="auto"/>
            </w:tcBorders>
          </w:tcPr>
          <w:p w14:paraId="1D6046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118CAC3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CB7787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595802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62ACA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B86D4B2"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E9A697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4CCA192"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95F1F6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1438EB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7C6474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CA9A8B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3B95ABB"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8DA75E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9DAB7"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9785003" w14:textId="77777777" w:rsidR="002536E4" w:rsidRPr="00943D4C" w:rsidRDefault="002536E4" w:rsidP="002E7EB2">
            <w:pPr>
              <w:pStyle w:val="TAL"/>
            </w:pPr>
            <w:r w:rsidRPr="00943D4C">
              <w:t>0</w:t>
            </w:r>
            <w:r>
              <w:t>0</w:t>
            </w:r>
          </w:p>
        </w:tc>
      </w:tr>
      <w:tr w:rsidR="002536E4" w:rsidRPr="00943D4C" w14:paraId="09ED0DB2" w14:textId="77777777" w:rsidTr="002E7EB2">
        <w:tc>
          <w:tcPr>
            <w:tcW w:w="907" w:type="dxa"/>
            <w:tcBorders>
              <w:top w:val="single" w:sz="4" w:space="0" w:color="auto"/>
              <w:right w:val="single" w:sz="4" w:space="0" w:color="auto"/>
            </w:tcBorders>
          </w:tcPr>
          <w:p w14:paraId="6573061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D181E"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5952EB1F"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5D12F541"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3B579528"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2A01F181"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279AB0C4"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47C0CF1"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6096D2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42ADC896"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1FF504A7"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15C02C33"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086C567B"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F3E57C5"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55B9E50D"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5794FE4F" w14:textId="77777777" w:rsidR="002536E4" w:rsidRPr="00956F04" w:rsidRDefault="002536E4" w:rsidP="002E7EB2">
            <w:pPr>
              <w:pStyle w:val="TAL"/>
              <w:rPr>
                <w:b/>
                <w:bCs/>
              </w:rPr>
            </w:pPr>
            <w:r w:rsidRPr="00956F04">
              <w:rPr>
                <w:b/>
                <w:bCs/>
              </w:rPr>
              <w:t>B30</w:t>
            </w:r>
          </w:p>
        </w:tc>
      </w:tr>
      <w:tr w:rsidR="002536E4" w:rsidRPr="00943D4C" w14:paraId="073B48AE" w14:textId="77777777" w:rsidTr="002E7EB2">
        <w:tc>
          <w:tcPr>
            <w:tcW w:w="907" w:type="dxa"/>
            <w:tcBorders>
              <w:right w:val="single" w:sz="4" w:space="0" w:color="auto"/>
            </w:tcBorders>
          </w:tcPr>
          <w:p w14:paraId="663315D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0D9D171"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44AAF3"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185F10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2044CD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052B7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360B5F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1A0B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3AF074F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5C3D669"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5055A34"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2962517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BDCDEA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2356C05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21E170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7677689" w14:textId="77777777" w:rsidR="002536E4" w:rsidRPr="00943D4C" w:rsidRDefault="002536E4" w:rsidP="002E7EB2">
            <w:pPr>
              <w:pStyle w:val="TAL"/>
            </w:pPr>
            <w:r w:rsidRPr="00943D4C">
              <w:t>00</w:t>
            </w:r>
          </w:p>
        </w:tc>
      </w:tr>
      <w:tr w:rsidR="002536E4" w:rsidRPr="00943D4C" w14:paraId="5083D940" w14:textId="77777777" w:rsidTr="002E7EB2">
        <w:tc>
          <w:tcPr>
            <w:tcW w:w="907" w:type="dxa"/>
            <w:tcBorders>
              <w:right w:val="single" w:sz="4" w:space="0" w:color="auto"/>
            </w:tcBorders>
          </w:tcPr>
          <w:p w14:paraId="085FE5B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1FBB72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10AD422F"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1D0CCB4"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224A081C"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0D25D12C"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7ED644E5"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7D1E0311"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368A960"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613687A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03FE6829"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51EEAE9B"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4CAD559C"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0BA31B1"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72111BFA"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156B4D5E" w14:textId="77777777" w:rsidR="002536E4" w:rsidRPr="00956F04" w:rsidRDefault="002536E4" w:rsidP="002E7EB2">
            <w:pPr>
              <w:pStyle w:val="TAL"/>
              <w:rPr>
                <w:b/>
                <w:bCs/>
              </w:rPr>
            </w:pPr>
            <w:r w:rsidRPr="00956F04">
              <w:rPr>
                <w:b/>
                <w:bCs/>
              </w:rPr>
              <w:t>B45</w:t>
            </w:r>
          </w:p>
        </w:tc>
      </w:tr>
      <w:tr w:rsidR="002536E4" w:rsidRPr="00943D4C" w14:paraId="0EB73704" w14:textId="77777777" w:rsidTr="002E7EB2">
        <w:tc>
          <w:tcPr>
            <w:tcW w:w="907" w:type="dxa"/>
            <w:tcBorders>
              <w:right w:val="single" w:sz="4" w:space="0" w:color="auto"/>
            </w:tcBorders>
          </w:tcPr>
          <w:p w14:paraId="6D325EBD"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069677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6B3A60A"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54F584A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9EDFAC3"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9BA08B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0ED5AA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CBC84E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743548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D0EAB3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6CC28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12AC79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1386991"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0C36948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EBCE84"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55E5388" w14:textId="77777777" w:rsidR="002536E4" w:rsidRPr="00943D4C" w:rsidRDefault="002536E4" w:rsidP="002E7EB2">
            <w:pPr>
              <w:pStyle w:val="TAL"/>
            </w:pPr>
            <w:r w:rsidRPr="00943D4C">
              <w:t>00</w:t>
            </w:r>
          </w:p>
        </w:tc>
      </w:tr>
      <w:tr w:rsidR="002536E4" w:rsidRPr="00943D4C" w14:paraId="7B9B9ACC" w14:textId="77777777" w:rsidTr="002E7EB2">
        <w:tc>
          <w:tcPr>
            <w:tcW w:w="907" w:type="dxa"/>
            <w:tcBorders>
              <w:right w:val="single" w:sz="4" w:space="0" w:color="auto"/>
            </w:tcBorders>
          </w:tcPr>
          <w:p w14:paraId="25C6472E"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2A5886D"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636F99D5"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4B6D713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409D6050"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7084B746"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2E77ECF2"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9C9C4C6"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5C8EB6FF"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6A0F3105"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3D88B98"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5702CF3"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3B791AE1"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3008F0D9"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620C76C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1335376A" w14:textId="77777777" w:rsidR="002536E4" w:rsidRPr="00956F04" w:rsidRDefault="002536E4" w:rsidP="002E7EB2">
            <w:pPr>
              <w:pStyle w:val="TAL"/>
              <w:rPr>
                <w:b/>
                <w:bCs/>
              </w:rPr>
            </w:pPr>
            <w:r w:rsidRPr="00956F04">
              <w:rPr>
                <w:b/>
                <w:bCs/>
              </w:rPr>
              <w:t>B60</w:t>
            </w:r>
          </w:p>
        </w:tc>
      </w:tr>
      <w:tr w:rsidR="002536E4" w:rsidRPr="00943D4C" w14:paraId="0FB9528E" w14:textId="77777777" w:rsidTr="002E7EB2">
        <w:tc>
          <w:tcPr>
            <w:tcW w:w="907" w:type="dxa"/>
            <w:tcBorders>
              <w:right w:val="single" w:sz="4" w:space="0" w:color="auto"/>
            </w:tcBorders>
          </w:tcPr>
          <w:p w14:paraId="1B8E744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0F9E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93FDAF4"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1BFAFA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1C2CB40"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48FC1C75"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ADC95E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6FEA94"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F870EE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B5467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1EE4D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C3CC20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1EC3E71"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2F243BDC"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C19335A"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0DD3C1AA" w14:textId="77777777" w:rsidR="002536E4" w:rsidRPr="00943D4C" w:rsidRDefault="002536E4" w:rsidP="002E7EB2">
            <w:pPr>
              <w:pStyle w:val="TAL"/>
            </w:pPr>
            <w:r w:rsidRPr="00943D4C">
              <w:t>00</w:t>
            </w:r>
          </w:p>
        </w:tc>
      </w:tr>
    </w:tbl>
    <w:p w14:paraId="53A0C31D" w14:textId="77777777" w:rsidR="002536E4" w:rsidRDefault="002536E4" w:rsidP="002536E4"/>
    <w:p w14:paraId="596A0BD8" w14:textId="77777777" w:rsidR="002536E4" w:rsidRDefault="002536E4" w:rsidP="002536E4">
      <w:r w:rsidRPr="0046266F">
        <w:t>The UICC is installed into the Terminal and the UE is set to automatic PLMN selection mode.</w:t>
      </w:r>
    </w:p>
    <w:p w14:paraId="54555547" w14:textId="77777777" w:rsidR="002536E4" w:rsidRPr="0046266F" w:rsidRDefault="002536E4" w:rsidP="002536E4">
      <w:r>
        <w:t>The UE is pre-configured with the UE position defined in TS 36.508 [29] clause 4.13.</w:t>
      </w:r>
    </w:p>
    <w:p w14:paraId="68B56FA3" w14:textId="6A9E9DEB" w:rsidR="002536E4" w:rsidRPr="0046266F" w:rsidRDefault="002536E4" w:rsidP="002536E4">
      <w:pPr>
        <w:pStyle w:val="Heading5"/>
      </w:pPr>
      <w:r>
        <w:t>7.2.23</w:t>
      </w:r>
      <w:r w:rsidRPr="0046266F">
        <w:t>.4.2</w:t>
      </w:r>
      <w:r w:rsidRPr="0046266F">
        <w:tab/>
        <w:t>Procedure</w:t>
      </w:r>
    </w:p>
    <w:p w14:paraId="1388C12B" w14:textId="77777777" w:rsidR="002536E4" w:rsidRPr="0046266F" w:rsidRDefault="002536E4" w:rsidP="002536E4">
      <w:pPr>
        <w:pStyle w:val="B1"/>
      </w:pPr>
      <w:r w:rsidRPr="0046266F">
        <w:t>a)</w:t>
      </w:r>
      <w:r w:rsidRPr="0046266F">
        <w:tab/>
        <w:t>The UE is powered on.</w:t>
      </w:r>
    </w:p>
    <w:p w14:paraId="00675941"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381A1D">
        <w:t xml:space="preserve">satellite E-UTRAN in </w:t>
      </w:r>
      <w:r>
        <w:t>WB-S1</w:t>
      </w:r>
      <w:r w:rsidRPr="00381A1D">
        <w:t xml:space="preserve"> mode</w:t>
      </w:r>
      <w:r>
        <w:t xml:space="preserve"> </w:t>
      </w:r>
      <w:r w:rsidRPr="0046266F">
        <w:t xml:space="preserve">cell related to the BCCH transmitting MCC/MNC 244/003, the E-USS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17D7C2CC" w14:textId="77777777" w:rsidR="002536E4" w:rsidRPr="0046266F"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4B58B7B8"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244/003/0001</w:t>
      </w:r>
    </w:p>
    <w:p w14:paraId="258CEB1D"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"24400300010266436587"</w:t>
      </w:r>
    </w:p>
    <w:p w14:paraId="2A24785A"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5429CCBE" w14:textId="77777777" w:rsidR="002536E4" w:rsidRPr="0046266F" w:rsidRDefault="002536E4" w:rsidP="002536E4">
      <w:pPr>
        <w:pStyle w:val="B1"/>
      </w:pPr>
      <w:r w:rsidRPr="0046266F">
        <w:t>e)</w:t>
      </w:r>
      <w:r w:rsidRPr="0046266F">
        <w:tab/>
        <w:t>The UE is soft powered down.</w:t>
      </w:r>
    </w:p>
    <w:p w14:paraId="62A069C4" w14:textId="136C054F" w:rsidR="002536E4" w:rsidRPr="0046266F" w:rsidRDefault="002536E4" w:rsidP="002536E4">
      <w:pPr>
        <w:pStyle w:val="Heading4"/>
        <w:keepNext w:val="0"/>
        <w:keepLines w:val="0"/>
      </w:pPr>
      <w:r>
        <w:t>7.2.23</w:t>
      </w:r>
      <w:r w:rsidRPr="0046266F">
        <w:t>.5</w:t>
      </w:r>
      <w:r w:rsidRPr="0046266F">
        <w:tab/>
        <w:t>Acceptance criteria</w:t>
      </w:r>
    </w:p>
    <w:p w14:paraId="3F066EC0" w14:textId="77777777" w:rsidR="002536E4" w:rsidRPr="0046266F" w:rsidRDefault="002536E4" w:rsidP="002536E4">
      <w:pPr>
        <w:pStyle w:val="B1"/>
        <w:keepNext/>
        <w:keepLines/>
      </w:pPr>
      <w:r w:rsidRPr="0046266F">
        <w:lastRenderedPageBreak/>
        <w:t xml:space="preserve">1.) After step a) the UE shall send a </w:t>
      </w:r>
      <w:r>
        <w:rPr>
          <w:i/>
        </w:rPr>
        <w:t>RRCConnectionRequest</w:t>
      </w:r>
      <w:r w:rsidRPr="0046266F">
        <w:t xml:space="preserve"> on the </w:t>
      </w:r>
      <w:r w:rsidRPr="00381A1D">
        <w:t xml:space="preserve">satellite E-UTRAN in </w:t>
      </w:r>
      <w:r>
        <w:t>WB-S1</w:t>
      </w:r>
      <w:r w:rsidRPr="00381A1D">
        <w:t xml:space="preserve"> mode</w:t>
      </w:r>
      <w:r>
        <w:t xml:space="preserve"> </w:t>
      </w:r>
      <w:r w:rsidRPr="0046266F">
        <w:t xml:space="preserve">cell related to the BCCH transmitting MCC/MNC 244/003 to the </w:t>
      </w:r>
      <w:r>
        <w:t>SAT-E-USS</w:t>
      </w:r>
      <w:r w:rsidRPr="0046266F">
        <w:t>.</w:t>
      </w:r>
    </w:p>
    <w:p w14:paraId="74D3A0D3"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75CDC020"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71508707"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39591E0A"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AE24146" w14:textId="77777777" w:rsidR="002536E4" w:rsidRPr="0046266F" w:rsidRDefault="002536E4" w:rsidP="002536E4">
      <w:pPr>
        <w:pStyle w:val="EW"/>
        <w:tabs>
          <w:tab w:val="left" w:pos="2835"/>
        </w:tabs>
      </w:pPr>
      <w:r w:rsidRPr="0046266F">
        <w:t>Logically:</w:t>
      </w:r>
      <w:r w:rsidRPr="0046266F">
        <w:tab/>
        <w:t>GUTI:</w:t>
      </w:r>
      <w:r w:rsidRPr="0046266F">
        <w:tab/>
        <w:t>24400300010266436587</w:t>
      </w:r>
    </w:p>
    <w:p w14:paraId="44EED386" w14:textId="77777777" w:rsidR="002536E4" w:rsidRPr="0046266F" w:rsidRDefault="002536E4" w:rsidP="002536E4">
      <w:pPr>
        <w:pStyle w:val="EW"/>
        <w:tabs>
          <w:tab w:val="left" w:pos="2835"/>
        </w:tabs>
      </w:pPr>
      <w:r w:rsidRPr="0046266F">
        <w:tab/>
        <w:t>Last visited registered TAI:</w:t>
      </w:r>
      <w:r w:rsidRPr="0046266F">
        <w:tab/>
        <w:t>244/003/0001</w:t>
      </w:r>
    </w:p>
    <w:p w14:paraId="1935A542" w14:textId="77777777" w:rsidR="002536E4" w:rsidRPr="0046266F" w:rsidRDefault="002536E4" w:rsidP="002536E4">
      <w:pPr>
        <w:pStyle w:val="EW"/>
        <w:tabs>
          <w:tab w:val="left" w:pos="2835"/>
        </w:tabs>
      </w:pPr>
      <w:r w:rsidRPr="0046266F">
        <w:tab/>
        <w:t>EPS update status:</w:t>
      </w:r>
      <w:r w:rsidRPr="0046266F">
        <w:tab/>
        <w:t>updated</w:t>
      </w:r>
    </w:p>
    <w:p w14:paraId="3A1185D5" w14:textId="77777777" w:rsidR="002536E4" w:rsidRPr="0046266F" w:rsidRDefault="002536E4" w:rsidP="002536E4">
      <w:pPr>
        <w:pStyle w:val="EW"/>
        <w:tabs>
          <w:tab w:val="left" w:pos="2835"/>
        </w:tabs>
      </w:pPr>
    </w:p>
    <w:p w14:paraId="4D48005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46363302" w14:textId="77777777" w:rsidTr="002E7EB2">
        <w:tc>
          <w:tcPr>
            <w:tcW w:w="959" w:type="dxa"/>
            <w:tcBorders>
              <w:top w:val="single" w:sz="4" w:space="0" w:color="auto"/>
              <w:left w:val="single" w:sz="4" w:space="0" w:color="auto"/>
              <w:bottom w:val="single" w:sz="4" w:space="0" w:color="auto"/>
              <w:right w:val="single" w:sz="4" w:space="0" w:color="auto"/>
            </w:tcBorders>
          </w:tcPr>
          <w:p w14:paraId="5E41D9C7"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F4C8EC5" w14:textId="77777777" w:rsidR="002536E4" w:rsidRPr="00E01B4D" w:rsidRDefault="002536E4" w:rsidP="002E7EB2">
            <w:pPr>
              <w:pStyle w:val="TAL"/>
              <w:rPr>
                <w:b/>
                <w:bCs/>
              </w:rPr>
            </w:pPr>
            <w:r w:rsidRPr="00E01B4D">
              <w:rPr>
                <w:b/>
                <w:bCs/>
              </w:rPr>
              <w:t>B1</w:t>
            </w:r>
          </w:p>
        </w:tc>
        <w:tc>
          <w:tcPr>
            <w:tcW w:w="782" w:type="dxa"/>
            <w:tcBorders>
              <w:top w:val="single" w:sz="4" w:space="0" w:color="auto"/>
              <w:left w:val="single" w:sz="4" w:space="0" w:color="auto"/>
              <w:bottom w:val="single" w:sz="4" w:space="0" w:color="auto"/>
              <w:right w:val="single" w:sz="4" w:space="0" w:color="auto"/>
            </w:tcBorders>
          </w:tcPr>
          <w:p w14:paraId="570DEF7C" w14:textId="77777777" w:rsidR="002536E4" w:rsidRPr="00E01B4D" w:rsidRDefault="002536E4" w:rsidP="002E7EB2">
            <w:pPr>
              <w:pStyle w:val="TAL"/>
              <w:rPr>
                <w:b/>
                <w:bCs/>
              </w:rPr>
            </w:pPr>
            <w:r w:rsidRPr="00E01B4D">
              <w:rPr>
                <w:b/>
                <w:bCs/>
              </w:rPr>
              <w:t>B2</w:t>
            </w:r>
          </w:p>
        </w:tc>
        <w:tc>
          <w:tcPr>
            <w:tcW w:w="782" w:type="dxa"/>
            <w:tcBorders>
              <w:top w:val="single" w:sz="4" w:space="0" w:color="auto"/>
              <w:left w:val="single" w:sz="4" w:space="0" w:color="auto"/>
              <w:bottom w:val="single" w:sz="4" w:space="0" w:color="auto"/>
              <w:right w:val="single" w:sz="4" w:space="0" w:color="auto"/>
            </w:tcBorders>
          </w:tcPr>
          <w:p w14:paraId="4CA952AB" w14:textId="77777777" w:rsidR="002536E4" w:rsidRPr="00E01B4D" w:rsidRDefault="002536E4" w:rsidP="002E7EB2">
            <w:pPr>
              <w:pStyle w:val="TAL"/>
              <w:rPr>
                <w:b/>
                <w:bCs/>
              </w:rPr>
            </w:pPr>
            <w:r w:rsidRPr="00E01B4D">
              <w:rPr>
                <w:b/>
                <w:bCs/>
              </w:rPr>
              <w:t>B3</w:t>
            </w:r>
          </w:p>
        </w:tc>
        <w:tc>
          <w:tcPr>
            <w:tcW w:w="782" w:type="dxa"/>
            <w:tcBorders>
              <w:top w:val="single" w:sz="4" w:space="0" w:color="auto"/>
              <w:left w:val="single" w:sz="4" w:space="0" w:color="auto"/>
              <w:bottom w:val="single" w:sz="4" w:space="0" w:color="auto"/>
              <w:right w:val="single" w:sz="4" w:space="0" w:color="auto"/>
            </w:tcBorders>
          </w:tcPr>
          <w:p w14:paraId="16D5562C" w14:textId="77777777" w:rsidR="002536E4" w:rsidRPr="00E01B4D" w:rsidRDefault="002536E4" w:rsidP="002E7EB2">
            <w:pPr>
              <w:pStyle w:val="TAL"/>
              <w:rPr>
                <w:b/>
                <w:bCs/>
              </w:rPr>
            </w:pPr>
            <w:r w:rsidRPr="00E01B4D">
              <w:rPr>
                <w:b/>
                <w:bCs/>
              </w:rPr>
              <w:t>B4</w:t>
            </w:r>
          </w:p>
        </w:tc>
        <w:tc>
          <w:tcPr>
            <w:tcW w:w="782" w:type="dxa"/>
            <w:tcBorders>
              <w:top w:val="single" w:sz="4" w:space="0" w:color="auto"/>
              <w:left w:val="single" w:sz="4" w:space="0" w:color="auto"/>
              <w:bottom w:val="single" w:sz="4" w:space="0" w:color="auto"/>
              <w:right w:val="single" w:sz="4" w:space="0" w:color="auto"/>
            </w:tcBorders>
          </w:tcPr>
          <w:p w14:paraId="1157869E" w14:textId="77777777" w:rsidR="002536E4" w:rsidRPr="00E01B4D" w:rsidRDefault="002536E4" w:rsidP="002E7EB2">
            <w:pPr>
              <w:pStyle w:val="TAL"/>
              <w:rPr>
                <w:b/>
                <w:bCs/>
              </w:rPr>
            </w:pPr>
            <w:r w:rsidRPr="00E01B4D">
              <w:rPr>
                <w:b/>
                <w:bCs/>
              </w:rPr>
              <w:t>B5</w:t>
            </w:r>
          </w:p>
        </w:tc>
        <w:tc>
          <w:tcPr>
            <w:tcW w:w="782" w:type="dxa"/>
            <w:tcBorders>
              <w:top w:val="single" w:sz="4" w:space="0" w:color="auto"/>
              <w:left w:val="single" w:sz="4" w:space="0" w:color="auto"/>
              <w:bottom w:val="single" w:sz="4" w:space="0" w:color="auto"/>
              <w:right w:val="single" w:sz="4" w:space="0" w:color="auto"/>
            </w:tcBorders>
          </w:tcPr>
          <w:p w14:paraId="65D40A74" w14:textId="77777777" w:rsidR="002536E4" w:rsidRPr="00E01B4D" w:rsidRDefault="002536E4" w:rsidP="002E7EB2">
            <w:pPr>
              <w:pStyle w:val="TAL"/>
              <w:rPr>
                <w:b/>
                <w:bCs/>
              </w:rPr>
            </w:pPr>
            <w:r w:rsidRPr="00E01B4D">
              <w:rPr>
                <w:b/>
                <w:bCs/>
              </w:rPr>
              <w:t>B6</w:t>
            </w:r>
          </w:p>
        </w:tc>
        <w:tc>
          <w:tcPr>
            <w:tcW w:w="782" w:type="dxa"/>
            <w:tcBorders>
              <w:top w:val="single" w:sz="4" w:space="0" w:color="auto"/>
              <w:left w:val="single" w:sz="4" w:space="0" w:color="auto"/>
              <w:bottom w:val="single" w:sz="4" w:space="0" w:color="auto"/>
              <w:right w:val="single" w:sz="4" w:space="0" w:color="auto"/>
            </w:tcBorders>
          </w:tcPr>
          <w:p w14:paraId="12A1E0AE" w14:textId="77777777" w:rsidR="002536E4" w:rsidRPr="00E01B4D" w:rsidRDefault="002536E4" w:rsidP="002E7EB2">
            <w:pPr>
              <w:pStyle w:val="TAL"/>
              <w:rPr>
                <w:b/>
                <w:bCs/>
              </w:rPr>
            </w:pPr>
            <w:r w:rsidRPr="00E01B4D">
              <w:rPr>
                <w:b/>
                <w:bCs/>
              </w:rPr>
              <w:t>B7</w:t>
            </w:r>
          </w:p>
        </w:tc>
        <w:tc>
          <w:tcPr>
            <w:tcW w:w="782" w:type="dxa"/>
            <w:tcBorders>
              <w:top w:val="single" w:sz="4" w:space="0" w:color="auto"/>
              <w:left w:val="single" w:sz="4" w:space="0" w:color="auto"/>
              <w:bottom w:val="single" w:sz="4" w:space="0" w:color="auto"/>
              <w:right w:val="single" w:sz="4" w:space="0" w:color="auto"/>
            </w:tcBorders>
          </w:tcPr>
          <w:p w14:paraId="67353333" w14:textId="77777777" w:rsidR="002536E4" w:rsidRPr="00E01B4D" w:rsidRDefault="002536E4" w:rsidP="002E7EB2">
            <w:pPr>
              <w:pStyle w:val="TAL"/>
              <w:rPr>
                <w:b/>
                <w:bCs/>
              </w:rPr>
            </w:pPr>
            <w:r w:rsidRPr="00E01B4D">
              <w:rPr>
                <w:b/>
                <w:bCs/>
              </w:rPr>
              <w:t>B8</w:t>
            </w:r>
          </w:p>
        </w:tc>
        <w:tc>
          <w:tcPr>
            <w:tcW w:w="782" w:type="dxa"/>
            <w:tcBorders>
              <w:top w:val="single" w:sz="4" w:space="0" w:color="auto"/>
              <w:left w:val="single" w:sz="4" w:space="0" w:color="auto"/>
              <w:bottom w:val="single" w:sz="4" w:space="0" w:color="auto"/>
              <w:right w:val="single" w:sz="4" w:space="0" w:color="auto"/>
            </w:tcBorders>
          </w:tcPr>
          <w:p w14:paraId="7EFA0A02" w14:textId="77777777" w:rsidR="002536E4" w:rsidRPr="00E01B4D" w:rsidRDefault="002536E4" w:rsidP="002E7EB2">
            <w:pPr>
              <w:pStyle w:val="TAL"/>
              <w:rPr>
                <w:b/>
                <w:bCs/>
              </w:rPr>
            </w:pPr>
            <w:r w:rsidRPr="00E01B4D">
              <w:rPr>
                <w:b/>
                <w:bCs/>
              </w:rPr>
              <w:t>B9</w:t>
            </w:r>
          </w:p>
        </w:tc>
        <w:tc>
          <w:tcPr>
            <w:tcW w:w="782" w:type="dxa"/>
            <w:tcBorders>
              <w:top w:val="single" w:sz="4" w:space="0" w:color="auto"/>
              <w:left w:val="single" w:sz="4" w:space="0" w:color="auto"/>
              <w:bottom w:val="single" w:sz="4" w:space="0" w:color="auto"/>
              <w:right w:val="single" w:sz="4" w:space="0" w:color="auto"/>
            </w:tcBorders>
          </w:tcPr>
          <w:p w14:paraId="595EF0CD" w14:textId="77777777" w:rsidR="002536E4" w:rsidRPr="00E01B4D" w:rsidRDefault="002536E4" w:rsidP="002E7EB2">
            <w:pPr>
              <w:pStyle w:val="TAL"/>
              <w:rPr>
                <w:b/>
                <w:bCs/>
              </w:rPr>
            </w:pPr>
            <w:r w:rsidRPr="00E01B4D">
              <w:rPr>
                <w:b/>
                <w:bCs/>
              </w:rPr>
              <w:t>B10</w:t>
            </w:r>
          </w:p>
        </w:tc>
        <w:tc>
          <w:tcPr>
            <w:tcW w:w="782" w:type="dxa"/>
            <w:tcBorders>
              <w:top w:val="single" w:sz="4" w:space="0" w:color="auto"/>
              <w:left w:val="single" w:sz="4" w:space="0" w:color="auto"/>
              <w:bottom w:val="single" w:sz="4" w:space="0" w:color="auto"/>
              <w:right w:val="single" w:sz="4" w:space="0" w:color="auto"/>
            </w:tcBorders>
          </w:tcPr>
          <w:p w14:paraId="2A48CEE7" w14:textId="77777777" w:rsidR="002536E4" w:rsidRPr="00E01B4D" w:rsidRDefault="002536E4" w:rsidP="002E7EB2">
            <w:pPr>
              <w:pStyle w:val="TAL"/>
              <w:rPr>
                <w:b/>
                <w:bCs/>
              </w:rPr>
            </w:pPr>
            <w:r w:rsidRPr="00E01B4D">
              <w:rPr>
                <w:b/>
                <w:bCs/>
              </w:rPr>
              <w:t>B11</w:t>
            </w:r>
          </w:p>
        </w:tc>
      </w:tr>
      <w:tr w:rsidR="002536E4" w:rsidRPr="0046266F" w14:paraId="0F60C01F" w14:textId="77777777" w:rsidTr="002E7EB2">
        <w:tc>
          <w:tcPr>
            <w:tcW w:w="959" w:type="dxa"/>
            <w:tcBorders>
              <w:top w:val="single" w:sz="4" w:space="0" w:color="auto"/>
              <w:left w:val="single" w:sz="4" w:space="0" w:color="auto"/>
              <w:bottom w:val="single" w:sz="4" w:space="0" w:color="auto"/>
              <w:right w:val="single" w:sz="4" w:space="0" w:color="auto"/>
            </w:tcBorders>
          </w:tcPr>
          <w:p w14:paraId="284FAB52"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36C293B"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7767801"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6E68159"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3FD1C01"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0028490E"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48746C6"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4B2E59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E1F6512"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5751D75"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58F7FB00"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C65259D" w14:textId="77777777" w:rsidR="002536E4" w:rsidRPr="0046266F" w:rsidRDefault="002536E4" w:rsidP="002E7EB2">
            <w:pPr>
              <w:pStyle w:val="TAL"/>
            </w:pPr>
            <w:r w:rsidRPr="0046266F">
              <w:t>65</w:t>
            </w:r>
          </w:p>
        </w:tc>
      </w:tr>
      <w:tr w:rsidR="002536E4" w:rsidRPr="0046266F" w14:paraId="69B9358E" w14:textId="77777777" w:rsidTr="002E7EB2">
        <w:tc>
          <w:tcPr>
            <w:tcW w:w="959" w:type="dxa"/>
            <w:tcBorders>
              <w:right w:val="single" w:sz="4" w:space="0" w:color="auto"/>
            </w:tcBorders>
          </w:tcPr>
          <w:p w14:paraId="0DB70EB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BBADA9" w14:textId="77777777" w:rsidR="002536E4" w:rsidRPr="00E01B4D" w:rsidRDefault="002536E4" w:rsidP="002E7EB2">
            <w:pPr>
              <w:pStyle w:val="TAL"/>
              <w:rPr>
                <w:b/>
                <w:bCs/>
              </w:rPr>
            </w:pPr>
            <w:r w:rsidRPr="00E01B4D">
              <w:rPr>
                <w:b/>
                <w:bCs/>
              </w:rPr>
              <w:t>B12</w:t>
            </w:r>
          </w:p>
        </w:tc>
        <w:tc>
          <w:tcPr>
            <w:tcW w:w="782" w:type="dxa"/>
            <w:tcBorders>
              <w:top w:val="single" w:sz="4" w:space="0" w:color="auto"/>
              <w:left w:val="single" w:sz="4" w:space="0" w:color="auto"/>
              <w:bottom w:val="single" w:sz="4" w:space="0" w:color="auto"/>
              <w:right w:val="single" w:sz="4" w:space="0" w:color="auto"/>
            </w:tcBorders>
          </w:tcPr>
          <w:p w14:paraId="350214EC" w14:textId="77777777" w:rsidR="002536E4" w:rsidRPr="00E01B4D" w:rsidRDefault="002536E4" w:rsidP="002E7EB2">
            <w:pPr>
              <w:pStyle w:val="TAL"/>
              <w:rPr>
                <w:b/>
                <w:bCs/>
              </w:rPr>
            </w:pPr>
            <w:r w:rsidRPr="00E01B4D">
              <w:rPr>
                <w:b/>
                <w:bCs/>
              </w:rPr>
              <w:t>B13</w:t>
            </w:r>
          </w:p>
        </w:tc>
        <w:tc>
          <w:tcPr>
            <w:tcW w:w="782" w:type="dxa"/>
            <w:tcBorders>
              <w:top w:val="single" w:sz="4" w:space="0" w:color="auto"/>
              <w:left w:val="single" w:sz="4" w:space="0" w:color="auto"/>
              <w:bottom w:val="single" w:sz="4" w:space="0" w:color="auto"/>
              <w:right w:val="single" w:sz="4" w:space="0" w:color="auto"/>
            </w:tcBorders>
          </w:tcPr>
          <w:p w14:paraId="2BE9641F" w14:textId="77777777" w:rsidR="002536E4" w:rsidRPr="00E01B4D" w:rsidRDefault="002536E4" w:rsidP="002E7EB2">
            <w:pPr>
              <w:pStyle w:val="TAL"/>
              <w:rPr>
                <w:b/>
                <w:bCs/>
              </w:rPr>
            </w:pPr>
            <w:r w:rsidRPr="00E01B4D">
              <w:rPr>
                <w:b/>
                <w:bCs/>
              </w:rPr>
              <w:t>B14</w:t>
            </w:r>
          </w:p>
        </w:tc>
        <w:tc>
          <w:tcPr>
            <w:tcW w:w="782" w:type="dxa"/>
            <w:tcBorders>
              <w:top w:val="single" w:sz="4" w:space="0" w:color="auto"/>
              <w:left w:val="single" w:sz="4" w:space="0" w:color="auto"/>
              <w:bottom w:val="single" w:sz="4" w:space="0" w:color="auto"/>
              <w:right w:val="single" w:sz="4" w:space="0" w:color="auto"/>
            </w:tcBorders>
          </w:tcPr>
          <w:p w14:paraId="33B2D08E" w14:textId="77777777" w:rsidR="002536E4" w:rsidRPr="00E01B4D" w:rsidRDefault="002536E4" w:rsidP="002E7EB2">
            <w:pPr>
              <w:pStyle w:val="TAL"/>
              <w:rPr>
                <w:b/>
                <w:bCs/>
              </w:rPr>
            </w:pPr>
            <w:r w:rsidRPr="00E01B4D">
              <w:rPr>
                <w:b/>
                <w:bCs/>
              </w:rPr>
              <w:t>B15</w:t>
            </w:r>
          </w:p>
        </w:tc>
        <w:tc>
          <w:tcPr>
            <w:tcW w:w="782" w:type="dxa"/>
            <w:tcBorders>
              <w:top w:val="single" w:sz="4" w:space="0" w:color="auto"/>
              <w:left w:val="single" w:sz="4" w:space="0" w:color="auto"/>
              <w:bottom w:val="single" w:sz="4" w:space="0" w:color="auto"/>
              <w:right w:val="single" w:sz="4" w:space="0" w:color="auto"/>
            </w:tcBorders>
          </w:tcPr>
          <w:p w14:paraId="6DF7A283" w14:textId="77777777" w:rsidR="002536E4" w:rsidRPr="00E01B4D" w:rsidRDefault="002536E4" w:rsidP="002E7EB2">
            <w:pPr>
              <w:pStyle w:val="TAL"/>
              <w:rPr>
                <w:b/>
                <w:bCs/>
              </w:rPr>
            </w:pPr>
            <w:r w:rsidRPr="00E01B4D">
              <w:rPr>
                <w:b/>
                <w:bCs/>
              </w:rPr>
              <w:t>B16</w:t>
            </w:r>
          </w:p>
        </w:tc>
        <w:tc>
          <w:tcPr>
            <w:tcW w:w="782" w:type="dxa"/>
            <w:tcBorders>
              <w:top w:val="single" w:sz="4" w:space="0" w:color="auto"/>
              <w:left w:val="single" w:sz="4" w:space="0" w:color="auto"/>
              <w:bottom w:val="single" w:sz="4" w:space="0" w:color="auto"/>
              <w:right w:val="single" w:sz="4" w:space="0" w:color="auto"/>
            </w:tcBorders>
          </w:tcPr>
          <w:p w14:paraId="50226E01" w14:textId="77777777" w:rsidR="002536E4" w:rsidRPr="00E01B4D" w:rsidRDefault="002536E4" w:rsidP="002E7EB2">
            <w:pPr>
              <w:pStyle w:val="TAL"/>
              <w:rPr>
                <w:b/>
                <w:bCs/>
              </w:rPr>
            </w:pPr>
            <w:r w:rsidRPr="00E01B4D">
              <w:rPr>
                <w:b/>
                <w:bCs/>
              </w:rPr>
              <w:t>B17</w:t>
            </w:r>
          </w:p>
        </w:tc>
        <w:tc>
          <w:tcPr>
            <w:tcW w:w="782" w:type="dxa"/>
            <w:tcBorders>
              <w:top w:val="single" w:sz="4" w:space="0" w:color="auto"/>
              <w:left w:val="single" w:sz="4" w:space="0" w:color="auto"/>
              <w:bottom w:val="single" w:sz="4" w:space="0" w:color="auto"/>
              <w:right w:val="single" w:sz="4" w:space="0" w:color="auto"/>
            </w:tcBorders>
          </w:tcPr>
          <w:p w14:paraId="53E3044A" w14:textId="77777777" w:rsidR="002536E4" w:rsidRPr="00E01B4D" w:rsidRDefault="002536E4" w:rsidP="002E7EB2">
            <w:pPr>
              <w:pStyle w:val="TAL"/>
              <w:rPr>
                <w:b/>
                <w:bCs/>
              </w:rPr>
            </w:pPr>
            <w:r w:rsidRPr="00E01B4D">
              <w:rPr>
                <w:b/>
                <w:bCs/>
              </w:rPr>
              <w:t>B18</w:t>
            </w:r>
          </w:p>
        </w:tc>
        <w:tc>
          <w:tcPr>
            <w:tcW w:w="782" w:type="dxa"/>
            <w:tcBorders>
              <w:top w:val="single" w:sz="4" w:space="0" w:color="auto"/>
              <w:left w:val="single" w:sz="4" w:space="0" w:color="auto"/>
              <w:bottom w:val="single" w:sz="4" w:space="0" w:color="auto"/>
              <w:right w:val="single" w:sz="4" w:space="0" w:color="auto"/>
            </w:tcBorders>
          </w:tcPr>
          <w:p w14:paraId="472862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34E032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12DB90B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C4C6487" w14:textId="77777777" w:rsidR="002536E4" w:rsidRPr="0046266F" w:rsidRDefault="002536E4" w:rsidP="002E7EB2">
            <w:pPr>
              <w:pStyle w:val="TAL"/>
            </w:pPr>
          </w:p>
        </w:tc>
      </w:tr>
      <w:tr w:rsidR="002536E4" w:rsidRPr="0046266F" w14:paraId="0C51217A" w14:textId="77777777" w:rsidTr="002E7EB2">
        <w:tc>
          <w:tcPr>
            <w:tcW w:w="959" w:type="dxa"/>
            <w:tcBorders>
              <w:right w:val="single" w:sz="4" w:space="0" w:color="auto"/>
            </w:tcBorders>
          </w:tcPr>
          <w:p w14:paraId="0148705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30B6937"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7D03D1E"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AC5A0E9"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ABACB9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21E5A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742A88"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9908EB3"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9BF6D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FD5C6E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73DC4F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7B95726" w14:textId="77777777" w:rsidR="002536E4" w:rsidRPr="0046266F" w:rsidRDefault="002536E4" w:rsidP="002E7EB2">
            <w:pPr>
              <w:pStyle w:val="TAL"/>
            </w:pPr>
          </w:p>
        </w:tc>
      </w:tr>
    </w:tbl>
    <w:p w14:paraId="1F7E028A" w14:textId="77777777" w:rsidR="002536E4" w:rsidRPr="0046266F" w:rsidRDefault="002536E4" w:rsidP="002536E4"/>
    <w:p w14:paraId="40342AF8" w14:textId="50683120" w:rsidR="002536E4" w:rsidRPr="0046266F" w:rsidRDefault="002536E4" w:rsidP="002536E4">
      <w:pPr>
        <w:pStyle w:val="Heading3"/>
      </w:pPr>
      <w:r>
        <w:t>7.2.24</w:t>
      </w:r>
      <w:r w:rsidRPr="0046266F">
        <w:tab/>
      </w:r>
      <w:r w:rsidRPr="00C5149D">
        <w:t>UE recognising the priority order of the User controlled PLMN selector list using an ACT preference E-UTRAN/</w:t>
      </w:r>
      <w:r>
        <w:t>S</w:t>
      </w:r>
      <w:r w:rsidRPr="00C5149D">
        <w:t xml:space="preserve">atellite E-UTRAN in </w:t>
      </w:r>
      <w:r>
        <w:t>WB-S1</w:t>
      </w:r>
      <w:r w:rsidRPr="00C5149D">
        <w:t xml:space="preserve"> mode</w:t>
      </w:r>
    </w:p>
    <w:p w14:paraId="2C6146D5" w14:textId="2C294F18" w:rsidR="002536E4" w:rsidRPr="0046266F" w:rsidRDefault="002536E4" w:rsidP="002536E4">
      <w:pPr>
        <w:pStyle w:val="Heading4"/>
      </w:pPr>
      <w:r>
        <w:t>7.2.24</w:t>
      </w:r>
      <w:r w:rsidRPr="0046266F">
        <w:t>.1</w:t>
      </w:r>
      <w:r w:rsidRPr="0046266F">
        <w:tab/>
        <w:t>Definition and applicability</w:t>
      </w:r>
    </w:p>
    <w:p w14:paraId="2AE731F2"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273DF38" w14:textId="7AD2D2C3" w:rsidR="002536E4" w:rsidRPr="0046266F" w:rsidRDefault="002536E4" w:rsidP="002536E4">
      <w:pPr>
        <w:pStyle w:val="Heading4"/>
      </w:pPr>
      <w:r>
        <w:t>7.2.24</w:t>
      </w:r>
      <w:r w:rsidRPr="0046266F">
        <w:t>.2</w:t>
      </w:r>
      <w:r w:rsidRPr="0046266F">
        <w:tab/>
        <w:t>Conformance requirement</w:t>
      </w:r>
    </w:p>
    <w:p w14:paraId="324713B4" w14:textId="77777777" w:rsidR="002536E4" w:rsidRPr="0046266F" w:rsidRDefault="002536E4" w:rsidP="002536E4">
      <w:r w:rsidRPr="0046266F">
        <w:t>When registering onto a VPLMN the UE shall take into account the priority of the ACT identifier in the preferred list on the USIM.</w:t>
      </w:r>
    </w:p>
    <w:p w14:paraId="6BCBA83F" w14:textId="77777777" w:rsidR="002536E4" w:rsidRPr="0046266F" w:rsidRDefault="002536E4" w:rsidP="002536E4">
      <w:pPr>
        <w:pStyle w:val="B1"/>
      </w:pPr>
      <w:r w:rsidRPr="0046266F">
        <w:t>-</w:t>
      </w:r>
      <w:r w:rsidRPr="0046266F">
        <w:tab/>
        <w:t>TS 22.011 [6], clause 3.2.2;</w:t>
      </w:r>
    </w:p>
    <w:p w14:paraId="7F027125" w14:textId="77777777" w:rsidR="002536E4" w:rsidRPr="0046266F" w:rsidRDefault="002536E4" w:rsidP="002536E4">
      <w:pPr>
        <w:pStyle w:val="B1"/>
      </w:pPr>
      <w:r w:rsidRPr="0046266F">
        <w:t>-</w:t>
      </w:r>
      <w:r w:rsidRPr="0046266F">
        <w:tab/>
        <w:t>TS 31.102 [4], clauses 4.2.5 and 5.1.1.2.</w:t>
      </w:r>
    </w:p>
    <w:p w14:paraId="1BBB86D0" w14:textId="7CABF9EF" w:rsidR="002536E4" w:rsidRPr="0046266F" w:rsidRDefault="002536E4" w:rsidP="002536E4">
      <w:pPr>
        <w:pStyle w:val="Heading4"/>
      </w:pPr>
      <w:r>
        <w:t>7.2.24</w:t>
      </w:r>
      <w:r w:rsidRPr="0046266F">
        <w:t>.3</w:t>
      </w:r>
      <w:r w:rsidRPr="0046266F">
        <w:tab/>
        <w:t>Test purpose</w:t>
      </w:r>
    </w:p>
    <w:p w14:paraId="042FA279"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t xml:space="preserve"> RAT </w:t>
      </w:r>
      <w:r w:rsidRPr="0090791B">
        <w:t xml:space="preserve">satellite E-UTRAN in </w:t>
      </w:r>
      <w:r>
        <w:t>WB-S1</w:t>
      </w:r>
      <w:r w:rsidRPr="0090791B">
        <w:t xml:space="preserve"> mode</w:t>
      </w:r>
      <w:r w:rsidRPr="0046266F">
        <w:t xml:space="preserve"> has to be handled correctly by the UE.</w:t>
      </w:r>
    </w:p>
    <w:p w14:paraId="3278A552" w14:textId="5BF328FB" w:rsidR="002536E4" w:rsidRPr="0046266F" w:rsidRDefault="002536E4" w:rsidP="002536E4">
      <w:pPr>
        <w:pStyle w:val="Heading4"/>
      </w:pPr>
      <w:r>
        <w:t>7.2.24</w:t>
      </w:r>
      <w:r w:rsidRPr="0046266F">
        <w:t>.4</w:t>
      </w:r>
      <w:r w:rsidRPr="0046266F">
        <w:tab/>
        <w:t>Method of test</w:t>
      </w:r>
    </w:p>
    <w:p w14:paraId="596AF874" w14:textId="0A3FC6AE" w:rsidR="002536E4" w:rsidRPr="0046266F" w:rsidRDefault="002536E4" w:rsidP="002536E4">
      <w:pPr>
        <w:pStyle w:val="Heading5"/>
      </w:pPr>
      <w:r>
        <w:t>7.2.24</w:t>
      </w:r>
      <w:r w:rsidRPr="0046266F">
        <w:t>.4.1</w:t>
      </w:r>
      <w:r w:rsidRPr="0046266F">
        <w:tab/>
        <w:t>Initial conditions</w:t>
      </w:r>
    </w:p>
    <w:p w14:paraId="77CA66C9" w14:textId="77777777" w:rsidR="002536E4" w:rsidRDefault="002536E4" w:rsidP="002536E4">
      <w:r>
        <w:t>For this test both an E-USS and a SAT-E-USS is needed.</w:t>
      </w:r>
    </w:p>
    <w:p w14:paraId="2AD61565" w14:textId="77777777" w:rsidR="002536E4" w:rsidRDefault="002536E4" w:rsidP="002536E4">
      <w:r>
        <w:t>The E-USS transmits on BCCH, with the following network parameters:</w:t>
      </w:r>
    </w:p>
    <w:p w14:paraId="71FF9E94" w14:textId="77777777" w:rsidR="002536E4" w:rsidRDefault="002536E4" w:rsidP="002536E4">
      <w:pPr>
        <w:pStyle w:val="B1"/>
        <w:tabs>
          <w:tab w:val="left" w:pos="2835"/>
        </w:tabs>
      </w:pPr>
      <w:r>
        <w:t>-</w:t>
      </w:r>
      <w:r>
        <w:tab/>
        <w:t>Attach/detach:</w:t>
      </w:r>
      <w:r>
        <w:tab/>
        <w:t>disabled.</w:t>
      </w:r>
    </w:p>
    <w:p w14:paraId="76737A44" w14:textId="77777777" w:rsidR="002536E4" w:rsidRDefault="002536E4" w:rsidP="002536E4">
      <w:pPr>
        <w:pStyle w:val="B1"/>
        <w:tabs>
          <w:tab w:val="left" w:pos="2835"/>
        </w:tabs>
      </w:pPr>
      <w:r>
        <w:t>-</w:t>
      </w:r>
      <w:r>
        <w:tab/>
        <w:t>LAI (MCC/MNC/LAC):</w:t>
      </w:r>
      <w:r>
        <w:tab/>
        <w:t>244/008/0001.</w:t>
      </w:r>
    </w:p>
    <w:p w14:paraId="47266F20" w14:textId="77777777" w:rsidR="002536E4" w:rsidRDefault="002536E4" w:rsidP="002536E4">
      <w:pPr>
        <w:pStyle w:val="B1"/>
        <w:tabs>
          <w:tab w:val="left" w:pos="2835"/>
        </w:tabs>
      </w:pPr>
      <w:r>
        <w:t>-</w:t>
      </w:r>
      <w:r>
        <w:tab/>
        <w:t>Access control:</w:t>
      </w:r>
      <w:r>
        <w:tab/>
        <w:t>unrestricted.</w:t>
      </w:r>
    </w:p>
    <w:p w14:paraId="2881F22C" w14:textId="77777777" w:rsidR="002536E4" w:rsidRPr="0046266F" w:rsidRDefault="002536E4" w:rsidP="002536E4">
      <w:r w:rsidRPr="0046266F">
        <w:lastRenderedPageBreak/>
        <w:t xml:space="preserve">The </w:t>
      </w:r>
      <w:r>
        <w:t>SAT-E-USS</w:t>
      </w:r>
      <w:r w:rsidRPr="0046266F">
        <w:t xml:space="preserve"> transmits on the BCCH, with the following network parameters:</w:t>
      </w:r>
    </w:p>
    <w:p w14:paraId="1C3449C5" w14:textId="77777777" w:rsidR="002536E4" w:rsidRPr="0046266F" w:rsidRDefault="002536E4" w:rsidP="002536E4">
      <w:pPr>
        <w:pStyle w:val="B1"/>
      </w:pPr>
      <w:r w:rsidRPr="0046266F">
        <w:t>-</w:t>
      </w:r>
      <w:r w:rsidRPr="0046266F">
        <w:tab/>
        <w:t>TAI (MCC/MNC/TAC):</w:t>
      </w:r>
      <w:r w:rsidRPr="0046266F">
        <w:tab/>
        <w:t>244/083/0001.</w:t>
      </w:r>
    </w:p>
    <w:p w14:paraId="1CFEBE7F" w14:textId="77777777" w:rsidR="002536E4" w:rsidRDefault="002536E4" w:rsidP="002536E4">
      <w:pPr>
        <w:pStyle w:val="B1"/>
      </w:pPr>
      <w:r w:rsidRPr="0046266F">
        <w:t>-</w:t>
      </w:r>
      <w:r w:rsidRPr="0046266F">
        <w:tab/>
        <w:t>Access control:</w:t>
      </w:r>
      <w:r w:rsidRPr="0046266F">
        <w:tab/>
        <w:t>unrestricted.</w:t>
      </w:r>
    </w:p>
    <w:p w14:paraId="73DEBCE4" w14:textId="77777777" w:rsidR="002536E4" w:rsidRPr="0014151B" w:rsidRDefault="002536E4" w:rsidP="002536E4">
      <w:pPr>
        <w:pStyle w:val="B1"/>
        <w:tabs>
          <w:tab w:val="left" w:pos="2835"/>
        </w:tabs>
      </w:pPr>
      <w:r>
        <w:t>-</w:t>
      </w:r>
      <w:r>
        <w:tab/>
        <w:t>System information combination 32 as defined in TS 36.508 [29] clause 4.4.3.1.1 is used.</w:t>
      </w:r>
    </w:p>
    <w:p w14:paraId="43015DDB" w14:textId="77777777" w:rsidR="002536E4" w:rsidRDefault="002536E4" w:rsidP="002536E4">
      <w:pPr>
        <w:keepNext/>
        <w:keepLines/>
      </w:pPr>
      <w:r w:rsidRPr="0046266F">
        <w:t>The default E-UTRAN UICC is used, with the following exception:</w:t>
      </w:r>
    </w:p>
    <w:p w14:paraId="267A6B1C"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416BCEC3"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FE7F484"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609C5873"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8FA0E37"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5C003709"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0F4C330F"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794F714E"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77BAB9A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5170AF9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6B0D9DDB"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046DBE84"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1328D6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0B6815F2"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331E90C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t>UTRAN</w:t>
      </w:r>
    </w:p>
    <w:p w14:paraId="36A3DEB2"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47A312B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5610DF20"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604CABC2"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78662935"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0247E080"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1A7C46EC"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2CB99CF6"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67C74FF3"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6452FB29"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5E7A4496"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78598BEE" w14:textId="77777777" w:rsidTr="002E7EB2">
        <w:tc>
          <w:tcPr>
            <w:tcW w:w="907" w:type="dxa"/>
            <w:tcBorders>
              <w:top w:val="single" w:sz="4" w:space="0" w:color="auto"/>
              <w:left w:val="single" w:sz="4" w:space="0" w:color="auto"/>
              <w:bottom w:val="single" w:sz="4" w:space="0" w:color="auto"/>
              <w:right w:val="single" w:sz="4" w:space="0" w:color="auto"/>
            </w:tcBorders>
          </w:tcPr>
          <w:p w14:paraId="13A60F87"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4AE6A22"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122A8E1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059AE0BB"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21AC1285"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614F2EB6"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35BFF76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2081F000"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33E0E679"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55F68BD1"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6E5EC549"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44C38518"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1BD5C210"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72829934"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173C6557"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0308816B" w14:textId="77777777" w:rsidR="002536E4" w:rsidRPr="00956F04" w:rsidRDefault="002536E4" w:rsidP="002E7EB2">
            <w:pPr>
              <w:pStyle w:val="TAL"/>
              <w:rPr>
                <w:b/>
                <w:bCs/>
              </w:rPr>
            </w:pPr>
            <w:r w:rsidRPr="00956F04">
              <w:rPr>
                <w:b/>
                <w:bCs/>
              </w:rPr>
              <w:t>B15</w:t>
            </w:r>
          </w:p>
        </w:tc>
      </w:tr>
      <w:tr w:rsidR="002536E4" w:rsidRPr="00943D4C" w14:paraId="629BA269" w14:textId="77777777" w:rsidTr="002E7EB2">
        <w:tc>
          <w:tcPr>
            <w:tcW w:w="907" w:type="dxa"/>
            <w:tcBorders>
              <w:top w:val="single" w:sz="4" w:space="0" w:color="auto"/>
              <w:left w:val="single" w:sz="4" w:space="0" w:color="auto"/>
              <w:bottom w:val="single" w:sz="4" w:space="0" w:color="auto"/>
              <w:right w:val="single" w:sz="4" w:space="0" w:color="auto"/>
            </w:tcBorders>
          </w:tcPr>
          <w:p w14:paraId="1E5A3428"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058FB55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52C26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39C7B4BE"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D6DAE7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3CB1C7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20EF5A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2F25F3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73B4AC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8B14616"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3DA628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C02B92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F85B40E"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5759615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AF821CC"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3C3544C2" w14:textId="77777777" w:rsidR="002536E4" w:rsidRPr="00943D4C" w:rsidRDefault="002536E4" w:rsidP="002E7EB2">
            <w:pPr>
              <w:pStyle w:val="TAL"/>
            </w:pPr>
            <w:r w:rsidRPr="00943D4C">
              <w:t>0</w:t>
            </w:r>
            <w:r>
              <w:t>0</w:t>
            </w:r>
          </w:p>
        </w:tc>
      </w:tr>
      <w:tr w:rsidR="002536E4" w:rsidRPr="00943D4C" w14:paraId="3519D802" w14:textId="77777777" w:rsidTr="002E7EB2">
        <w:tc>
          <w:tcPr>
            <w:tcW w:w="907" w:type="dxa"/>
            <w:tcBorders>
              <w:top w:val="single" w:sz="4" w:space="0" w:color="auto"/>
              <w:right w:val="single" w:sz="4" w:space="0" w:color="auto"/>
            </w:tcBorders>
          </w:tcPr>
          <w:p w14:paraId="07B2917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883CE68"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23926ADD"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431A5629"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64682D5F"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0BA1847C"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4E643CE6"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768111B4"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5091118A"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685AAB61"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96D96AE"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7C3A875F"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6C683295"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74696DB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0BA23157"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684B8AD4" w14:textId="77777777" w:rsidR="002536E4" w:rsidRPr="00956F04" w:rsidRDefault="002536E4" w:rsidP="002E7EB2">
            <w:pPr>
              <w:pStyle w:val="TAL"/>
              <w:rPr>
                <w:b/>
                <w:bCs/>
              </w:rPr>
            </w:pPr>
            <w:r w:rsidRPr="00956F04">
              <w:rPr>
                <w:b/>
                <w:bCs/>
              </w:rPr>
              <w:t>B30</w:t>
            </w:r>
          </w:p>
        </w:tc>
      </w:tr>
      <w:tr w:rsidR="002536E4" w:rsidRPr="00943D4C" w14:paraId="587CA361" w14:textId="77777777" w:rsidTr="002E7EB2">
        <w:tc>
          <w:tcPr>
            <w:tcW w:w="907" w:type="dxa"/>
            <w:tcBorders>
              <w:right w:val="single" w:sz="4" w:space="0" w:color="auto"/>
            </w:tcBorders>
          </w:tcPr>
          <w:p w14:paraId="3B809B45"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FD1780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6E689"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67F6D38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31D15D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0DDBBD5D"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1FC4D9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073A4CB1"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629CCECE"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4B6B0FE"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5FB0D949"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1E8CBD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853A9D9"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5CA7B3EF"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AECA5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4944DE1" w14:textId="77777777" w:rsidR="002536E4" w:rsidRPr="00943D4C" w:rsidRDefault="002536E4" w:rsidP="002E7EB2">
            <w:pPr>
              <w:pStyle w:val="TAL"/>
            </w:pPr>
            <w:r w:rsidRPr="00943D4C">
              <w:t>00</w:t>
            </w:r>
          </w:p>
        </w:tc>
      </w:tr>
      <w:tr w:rsidR="002536E4" w:rsidRPr="00943D4C" w14:paraId="3B9FDB9B" w14:textId="77777777" w:rsidTr="002E7EB2">
        <w:tc>
          <w:tcPr>
            <w:tcW w:w="907" w:type="dxa"/>
            <w:tcBorders>
              <w:right w:val="single" w:sz="4" w:space="0" w:color="auto"/>
            </w:tcBorders>
          </w:tcPr>
          <w:p w14:paraId="409496A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1F6388E4"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4887439B"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083974AB"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1F3D720E"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134D43D4"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162FCD19"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42DBEA9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9C3404E"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2286B293"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247D7AC2"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7CDB37A5"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00F2A69D"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77EE7746"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262B903"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70605B6A" w14:textId="77777777" w:rsidR="002536E4" w:rsidRPr="00956F04" w:rsidRDefault="002536E4" w:rsidP="002E7EB2">
            <w:pPr>
              <w:pStyle w:val="TAL"/>
              <w:rPr>
                <w:b/>
                <w:bCs/>
              </w:rPr>
            </w:pPr>
            <w:r w:rsidRPr="00956F04">
              <w:rPr>
                <w:b/>
                <w:bCs/>
              </w:rPr>
              <w:t>B45</w:t>
            </w:r>
          </w:p>
        </w:tc>
      </w:tr>
      <w:tr w:rsidR="002536E4" w:rsidRPr="00943D4C" w14:paraId="37D3CB64" w14:textId="77777777" w:rsidTr="002E7EB2">
        <w:tc>
          <w:tcPr>
            <w:tcW w:w="907" w:type="dxa"/>
            <w:tcBorders>
              <w:right w:val="single" w:sz="4" w:space="0" w:color="auto"/>
            </w:tcBorders>
          </w:tcPr>
          <w:p w14:paraId="7EB8AAF0"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D82AD08"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934B87D"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2696702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45A1CE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012B5DC"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8D795C3"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990F56"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17EE4A9C"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BB0F999"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F641B8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E80E5AD"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1F823AC"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177D40D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B2D839F"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C1F4CD7" w14:textId="77777777" w:rsidR="002536E4" w:rsidRPr="00943D4C" w:rsidRDefault="002536E4" w:rsidP="002E7EB2">
            <w:pPr>
              <w:pStyle w:val="TAL"/>
            </w:pPr>
            <w:r w:rsidRPr="00943D4C">
              <w:t>00</w:t>
            </w:r>
          </w:p>
        </w:tc>
      </w:tr>
      <w:tr w:rsidR="002536E4" w:rsidRPr="00943D4C" w14:paraId="3D30D604" w14:textId="77777777" w:rsidTr="002E7EB2">
        <w:tc>
          <w:tcPr>
            <w:tcW w:w="907" w:type="dxa"/>
            <w:tcBorders>
              <w:right w:val="single" w:sz="4" w:space="0" w:color="auto"/>
            </w:tcBorders>
          </w:tcPr>
          <w:p w14:paraId="532E9BC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E1A58EA"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13D1D104"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734C4F48"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518A6C46"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4668A1A8"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370E76E9"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40F48A0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00612AE2"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AB6D3E1"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42EB25EC"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521AA606"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63602578"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A8A5F02"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296BB794"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246E7951" w14:textId="77777777" w:rsidR="002536E4" w:rsidRPr="00956F04" w:rsidRDefault="002536E4" w:rsidP="002E7EB2">
            <w:pPr>
              <w:pStyle w:val="TAL"/>
              <w:rPr>
                <w:b/>
                <w:bCs/>
              </w:rPr>
            </w:pPr>
            <w:r w:rsidRPr="00956F04">
              <w:rPr>
                <w:b/>
                <w:bCs/>
              </w:rPr>
              <w:t>B60</w:t>
            </w:r>
          </w:p>
        </w:tc>
      </w:tr>
      <w:tr w:rsidR="002536E4" w:rsidRPr="00943D4C" w14:paraId="32D5E25C" w14:textId="77777777" w:rsidTr="002E7EB2">
        <w:tc>
          <w:tcPr>
            <w:tcW w:w="907" w:type="dxa"/>
            <w:tcBorders>
              <w:right w:val="single" w:sz="4" w:space="0" w:color="auto"/>
            </w:tcBorders>
          </w:tcPr>
          <w:p w14:paraId="158F3D22"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3329077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810FA7C"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4E664A1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535A63B"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3636F6A8"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5A160F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4B121768"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1018E0CD"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574E12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0FEE765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4A3F24B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370B8BA"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466BAA83"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2B792FA5"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63258E6D" w14:textId="77777777" w:rsidR="002536E4" w:rsidRPr="00943D4C" w:rsidRDefault="002536E4" w:rsidP="002E7EB2">
            <w:pPr>
              <w:pStyle w:val="TAL"/>
            </w:pPr>
            <w:r w:rsidRPr="00943D4C">
              <w:t>00</w:t>
            </w:r>
          </w:p>
        </w:tc>
      </w:tr>
    </w:tbl>
    <w:p w14:paraId="5259B970" w14:textId="77777777" w:rsidR="002536E4" w:rsidRDefault="002536E4" w:rsidP="002536E4"/>
    <w:p w14:paraId="572BEB9B" w14:textId="77777777" w:rsidR="002536E4" w:rsidRDefault="002536E4" w:rsidP="002536E4">
      <w:r w:rsidRPr="0046266F">
        <w:t>The UICC is installed into the Terminal and the UE is set to automatic PLMN selection mode.</w:t>
      </w:r>
    </w:p>
    <w:p w14:paraId="4AFA850E" w14:textId="77777777" w:rsidR="002536E4" w:rsidRPr="0046266F" w:rsidRDefault="002536E4" w:rsidP="002536E4">
      <w:r>
        <w:t>The UE is pre-configured with the UE position defined in TS 36.508 [29] clause 4.13.</w:t>
      </w:r>
    </w:p>
    <w:p w14:paraId="07CF4B92" w14:textId="1634C65A" w:rsidR="002536E4" w:rsidRPr="0046266F" w:rsidRDefault="002536E4" w:rsidP="002536E4">
      <w:pPr>
        <w:pStyle w:val="Heading5"/>
      </w:pPr>
      <w:r>
        <w:t>7.2.24</w:t>
      </w:r>
      <w:r w:rsidRPr="0046266F">
        <w:t>.4.</w:t>
      </w:r>
      <w:r>
        <w:t>2</w:t>
      </w:r>
      <w:r w:rsidRPr="0046266F">
        <w:tab/>
        <w:t>Procedure</w:t>
      </w:r>
    </w:p>
    <w:p w14:paraId="3692DF94" w14:textId="77777777" w:rsidR="002536E4" w:rsidRPr="0046266F" w:rsidRDefault="002536E4" w:rsidP="002536E4">
      <w:pPr>
        <w:pStyle w:val="B1"/>
      </w:pPr>
      <w:r w:rsidRPr="0046266F">
        <w:t>a)</w:t>
      </w:r>
      <w:r w:rsidRPr="0046266F">
        <w:tab/>
        <w:t>The UE is powered on.</w:t>
      </w:r>
    </w:p>
    <w:p w14:paraId="3B980BCE"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003AFF">
        <w:t xml:space="preserve">satellite E-UTRAN in </w:t>
      </w:r>
      <w:r>
        <w:t>WB-S1</w:t>
      </w:r>
      <w:r w:rsidRPr="00003AFF">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5309ABE9"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3514EDD3" w14:textId="77777777" w:rsidR="002536E4" w:rsidRPr="0046266F" w:rsidRDefault="002536E4" w:rsidP="002536E4">
      <w:pPr>
        <w:pStyle w:val="B2"/>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244/083/0001</w:t>
      </w:r>
    </w:p>
    <w:p w14:paraId="7EF48BDE" w14:textId="77777777" w:rsidR="002536E4" w:rsidRPr="0046266F" w:rsidRDefault="002536E4" w:rsidP="002536E4">
      <w:pPr>
        <w:pStyle w:val="B2"/>
        <w:rPr>
          <w:lang w:val="fr-FR"/>
        </w:rPr>
      </w:pPr>
      <w:r w:rsidRPr="0046266F">
        <w:rPr>
          <w:lang w:val="fr-FR"/>
        </w:rPr>
        <w:lastRenderedPageBreak/>
        <w:tab/>
        <w:t>GUTI:</w:t>
      </w:r>
      <w:r>
        <w:rPr>
          <w:lang w:val="fr-FR"/>
        </w:rPr>
        <w:t xml:space="preserve"> </w:t>
      </w:r>
      <w:r w:rsidRPr="0046266F">
        <w:rPr>
          <w:lang w:val="fr-FR"/>
        </w:rPr>
        <w:t>"24408300010266436587"</w:t>
      </w:r>
    </w:p>
    <w:p w14:paraId="06A6CA26"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47A5C914" w14:textId="77777777" w:rsidR="002536E4" w:rsidRPr="0046266F" w:rsidRDefault="002536E4" w:rsidP="002536E4">
      <w:pPr>
        <w:pStyle w:val="B1"/>
      </w:pPr>
      <w:r w:rsidRPr="0046266F">
        <w:t>e)</w:t>
      </w:r>
      <w:r w:rsidRPr="0046266F">
        <w:tab/>
        <w:t>The UE is powered down.</w:t>
      </w:r>
    </w:p>
    <w:p w14:paraId="3E1FE3BA" w14:textId="78203AF6" w:rsidR="002536E4" w:rsidRPr="0046266F" w:rsidRDefault="002536E4" w:rsidP="002536E4">
      <w:pPr>
        <w:pStyle w:val="Heading4"/>
      </w:pPr>
      <w:r>
        <w:t>7.2.24</w:t>
      </w:r>
      <w:r w:rsidRPr="0046266F">
        <w:t>.5</w:t>
      </w:r>
      <w:r w:rsidRPr="0046266F">
        <w:tab/>
        <w:t>Acceptance criteria</w:t>
      </w:r>
    </w:p>
    <w:p w14:paraId="687019C7" w14:textId="77777777" w:rsidR="002536E4" w:rsidRPr="0046266F" w:rsidRDefault="002536E4" w:rsidP="002536E4">
      <w:pPr>
        <w:keepNext/>
        <w:keepLines/>
        <w:ind w:left="568" w:hanging="284"/>
      </w:pPr>
      <w:r w:rsidRPr="0046266F">
        <w:t xml:space="preserve">1) After step a) the UE shall send a </w:t>
      </w:r>
      <w:r>
        <w:rPr>
          <w:i/>
        </w:rPr>
        <w:t>RRCConnectionRequest</w:t>
      </w:r>
      <w:r w:rsidRPr="0046266F">
        <w:t xml:space="preserve"> on the </w:t>
      </w:r>
      <w:r w:rsidRPr="00003AFF">
        <w:t xml:space="preserve">satellite E-UTRAN in </w:t>
      </w:r>
      <w:r>
        <w:t>WB-S1</w:t>
      </w:r>
      <w:r w:rsidRPr="00003AFF">
        <w:t xml:space="preserve"> mode</w:t>
      </w:r>
      <w:r>
        <w:t xml:space="preserve"> </w:t>
      </w:r>
      <w:r w:rsidRPr="0046266F">
        <w:t xml:space="preserve">cell related to the BCCH transmitting MCC/MNC 244/083 to the </w:t>
      </w:r>
      <w:r>
        <w:t>SAT-E-USS</w:t>
      </w:r>
      <w:r w:rsidRPr="0046266F">
        <w:t>.</w:t>
      </w:r>
    </w:p>
    <w:p w14:paraId="2F99E4E0" w14:textId="77777777" w:rsidR="002536E4" w:rsidRPr="0046266F" w:rsidRDefault="002536E4" w:rsidP="002536E4">
      <w:pPr>
        <w:ind w:left="568" w:hanging="284"/>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3DEE2956" w14:textId="77777777" w:rsidR="002536E4" w:rsidRPr="0046266F" w:rsidRDefault="002536E4" w:rsidP="002536E4">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74B4986A"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4F4801FC"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1880F48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263243BA"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715CF821" w14:textId="77777777" w:rsidR="002536E4" w:rsidRPr="0046266F" w:rsidRDefault="002536E4" w:rsidP="002536E4">
      <w:pPr>
        <w:keepLines/>
        <w:tabs>
          <w:tab w:val="left" w:pos="2835"/>
        </w:tabs>
        <w:spacing w:after="0"/>
        <w:ind w:left="1702" w:hanging="1418"/>
        <w:rPr>
          <w:rFonts w:ascii="Arial" w:hAnsi="Arial"/>
          <w:b/>
          <w:sz w:val="8"/>
          <w:szCs w:val="8"/>
        </w:rPr>
      </w:pPr>
      <w:r w:rsidRPr="0046266F">
        <w:tab/>
        <w:t>EPS update status:</w:t>
      </w:r>
      <w:r w:rsidRPr="0046266F">
        <w:tab/>
        <w:t>updated</w:t>
      </w:r>
    </w:p>
    <w:p w14:paraId="16A807B9" w14:textId="77777777" w:rsidR="002536E4" w:rsidRPr="0046266F" w:rsidRDefault="002536E4" w:rsidP="002536E4">
      <w:pPr>
        <w:pStyle w:val="EW"/>
        <w:tabs>
          <w:tab w:val="left" w:pos="2835"/>
        </w:tabs>
      </w:pPr>
    </w:p>
    <w:p w14:paraId="473CEFE4"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7B02362A" w14:textId="77777777" w:rsidTr="002E7EB2">
        <w:tc>
          <w:tcPr>
            <w:tcW w:w="959" w:type="dxa"/>
            <w:tcBorders>
              <w:top w:val="single" w:sz="4" w:space="0" w:color="auto"/>
              <w:left w:val="single" w:sz="4" w:space="0" w:color="auto"/>
              <w:bottom w:val="single" w:sz="4" w:space="0" w:color="auto"/>
              <w:right w:val="single" w:sz="4" w:space="0" w:color="auto"/>
            </w:tcBorders>
          </w:tcPr>
          <w:p w14:paraId="07CBD3B3"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18533A6" w14:textId="77777777" w:rsidR="002536E4" w:rsidRPr="00003AFF" w:rsidRDefault="002536E4" w:rsidP="002E7EB2">
            <w:pPr>
              <w:pStyle w:val="TAL"/>
              <w:rPr>
                <w:b/>
                <w:bCs/>
              </w:rPr>
            </w:pPr>
            <w:r w:rsidRPr="00003AFF">
              <w:rPr>
                <w:b/>
                <w:bCs/>
              </w:rPr>
              <w:t>B1</w:t>
            </w:r>
          </w:p>
        </w:tc>
        <w:tc>
          <w:tcPr>
            <w:tcW w:w="782" w:type="dxa"/>
            <w:tcBorders>
              <w:top w:val="single" w:sz="4" w:space="0" w:color="auto"/>
              <w:left w:val="single" w:sz="4" w:space="0" w:color="auto"/>
              <w:bottom w:val="single" w:sz="4" w:space="0" w:color="auto"/>
              <w:right w:val="single" w:sz="4" w:space="0" w:color="auto"/>
            </w:tcBorders>
          </w:tcPr>
          <w:p w14:paraId="5E1B34EE" w14:textId="77777777" w:rsidR="002536E4" w:rsidRPr="00003AFF" w:rsidRDefault="002536E4" w:rsidP="002E7EB2">
            <w:pPr>
              <w:pStyle w:val="TAL"/>
              <w:rPr>
                <w:b/>
                <w:bCs/>
              </w:rPr>
            </w:pPr>
            <w:r w:rsidRPr="00003AFF">
              <w:rPr>
                <w:b/>
                <w:bCs/>
              </w:rPr>
              <w:t>B2</w:t>
            </w:r>
          </w:p>
        </w:tc>
        <w:tc>
          <w:tcPr>
            <w:tcW w:w="782" w:type="dxa"/>
            <w:tcBorders>
              <w:top w:val="single" w:sz="4" w:space="0" w:color="auto"/>
              <w:left w:val="single" w:sz="4" w:space="0" w:color="auto"/>
              <w:bottom w:val="single" w:sz="4" w:space="0" w:color="auto"/>
              <w:right w:val="single" w:sz="4" w:space="0" w:color="auto"/>
            </w:tcBorders>
          </w:tcPr>
          <w:p w14:paraId="54CA6F31" w14:textId="77777777" w:rsidR="002536E4" w:rsidRPr="00003AFF" w:rsidRDefault="002536E4" w:rsidP="002E7EB2">
            <w:pPr>
              <w:pStyle w:val="TAL"/>
              <w:rPr>
                <w:b/>
                <w:bCs/>
              </w:rPr>
            </w:pPr>
            <w:r w:rsidRPr="00003AFF">
              <w:rPr>
                <w:b/>
                <w:bCs/>
              </w:rPr>
              <w:t>B3</w:t>
            </w:r>
          </w:p>
        </w:tc>
        <w:tc>
          <w:tcPr>
            <w:tcW w:w="782" w:type="dxa"/>
            <w:tcBorders>
              <w:top w:val="single" w:sz="4" w:space="0" w:color="auto"/>
              <w:left w:val="single" w:sz="4" w:space="0" w:color="auto"/>
              <w:bottom w:val="single" w:sz="4" w:space="0" w:color="auto"/>
              <w:right w:val="single" w:sz="4" w:space="0" w:color="auto"/>
            </w:tcBorders>
          </w:tcPr>
          <w:p w14:paraId="751897BE" w14:textId="77777777" w:rsidR="002536E4" w:rsidRPr="00003AFF" w:rsidRDefault="002536E4" w:rsidP="002E7EB2">
            <w:pPr>
              <w:pStyle w:val="TAL"/>
              <w:rPr>
                <w:b/>
                <w:bCs/>
              </w:rPr>
            </w:pPr>
            <w:r w:rsidRPr="00003AFF">
              <w:rPr>
                <w:b/>
                <w:bCs/>
              </w:rPr>
              <w:t>B4</w:t>
            </w:r>
          </w:p>
        </w:tc>
        <w:tc>
          <w:tcPr>
            <w:tcW w:w="782" w:type="dxa"/>
            <w:tcBorders>
              <w:top w:val="single" w:sz="4" w:space="0" w:color="auto"/>
              <w:left w:val="single" w:sz="4" w:space="0" w:color="auto"/>
              <w:bottom w:val="single" w:sz="4" w:space="0" w:color="auto"/>
              <w:right w:val="single" w:sz="4" w:space="0" w:color="auto"/>
            </w:tcBorders>
          </w:tcPr>
          <w:p w14:paraId="4B825846" w14:textId="77777777" w:rsidR="002536E4" w:rsidRPr="00003AFF" w:rsidRDefault="002536E4" w:rsidP="002E7EB2">
            <w:pPr>
              <w:pStyle w:val="TAL"/>
              <w:rPr>
                <w:b/>
                <w:bCs/>
              </w:rPr>
            </w:pPr>
            <w:r w:rsidRPr="00003AFF">
              <w:rPr>
                <w:b/>
                <w:bCs/>
              </w:rPr>
              <w:t>B5</w:t>
            </w:r>
          </w:p>
        </w:tc>
        <w:tc>
          <w:tcPr>
            <w:tcW w:w="782" w:type="dxa"/>
            <w:tcBorders>
              <w:top w:val="single" w:sz="4" w:space="0" w:color="auto"/>
              <w:left w:val="single" w:sz="4" w:space="0" w:color="auto"/>
              <w:bottom w:val="single" w:sz="4" w:space="0" w:color="auto"/>
              <w:right w:val="single" w:sz="4" w:space="0" w:color="auto"/>
            </w:tcBorders>
          </w:tcPr>
          <w:p w14:paraId="62813FD5" w14:textId="77777777" w:rsidR="002536E4" w:rsidRPr="00003AFF" w:rsidRDefault="002536E4" w:rsidP="002E7EB2">
            <w:pPr>
              <w:pStyle w:val="TAL"/>
              <w:rPr>
                <w:b/>
                <w:bCs/>
              </w:rPr>
            </w:pPr>
            <w:r w:rsidRPr="00003AFF">
              <w:rPr>
                <w:b/>
                <w:bCs/>
              </w:rPr>
              <w:t>B6</w:t>
            </w:r>
          </w:p>
        </w:tc>
        <w:tc>
          <w:tcPr>
            <w:tcW w:w="782" w:type="dxa"/>
            <w:tcBorders>
              <w:top w:val="single" w:sz="4" w:space="0" w:color="auto"/>
              <w:left w:val="single" w:sz="4" w:space="0" w:color="auto"/>
              <w:bottom w:val="single" w:sz="4" w:space="0" w:color="auto"/>
              <w:right w:val="single" w:sz="4" w:space="0" w:color="auto"/>
            </w:tcBorders>
          </w:tcPr>
          <w:p w14:paraId="137AB662" w14:textId="77777777" w:rsidR="002536E4" w:rsidRPr="00003AFF" w:rsidRDefault="002536E4" w:rsidP="002E7EB2">
            <w:pPr>
              <w:pStyle w:val="TAL"/>
              <w:rPr>
                <w:b/>
                <w:bCs/>
              </w:rPr>
            </w:pPr>
            <w:r w:rsidRPr="00003AFF">
              <w:rPr>
                <w:b/>
                <w:bCs/>
              </w:rPr>
              <w:t>B7</w:t>
            </w:r>
          </w:p>
        </w:tc>
        <w:tc>
          <w:tcPr>
            <w:tcW w:w="782" w:type="dxa"/>
            <w:tcBorders>
              <w:top w:val="single" w:sz="4" w:space="0" w:color="auto"/>
              <w:left w:val="single" w:sz="4" w:space="0" w:color="auto"/>
              <w:bottom w:val="single" w:sz="4" w:space="0" w:color="auto"/>
              <w:right w:val="single" w:sz="4" w:space="0" w:color="auto"/>
            </w:tcBorders>
          </w:tcPr>
          <w:p w14:paraId="65B38592" w14:textId="77777777" w:rsidR="002536E4" w:rsidRPr="00003AFF" w:rsidRDefault="002536E4" w:rsidP="002E7EB2">
            <w:pPr>
              <w:pStyle w:val="TAL"/>
              <w:rPr>
                <w:b/>
                <w:bCs/>
              </w:rPr>
            </w:pPr>
            <w:r w:rsidRPr="00003AFF">
              <w:rPr>
                <w:b/>
                <w:bCs/>
              </w:rPr>
              <w:t>B8</w:t>
            </w:r>
          </w:p>
        </w:tc>
        <w:tc>
          <w:tcPr>
            <w:tcW w:w="782" w:type="dxa"/>
            <w:tcBorders>
              <w:top w:val="single" w:sz="4" w:space="0" w:color="auto"/>
              <w:left w:val="single" w:sz="4" w:space="0" w:color="auto"/>
              <w:bottom w:val="single" w:sz="4" w:space="0" w:color="auto"/>
              <w:right w:val="single" w:sz="4" w:space="0" w:color="auto"/>
            </w:tcBorders>
          </w:tcPr>
          <w:p w14:paraId="3318262E" w14:textId="77777777" w:rsidR="002536E4" w:rsidRPr="00003AFF" w:rsidRDefault="002536E4" w:rsidP="002E7EB2">
            <w:pPr>
              <w:pStyle w:val="TAL"/>
              <w:rPr>
                <w:b/>
                <w:bCs/>
              </w:rPr>
            </w:pPr>
            <w:r w:rsidRPr="00003AFF">
              <w:rPr>
                <w:b/>
                <w:bCs/>
              </w:rPr>
              <w:t>B9</w:t>
            </w:r>
          </w:p>
        </w:tc>
        <w:tc>
          <w:tcPr>
            <w:tcW w:w="782" w:type="dxa"/>
            <w:tcBorders>
              <w:top w:val="single" w:sz="4" w:space="0" w:color="auto"/>
              <w:left w:val="single" w:sz="4" w:space="0" w:color="auto"/>
              <w:bottom w:val="single" w:sz="4" w:space="0" w:color="auto"/>
              <w:right w:val="single" w:sz="4" w:space="0" w:color="auto"/>
            </w:tcBorders>
          </w:tcPr>
          <w:p w14:paraId="407D7B04" w14:textId="77777777" w:rsidR="002536E4" w:rsidRPr="00003AFF" w:rsidRDefault="002536E4" w:rsidP="002E7EB2">
            <w:pPr>
              <w:pStyle w:val="TAL"/>
              <w:rPr>
                <w:b/>
                <w:bCs/>
              </w:rPr>
            </w:pPr>
            <w:r w:rsidRPr="00003AFF">
              <w:rPr>
                <w:b/>
                <w:bCs/>
              </w:rPr>
              <w:t>B10</w:t>
            </w:r>
          </w:p>
        </w:tc>
        <w:tc>
          <w:tcPr>
            <w:tcW w:w="782" w:type="dxa"/>
            <w:tcBorders>
              <w:top w:val="single" w:sz="4" w:space="0" w:color="auto"/>
              <w:left w:val="single" w:sz="4" w:space="0" w:color="auto"/>
              <w:bottom w:val="single" w:sz="4" w:space="0" w:color="auto"/>
              <w:right w:val="single" w:sz="4" w:space="0" w:color="auto"/>
            </w:tcBorders>
          </w:tcPr>
          <w:p w14:paraId="28E52D29" w14:textId="77777777" w:rsidR="002536E4" w:rsidRPr="00003AFF" w:rsidRDefault="002536E4" w:rsidP="002E7EB2">
            <w:pPr>
              <w:pStyle w:val="TAL"/>
              <w:rPr>
                <w:b/>
                <w:bCs/>
              </w:rPr>
            </w:pPr>
            <w:r w:rsidRPr="00003AFF">
              <w:rPr>
                <w:b/>
                <w:bCs/>
              </w:rPr>
              <w:t>B11</w:t>
            </w:r>
          </w:p>
        </w:tc>
      </w:tr>
      <w:tr w:rsidR="002536E4" w:rsidRPr="0046266F" w14:paraId="77F4B1D0" w14:textId="77777777" w:rsidTr="002E7EB2">
        <w:tc>
          <w:tcPr>
            <w:tcW w:w="959" w:type="dxa"/>
            <w:tcBorders>
              <w:top w:val="single" w:sz="4" w:space="0" w:color="auto"/>
              <w:left w:val="single" w:sz="4" w:space="0" w:color="auto"/>
              <w:bottom w:val="single" w:sz="4" w:space="0" w:color="auto"/>
              <w:right w:val="single" w:sz="4" w:space="0" w:color="auto"/>
            </w:tcBorders>
          </w:tcPr>
          <w:p w14:paraId="1EE4D2E9"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B7BEC9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C31372C"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71E81A8"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2860C873"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3F6A305"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47D8B5FB"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CA3CBE"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C8927B4"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4C506B2"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759EC07D"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64B75D7" w14:textId="77777777" w:rsidR="002536E4" w:rsidRPr="0046266F" w:rsidRDefault="002536E4" w:rsidP="002E7EB2">
            <w:pPr>
              <w:pStyle w:val="TAL"/>
            </w:pPr>
            <w:r w:rsidRPr="0046266F">
              <w:t>65</w:t>
            </w:r>
          </w:p>
        </w:tc>
      </w:tr>
      <w:tr w:rsidR="002536E4" w:rsidRPr="0046266F" w14:paraId="4BABEAEB" w14:textId="77777777" w:rsidTr="002E7EB2">
        <w:tc>
          <w:tcPr>
            <w:tcW w:w="959" w:type="dxa"/>
            <w:tcBorders>
              <w:right w:val="single" w:sz="4" w:space="0" w:color="auto"/>
            </w:tcBorders>
          </w:tcPr>
          <w:p w14:paraId="01566A4F"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B3901FB" w14:textId="77777777" w:rsidR="002536E4" w:rsidRPr="00003AFF" w:rsidRDefault="002536E4" w:rsidP="002E7EB2">
            <w:pPr>
              <w:pStyle w:val="TAL"/>
              <w:rPr>
                <w:b/>
                <w:bCs/>
              </w:rPr>
            </w:pPr>
            <w:r w:rsidRPr="00003AFF">
              <w:rPr>
                <w:b/>
                <w:bCs/>
              </w:rPr>
              <w:t>B12</w:t>
            </w:r>
          </w:p>
        </w:tc>
        <w:tc>
          <w:tcPr>
            <w:tcW w:w="782" w:type="dxa"/>
            <w:tcBorders>
              <w:top w:val="single" w:sz="4" w:space="0" w:color="auto"/>
              <w:left w:val="single" w:sz="4" w:space="0" w:color="auto"/>
              <w:bottom w:val="single" w:sz="4" w:space="0" w:color="auto"/>
              <w:right w:val="single" w:sz="4" w:space="0" w:color="auto"/>
            </w:tcBorders>
          </w:tcPr>
          <w:p w14:paraId="050DFD9D" w14:textId="77777777" w:rsidR="002536E4" w:rsidRPr="00003AFF" w:rsidRDefault="002536E4" w:rsidP="002E7EB2">
            <w:pPr>
              <w:pStyle w:val="TAL"/>
              <w:rPr>
                <w:b/>
                <w:bCs/>
              </w:rPr>
            </w:pPr>
            <w:r w:rsidRPr="00003AFF">
              <w:rPr>
                <w:b/>
                <w:bCs/>
              </w:rPr>
              <w:t>B13</w:t>
            </w:r>
          </w:p>
        </w:tc>
        <w:tc>
          <w:tcPr>
            <w:tcW w:w="782" w:type="dxa"/>
            <w:tcBorders>
              <w:top w:val="single" w:sz="4" w:space="0" w:color="auto"/>
              <w:left w:val="single" w:sz="4" w:space="0" w:color="auto"/>
              <w:bottom w:val="single" w:sz="4" w:space="0" w:color="auto"/>
              <w:right w:val="single" w:sz="4" w:space="0" w:color="auto"/>
            </w:tcBorders>
          </w:tcPr>
          <w:p w14:paraId="04C71F9E" w14:textId="77777777" w:rsidR="002536E4" w:rsidRPr="00003AFF" w:rsidRDefault="002536E4" w:rsidP="002E7EB2">
            <w:pPr>
              <w:pStyle w:val="TAL"/>
              <w:rPr>
                <w:b/>
                <w:bCs/>
              </w:rPr>
            </w:pPr>
            <w:r w:rsidRPr="00003AFF">
              <w:rPr>
                <w:b/>
                <w:bCs/>
              </w:rPr>
              <w:t>B14</w:t>
            </w:r>
          </w:p>
        </w:tc>
        <w:tc>
          <w:tcPr>
            <w:tcW w:w="782" w:type="dxa"/>
            <w:tcBorders>
              <w:top w:val="single" w:sz="4" w:space="0" w:color="auto"/>
              <w:left w:val="single" w:sz="4" w:space="0" w:color="auto"/>
              <w:bottom w:val="single" w:sz="4" w:space="0" w:color="auto"/>
              <w:right w:val="single" w:sz="4" w:space="0" w:color="auto"/>
            </w:tcBorders>
          </w:tcPr>
          <w:p w14:paraId="6614B0FC" w14:textId="77777777" w:rsidR="002536E4" w:rsidRPr="00003AFF" w:rsidRDefault="002536E4" w:rsidP="002E7EB2">
            <w:pPr>
              <w:pStyle w:val="TAL"/>
              <w:rPr>
                <w:b/>
                <w:bCs/>
              </w:rPr>
            </w:pPr>
            <w:r w:rsidRPr="00003AFF">
              <w:rPr>
                <w:b/>
                <w:bCs/>
              </w:rPr>
              <w:t>B15</w:t>
            </w:r>
          </w:p>
        </w:tc>
        <w:tc>
          <w:tcPr>
            <w:tcW w:w="782" w:type="dxa"/>
            <w:tcBorders>
              <w:top w:val="single" w:sz="4" w:space="0" w:color="auto"/>
              <w:left w:val="single" w:sz="4" w:space="0" w:color="auto"/>
              <w:bottom w:val="single" w:sz="4" w:space="0" w:color="auto"/>
              <w:right w:val="single" w:sz="4" w:space="0" w:color="auto"/>
            </w:tcBorders>
          </w:tcPr>
          <w:p w14:paraId="42D6A36A" w14:textId="77777777" w:rsidR="002536E4" w:rsidRPr="00003AFF" w:rsidRDefault="002536E4" w:rsidP="002E7EB2">
            <w:pPr>
              <w:pStyle w:val="TAL"/>
              <w:rPr>
                <w:b/>
                <w:bCs/>
              </w:rPr>
            </w:pPr>
            <w:r w:rsidRPr="00003AFF">
              <w:rPr>
                <w:b/>
                <w:bCs/>
              </w:rPr>
              <w:t>B16</w:t>
            </w:r>
          </w:p>
        </w:tc>
        <w:tc>
          <w:tcPr>
            <w:tcW w:w="782" w:type="dxa"/>
            <w:tcBorders>
              <w:top w:val="single" w:sz="4" w:space="0" w:color="auto"/>
              <w:left w:val="single" w:sz="4" w:space="0" w:color="auto"/>
              <w:bottom w:val="single" w:sz="4" w:space="0" w:color="auto"/>
              <w:right w:val="single" w:sz="4" w:space="0" w:color="auto"/>
            </w:tcBorders>
          </w:tcPr>
          <w:p w14:paraId="3F47FA9E" w14:textId="77777777" w:rsidR="002536E4" w:rsidRPr="00003AFF" w:rsidRDefault="002536E4" w:rsidP="002E7EB2">
            <w:pPr>
              <w:pStyle w:val="TAL"/>
              <w:rPr>
                <w:b/>
                <w:bCs/>
              </w:rPr>
            </w:pPr>
            <w:r w:rsidRPr="00003AFF">
              <w:rPr>
                <w:b/>
                <w:bCs/>
              </w:rPr>
              <w:t>B17</w:t>
            </w:r>
          </w:p>
        </w:tc>
        <w:tc>
          <w:tcPr>
            <w:tcW w:w="782" w:type="dxa"/>
            <w:tcBorders>
              <w:top w:val="single" w:sz="4" w:space="0" w:color="auto"/>
              <w:left w:val="single" w:sz="4" w:space="0" w:color="auto"/>
              <w:bottom w:val="single" w:sz="4" w:space="0" w:color="auto"/>
              <w:right w:val="single" w:sz="4" w:space="0" w:color="auto"/>
            </w:tcBorders>
          </w:tcPr>
          <w:p w14:paraId="47664276" w14:textId="77777777" w:rsidR="002536E4" w:rsidRPr="00003AFF" w:rsidRDefault="002536E4" w:rsidP="002E7EB2">
            <w:pPr>
              <w:pStyle w:val="TAL"/>
              <w:rPr>
                <w:b/>
                <w:bCs/>
              </w:rPr>
            </w:pPr>
            <w:r w:rsidRPr="00003AFF">
              <w:rPr>
                <w:b/>
                <w:bCs/>
              </w:rPr>
              <w:t>B18</w:t>
            </w:r>
          </w:p>
        </w:tc>
        <w:tc>
          <w:tcPr>
            <w:tcW w:w="782" w:type="dxa"/>
            <w:tcBorders>
              <w:top w:val="single" w:sz="4" w:space="0" w:color="auto"/>
              <w:left w:val="single" w:sz="4" w:space="0" w:color="auto"/>
              <w:bottom w:val="single" w:sz="4" w:space="0" w:color="auto"/>
              <w:right w:val="single" w:sz="4" w:space="0" w:color="auto"/>
            </w:tcBorders>
          </w:tcPr>
          <w:p w14:paraId="3910722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6F7E802"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F8C642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7EAF453" w14:textId="77777777" w:rsidR="002536E4" w:rsidRPr="0046266F" w:rsidRDefault="002536E4" w:rsidP="002E7EB2">
            <w:pPr>
              <w:pStyle w:val="TAL"/>
            </w:pPr>
          </w:p>
        </w:tc>
      </w:tr>
      <w:tr w:rsidR="002536E4" w:rsidRPr="0046266F" w14:paraId="338D0701" w14:textId="77777777" w:rsidTr="002E7EB2">
        <w:tc>
          <w:tcPr>
            <w:tcW w:w="959" w:type="dxa"/>
            <w:tcBorders>
              <w:right w:val="single" w:sz="4" w:space="0" w:color="auto"/>
            </w:tcBorders>
          </w:tcPr>
          <w:p w14:paraId="1D602040"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BC1F9CA"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B987940" w14:textId="77777777" w:rsidR="002536E4" w:rsidRPr="0046266F" w:rsidRDefault="002536E4" w:rsidP="002E7EB2">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704EF0" w14:textId="77777777" w:rsidR="002536E4" w:rsidRPr="0046266F" w:rsidRDefault="002536E4" w:rsidP="002E7EB2">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9119FD" w14:textId="77777777" w:rsidR="002536E4" w:rsidRPr="0046266F" w:rsidRDefault="002536E4" w:rsidP="002E7EB2">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179EDFB8"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4F96365"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66F37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E969A35"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32A6C0C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23DED0E"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CBC015C" w14:textId="77777777" w:rsidR="002536E4" w:rsidRPr="0046266F" w:rsidRDefault="002536E4" w:rsidP="002E7EB2">
            <w:pPr>
              <w:pStyle w:val="TAL"/>
            </w:pPr>
          </w:p>
        </w:tc>
      </w:tr>
    </w:tbl>
    <w:p w14:paraId="4452905F" w14:textId="77777777" w:rsidR="002536E4" w:rsidRDefault="002536E4" w:rsidP="002536E4"/>
    <w:p w14:paraId="2E7972A4" w14:textId="44085E84" w:rsidR="002536E4" w:rsidRPr="0046266F" w:rsidRDefault="002536E4" w:rsidP="002536E4">
      <w:pPr>
        <w:pStyle w:val="Heading3"/>
      </w:pPr>
      <w:r>
        <w:t>7.2.25</w:t>
      </w:r>
      <w:r w:rsidRPr="0046266F">
        <w:tab/>
      </w:r>
      <w:r w:rsidRPr="00B41E30">
        <w:t>UE recognising the priority order of the User controlled PLMN selector list using an ACT preference NG-RAN/</w:t>
      </w:r>
      <w:r>
        <w:t>S</w:t>
      </w:r>
      <w:r w:rsidRPr="00B41E30">
        <w:t xml:space="preserve">atellite E-UTRAN in </w:t>
      </w:r>
      <w:r>
        <w:t>WB-S1</w:t>
      </w:r>
      <w:r w:rsidRPr="00B41E30">
        <w:t xml:space="preserve"> mode</w:t>
      </w:r>
    </w:p>
    <w:p w14:paraId="042FC729" w14:textId="087621D3" w:rsidR="002536E4" w:rsidRPr="0046266F" w:rsidRDefault="002536E4" w:rsidP="002536E4">
      <w:pPr>
        <w:pStyle w:val="Heading4"/>
      </w:pPr>
      <w:r>
        <w:t>7.2.25</w:t>
      </w:r>
      <w:r w:rsidRPr="0046266F">
        <w:t>.1</w:t>
      </w:r>
      <w:r w:rsidRPr="0046266F">
        <w:tab/>
        <w:t>Definition and applicability</w:t>
      </w:r>
    </w:p>
    <w:p w14:paraId="37F8319C" w14:textId="77777777" w:rsidR="002536E4" w:rsidRPr="0046266F" w:rsidRDefault="002536E4" w:rsidP="002536E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793EC9D" w14:textId="0B62B4E9" w:rsidR="002536E4" w:rsidRPr="0046266F" w:rsidRDefault="002536E4" w:rsidP="002536E4">
      <w:pPr>
        <w:pStyle w:val="Heading4"/>
      </w:pPr>
      <w:r>
        <w:t>7.2.25</w:t>
      </w:r>
      <w:r w:rsidRPr="0046266F">
        <w:t>.2</w:t>
      </w:r>
      <w:r w:rsidRPr="0046266F">
        <w:tab/>
        <w:t>Conformance requirement</w:t>
      </w:r>
    </w:p>
    <w:p w14:paraId="10E90CB1" w14:textId="77777777" w:rsidR="002536E4" w:rsidRPr="0046266F" w:rsidRDefault="002536E4" w:rsidP="002536E4">
      <w:r w:rsidRPr="0046266F">
        <w:t>When registering onto a VPLMN the UE shall take into account the priority of the ACT identifier in the preferred list on the USIM.</w:t>
      </w:r>
    </w:p>
    <w:p w14:paraId="5798AAFB" w14:textId="77777777" w:rsidR="002536E4" w:rsidRPr="0046266F" w:rsidRDefault="002536E4" w:rsidP="002536E4">
      <w:pPr>
        <w:ind w:left="568" w:hanging="284"/>
      </w:pPr>
      <w:r w:rsidRPr="0046266F">
        <w:t>-</w:t>
      </w:r>
      <w:r w:rsidRPr="0046266F">
        <w:tab/>
        <w:t>TS 22.011 [6], clause 3.2.2;</w:t>
      </w:r>
    </w:p>
    <w:p w14:paraId="16E4405E" w14:textId="77777777" w:rsidR="002536E4" w:rsidRPr="0046266F" w:rsidRDefault="002536E4" w:rsidP="002536E4">
      <w:pPr>
        <w:ind w:left="568" w:hanging="284"/>
      </w:pPr>
      <w:r w:rsidRPr="0046266F">
        <w:t>-</w:t>
      </w:r>
      <w:r w:rsidRPr="0046266F">
        <w:tab/>
        <w:t>TS 31.102 [4], clauses 4.2.5 and 5.1.1.2.</w:t>
      </w:r>
    </w:p>
    <w:p w14:paraId="4D86202D" w14:textId="27ED542B" w:rsidR="002536E4" w:rsidRPr="0046266F" w:rsidRDefault="002536E4" w:rsidP="002536E4">
      <w:pPr>
        <w:pStyle w:val="Heading4"/>
      </w:pPr>
      <w:r>
        <w:t>7.2.25</w:t>
      </w:r>
      <w:r w:rsidRPr="0046266F">
        <w:t>.3</w:t>
      </w:r>
      <w:r w:rsidRPr="0046266F">
        <w:tab/>
        <w:t>Test purpose</w:t>
      </w:r>
    </w:p>
    <w:p w14:paraId="2D8D49DF" w14:textId="77777777" w:rsidR="002536E4" w:rsidRPr="0046266F" w:rsidRDefault="002536E4" w:rsidP="002536E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t xml:space="preserve"> </w:t>
      </w:r>
      <w:r w:rsidRPr="000E7B79">
        <w:t xml:space="preserve">NG-RAN </w:t>
      </w:r>
      <w:r>
        <w:t xml:space="preserve">and </w:t>
      </w:r>
      <w:r w:rsidRPr="000E7B79">
        <w:t xml:space="preserve">satellite E-UTRAN in </w:t>
      </w:r>
      <w:r>
        <w:t>WB-S1</w:t>
      </w:r>
      <w:r w:rsidRPr="000E7B79">
        <w:t xml:space="preserve"> mode</w:t>
      </w:r>
      <w:r w:rsidRPr="0046266F">
        <w:t xml:space="preserve"> mode has to be handled correctly by the UE.</w:t>
      </w:r>
    </w:p>
    <w:p w14:paraId="2057BC97" w14:textId="08BDA924" w:rsidR="002536E4" w:rsidRPr="0046266F" w:rsidRDefault="002536E4" w:rsidP="002536E4">
      <w:pPr>
        <w:pStyle w:val="Heading4"/>
      </w:pPr>
      <w:r>
        <w:lastRenderedPageBreak/>
        <w:t>7.2.25</w:t>
      </w:r>
      <w:r w:rsidRPr="0046266F">
        <w:t>.4</w:t>
      </w:r>
      <w:r w:rsidRPr="0046266F">
        <w:tab/>
        <w:t>Method of test</w:t>
      </w:r>
    </w:p>
    <w:p w14:paraId="60EAB8C2" w14:textId="1989270C" w:rsidR="002536E4" w:rsidRPr="0046266F" w:rsidRDefault="002536E4" w:rsidP="002536E4">
      <w:pPr>
        <w:pStyle w:val="Heading5"/>
      </w:pPr>
      <w:r>
        <w:t>7.2.25</w:t>
      </w:r>
      <w:r w:rsidRPr="0046266F">
        <w:t>.4.1</w:t>
      </w:r>
      <w:r w:rsidRPr="0046266F">
        <w:tab/>
        <w:t>Initial conditions</w:t>
      </w:r>
    </w:p>
    <w:p w14:paraId="27BEC464" w14:textId="77777777" w:rsidR="002536E4" w:rsidRDefault="002536E4" w:rsidP="002536E4">
      <w:r>
        <w:t>For this test both a NG-SS and a SAT-E-USS is needed.</w:t>
      </w:r>
    </w:p>
    <w:p w14:paraId="5C8108F8" w14:textId="77777777" w:rsidR="002536E4" w:rsidRDefault="002536E4" w:rsidP="002536E4">
      <w:r>
        <w:t>The NG-SS transmits on BCCH, with the following network parameters:</w:t>
      </w:r>
    </w:p>
    <w:p w14:paraId="5D41E75C" w14:textId="77777777" w:rsidR="002536E4" w:rsidRDefault="002536E4" w:rsidP="002536E4">
      <w:pPr>
        <w:pStyle w:val="B1"/>
        <w:tabs>
          <w:tab w:val="left" w:pos="2835"/>
        </w:tabs>
      </w:pPr>
      <w:r>
        <w:t>-</w:t>
      </w:r>
      <w:r>
        <w:tab/>
        <w:t>TAI (MCC/MNC/TAC):</w:t>
      </w:r>
      <w:r>
        <w:tab/>
        <w:t>244/005/000001.</w:t>
      </w:r>
    </w:p>
    <w:p w14:paraId="4455A963" w14:textId="77777777" w:rsidR="002536E4" w:rsidRDefault="002536E4" w:rsidP="002536E4">
      <w:pPr>
        <w:pStyle w:val="B1"/>
        <w:tabs>
          <w:tab w:val="left" w:pos="2835"/>
        </w:tabs>
      </w:pPr>
      <w:r>
        <w:t>-</w:t>
      </w:r>
      <w:r>
        <w:tab/>
        <w:t>Access control:</w:t>
      </w:r>
      <w:r>
        <w:tab/>
        <w:t>unrestricted.</w:t>
      </w:r>
    </w:p>
    <w:p w14:paraId="25500333" w14:textId="77777777" w:rsidR="002536E4" w:rsidRPr="0046266F" w:rsidRDefault="002536E4" w:rsidP="002536E4">
      <w:r w:rsidRPr="0046266F">
        <w:t xml:space="preserve">The </w:t>
      </w:r>
      <w:r>
        <w:t>SAT-E-USS</w:t>
      </w:r>
      <w:r w:rsidRPr="0046266F">
        <w:t xml:space="preserve"> transmits on the BCCH, with the following network parameters:</w:t>
      </w:r>
    </w:p>
    <w:p w14:paraId="099772E7" w14:textId="77777777" w:rsidR="002536E4" w:rsidRPr="0046266F" w:rsidRDefault="002536E4" w:rsidP="002536E4">
      <w:pPr>
        <w:pStyle w:val="B1"/>
      </w:pPr>
      <w:r w:rsidRPr="0046266F">
        <w:t>-</w:t>
      </w:r>
      <w:r w:rsidRPr="0046266F">
        <w:tab/>
        <w:t>TAI (MCC/MNC/TAC):</w:t>
      </w:r>
      <w:r w:rsidRPr="0046266F">
        <w:tab/>
        <w:t>244/083/0001.</w:t>
      </w:r>
    </w:p>
    <w:p w14:paraId="121FC450" w14:textId="77777777" w:rsidR="002536E4" w:rsidRDefault="002536E4" w:rsidP="002536E4">
      <w:pPr>
        <w:pStyle w:val="B1"/>
      </w:pPr>
      <w:r w:rsidRPr="0046266F">
        <w:t>-</w:t>
      </w:r>
      <w:r w:rsidRPr="0046266F">
        <w:tab/>
        <w:t>Access control:</w:t>
      </w:r>
      <w:r w:rsidRPr="0046266F">
        <w:tab/>
        <w:t>unrestricted.</w:t>
      </w:r>
    </w:p>
    <w:p w14:paraId="67BAF3F9" w14:textId="77777777" w:rsidR="002536E4" w:rsidRPr="0014151B" w:rsidRDefault="002536E4" w:rsidP="002536E4">
      <w:pPr>
        <w:pStyle w:val="B1"/>
        <w:tabs>
          <w:tab w:val="left" w:pos="2835"/>
        </w:tabs>
      </w:pPr>
      <w:r>
        <w:t>-</w:t>
      </w:r>
      <w:r>
        <w:tab/>
        <w:t>System information combination 32 as defined in TS 36.508 [29] clause 4.4.3.1.1 is used.</w:t>
      </w:r>
    </w:p>
    <w:p w14:paraId="0A2E792B" w14:textId="77777777" w:rsidR="002536E4" w:rsidRDefault="002536E4" w:rsidP="002536E4">
      <w:pPr>
        <w:keepNext/>
        <w:keepLines/>
      </w:pPr>
      <w:r w:rsidRPr="0046266F">
        <w:t>The default E-UTRAN UICC is used, with the following exception:</w:t>
      </w:r>
    </w:p>
    <w:p w14:paraId="33EB14B4" w14:textId="77777777" w:rsidR="002536E4" w:rsidRDefault="002536E4" w:rsidP="002536E4">
      <w:pPr>
        <w:keepNext/>
        <w:keepLines/>
      </w:pPr>
      <w:r w:rsidRPr="0046266F">
        <w:rPr>
          <w:b/>
        </w:rPr>
        <w:t>EF</w:t>
      </w:r>
      <w:r w:rsidRPr="0046266F">
        <w:rPr>
          <w:b/>
          <w:vertAlign w:val="subscript"/>
        </w:rPr>
        <w:t>PLMNwACT</w:t>
      </w:r>
      <w:r w:rsidRPr="0046266F">
        <w:rPr>
          <w:b/>
        </w:rPr>
        <w:t xml:space="preserve"> (UPLMN Selector)</w:t>
      </w:r>
    </w:p>
    <w:p w14:paraId="5C860C10" w14:textId="77777777" w:rsidR="002536E4" w:rsidRPr="00943D4C" w:rsidRDefault="002536E4" w:rsidP="002536E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D89B761" w14:textId="77777777" w:rsidR="002536E4" w:rsidRPr="00943D4C" w:rsidRDefault="002536E4" w:rsidP="002536E4">
      <w:pPr>
        <w:pStyle w:val="EW"/>
        <w:tabs>
          <w:tab w:val="left" w:pos="2835"/>
        </w:tabs>
      </w:pPr>
      <w:r w:rsidRPr="00943D4C">
        <w:tab/>
        <w:t>1</w:t>
      </w:r>
      <w:r w:rsidRPr="00943D4C">
        <w:rPr>
          <w:vertAlign w:val="superscript"/>
        </w:rPr>
        <w:t>st</w:t>
      </w:r>
      <w:r w:rsidRPr="00943D4C">
        <w:t xml:space="preserve"> ACT:</w:t>
      </w:r>
      <w:r w:rsidRPr="00943D4C">
        <w:tab/>
        <w:t>E-UTRAN</w:t>
      </w:r>
    </w:p>
    <w:p w14:paraId="474CB77D"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PLMN:</w:t>
      </w:r>
      <w:r w:rsidRPr="00943D4C">
        <w:tab/>
        <w:t>244 081</w:t>
      </w:r>
    </w:p>
    <w:p w14:paraId="6528198A" w14:textId="77777777" w:rsidR="002536E4" w:rsidRPr="00943D4C" w:rsidRDefault="002536E4" w:rsidP="002536E4">
      <w:pPr>
        <w:pStyle w:val="EW"/>
        <w:tabs>
          <w:tab w:val="left" w:pos="2835"/>
        </w:tabs>
      </w:pPr>
      <w:r w:rsidRPr="00943D4C">
        <w:tab/>
        <w:t>2</w:t>
      </w:r>
      <w:r w:rsidRPr="00943D4C">
        <w:rPr>
          <w:vertAlign w:val="superscript"/>
        </w:rPr>
        <w:t>nd</w:t>
      </w:r>
      <w:r w:rsidRPr="00943D4C">
        <w:t xml:space="preserve"> ACT:</w:t>
      </w:r>
      <w:r w:rsidRPr="00943D4C">
        <w:tab/>
      </w:r>
      <w:r>
        <w:t>GSM</w:t>
      </w:r>
    </w:p>
    <w:p w14:paraId="4E68A8E3"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PLMN:</w:t>
      </w:r>
      <w:r w:rsidRPr="00943D4C">
        <w:tab/>
        <w:t>244 083</w:t>
      </w:r>
    </w:p>
    <w:p w14:paraId="2023D991" w14:textId="77777777" w:rsidR="002536E4" w:rsidRPr="00943D4C" w:rsidRDefault="002536E4" w:rsidP="002536E4">
      <w:pPr>
        <w:pStyle w:val="EW"/>
        <w:tabs>
          <w:tab w:val="left" w:pos="2835"/>
        </w:tabs>
      </w:pPr>
      <w:r w:rsidRPr="00943D4C">
        <w:tab/>
        <w:t>3</w:t>
      </w:r>
      <w:r w:rsidRPr="00943D4C">
        <w:rPr>
          <w:vertAlign w:val="superscript"/>
        </w:rPr>
        <w:t>rd</w:t>
      </w:r>
      <w:r w:rsidRPr="00943D4C">
        <w:t xml:space="preserve"> ACT:</w:t>
      </w:r>
      <w:r w:rsidRPr="00943D4C">
        <w:tab/>
      </w:r>
      <w:r w:rsidRPr="00423676">
        <w:t xml:space="preserve">satellite E-UTRAN in </w:t>
      </w:r>
      <w:r>
        <w:t>WB-S1</w:t>
      </w:r>
      <w:r w:rsidRPr="00423676">
        <w:t xml:space="preserve"> mode</w:t>
      </w:r>
    </w:p>
    <w:p w14:paraId="1A5E65FF"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PLMN:</w:t>
      </w:r>
      <w:r w:rsidRPr="00943D4C">
        <w:tab/>
        <w:t>244 082</w:t>
      </w:r>
    </w:p>
    <w:p w14:paraId="327BA4B4" w14:textId="77777777" w:rsidR="002536E4" w:rsidRPr="00943D4C" w:rsidRDefault="002536E4" w:rsidP="002536E4">
      <w:pPr>
        <w:pStyle w:val="EW"/>
        <w:tabs>
          <w:tab w:val="left" w:pos="2835"/>
        </w:tabs>
      </w:pPr>
      <w:r w:rsidRPr="00943D4C">
        <w:tab/>
        <w:t>4</w:t>
      </w:r>
      <w:r w:rsidRPr="00943D4C">
        <w:rPr>
          <w:vertAlign w:val="superscript"/>
        </w:rPr>
        <w:t>th</w:t>
      </w:r>
      <w:r w:rsidRPr="00943D4C">
        <w:t xml:space="preserve"> ACT:</w:t>
      </w:r>
      <w:r w:rsidRPr="00943D4C">
        <w:tab/>
        <w:t>GSM</w:t>
      </w:r>
    </w:p>
    <w:p w14:paraId="4C6A68A7"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PLMN:</w:t>
      </w:r>
      <w:r w:rsidRPr="00943D4C">
        <w:tab/>
        <w:t>244 003</w:t>
      </w:r>
    </w:p>
    <w:p w14:paraId="293DB1A6" w14:textId="77777777" w:rsidR="002536E4" w:rsidRPr="00943D4C" w:rsidRDefault="002536E4" w:rsidP="002536E4">
      <w:pPr>
        <w:pStyle w:val="EW"/>
        <w:tabs>
          <w:tab w:val="left" w:pos="2835"/>
        </w:tabs>
      </w:pPr>
      <w:r w:rsidRPr="00943D4C">
        <w:tab/>
        <w:t>5</w:t>
      </w:r>
      <w:r w:rsidRPr="00943D4C">
        <w:rPr>
          <w:vertAlign w:val="superscript"/>
        </w:rPr>
        <w:t>th</w:t>
      </w:r>
      <w:r w:rsidRPr="00943D4C">
        <w:t xml:space="preserve"> ACT:</w:t>
      </w:r>
      <w:r w:rsidRPr="00943D4C">
        <w:tab/>
      </w:r>
      <w:r w:rsidRPr="00423676">
        <w:t xml:space="preserve">satellite E-UTRAN in </w:t>
      </w:r>
      <w:r>
        <w:t>WB-S1</w:t>
      </w:r>
      <w:r w:rsidRPr="00423676">
        <w:t xml:space="preserve"> mode</w:t>
      </w:r>
    </w:p>
    <w:p w14:paraId="3ED5051F"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PLMN:</w:t>
      </w:r>
      <w:r w:rsidRPr="00943D4C">
        <w:tab/>
        <w:t>244 004</w:t>
      </w:r>
    </w:p>
    <w:p w14:paraId="0D324B9C" w14:textId="77777777" w:rsidR="002536E4" w:rsidRPr="00943D4C" w:rsidRDefault="002536E4" w:rsidP="002536E4">
      <w:pPr>
        <w:pStyle w:val="EW"/>
        <w:tabs>
          <w:tab w:val="left" w:pos="2835"/>
        </w:tabs>
      </w:pPr>
      <w:r w:rsidRPr="00943D4C">
        <w:tab/>
        <w:t>6</w:t>
      </w:r>
      <w:r w:rsidRPr="00943D4C">
        <w:rPr>
          <w:vertAlign w:val="superscript"/>
        </w:rPr>
        <w:t>th</w:t>
      </w:r>
      <w:r w:rsidRPr="00943D4C">
        <w:t xml:space="preserve"> ACT:</w:t>
      </w:r>
      <w:r w:rsidRPr="00943D4C">
        <w:tab/>
        <w:t>UTRAN</w:t>
      </w:r>
    </w:p>
    <w:p w14:paraId="5D8B4EE0"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PLMN:</w:t>
      </w:r>
      <w:r w:rsidRPr="00943D4C">
        <w:tab/>
        <w:t>244 005</w:t>
      </w:r>
    </w:p>
    <w:p w14:paraId="445DD1D9" w14:textId="77777777" w:rsidR="002536E4" w:rsidRPr="00943D4C" w:rsidRDefault="002536E4" w:rsidP="002536E4">
      <w:pPr>
        <w:pStyle w:val="EW"/>
        <w:tabs>
          <w:tab w:val="left" w:pos="2835"/>
        </w:tabs>
      </w:pPr>
      <w:r w:rsidRPr="00943D4C">
        <w:tab/>
        <w:t>7</w:t>
      </w:r>
      <w:r w:rsidRPr="00943D4C">
        <w:rPr>
          <w:vertAlign w:val="superscript"/>
        </w:rPr>
        <w:t>th</w:t>
      </w:r>
      <w:r w:rsidRPr="00943D4C">
        <w:t xml:space="preserve"> ACT:</w:t>
      </w:r>
      <w:r w:rsidRPr="00943D4C">
        <w:tab/>
      </w:r>
      <w:r>
        <w:t>NG-RAN</w:t>
      </w:r>
    </w:p>
    <w:p w14:paraId="5E484FF1"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PLMN:</w:t>
      </w:r>
      <w:r w:rsidRPr="00943D4C">
        <w:tab/>
        <w:t>244 081</w:t>
      </w:r>
    </w:p>
    <w:p w14:paraId="172FAFCA" w14:textId="77777777" w:rsidR="002536E4" w:rsidRPr="00943D4C" w:rsidRDefault="002536E4" w:rsidP="002536E4">
      <w:pPr>
        <w:pStyle w:val="EW"/>
        <w:tabs>
          <w:tab w:val="left" w:pos="2835"/>
        </w:tabs>
      </w:pPr>
      <w:r w:rsidRPr="00943D4C">
        <w:tab/>
        <w:t>8</w:t>
      </w:r>
      <w:r w:rsidRPr="00943D4C">
        <w:rPr>
          <w:vertAlign w:val="superscript"/>
        </w:rPr>
        <w:t>th</w:t>
      </w:r>
      <w:r w:rsidRPr="00943D4C">
        <w:t xml:space="preserve"> ACT:</w:t>
      </w:r>
      <w:r w:rsidRPr="00943D4C">
        <w:tab/>
        <w:t>UTRAN</w:t>
      </w:r>
    </w:p>
    <w:p w14:paraId="1B7786B1"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PLMN:</w:t>
      </w:r>
      <w:r w:rsidRPr="00943D4C">
        <w:tab/>
        <w:t>244 007</w:t>
      </w:r>
    </w:p>
    <w:p w14:paraId="5376F184" w14:textId="77777777" w:rsidR="002536E4" w:rsidRPr="00943D4C" w:rsidRDefault="002536E4" w:rsidP="002536E4">
      <w:pPr>
        <w:pStyle w:val="EW"/>
        <w:tabs>
          <w:tab w:val="left" w:pos="2835"/>
        </w:tabs>
      </w:pPr>
      <w:r w:rsidRPr="00943D4C">
        <w:tab/>
        <w:t>9</w:t>
      </w:r>
      <w:r w:rsidRPr="00943D4C">
        <w:rPr>
          <w:vertAlign w:val="superscript"/>
        </w:rPr>
        <w:t>th</w:t>
      </w:r>
      <w:r w:rsidRPr="00943D4C">
        <w:t xml:space="preserve"> ACT:</w:t>
      </w:r>
      <w:r w:rsidRPr="00943D4C">
        <w:tab/>
        <w:t>UTRAN</w:t>
      </w:r>
    </w:p>
    <w:p w14:paraId="151C3E28"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PLMN:</w:t>
      </w:r>
      <w:r w:rsidRPr="00943D4C">
        <w:tab/>
        <w:t>244 008</w:t>
      </w:r>
    </w:p>
    <w:p w14:paraId="778938E7" w14:textId="77777777" w:rsidR="002536E4" w:rsidRPr="00943D4C" w:rsidRDefault="002536E4" w:rsidP="002536E4">
      <w:pPr>
        <w:pStyle w:val="EW"/>
        <w:tabs>
          <w:tab w:val="left" w:pos="2835"/>
        </w:tabs>
      </w:pPr>
      <w:r w:rsidRPr="00943D4C">
        <w:tab/>
        <w:t>10</w:t>
      </w:r>
      <w:r w:rsidRPr="00943D4C">
        <w:rPr>
          <w:vertAlign w:val="superscript"/>
        </w:rPr>
        <w:t>th</w:t>
      </w:r>
      <w:r w:rsidRPr="00943D4C">
        <w:t xml:space="preserve"> ACT:</w:t>
      </w:r>
      <w:r w:rsidRPr="00943D4C">
        <w:tab/>
        <w:t>E-UTRAN</w:t>
      </w:r>
    </w:p>
    <w:p w14:paraId="6658F4D8"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PLMN:</w:t>
      </w:r>
      <w:r w:rsidRPr="00943D4C">
        <w:tab/>
        <w:t>244 009</w:t>
      </w:r>
    </w:p>
    <w:p w14:paraId="7DB5F747" w14:textId="77777777" w:rsidR="002536E4" w:rsidRPr="00943D4C" w:rsidRDefault="002536E4" w:rsidP="002536E4">
      <w:pPr>
        <w:pStyle w:val="EW"/>
        <w:tabs>
          <w:tab w:val="left" w:pos="2835"/>
        </w:tabs>
      </w:pPr>
      <w:r w:rsidRPr="00943D4C">
        <w:tab/>
        <w:t>11</w:t>
      </w:r>
      <w:r w:rsidRPr="00943D4C">
        <w:rPr>
          <w:vertAlign w:val="superscript"/>
        </w:rPr>
        <w:t>th</w:t>
      </w:r>
      <w:r w:rsidRPr="00943D4C">
        <w:t xml:space="preserve"> ACT:</w:t>
      </w:r>
      <w:r w:rsidRPr="00943D4C">
        <w:tab/>
        <w:t>UTRAN</w:t>
      </w:r>
    </w:p>
    <w:p w14:paraId="48DC65D0" w14:textId="77777777" w:rsidR="002536E4" w:rsidRPr="00943D4C" w:rsidRDefault="002536E4" w:rsidP="002536E4">
      <w:pPr>
        <w:pStyle w:val="EW"/>
        <w:tabs>
          <w:tab w:val="left" w:pos="2835"/>
        </w:tabs>
      </w:pPr>
      <w:r w:rsidRPr="00943D4C">
        <w:tab/>
        <w:t>12</w:t>
      </w:r>
      <w:r w:rsidRPr="00943D4C">
        <w:rPr>
          <w:vertAlign w:val="superscript"/>
        </w:rPr>
        <w:t>th</w:t>
      </w:r>
      <w:r w:rsidRPr="00943D4C">
        <w:t xml:space="preserve"> PLMN:</w:t>
      </w:r>
      <w:r w:rsidRPr="00943D4C">
        <w:tab/>
        <w:t>244 010</w:t>
      </w:r>
    </w:p>
    <w:p w14:paraId="4A3AC2B1" w14:textId="77777777" w:rsidR="002536E4" w:rsidRPr="00943D4C" w:rsidRDefault="002536E4" w:rsidP="002536E4">
      <w:pPr>
        <w:pStyle w:val="EX"/>
        <w:tabs>
          <w:tab w:val="left" w:pos="2835"/>
        </w:tabs>
      </w:pPr>
      <w:r w:rsidRPr="00943D4C">
        <w:tab/>
        <w:t>12</w:t>
      </w:r>
      <w:r w:rsidRPr="00943D4C">
        <w:rPr>
          <w:vertAlign w:val="superscript"/>
        </w:rPr>
        <w:t>th</w:t>
      </w:r>
      <w:r w:rsidRPr="00943D4C">
        <w:t xml:space="preserve"> ACT:</w:t>
      </w:r>
      <w:r w:rsidRPr="00943D4C">
        <w:tab/>
        <w:t>E-UTRAN</w:t>
      </w:r>
    </w:p>
    <w:p w14:paraId="4B4BC9E1" w14:textId="77777777" w:rsidR="002536E4" w:rsidRPr="00943D4C" w:rsidRDefault="002536E4" w:rsidP="002536E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943D4C" w14:paraId="447D446A" w14:textId="77777777" w:rsidTr="002E7EB2">
        <w:tc>
          <w:tcPr>
            <w:tcW w:w="907" w:type="dxa"/>
            <w:tcBorders>
              <w:top w:val="single" w:sz="4" w:space="0" w:color="auto"/>
              <w:left w:val="single" w:sz="4" w:space="0" w:color="auto"/>
              <w:bottom w:val="single" w:sz="4" w:space="0" w:color="auto"/>
              <w:right w:val="single" w:sz="4" w:space="0" w:color="auto"/>
            </w:tcBorders>
          </w:tcPr>
          <w:p w14:paraId="358CA4D1" w14:textId="77777777" w:rsidR="002536E4" w:rsidRPr="00943D4C" w:rsidRDefault="002536E4" w:rsidP="002E7EB2">
            <w:pPr>
              <w:pStyle w:val="TAL"/>
            </w:pPr>
            <w:r w:rsidRPr="00943D4C">
              <w:t>Coding:</w:t>
            </w:r>
          </w:p>
        </w:tc>
        <w:tc>
          <w:tcPr>
            <w:tcW w:w="624" w:type="dxa"/>
            <w:tcBorders>
              <w:top w:val="single" w:sz="4" w:space="0" w:color="auto"/>
              <w:left w:val="single" w:sz="4" w:space="0" w:color="auto"/>
              <w:bottom w:val="single" w:sz="4" w:space="0" w:color="auto"/>
              <w:right w:val="single" w:sz="4" w:space="0" w:color="auto"/>
            </w:tcBorders>
          </w:tcPr>
          <w:p w14:paraId="6F9BA4DD" w14:textId="77777777" w:rsidR="002536E4" w:rsidRPr="00956F04" w:rsidRDefault="002536E4" w:rsidP="002E7EB2">
            <w:pPr>
              <w:pStyle w:val="TAL"/>
              <w:rPr>
                <w:b/>
                <w:bCs/>
              </w:rPr>
            </w:pPr>
            <w:r w:rsidRPr="00956F04">
              <w:rPr>
                <w:b/>
                <w:bCs/>
              </w:rPr>
              <w:t>B1</w:t>
            </w:r>
          </w:p>
        </w:tc>
        <w:tc>
          <w:tcPr>
            <w:tcW w:w="624" w:type="dxa"/>
            <w:tcBorders>
              <w:top w:val="single" w:sz="4" w:space="0" w:color="auto"/>
              <w:left w:val="single" w:sz="4" w:space="0" w:color="auto"/>
              <w:bottom w:val="single" w:sz="4" w:space="0" w:color="auto"/>
              <w:right w:val="single" w:sz="4" w:space="0" w:color="auto"/>
            </w:tcBorders>
          </w:tcPr>
          <w:p w14:paraId="4110A24E" w14:textId="77777777" w:rsidR="002536E4" w:rsidRPr="00956F04" w:rsidRDefault="002536E4" w:rsidP="002E7EB2">
            <w:pPr>
              <w:pStyle w:val="TAL"/>
              <w:rPr>
                <w:b/>
                <w:bCs/>
              </w:rPr>
            </w:pPr>
            <w:r w:rsidRPr="00956F04">
              <w:rPr>
                <w:b/>
                <w:bCs/>
              </w:rPr>
              <w:t>B2</w:t>
            </w:r>
          </w:p>
        </w:tc>
        <w:tc>
          <w:tcPr>
            <w:tcW w:w="624" w:type="dxa"/>
            <w:tcBorders>
              <w:top w:val="single" w:sz="4" w:space="0" w:color="auto"/>
              <w:left w:val="single" w:sz="4" w:space="0" w:color="auto"/>
              <w:bottom w:val="single" w:sz="4" w:space="0" w:color="auto"/>
              <w:right w:val="single" w:sz="4" w:space="0" w:color="auto"/>
            </w:tcBorders>
          </w:tcPr>
          <w:p w14:paraId="362F5318" w14:textId="77777777" w:rsidR="002536E4" w:rsidRPr="00956F04" w:rsidRDefault="002536E4" w:rsidP="002E7EB2">
            <w:pPr>
              <w:pStyle w:val="TAL"/>
              <w:rPr>
                <w:b/>
                <w:bCs/>
              </w:rPr>
            </w:pPr>
            <w:r w:rsidRPr="00956F04">
              <w:rPr>
                <w:b/>
                <w:bCs/>
              </w:rPr>
              <w:t>B3</w:t>
            </w:r>
          </w:p>
        </w:tc>
        <w:tc>
          <w:tcPr>
            <w:tcW w:w="624" w:type="dxa"/>
            <w:tcBorders>
              <w:top w:val="single" w:sz="4" w:space="0" w:color="auto"/>
              <w:left w:val="single" w:sz="4" w:space="0" w:color="auto"/>
              <w:bottom w:val="single" w:sz="4" w:space="0" w:color="auto"/>
              <w:right w:val="single" w:sz="4" w:space="0" w:color="auto"/>
            </w:tcBorders>
          </w:tcPr>
          <w:p w14:paraId="50938181" w14:textId="77777777" w:rsidR="002536E4" w:rsidRPr="00956F04" w:rsidRDefault="002536E4" w:rsidP="002E7EB2">
            <w:pPr>
              <w:pStyle w:val="TAL"/>
              <w:rPr>
                <w:b/>
                <w:bCs/>
              </w:rPr>
            </w:pPr>
            <w:r w:rsidRPr="00956F04">
              <w:rPr>
                <w:b/>
                <w:bCs/>
              </w:rPr>
              <w:t>B4</w:t>
            </w:r>
          </w:p>
        </w:tc>
        <w:tc>
          <w:tcPr>
            <w:tcW w:w="624" w:type="dxa"/>
            <w:tcBorders>
              <w:top w:val="single" w:sz="4" w:space="0" w:color="auto"/>
              <w:left w:val="single" w:sz="4" w:space="0" w:color="auto"/>
              <w:bottom w:val="single" w:sz="4" w:space="0" w:color="auto"/>
              <w:right w:val="single" w:sz="4" w:space="0" w:color="auto"/>
            </w:tcBorders>
          </w:tcPr>
          <w:p w14:paraId="45DC1E22" w14:textId="77777777" w:rsidR="002536E4" w:rsidRPr="00956F04" w:rsidRDefault="002536E4" w:rsidP="002E7EB2">
            <w:pPr>
              <w:pStyle w:val="TAL"/>
              <w:rPr>
                <w:b/>
                <w:bCs/>
              </w:rPr>
            </w:pPr>
            <w:r w:rsidRPr="00956F04">
              <w:rPr>
                <w:b/>
                <w:bCs/>
              </w:rPr>
              <w:t>B5</w:t>
            </w:r>
          </w:p>
        </w:tc>
        <w:tc>
          <w:tcPr>
            <w:tcW w:w="624" w:type="dxa"/>
            <w:tcBorders>
              <w:top w:val="single" w:sz="4" w:space="0" w:color="auto"/>
              <w:left w:val="single" w:sz="4" w:space="0" w:color="auto"/>
              <w:bottom w:val="single" w:sz="4" w:space="0" w:color="auto"/>
              <w:right w:val="single" w:sz="4" w:space="0" w:color="auto"/>
            </w:tcBorders>
          </w:tcPr>
          <w:p w14:paraId="287CEA40" w14:textId="77777777" w:rsidR="002536E4" w:rsidRPr="00956F04" w:rsidRDefault="002536E4" w:rsidP="002E7EB2">
            <w:pPr>
              <w:pStyle w:val="TAL"/>
              <w:rPr>
                <w:b/>
                <w:bCs/>
              </w:rPr>
            </w:pPr>
            <w:r w:rsidRPr="00956F04">
              <w:rPr>
                <w:b/>
                <w:bCs/>
              </w:rPr>
              <w:t>B6</w:t>
            </w:r>
          </w:p>
        </w:tc>
        <w:tc>
          <w:tcPr>
            <w:tcW w:w="624" w:type="dxa"/>
            <w:tcBorders>
              <w:top w:val="single" w:sz="4" w:space="0" w:color="auto"/>
              <w:left w:val="single" w:sz="4" w:space="0" w:color="auto"/>
              <w:bottom w:val="single" w:sz="4" w:space="0" w:color="auto"/>
              <w:right w:val="single" w:sz="4" w:space="0" w:color="auto"/>
            </w:tcBorders>
          </w:tcPr>
          <w:p w14:paraId="5B33624E" w14:textId="77777777" w:rsidR="002536E4" w:rsidRPr="00956F04" w:rsidRDefault="002536E4" w:rsidP="002E7EB2">
            <w:pPr>
              <w:pStyle w:val="TAL"/>
              <w:rPr>
                <w:b/>
                <w:bCs/>
              </w:rPr>
            </w:pPr>
            <w:r w:rsidRPr="00956F04">
              <w:rPr>
                <w:b/>
                <w:bCs/>
              </w:rPr>
              <w:t>B7</w:t>
            </w:r>
          </w:p>
        </w:tc>
        <w:tc>
          <w:tcPr>
            <w:tcW w:w="624" w:type="dxa"/>
            <w:tcBorders>
              <w:top w:val="single" w:sz="4" w:space="0" w:color="auto"/>
              <w:left w:val="single" w:sz="4" w:space="0" w:color="auto"/>
              <w:bottom w:val="single" w:sz="4" w:space="0" w:color="auto"/>
              <w:right w:val="single" w:sz="4" w:space="0" w:color="auto"/>
            </w:tcBorders>
          </w:tcPr>
          <w:p w14:paraId="5D4F27FF" w14:textId="77777777" w:rsidR="002536E4" w:rsidRPr="00956F04" w:rsidRDefault="002536E4" w:rsidP="002E7EB2">
            <w:pPr>
              <w:pStyle w:val="TAL"/>
              <w:rPr>
                <w:b/>
                <w:bCs/>
              </w:rPr>
            </w:pPr>
            <w:r w:rsidRPr="00956F04">
              <w:rPr>
                <w:b/>
                <w:bCs/>
              </w:rPr>
              <w:t>B8</w:t>
            </w:r>
          </w:p>
        </w:tc>
        <w:tc>
          <w:tcPr>
            <w:tcW w:w="624" w:type="dxa"/>
            <w:tcBorders>
              <w:top w:val="single" w:sz="4" w:space="0" w:color="auto"/>
              <w:left w:val="single" w:sz="4" w:space="0" w:color="auto"/>
              <w:bottom w:val="single" w:sz="4" w:space="0" w:color="auto"/>
              <w:right w:val="single" w:sz="4" w:space="0" w:color="auto"/>
            </w:tcBorders>
          </w:tcPr>
          <w:p w14:paraId="40BE3D6D" w14:textId="77777777" w:rsidR="002536E4" w:rsidRPr="00956F04" w:rsidRDefault="002536E4" w:rsidP="002E7EB2">
            <w:pPr>
              <w:pStyle w:val="TAL"/>
              <w:rPr>
                <w:b/>
                <w:bCs/>
              </w:rPr>
            </w:pPr>
            <w:r w:rsidRPr="00956F04">
              <w:rPr>
                <w:b/>
                <w:bCs/>
              </w:rPr>
              <w:t>B9</w:t>
            </w:r>
          </w:p>
        </w:tc>
        <w:tc>
          <w:tcPr>
            <w:tcW w:w="624" w:type="dxa"/>
            <w:tcBorders>
              <w:top w:val="single" w:sz="4" w:space="0" w:color="auto"/>
              <w:left w:val="single" w:sz="4" w:space="0" w:color="auto"/>
              <w:bottom w:val="single" w:sz="4" w:space="0" w:color="auto"/>
              <w:right w:val="single" w:sz="4" w:space="0" w:color="auto"/>
            </w:tcBorders>
          </w:tcPr>
          <w:p w14:paraId="5D4745A1" w14:textId="77777777" w:rsidR="002536E4" w:rsidRPr="00956F04" w:rsidRDefault="002536E4" w:rsidP="002E7EB2">
            <w:pPr>
              <w:pStyle w:val="TAL"/>
              <w:rPr>
                <w:b/>
                <w:bCs/>
              </w:rPr>
            </w:pPr>
            <w:r w:rsidRPr="00956F04">
              <w:rPr>
                <w:b/>
                <w:bCs/>
              </w:rPr>
              <w:t>B10</w:t>
            </w:r>
          </w:p>
        </w:tc>
        <w:tc>
          <w:tcPr>
            <w:tcW w:w="624" w:type="dxa"/>
            <w:tcBorders>
              <w:top w:val="single" w:sz="4" w:space="0" w:color="auto"/>
              <w:left w:val="single" w:sz="4" w:space="0" w:color="auto"/>
              <w:bottom w:val="single" w:sz="4" w:space="0" w:color="auto"/>
              <w:right w:val="single" w:sz="4" w:space="0" w:color="auto"/>
            </w:tcBorders>
          </w:tcPr>
          <w:p w14:paraId="124712D3" w14:textId="77777777" w:rsidR="002536E4" w:rsidRPr="00956F04" w:rsidRDefault="002536E4" w:rsidP="002E7EB2">
            <w:pPr>
              <w:pStyle w:val="TAL"/>
              <w:rPr>
                <w:b/>
                <w:bCs/>
              </w:rPr>
            </w:pPr>
            <w:r w:rsidRPr="00956F04">
              <w:rPr>
                <w:b/>
                <w:bCs/>
              </w:rPr>
              <w:t>B11</w:t>
            </w:r>
          </w:p>
        </w:tc>
        <w:tc>
          <w:tcPr>
            <w:tcW w:w="624" w:type="dxa"/>
            <w:tcBorders>
              <w:top w:val="single" w:sz="4" w:space="0" w:color="auto"/>
              <w:left w:val="single" w:sz="4" w:space="0" w:color="auto"/>
              <w:bottom w:val="single" w:sz="4" w:space="0" w:color="auto"/>
              <w:right w:val="single" w:sz="4" w:space="0" w:color="auto"/>
            </w:tcBorders>
          </w:tcPr>
          <w:p w14:paraId="4BA9DA41" w14:textId="77777777" w:rsidR="002536E4" w:rsidRPr="00956F04" w:rsidRDefault="002536E4" w:rsidP="002E7EB2">
            <w:pPr>
              <w:pStyle w:val="TAL"/>
              <w:rPr>
                <w:b/>
                <w:bCs/>
              </w:rPr>
            </w:pPr>
            <w:r w:rsidRPr="00956F04">
              <w:rPr>
                <w:b/>
                <w:bCs/>
              </w:rPr>
              <w:t>B12</w:t>
            </w:r>
          </w:p>
        </w:tc>
        <w:tc>
          <w:tcPr>
            <w:tcW w:w="624" w:type="dxa"/>
            <w:tcBorders>
              <w:top w:val="single" w:sz="4" w:space="0" w:color="auto"/>
              <w:left w:val="single" w:sz="4" w:space="0" w:color="auto"/>
              <w:bottom w:val="single" w:sz="4" w:space="0" w:color="auto"/>
              <w:right w:val="single" w:sz="4" w:space="0" w:color="auto"/>
            </w:tcBorders>
          </w:tcPr>
          <w:p w14:paraId="4E26D2E5" w14:textId="77777777" w:rsidR="002536E4" w:rsidRPr="00956F04" w:rsidRDefault="002536E4" w:rsidP="002E7EB2">
            <w:pPr>
              <w:pStyle w:val="TAL"/>
              <w:rPr>
                <w:b/>
                <w:bCs/>
              </w:rPr>
            </w:pPr>
            <w:r w:rsidRPr="00956F04">
              <w:rPr>
                <w:b/>
                <w:bCs/>
              </w:rPr>
              <w:t>B13</w:t>
            </w:r>
          </w:p>
        </w:tc>
        <w:tc>
          <w:tcPr>
            <w:tcW w:w="624" w:type="dxa"/>
            <w:tcBorders>
              <w:top w:val="single" w:sz="4" w:space="0" w:color="auto"/>
              <w:left w:val="single" w:sz="4" w:space="0" w:color="auto"/>
              <w:bottom w:val="single" w:sz="4" w:space="0" w:color="auto"/>
              <w:right w:val="single" w:sz="4" w:space="0" w:color="auto"/>
            </w:tcBorders>
          </w:tcPr>
          <w:p w14:paraId="42756885" w14:textId="77777777" w:rsidR="002536E4" w:rsidRPr="00956F04" w:rsidRDefault="002536E4" w:rsidP="002E7EB2">
            <w:pPr>
              <w:pStyle w:val="TAL"/>
              <w:rPr>
                <w:b/>
                <w:bCs/>
              </w:rPr>
            </w:pPr>
            <w:r w:rsidRPr="00956F04">
              <w:rPr>
                <w:b/>
                <w:bCs/>
              </w:rPr>
              <w:t>B14</w:t>
            </w:r>
          </w:p>
        </w:tc>
        <w:tc>
          <w:tcPr>
            <w:tcW w:w="624" w:type="dxa"/>
            <w:tcBorders>
              <w:top w:val="single" w:sz="4" w:space="0" w:color="auto"/>
              <w:left w:val="single" w:sz="4" w:space="0" w:color="auto"/>
              <w:bottom w:val="single" w:sz="4" w:space="0" w:color="auto"/>
              <w:right w:val="single" w:sz="4" w:space="0" w:color="auto"/>
            </w:tcBorders>
          </w:tcPr>
          <w:p w14:paraId="2D377B2D" w14:textId="77777777" w:rsidR="002536E4" w:rsidRPr="00956F04" w:rsidRDefault="002536E4" w:rsidP="002E7EB2">
            <w:pPr>
              <w:pStyle w:val="TAL"/>
              <w:rPr>
                <w:b/>
                <w:bCs/>
              </w:rPr>
            </w:pPr>
            <w:r w:rsidRPr="00956F04">
              <w:rPr>
                <w:b/>
                <w:bCs/>
              </w:rPr>
              <w:t>B15</w:t>
            </w:r>
          </w:p>
        </w:tc>
      </w:tr>
      <w:tr w:rsidR="002536E4" w:rsidRPr="00943D4C" w14:paraId="1D316F65" w14:textId="77777777" w:rsidTr="002E7EB2">
        <w:tc>
          <w:tcPr>
            <w:tcW w:w="907" w:type="dxa"/>
            <w:tcBorders>
              <w:top w:val="single" w:sz="4" w:space="0" w:color="auto"/>
              <w:left w:val="single" w:sz="4" w:space="0" w:color="auto"/>
              <w:bottom w:val="single" w:sz="4" w:space="0" w:color="auto"/>
              <w:right w:val="single" w:sz="4" w:space="0" w:color="auto"/>
            </w:tcBorders>
          </w:tcPr>
          <w:p w14:paraId="14B672E6" w14:textId="77777777" w:rsidR="002536E4" w:rsidRPr="00943D4C" w:rsidRDefault="002536E4" w:rsidP="002E7EB2">
            <w:pPr>
              <w:pStyle w:val="TAL"/>
            </w:pPr>
            <w:r w:rsidRPr="00943D4C">
              <w:t>Hex</w:t>
            </w:r>
          </w:p>
        </w:tc>
        <w:tc>
          <w:tcPr>
            <w:tcW w:w="624" w:type="dxa"/>
            <w:tcBorders>
              <w:top w:val="single" w:sz="4" w:space="0" w:color="auto"/>
              <w:left w:val="single" w:sz="4" w:space="0" w:color="auto"/>
              <w:bottom w:val="single" w:sz="4" w:space="0" w:color="auto"/>
              <w:right w:val="single" w:sz="4" w:space="0" w:color="auto"/>
            </w:tcBorders>
          </w:tcPr>
          <w:p w14:paraId="366293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EC58808"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7B009C3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176710D"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7DBF60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C7A89D7"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406DD64"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0668088B"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01C6D5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3D9BD9A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EF9D235"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101FC5D"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743B7611"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82D54CD"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6E1B023A" w14:textId="77777777" w:rsidR="002536E4" w:rsidRPr="00943D4C" w:rsidRDefault="002536E4" w:rsidP="002E7EB2">
            <w:pPr>
              <w:pStyle w:val="TAL"/>
            </w:pPr>
            <w:r w:rsidRPr="00943D4C">
              <w:t>0</w:t>
            </w:r>
            <w:r>
              <w:t>0</w:t>
            </w:r>
          </w:p>
        </w:tc>
      </w:tr>
      <w:tr w:rsidR="002536E4" w:rsidRPr="00943D4C" w14:paraId="695A9E2F" w14:textId="77777777" w:rsidTr="002E7EB2">
        <w:tc>
          <w:tcPr>
            <w:tcW w:w="907" w:type="dxa"/>
            <w:tcBorders>
              <w:top w:val="single" w:sz="4" w:space="0" w:color="auto"/>
              <w:right w:val="single" w:sz="4" w:space="0" w:color="auto"/>
            </w:tcBorders>
          </w:tcPr>
          <w:p w14:paraId="0C8B4724"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34F490" w14:textId="77777777" w:rsidR="002536E4" w:rsidRPr="00956F04" w:rsidRDefault="002536E4" w:rsidP="002E7EB2">
            <w:pPr>
              <w:pStyle w:val="TAL"/>
              <w:rPr>
                <w:b/>
                <w:bCs/>
              </w:rPr>
            </w:pPr>
            <w:r w:rsidRPr="00956F04">
              <w:rPr>
                <w:b/>
                <w:bCs/>
              </w:rPr>
              <w:t>B16</w:t>
            </w:r>
          </w:p>
        </w:tc>
        <w:tc>
          <w:tcPr>
            <w:tcW w:w="624" w:type="dxa"/>
            <w:tcBorders>
              <w:top w:val="single" w:sz="4" w:space="0" w:color="auto"/>
              <w:left w:val="single" w:sz="4" w:space="0" w:color="auto"/>
              <w:bottom w:val="single" w:sz="4" w:space="0" w:color="auto"/>
              <w:right w:val="single" w:sz="4" w:space="0" w:color="auto"/>
            </w:tcBorders>
          </w:tcPr>
          <w:p w14:paraId="489712E7" w14:textId="77777777" w:rsidR="002536E4" w:rsidRPr="00956F04" w:rsidRDefault="002536E4" w:rsidP="002E7EB2">
            <w:pPr>
              <w:pStyle w:val="TAL"/>
              <w:rPr>
                <w:b/>
                <w:bCs/>
              </w:rPr>
            </w:pPr>
            <w:r w:rsidRPr="00956F04">
              <w:rPr>
                <w:b/>
                <w:bCs/>
              </w:rPr>
              <w:t>B17</w:t>
            </w:r>
          </w:p>
        </w:tc>
        <w:tc>
          <w:tcPr>
            <w:tcW w:w="624" w:type="dxa"/>
            <w:tcBorders>
              <w:top w:val="single" w:sz="4" w:space="0" w:color="auto"/>
              <w:left w:val="single" w:sz="4" w:space="0" w:color="auto"/>
              <w:bottom w:val="single" w:sz="4" w:space="0" w:color="auto"/>
              <w:right w:val="single" w:sz="4" w:space="0" w:color="auto"/>
            </w:tcBorders>
          </w:tcPr>
          <w:p w14:paraId="66BCF28B" w14:textId="77777777" w:rsidR="002536E4" w:rsidRPr="00956F04" w:rsidRDefault="002536E4" w:rsidP="002E7EB2">
            <w:pPr>
              <w:pStyle w:val="TAL"/>
              <w:rPr>
                <w:b/>
                <w:bCs/>
              </w:rPr>
            </w:pPr>
            <w:r w:rsidRPr="00956F04">
              <w:rPr>
                <w:b/>
                <w:bCs/>
              </w:rPr>
              <w:t>B18</w:t>
            </w:r>
          </w:p>
        </w:tc>
        <w:tc>
          <w:tcPr>
            <w:tcW w:w="624" w:type="dxa"/>
            <w:tcBorders>
              <w:top w:val="single" w:sz="4" w:space="0" w:color="auto"/>
              <w:left w:val="single" w:sz="4" w:space="0" w:color="auto"/>
              <w:bottom w:val="single" w:sz="4" w:space="0" w:color="auto"/>
              <w:right w:val="single" w:sz="4" w:space="0" w:color="auto"/>
            </w:tcBorders>
          </w:tcPr>
          <w:p w14:paraId="79B1BB66" w14:textId="77777777" w:rsidR="002536E4" w:rsidRPr="00956F04" w:rsidRDefault="002536E4" w:rsidP="002E7EB2">
            <w:pPr>
              <w:pStyle w:val="TAL"/>
              <w:rPr>
                <w:b/>
                <w:bCs/>
              </w:rPr>
            </w:pPr>
            <w:r w:rsidRPr="00956F04">
              <w:rPr>
                <w:b/>
                <w:bCs/>
              </w:rPr>
              <w:t>B19</w:t>
            </w:r>
          </w:p>
        </w:tc>
        <w:tc>
          <w:tcPr>
            <w:tcW w:w="624" w:type="dxa"/>
            <w:tcBorders>
              <w:top w:val="single" w:sz="4" w:space="0" w:color="auto"/>
              <w:left w:val="single" w:sz="4" w:space="0" w:color="auto"/>
              <w:bottom w:val="single" w:sz="4" w:space="0" w:color="auto"/>
              <w:right w:val="single" w:sz="4" w:space="0" w:color="auto"/>
            </w:tcBorders>
          </w:tcPr>
          <w:p w14:paraId="326F3064" w14:textId="77777777" w:rsidR="002536E4" w:rsidRPr="00956F04" w:rsidRDefault="002536E4" w:rsidP="002E7EB2">
            <w:pPr>
              <w:pStyle w:val="TAL"/>
              <w:rPr>
                <w:b/>
                <w:bCs/>
              </w:rPr>
            </w:pPr>
            <w:r w:rsidRPr="00956F04">
              <w:rPr>
                <w:b/>
                <w:bCs/>
              </w:rPr>
              <w:t>B20</w:t>
            </w:r>
          </w:p>
        </w:tc>
        <w:tc>
          <w:tcPr>
            <w:tcW w:w="624" w:type="dxa"/>
            <w:tcBorders>
              <w:top w:val="single" w:sz="4" w:space="0" w:color="auto"/>
              <w:left w:val="single" w:sz="4" w:space="0" w:color="auto"/>
              <w:bottom w:val="single" w:sz="4" w:space="0" w:color="auto"/>
              <w:right w:val="single" w:sz="4" w:space="0" w:color="auto"/>
            </w:tcBorders>
          </w:tcPr>
          <w:p w14:paraId="6EA03B60" w14:textId="77777777" w:rsidR="002536E4" w:rsidRPr="00956F04" w:rsidRDefault="002536E4" w:rsidP="002E7EB2">
            <w:pPr>
              <w:pStyle w:val="TAL"/>
              <w:rPr>
                <w:b/>
                <w:bCs/>
              </w:rPr>
            </w:pPr>
            <w:r w:rsidRPr="00956F04">
              <w:rPr>
                <w:b/>
                <w:bCs/>
              </w:rPr>
              <w:t>B21</w:t>
            </w:r>
          </w:p>
        </w:tc>
        <w:tc>
          <w:tcPr>
            <w:tcW w:w="624" w:type="dxa"/>
            <w:tcBorders>
              <w:top w:val="single" w:sz="4" w:space="0" w:color="auto"/>
              <w:left w:val="single" w:sz="4" w:space="0" w:color="auto"/>
              <w:bottom w:val="single" w:sz="4" w:space="0" w:color="auto"/>
              <w:right w:val="single" w:sz="4" w:space="0" w:color="auto"/>
            </w:tcBorders>
          </w:tcPr>
          <w:p w14:paraId="1412C3EB" w14:textId="77777777" w:rsidR="002536E4" w:rsidRPr="00956F04" w:rsidRDefault="002536E4" w:rsidP="002E7EB2">
            <w:pPr>
              <w:pStyle w:val="TAL"/>
              <w:rPr>
                <w:b/>
                <w:bCs/>
              </w:rPr>
            </w:pPr>
            <w:r w:rsidRPr="00956F04">
              <w:rPr>
                <w:b/>
                <w:bCs/>
              </w:rPr>
              <w:t>B22</w:t>
            </w:r>
          </w:p>
        </w:tc>
        <w:tc>
          <w:tcPr>
            <w:tcW w:w="624" w:type="dxa"/>
            <w:tcBorders>
              <w:top w:val="single" w:sz="4" w:space="0" w:color="auto"/>
              <w:left w:val="single" w:sz="4" w:space="0" w:color="auto"/>
              <w:bottom w:val="single" w:sz="4" w:space="0" w:color="auto"/>
              <w:right w:val="single" w:sz="4" w:space="0" w:color="auto"/>
            </w:tcBorders>
          </w:tcPr>
          <w:p w14:paraId="2EF2D388" w14:textId="77777777" w:rsidR="002536E4" w:rsidRPr="00956F04" w:rsidRDefault="002536E4" w:rsidP="002E7EB2">
            <w:pPr>
              <w:pStyle w:val="TAL"/>
              <w:rPr>
                <w:b/>
                <w:bCs/>
              </w:rPr>
            </w:pPr>
            <w:r w:rsidRPr="00956F04">
              <w:rPr>
                <w:b/>
                <w:bCs/>
              </w:rPr>
              <w:t>B23</w:t>
            </w:r>
          </w:p>
        </w:tc>
        <w:tc>
          <w:tcPr>
            <w:tcW w:w="624" w:type="dxa"/>
            <w:tcBorders>
              <w:top w:val="single" w:sz="4" w:space="0" w:color="auto"/>
              <w:left w:val="single" w:sz="4" w:space="0" w:color="auto"/>
              <w:bottom w:val="single" w:sz="4" w:space="0" w:color="auto"/>
              <w:right w:val="single" w:sz="4" w:space="0" w:color="auto"/>
            </w:tcBorders>
          </w:tcPr>
          <w:p w14:paraId="34A9D4FC" w14:textId="77777777" w:rsidR="002536E4" w:rsidRPr="00956F04" w:rsidRDefault="002536E4" w:rsidP="002E7EB2">
            <w:pPr>
              <w:pStyle w:val="TAL"/>
              <w:rPr>
                <w:b/>
                <w:bCs/>
              </w:rPr>
            </w:pPr>
            <w:r w:rsidRPr="00956F04">
              <w:rPr>
                <w:b/>
                <w:bCs/>
              </w:rPr>
              <w:t>B24</w:t>
            </w:r>
          </w:p>
        </w:tc>
        <w:tc>
          <w:tcPr>
            <w:tcW w:w="624" w:type="dxa"/>
            <w:tcBorders>
              <w:top w:val="single" w:sz="4" w:space="0" w:color="auto"/>
              <w:left w:val="single" w:sz="4" w:space="0" w:color="auto"/>
              <w:bottom w:val="single" w:sz="4" w:space="0" w:color="auto"/>
              <w:right w:val="single" w:sz="4" w:space="0" w:color="auto"/>
            </w:tcBorders>
          </w:tcPr>
          <w:p w14:paraId="725C9372" w14:textId="77777777" w:rsidR="002536E4" w:rsidRPr="00956F04" w:rsidRDefault="002536E4" w:rsidP="002E7EB2">
            <w:pPr>
              <w:pStyle w:val="TAL"/>
              <w:rPr>
                <w:b/>
                <w:bCs/>
              </w:rPr>
            </w:pPr>
            <w:r w:rsidRPr="00956F04">
              <w:rPr>
                <w:b/>
                <w:bCs/>
              </w:rPr>
              <w:t>B25</w:t>
            </w:r>
          </w:p>
        </w:tc>
        <w:tc>
          <w:tcPr>
            <w:tcW w:w="624" w:type="dxa"/>
            <w:tcBorders>
              <w:top w:val="single" w:sz="4" w:space="0" w:color="auto"/>
              <w:left w:val="single" w:sz="4" w:space="0" w:color="auto"/>
              <w:bottom w:val="single" w:sz="4" w:space="0" w:color="auto"/>
              <w:right w:val="single" w:sz="4" w:space="0" w:color="auto"/>
            </w:tcBorders>
          </w:tcPr>
          <w:p w14:paraId="64917CB0" w14:textId="77777777" w:rsidR="002536E4" w:rsidRPr="00956F04" w:rsidRDefault="002536E4" w:rsidP="002E7EB2">
            <w:pPr>
              <w:pStyle w:val="TAL"/>
              <w:rPr>
                <w:b/>
                <w:bCs/>
              </w:rPr>
            </w:pPr>
            <w:r w:rsidRPr="00956F04">
              <w:rPr>
                <w:b/>
                <w:bCs/>
              </w:rPr>
              <w:t>B26</w:t>
            </w:r>
          </w:p>
        </w:tc>
        <w:tc>
          <w:tcPr>
            <w:tcW w:w="624" w:type="dxa"/>
            <w:tcBorders>
              <w:top w:val="single" w:sz="4" w:space="0" w:color="auto"/>
              <w:left w:val="single" w:sz="4" w:space="0" w:color="auto"/>
              <w:bottom w:val="single" w:sz="4" w:space="0" w:color="auto"/>
              <w:right w:val="single" w:sz="4" w:space="0" w:color="auto"/>
            </w:tcBorders>
          </w:tcPr>
          <w:p w14:paraId="3C696AF1" w14:textId="77777777" w:rsidR="002536E4" w:rsidRPr="00956F04" w:rsidRDefault="002536E4" w:rsidP="002E7EB2">
            <w:pPr>
              <w:pStyle w:val="TAL"/>
              <w:rPr>
                <w:b/>
                <w:bCs/>
              </w:rPr>
            </w:pPr>
            <w:r w:rsidRPr="00956F04">
              <w:rPr>
                <w:b/>
                <w:bCs/>
              </w:rPr>
              <w:t>B27</w:t>
            </w:r>
          </w:p>
        </w:tc>
        <w:tc>
          <w:tcPr>
            <w:tcW w:w="624" w:type="dxa"/>
            <w:tcBorders>
              <w:top w:val="single" w:sz="4" w:space="0" w:color="auto"/>
              <w:left w:val="single" w:sz="4" w:space="0" w:color="auto"/>
              <w:bottom w:val="single" w:sz="4" w:space="0" w:color="auto"/>
              <w:right w:val="single" w:sz="4" w:space="0" w:color="auto"/>
            </w:tcBorders>
          </w:tcPr>
          <w:p w14:paraId="333874D2" w14:textId="77777777" w:rsidR="002536E4" w:rsidRPr="00956F04" w:rsidRDefault="002536E4" w:rsidP="002E7EB2">
            <w:pPr>
              <w:pStyle w:val="TAL"/>
              <w:rPr>
                <w:b/>
                <w:bCs/>
              </w:rPr>
            </w:pPr>
            <w:r w:rsidRPr="00956F04">
              <w:rPr>
                <w:b/>
                <w:bCs/>
              </w:rPr>
              <w:t>B28</w:t>
            </w:r>
          </w:p>
        </w:tc>
        <w:tc>
          <w:tcPr>
            <w:tcW w:w="624" w:type="dxa"/>
            <w:tcBorders>
              <w:top w:val="single" w:sz="4" w:space="0" w:color="auto"/>
              <w:left w:val="single" w:sz="4" w:space="0" w:color="auto"/>
              <w:bottom w:val="single" w:sz="4" w:space="0" w:color="auto"/>
              <w:right w:val="single" w:sz="4" w:space="0" w:color="auto"/>
            </w:tcBorders>
          </w:tcPr>
          <w:p w14:paraId="17E66AE4" w14:textId="77777777" w:rsidR="002536E4" w:rsidRPr="00956F04" w:rsidRDefault="002536E4" w:rsidP="002E7EB2">
            <w:pPr>
              <w:pStyle w:val="TAL"/>
              <w:rPr>
                <w:b/>
                <w:bCs/>
              </w:rPr>
            </w:pPr>
            <w:r w:rsidRPr="00956F04">
              <w:rPr>
                <w:b/>
                <w:bCs/>
              </w:rPr>
              <w:t>B29</w:t>
            </w:r>
          </w:p>
        </w:tc>
        <w:tc>
          <w:tcPr>
            <w:tcW w:w="624" w:type="dxa"/>
            <w:tcBorders>
              <w:top w:val="single" w:sz="4" w:space="0" w:color="auto"/>
              <w:left w:val="single" w:sz="4" w:space="0" w:color="auto"/>
              <w:bottom w:val="single" w:sz="4" w:space="0" w:color="auto"/>
              <w:right w:val="single" w:sz="4" w:space="0" w:color="auto"/>
            </w:tcBorders>
          </w:tcPr>
          <w:p w14:paraId="7D9F750E" w14:textId="77777777" w:rsidR="002536E4" w:rsidRPr="00956F04" w:rsidRDefault="002536E4" w:rsidP="002E7EB2">
            <w:pPr>
              <w:pStyle w:val="TAL"/>
              <w:rPr>
                <w:b/>
                <w:bCs/>
              </w:rPr>
            </w:pPr>
            <w:r w:rsidRPr="00956F04">
              <w:rPr>
                <w:b/>
                <w:bCs/>
              </w:rPr>
              <w:t>B30</w:t>
            </w:r>
          </w:p>
        </w:tc>
      </w:tr>
      <w:tr w:rsidR="002536E4" w:rsidRPr="00943D4C" w14:paraId="4F98498C" w14:textId="77777777" w:rsidTr="002E7EB2">
        <w:tc>
          <w:tcPr>
            <w:tcW w:w="907" w:type="dxa"/>
            <w:tcBorders>
              <w:right w:val="single" w:sz="4" w:space="0" w:color="auto"/>
            </w:tcBorders>
          </w:tcPr>
          <w:p w14:paraId="547353E7"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766B529"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6A40C37A" w14:textId="77777777" w:rsidR="002536E4" w:rsidRPr="00943D4C" w:rsidRDefault="002536E4" w:rsidP="002E7EB2">
            <w:pPr>
              <w:pStyle w:val="TAL"/>
            </w:pPr>
            <w:r w:rsidRPr="00943D4C">
              <w:t>24</w:t>
            </w:r>
          </w:p>
        </w:tc>
        <w:tc>
          <w:tcPr>
            <w:tcW w:w="624" w:type="dxa"/>
            <w:tcBorders>
              <w:top w:val="single" w:sz="4" w:space="0" w:color="auto"/>
              <w:left w:val="single" w:sz="4" w:space="0" w:color="auto"/>
              <w:bottom w:val="single" w:sz="4" w:space="0" w:color="auto"/>
              <w:right w:val="single" w:sz="4" w:space="0" w:color="auto"/>
            </w:tcBorders>
          </w:tcPr>
          <w:p w14:paraId="51981A80"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33D9204"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C17846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2D3F8BA2"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9DC9772" w14:textId="77777777" w:rsidR="002536E4" w:rsidRPr="00943D4C" w:rsidRDefault="002536E4" w:rsidP="002E7EB2">
            <w:pPr>
              <w:pStyle w:val="TAL"/>
            </w:pPr>
            <w:r w:rsidRPr="00943D4C">
              <w:t>34</w:t>
            </w:r>
          </w:p>
        </w:tc>
        <w:tc>
          <w:tcPr>
            <w:tcW w:w="624" w:type="dxa"/>
            <w:tcBorders>
              <w:top w:val="single" w:sz="4" w:space="0" w:color="auto"/>
              <w:left w:val="single" w:sz="4" w:space="0" w:color="auto"/>
              <w:bottom w:val="single" w:sz="4" w:space="0" w:color="auto"/>
              <w:right w:val="single" w:sz="4" w:space="0" w:color="auto"/>
            </w:tcBorders>
          </w:tcPr>
          <w:p w14:paraId="1EAAE93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DC11BE0" w14:textId="77777777" w:rsidR="002536E4" w:rsidRPr="00943D4C" w:rsidRDefault="002536E4" w:rsidP="002E7EB2">
            <w:pPr>
              <w:pStyle w:val="TAL"/>
            </w:pPr>
            <w:r>
              <w:t>02</w:t>
            </w:r>
          </w:p>
        </w:tc>
        <w:tc>
          <w:tcPr>
            <w:tcW w:w="624" w:type="dxa"/>
            <w:tcBorders>
              <w:top w:val="single" w:sz="4" w:space="0" w:color="auto"/>
              <w:left w:val="single" w:sz="4" w:space="0" w:color="auto"/>
              <w:bottom w:val="single" w:sz="4" w:space="0" w:color="auto"/>
              <w:right w:val="single" w:sz="4" w:space="0" w:color="auto"/>
            </w:tcBorders>
          </w:tcPr>
          <w:p w14:paraId="14572BC1" w14:textId="77777777" w:rsidR="002536E4" w:rsidRPr="00943D4C" w:rsidRDefault="002536E4" w:rsidP="002E7EB2">
            <w:pPr>
              <w:pStyle w:val="TAL"/>
            </w:pPr>
            <w:r w:rsidRPr="00943D4C">
              <w:t>0</w:t>
            </w:r>
            <w:r>
              <w:t>0</w:t>
            </w:r>
          </w:p>
        </w:tc>
        <w:tc>
          <w:tcPr>
            <w:tcW w:w="624" w:type="dxa"/>
            <w:tcBorders>
              <w:top w:val="single" w:sz="4" w:space="0" w:color="auto"/>
              <w:left w:val="single" w:sz="4" w:space="0" w:color="auto"/>
              <w:bottom w:val="single" w:sz="4" w:space="0" w:color="auto"/>
              <w:right w:val="single" w:sz="4" w:space="0" w:color="auto"/>
            </w:tcBorders>
          </w:tcPr>
          <w:p w14:paraId="6F365A9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3F082A" w14:textId="77777777" w:rsidR="002536E4" w:rsidRPr="00943D4C" w:rsidRDefault="002536E4" w:rsidP="002E7EB2">
            <w:pPr>
              <w:pStyle w:val="TAL"/>
            </w:pPr>
            <w:r w:rsidRPr="00943D4C">
              <w:t>44</w:t>
            </w:r>
          </w:p>
        </w:tc>
        <w:tc>
          <w:tcPr>
            <w:tcW w:w="624" w:type="dxa"/>
            <w:tcBorders>
              <w:top w:val="single" w:sz="4" w:space="0" w:color="auto"/>
              <w:left w:val="single" w:sz="4" w:space="0" w:color="auto"/>
              <w:bottom w:val="single" w:sz="4" w:space="0" w:color="auto"/>
              <w:right w:val="single" w:sz="4" w:space="0" w:color="auto"/>
            </w:tcBorders>
          </w:tcPr>
          <w:p w14:paraId="7428DF8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F149862"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3426CD21" w14:textId="77777777" w:rsidR="002536E4" w:rsidRPr="00943D4C" w:rsidRDefault="002536E4" w:rsidP="002E7EB2">
            <w:pPr>
              <w:pStyle w:val="TAL"/>
            </w:pPr>
            <w:r w:rsidRPr="00943D4C">
              <w:t>00</w:t>
            </w:r>
          </w:p>
        </w:tc>
      </w:tr>
      <w:tr w:rsidR="002536E4" w:rsidRPr="00943D4C" w14:paraId="45D380BC" w14:textId="77777777" w:rsidTr="002E7EB2">
        <w:tc>
          <w:tcPr>
            <w:tcW w:w="907" w:type="dxa"/>
            <w:tcBorders>
              <w:right w:val="single" w:sz="4" w:space="0" w:color="auto"/>
            </w:tcBorders>
          </w:tcPr>
          <w:p w14:paraId="204A628B"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60B32A70" w14:textId="77777777" w:rsidR="002536E4" w:rsidRPr="00956F04" w:rsidRDefault="002536E4" w:rsidP="002E7EB2">
            <w:pPr>
              <w:pStyle w:val="TAL"/>
              <w:rPr>
                <w:b/>
                <w:bCs/>
              </w:rPr>
            </w:pPr>
            <w:r w:rsidRPr="00956F04">
              <w:rPr>
                <w:b/>
                <w:bCs/>
              </w:rPr>
              <w:t>B31</w:t>
            </w:r>
          </w:p>
        </w:tc>
        <w:tc>
          <w:tcPr>
            <w:tcW w:w="624" w:type="dxa"/>
            <w:tcBorders>
              <w:top w:val="single" w:sz="4" w:space="0" w:color="auto"/>
              <w:left w:val="single" w:sz="4" w:space="0" w:color="auto"/>
              <w:bottom w:val="single" w:sz="4" w:space="0" w:color="auto"/>
              <w:right w:val="single" w:sz="4" w:space="0" w:color="auto"/>
            </w:tcBorders>
          </w:tcPr>
          <w:p w14:paraId="546FF084" w14:textId="77777777" w:rsidR="002536E4" w:rsidRPr="00956F04" w:rsidRDefault="002536E4" w:rsidP="002E7EB2">
            <w:pPr>
              <w:pStyle w:val="TAL"/>
              <w:rPr>
                <w:b/>
                <w:bCs/>
              </w:rPr>
            </w:pPr>
            <w:r w:rsidRPr="00956F04">
              <w:rPr>
                <w:b/>
                <w:bCs/>
              </w:rPr>
              <w:t>B32</w:t>
            </w:r>
          </w:p>
        </w:tc>
        <w:tc>
          <w:tcPr>
            <w:tcW w:w="624" w:type="dxa"/>
            <w:tcBorders>
              <w:top w:val="single" w:sz="4" w:space="0" w:color="auto"/>
              <w:left w:val="single" w:sz="4" w:space="0" w:color="auto"/>
              <w:bottom w:val="single" w:sz="4" w:space="0" w:color="auto"/>
              <w:right w:val="single" w:sz="4" w:space="0" w:color="auto"/>
            </w:tcBorders>
          </w:tcPr>
          <w:p w14:paraId="656ACC05" w14:textId="77777777" w:rsidR="002536E4" w:rsidRPr="00956F04" w:rsidRDefault="002536E4" w:rsidP="002E7EB2">
            <w:pPr>
              <w:pStyle w:val="TAL"/>
              <w:rPr>
                <w:b/>
                <w:bCs/>
              </w:rPr>
            </w:pPr>
            <w:r w:rsidRPr="00956F04">
              <w:rPr>
                <w:b/>
                <w:bCs/>
              </w:rPr>
              <w:t>B33</w:t>
            </w:r>
          </w:p>
        </w:tc>
        <w:tc>
          <w:tcPr>
            <w:tcW w:w="624" w:type="dxa"/>
            <w:tcBorders>
              <w:top w:val="single" w:sz="4" w:space="0" w:color="auto"/>
              <w:left w:val="single" w:sz="4" w:space="0" w:color="auto"/>
              <w:bottom w:val="single" w:sz="4" w:space="0" w:color="auto"/>
              <w:right w:val="single" w:sz="4" w:space="0" w:color="auto"/>
            </w:tcBorders>
          </w:tcPr>
          <w:p w14:paraId="4D21D460" w14:textId="77777777" w:rsidR="002536E4" w:rsidRPr="00956F04" w:rsidRDefault="002536E4" w:rsidP="002E7EB2">
            <w:pPr>
              <w:pStyle w:val="TAL"/>
              <w:rPr>
                <w:b/>
                <w:bCs/>
              </w:rPr>
            </w:pPr>
            <w:r w:rsidRPr="00956F04">
              <w:rPr>
                <w:b/>
                <w:bCs/>
              </w:rPr>
              <w:t>B34</w:t>
            </w:r>
          </w:p>
        </w:tc>
        <w:tc>
          <w:tcPr>
            <w:tcW w:w="624" w:type="dxa"/>
            <w:tcBorders>
              <w:top w:val="single" w:sz="4" w:space="0" w:color="auto"/>
              <w:left w:val="single" w:sz="4" w:space="0" w:color="auto"/>
              <w:bottom w:val="single" w:sz="4" w:space="0" w:color="auto"/>
              <w:right w:val="single" w:sz="4" w:space="0" w:color="auto"/>
            </w:tcBorders>
          </w:tcPr>
          <w:p w14:paraId="25DD4AAE" w14:textId="77777777" w:rsidR="002536E4" w:rsidRPr="00956F04" w:rsidRDefault="002536E4" w:rsidP="002E7EB2">
            <w:pPr>
              <w:pStyle w:val="TAL"/>
              <w:rPr>
                <w:b/>
                <w:bCs/>
              </w:rPr>
            </w:pPr>
            <w:r w:rsidRPr="00956F04">
              <w:rPr>
                <w:b/>
                <w:bCs/>
              </w:rPr>
              <w:t>B35</w:t>
            </w:r>
          </w:p>
        </w:tc>
        <w:tc>
          <w:tcPr>
            <w:tcW w:w="624" w:type="dxa"/>
            <w:tcBorders>
              <w:top w:val="single" w:sz="4" w:space="0" w:color="auto"/>
              <w:left w:val="single" w:sz="4" w:space="0" w:color="auto"/>
              <w:bottom w:val="single" w:sz="4" w:space="0" w:color="auto"/>
              <w:right w:val="single" w:sz="4" w:space="0" w:color="auto"/>
            </w:tcBorders>
          </w:tcPr>
          <w:p w14:paraId="3586CCF4" w14:textId="77777777" w:rsidR="002536E4" w:rsidRPr="00956F04" w:rsidRDefault="002536E4" w:rsidP="002E7EB2">
            <w:pPr>
              <w:pStyle w:val="TAL"/>
              <w:rPr>
                <w:b/>
                <w:bCs/>
              </w:rPr>
            </w:pPr>
            <w:r w:rsidRPr="00956F04">
              <w:rPr>
                <w:b/>
                <w:bCs/>
              </w:rPr>
              <w:t>B36</w:t>
            </w:r>
          </w:p>
        </w:tc>
        <w:tc>
          <w:tcPr>
            <w:tcW w:w="624" w:type="dxa"/>
            <w:tcBorders>
              <w:top w:val="single" w:sz="4" w:space="0" w:color="auto"/>
              <w:left w:val="single" w:sz="4" w:space="0" w:color="auto"/>
              <w:bottom w:val="single" w:sz="4" w:space="0" w:color="auto"/>
              <w:right w:val="single" w:sz="4" w:space="0" w:color="auto"/>
            </w:tcBorders>
          </w:tcPr>
          <w:p w14:paraId="0F717B05" w14:textId="77777777" w:rsidR="002536E4" w:rsidRPr="00956F04" w:rsidRDefault="002536E4" w:rsidP="002E7EB2">
            <w:pPr>
              <w:pStyle w:val="TAL"/>
              <w:rPr>
                <w:b/>
                <w:bCs/>
              </w:rPr>
            </w:pPr>
            <w:r w:rsidRPr="00956F04">
              <w:rPr>
                <w:b/>
                <w:bCs/>
              </w:rPr>
              <w:t>B37</w:t>
            </w:r>
          </w:p>
        </w:tc>
        <w:tc>
          <w:tcPr>
            <w:tcW w:w="624" w:type="dxa"/>
            <w:tcBorders>
              <w:top w:val="single" w:sz="4" w:space="0" w:color="auto"/>
              <w:left w:val="single" w:sz="4" w:space="0" w:color="auto"/>
              <w:bottom w:val="single" w:sz="4" w:space="0" w:color="auto"/>
              <w:right w:val="single" w:sz="4" w:space="0" w:color="auto"/>
            </w:tcBorders>
          </w:tcPr>
          <w:p w14:paraId="0F892225" w14:textId="77777777" w:rsidR="002536E4" w:rsidRPr="00956F04" w:rsidRDefault="002536E4" w:rsidP="002E7EB2">
            <w:pPr>
              <w:pStyle w:val="TAL"/>
              <w:rPr>
                <w:b/>
                <w:bCs/>
              </w:rPr>
            </w:pPr>
            <w:r w:rsidRPr="00956F04">
              <w:rPr>
                <w:b/>
                <w:bCs/>
              </w:rPr>
              <w:t>B38</w:t>
            </w:r>
          </w:p>
        </w:tc>
        <w:tc>
          <w:tcPr>
            <w:tcW w:w="624" w:type="dxa"/>
            <w:tcBorders>
              <w:top w:val="single" w:sz="4" w:space="0" w:color="auto"/>
              <w:left w:val="single" w:sz="4" w:space="0" w:color="auto"/>
              <w:bottom w:val="single" w:sz="4" w:space="0" w:color="auto"/>
              <w:right w:val="single" w:sz="4" w:space="0" w:color="auto"/>
            </w:tcBorders>
          </w:tcPr>
          <w:p w14:paraId="1AEFA92E" w14:textId="77777777" w:rsidR="002536E4" w:rsidRPr="00956F04" w:rsidRDefault="002536E4" w:rsidP="002E7EB2">
            <w:pPr>
              <w:pStyle w:val="TAL"/>
              <w:rPr>
                <w:b/>
                <w:bCs/>
              </w:rPr>
            </w:pPr>
            <w:r w:rsidRPr="00956F04">
              <w:rPr>
                <w:b/>
                <w:bCs/>
              </w:rPr>
              <w:t>B39</w:t>
            </w:r>
          </w:p>
        </w:tc>
        <w:tc>
          <w:tcPr>
            <w:tcW w:w="624" w:type="dxa"/>
            <w:tcBorders>
              <w:top w:val="single" w:sz="4" w:space="0" w:color="auto"/>
              <w:left w:val="single" w:sz="4" w:space="0" w:color="auto"/>
              <w:bottom w:val="single" w:sz="4" w:space="0" w:color="auto"/>
              <w:right w:val="single" w:sz="4" w:space="0" w:color="auto"/>
            </w:tcBorders>
          </w:tcPr>
          <w:p w14:paraId="773A04FA" w14:textId="77777777" w:rsidR="002536E4" w:rsidRPr="00956F04" w:rsidRDefault="002536E4" w:rsidP="002E7EB2">
            <w:pPr>
              <w:pStyle w:val="TAL"/>
              <w:rPr>
                <w:b/>
                <w:bCs/>
              </w:rPr>
            </w:pPr>
            <w:r w:rsidRPr="00956F04">
              <w:rPr>
                <w:b/>
                <w:bCs/>
              </w:rPr>
              <w:t>B40</w:t>
            </w:r>
          </w:p>
        </w:tc>
        <w:tc>
          <w:tcPr>
            <w:tcW w:w="624" w:type="dxa"/>
            <w:tcBorders>
              <w:top w:val="single" w:sz="4" w:space="0" w:color="auto"/>
              <w:left w:val="single" w:sz="4" w:space="0" w:color="auto"/>
              <w:bottom w:val="single" w:sz="4" w:space="0" w:color="auto"/>
              <w:right w:val="single" w:sz="4" w:space="0" w:color="auto"/>
            </w:tcBorders>
          </w:tcPr>
          <w:p w14:paraId="07DDDEAA" w14:textId="77777777" w:rsidR="002536E4" w:rsidRPr="00956F04" w:rsidRDefault="002536E4" w:rsidP="002E7EB2">
            <w:pPr>
              <w:pStyle w:val="TAL"/>
              <w:rPr>
                <w:b/>
                <w:bCs/>
              </w:rPr>
            </w:pPr>
            <w:r w:rsidRPr="00956F04">
              <w:rPr>
                <w:b/>
                <w:bCs/>
              </w:rPr>
              <w:t>B41</w:t>
            </w:r>
          </w:p>
        </w:tc>
        <w:tc>
          <w:tcPr>
            <w:tcW w:w="624" w:type="dxa"/>
            <w:tcBorders>
              <w:top w:val="single" w:sz="4" w:space="0" w:color="auto"/>
              <w:left w:val="single" w:sz="4" w:space="0" w:color="auto"/>
              <w:bottom w:val="single" w:sz="4" w:space="0" w:color="auto"/>
              <w:right w:val="single" w:sz="4" w:space="0" w:color="auto"/>
            </w:tcBorders>
          </w:tcPr>
          <w:p w14:paraId="65B3CC57" w14:textId="77777777" w:rsidR="002536E4" w:rsidRPr="00956F04" w:rsidRDefault="002536E4" w:rsidP="002E7EB2">
            <w:pPr>
              <w:pStyle w:val="TAL"/>
              <w:rPr>
                <w:b/>
                <w:bCs/>
              </w:rPr>
            </w:pPr>
            <w:r w:rsidRPr="00956F04">
              <w:rPr>
                <w:b/>
                <w:bCs/>
              </w:rPr>
              <w:t>B42</w:t>
            </w:r>
          </w:p>
        </w:tc>
        <w:tc>
          <w:tcPr>
            <w:tcW w:w="624" w:type="dxa"/>
            <w:tcBorders>
              <w:top w:val="single" w:sz="4" w:space="0" w:color="auto"/>
              <w:left w:val="single" w:sz="4" w:space="0" w:color="auto"/>
              <w:bottom w:val="single" w:sz="4" w:space="0" w:color="auto"/>
              <w:right w:val="single" w:sz="4" w:space="0" w:color="auto"/>
            </w:tcBorders>
          </w:tcPr>
          <w:p w14:paraId="3DB3025E" w14:textId="77777777" w:rsidR="002536E4" w:rsidRPr="00956F04" w:rsidRDefault="002536E4" w:rsidP="002E7EB2">
            <w:pPr>
              <w:pStyle w:val="TAL"/>
              <w:rPr>
                <w:b/>
                <w:bCs/>
              </w:rPr>
            </w:pPr>
            <w:r w:rsidRPr="00956F04">
              <w:rPr>
                <w:b/>
                <w:bCs/>
              </w:rPr>
              <w:t>B43</w:t>
            </w:r>
          </w:p>
        </w:tc>
        <w:tc>
          <w:tcPr>
            <w:tcW w:w="624" w:type="dxa"/>
            <w:tcBorders>
              <w:top w:val="single" w:sz="4" w:space="0" w:color="auto"/>
              <w:left w:val="single" w:sz="4" w:space="0" w:color="auto"/>
              <w:bottom w:val="single" w:sz="4" w:space="0" w:color="auto"/>
              <w:right w:val="single" w:sz="4" w:space="0" w:color="auto"/>
            </w:tcBorders>
          </w:tcPr>
          <w:p w14:paraId="176EA50C" w14:textId="77777777" w:rsidR="002536E4" w:rsidRPr="00956F04" w:rsidRDefault="002536E4" w:rsidP="002E7EB2">
            <w:pPr>
              <w:pStyle w:val="TAL"/>
              <w:rPr>
                <w:b/>
                <w:bCs/>
              </w:rPr>
            </w:pPr>
            <w:r w:rsidRPr="00956F04">
              <w:rPr>
                <w:b/>
                <w:bCs/>
              </w:rPr>
              <w:t>B44</w:t>
            </w:r>
          </w:p>
        </w:tc>
        <w:tc>
          <w:tcPr>
            <w:tcW w:w="624" w:type="dxa"/>
            <w:tcBorders>
              <w:top w:val="single" w:sz="4" w:space="0" w:color="auto"/>
              <w:left w:val="single" w:sz="4" w:space="0" w:color="auto"/>
              <w:bottom w:val="single" w:sz="4" w:space="0" w:color="auto"/>
              <w:right w:val="single" w:sz="4" w:space="0" w:color="auto"/>
            </w:tcBorders>
          </w:tcPr>
          <w:p w14:paraId="0ABE691F" w14:textId="77777777" w:rsidR="002536E4" w:rsidRPr="00956F04" w:rsidRDefault="002536E4" w:rsidP="002E7EB2">
            <w:pPr>
              <w:pStyle w:val="TAL"/>
              <w:rPr>
                <w:b/>
                <w:bCs/>
              </w:rPr>
            </w:pPr>
            <w:r w:rsidRPr="00956F04">
              <w:rPr>
                <w:b/>
                <w:bCs/>
              </w:rPr>
              <w:t>B45</w:t>
            </w:r>
          </w:p>
        </w:tc>
      </w:tr>
      <w:tr w:rsidR="002536E4" w:rsidRPr="00943D4C" w14:paraId="3CAE957D" w14:textId="77777777" w:rsidTr="002E7EB2">
        <w:tc>
          <w:tcPr>
            <w:tcW w:w="907" w:type="dxa"/>
            <w:tcBorders>
              <w:right w:val="single" w:sz="4" w:space="0" w:color="auto"/>
            </w:tcBorders>
          </w:tcPr>
          <w:p w14:paraId="5DFE8828"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08BA5AE6"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703DE066" w14:textId="77777777" w:rsidR="002536E4" w:rsidRPr="00943D4C" w:rsidRDefault="002536E4" w:rsidP="002E7EB2">
            <w:pPr>
              <w:pStyle w:val="TAL"/>
            </w:pPr>
            <w:r w:rsidRPr="00943D4C">
              <w:t>54</w:t>
            </w:r>
          </w:p>
        </w:tc>
        <w:tc>
          <w:tcPr>
            <w:tcW w:w="624" w:type="dxa"/>
            <w:tcBorders>
              <w:top w:val="single" w:sz="4" w:space="0" w:color="auto"/>
              <w:left w:val="single" w:sz="4" w:space="0" w:color="auto"/>
              <w:bottom w:val="single" w:sz="4" w:space="0" w:color="auto"/>
              <w:right w:val="single" w:sz="4" w:space="0" w:color="auto"/>
            </w:tcBorders>
          </w:tcPr>
          <w:p w14:paraId="10D6A7C3"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5EE9D50" w14:textId="77777777" w:rsidR="002536E4" w:rsidRPr="00943D4C" w:rsidRDefault="002536E4" w:rsidP="002E7EB2">
            <w:pPr>
              <w:pStyle w:val="TAL"/>
            </w:pPr>
            <w:r>
              <w:t>08</w:t>
            </w:r>
          </w:p>
        </w:tc>
        <w:tc>
          <w:tcPr>
            <w:tcW w:w="624" w:type="dxa"/>
            <w:tcBorders>
              <w:top w:val="single" w:sz="4" w:space="0" w:color="auto"/>
              <w:left w:val="single" w:sz="4" w:space="0" w:color="auto"/>
              <w:bottom w:val="single" w:sz="4" w:space="0" w:color="auto"/>
              <w:right w:val="single" w:sz="4" w:space="0" w:color="auto"/>
            </w:tcBorders>
          </w:tcPr>
          <w:p w14:paraId="7E15C5C0"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4503FBA"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35A9887B" w14:textId="77777777" w:rsidR="002536E4" w:rsidRPr="00943D4C" w:rsidRDefault="002536E4" w:rsidP="002E7EB2">
            <w:pPr>
              <w:pStyle w:val="TAL"/>
            </w:pPr>
            <w:r w:rsidRPr="00943D4C">
              <w:t>14</w:t>
            </w:r>
          </w:p>
        </w:tc>
        <w:tc>
          <w:tcPr>
            <w:tcW w:w="624" w:type="dxa"/>
            <w:tcBorders>
              <w:top w:val="single" w:sz="4" w:space="0" w:color="auto"/>
              <w:left w:val="single" w:sz="4" w:space="0" w:color="auto"/>
              <w:bottom w:val="single" w:sz="4" w:space="0" w:color="auto"/>
              <w:right w:val="single" w:sz="4" w:space="0" w:color="auto"/>
            </w:tcBorders>
          </w:tcPr>
          <w:p w14:paraId="43E59C38"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5AA6D966"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4DEEFBB7"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43B7744"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85B5919" w14:textId="77777777" w:rsidR="002536E4" w:rsidRPr="00943D4C" w:rsidRDefault="002536E4" w:rsidP="002E7EB2">
            <w:pPr>
              <w:pStyle w:val="TAL"/>
            </w:pPr>
            <w:r w:rsidRPr="00943D4C">
              <w:t>74</w:t>
            </w:r>
          </w:p>
        </w:tc>
        <w:tc>
          <w:tcPr>
            <w:tcW w:w="624" w:type="dxa"/>
            <w:tcBorders>
              <w:top w:val="single" w:sz="4" w:space="0" w:color="auto"/>
              <w:left w:val="single" w:sz="4" w:space="0" w:color="auto"/>
              <w:bottom w:val="single" w:sz="4" w:space="0" w:color="auto"/>
              <w:right w:val="single" w:sz="4" w:space="0" w:color="auto"/>
            </w:tcBorders>
          </w:tcPr>
          <w:p w14:paraId="4375F56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1F54BB7A"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10A8F43D" w14:textId="77777777" w:rsidR="002536E4" w:rsidRPr="00943D4C" w:rsidRDefault="002536E4" w:rsidP="002E7EB2">
            <w:pPr>
              <w:pStyle w:val="TAL"/>
            </w:pPr>
            <w:r w:rsidRPr="00943D4C">
              <w:t>00</w:t>
            </w:r>
          </w:p>
        </w:tc>
      </w:tr>
      <w:tr w:rsidR="002536E4" w:rsidRPr="00943D4C" w14:paraId="22249A20" w14:textId="77777777" w:rsidTr="002E7EB2">
        <w:tc>
          <w:tcPr>
            <w:tcW w:w="907" w:type="dxa"/>
            <w:tcBorders>
              <w:right w:val="single" w:sz="4" w:space="0" w:color="auto"/>
            </w:tcBorders>
          </w:tcPr>
          <w:p w14:paraId="10A9A146"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569CAB22" w14:textId="77777777" w:rsidR="002536E4" w:rsidRPr="00956F04" w:rsidRDefault="002536E4" w:rsidP="002E7EB2">
            <w:pPr>
              <w:pStyle w:val="TAL"/>
              <w:rPr>
                <w:b/>
                <w:bCs/>
              </w:rPr>
            </w:pPr>
            <w:r w:rsidRPr="00956F04">
              <w:rPr>
                <w:b/>
                <w:bCs/>
              </w:rPr>
              <w:t>B46</w:t>
            </w:r>
          </w:p>
        </w:tc>
        <w:tc>
          <w:tcPr>
            <w:tcW w:w="624" w:type="dxa"/>
            <w:tcBorders>
              <w:top w:val="single" w:sz="4" w:space="0" w:color="auto"/>
              <w:left w:val="single" w:sz="4" w:space="0" w:color="auto"/>
              <w:bottom w:val="single" w:sz="4" w:space="0" w:color="auto"/>
              <w:right w:val="single" w:sz="4" w:space="0" w:color="auto"/>
            </w:tcBorders>
          </w:tcPr>
          <w:p w14:paraId="535E13BD" w14:textId="77777777" w:rsidR="002536E4" w:rsidRPr="00956F04" w:rsidRDefault="002536E4" w:rsidP="002E7EB2">
            <w:pPr>
              <w:pStyle w:val="TAL"/>
              <w:rPr>
                <w:b/>
                <w:bCs/>
              </w:rPr>
            </w:pPr>
            <w:r w:rsidRPr="00956F04">
              <w:rPr>
                <w:b/>
                <w:bCs/>
              </w:rPr>
              <w:t>B47</w:t>
            </w:r>
          </w:p>
        </w:tc>
        <w:tc>
          <w:tcPr>
            <w:tcW w:w="624" w:type="dxa"/>
            <w:tcBorders>
              <w:top w:val="single" w:sz="4" w:space="0" w:color="auto"/>
              <w:left w:val="single" w:sz="4" w:space="0" w:color="auto"/>
              <w:bottom w:val="single" w:sz="4" w:space="0" w:color="auto"/>
              <w:right w:val="single" w:sz="4" w:space="0" w:color="auto"/>
            </w:tcBorders>
          </w:tcPr>
          <w:p w14:paraId="5B281213" w14:textId="77777777" w:rsidR="002536E4" w:rsidRPr="00956F04" w:rsidRDefault="002536E4" w:rsidP="002E7EB2">
            <w:pPr>
              <w:pStyle w:val="TAL"/>
              <w:rPr>
                <w:b/>
                <w:bCs/>
              </w:rPr>
            </w:pPr>
            <w:r w:rsidRPr="00956F04">
              <w:rPr>
                <w:b/>
                <w:bCs/>
              </w:rPr>
              <w:t>B48</w:t>
            </w:r>
          </w:p>
        </w:tc>
        <w:tc>
          <w:tcPr>
            <w:tcW w:w="624" w:type="dxa"/>
            <w:tcBorders>
              <w:top w:val="single" w:sz="4" w:space="0" w:color="auto"/>
              <w:left w:val="single" w:sz="4" w:space="0" w:color="auto"/>
              <w:bottom w:val="single" w:sz="4" w:space="0" w:color="auto"/>
              <w:right w:val="single" w:sz="4" w:space="0" w:color="auto"/>
            </w:tcBorders>
          </w:tcPr>
          <w:p w14:paraId="2B4A49A1" w14:textId="77777777" w:rsidR="002536E4" w:rsidRPr="00956F04" w:rsidRDefault="002536E4" w:rsidP="002E7EB2">
            <w:pPr>
              <w:pStyle w:val="TAL"/>
              <w:rPr>
                <w:b/>
                <w:bCs/>
              </w:rPr>
            </w:pPr>
            <w:r w:rsidRPr="00956F04">
              <w:rPr>
                <w:b/>
                <w:bCs/>
              </w:rPr>
              <w:t>B49</w:t>
            </w:r>
          </w:p>
        </w:tc>
        <w:tc>
          <w:tcPr>
            <w:tcW w:w="624" w:type="dxa"/>
            <w:tcBorders>
              <w:top w:val="single" w:sz="4" w:space="0" w:color="auto"/>
              <w:left w:val="single" w:sz="4" w:space="0" w:color="auto"/>
              <w:bottom w:val="single" w:sz="4" w:space="0" w:color="auto"/>
              <w:right w:val="single" w:sz="4" w:space="0" w:color="auto"/>
            </w:tcBorders>
          </w:tcPr>
          <w:p w14:paraId="5BF78073" w14:textId="77777777" w:rsidR="002536E4" w:rsidRPr="00956F04" w:rsidRDefault="002536E4" w:rsidP="002E7EB2">
            <w:pPr>
              <w:pStyle w:val="TAL"/>
              <w:rPr>
                <w:b/>
                <w:bCs/>
              </w:rPr>
            </w:pPr>
            <w:r w:rsidRPr="00956F04">
              <w:rPr>
                <w:b/>
                <w:bCs/>
              </w:rPr>
              <w:t>B50</w:t>
            </w:r>
          </w:p>
        </w:tc>
        <w:tc>
          <w:tcPr>
            <w:tcW w:w="624" w:type="dxa"/>
            <w:tcBorders>
              <w:top w:val="single" w:sz="4" w:space="0" w:color="auto"/>
              <w:left w:val="single" w:sz="4" w:space="0" w:color="auto"/>
              <w:bottom w:val="single" w:sz="4" w:space="0" w:color="auto"/>
              <w:right w:val="single" w:sz="4" w:space="0" w:color="auto"/>
            </w:tcBorders>
          </w:tcPr>
          <w:p w14:paraId="4107A93F" w14:textId="77777777" w:rsidR="002536E4" w:rsidRPr="00956F04" w:rsidRDefault="002536E4" w:rsidP="002E7EB2">
            <w:pPr>
              <w:pStyle w:val="TAL"/>
              <w:rPr>
                <w:b/>
                <w:bCs/>
              </w:rPr>
            </w:pPr>
            <w:r w:rsidRPr="00956F04">
              <w:rPr>
                <w:b/>
                <w:bCs/>
              </w:rPr>
              <w:t>B51</w:t>
            </w:r>
          </w:p>
        </w:tc>
        <w:tc>
          <w:tcPr>
            <w:tcW w:w="624" w:type="dxa"/>
            <w:tcBorders>
              <w:top w:val="single" w:sz="4" w:space="0" w:color="auto"/>
              <w:left w:val="single" w:sz="4" w:space="0" w:color="auto"/>
              <w:bottom w:val="single" w:sz="4" w:space="0" w:color="auto"/>
              <w:right w:val="single" w:sz="4" w:space="0" w:color="auto"/>
            </w:tcBorders>
          </w:tcPr>
          <w:p w14:paraId="5DF4BE2F" w14:textId="77777777" w:rsidR="002536E4" w:rsidRPr="00956F04" w:rsidRDefault="002536E4" w:rsidP="002E7EB2">
            <w:pPr>
              <w:pStyle w:val="TAL"/>
              <w:rPr>
                <w:b/>
                <w:bCs/>
              </w:rPr>
            </w:pPr>
            <w:r w:rsidRPr="00956F04">
              <w:rPr>
                <w:b/>
                <w:bCs/>
              </w:rPr>
              <w:t>B52</w:t>
            </w:r>
          </w:p>
        </w:tc>
        <w:tc>
          <w:tcPr>
            <w:tcW w:w="624" w:type="dxa"/>
            <w:tcBorders>
              <w:top w:val="single" w:sz="4" w:space="0" w:color="auto"/>
              <w:left w:val="single" w:sz="4" w:space="0" w:color="auto"/>
              <w:bottom w:val="single" w:sz="4" w:space="0" w:color="auto"/>
              <w:right w:val="single" w:sz="4" w:space="0" w:color="auto"/>
            </w:tcBorders>
          </w:tcPr>
          <w:p w14:paraId="11310B49" w14:textId="77777777" w:rsidR="002536E4" w:rsidRPr="00956F04" w:rsidRDefault="002536E4" w:rsidP="002E7EB2">
            <w:pPr>
              <w:pStyle w:val="TAL"/>
              <w:rPr>
                <w:b/>
                <w:bCs/>
              </w:rPr>
            </w:pPr>
            <w:r w:rsidRPr="00956F04">
              <w:rPr>
                <w:b/>
                <w:bCs/>
              </w:rPr>
              <w:t>B53</w:t>
            </w:r>
          </w:p>
        </w:tc>
        <w:tc>
          <w:tcPr>
            <w:tcW w:w="624" w:type="dxa"/>
            <w:tcBorders>
              <w:top w:val="single" w:sz="4" w:space="0" w:color="auto"/>
              <w:left w:val="single" w:sz="4" w:space="0" w:color="auto"/>
              <w:bottom w:val="single" w:sz="4" w:space="0" w:color="auto"/>
              <w:right w:val="single" w:sz="4" w:space="0" w:color="auto"/>
            </w:tcBorders>
          </w:tcPr>
          <w:p w14:paraId="218AACD0" w14:textId="77777777" w:rsidR="002536E4" w:rsidRPr="00956F04" w:rsidRDefault="002536E4" w:rsidP="002E7EB2">
            <w:pPr>
              <w:pStyle w:val="TAL"/>
              <w:rPr>
                <w:b/>
                <w:bCs/>
              </w:rPr>
            </w:pPr>
            <w:r w:rsidRPr="00956F04">
              <w:rPr>
                <w:b/>
                <w:bCs/>
              </w:rPr>
              <w:t>B54</w:t>
            </w:r>
          </w:p>
        </w:tc>
        <w:tc>
          <w:tcPr>
            <w:tcW w:w="624" w:type="dxa"/>
            <w:tcBorders>
              <w:top w:val="single" w:sz="4" w:space="0" w:color="auto"/>
              <w:left w:val="single" w:sz="4" w:space="0" w:color="auto"/>
              <w:bottom w:val="single" w:sz="4" w:space="0" w:color="auto"/>
              <w:right w:val="single" w:sz="4" w:space="0" w:color="auto"/>
            </w:tcBorders>
          </w:tcPr>
          <w:p w14:paraId="6014715E" w14:textId="77777777" w:rsidR="002536E4" w:rsidRPr="00956F04" w:rsidRDefault="002536E4" w:rsidP="002E7EB2">
            <w:pPr>
              <w:pStyle w:val="TAL"/>
              <w:rPr>
                <w:b/>
                <w:bCs/>
              </w:rPr>
            </w:pPr>
            <w:r w:rsidRPr="00956F04">
              <w:rPr>
                <w:b/>
                <w:bCs/>
              </w:rPr>
              <w:t>B55</w:t>
            </w:r>
          </w:p>
        </w:tc>
        <w:tc>
          <w:tcPr>
            <w:tcW w:w="624" w:type="dxa"/>
            <w:tcBorders>
              <w:top w:val="single" w:sz="4" w:space="0" w:color="auto"/>
              <w:left w:val="single" w:sz="4" w:space="0" w:color="auto"/>
              <w:bottom w:val="single" w:sz="4" w:space="0" w:color="auto"/>
              <w:right w:val="single" w:sz="4" w:space="0" w:color="auto"/>
            </w:tcBorders>
          </w:tcPr>
          <w:p w14:paraId="0B4DF9C5" w14:textId="77777777" w:rsidR="002536E4" w:rsidRPr="00956F04" w:rsidRDefault="002536E4" w:rsidP="002E7EB2">
            <w:pPr>
              <w:pStyle w:val="TAL"/>
              <w:rPr>
                <w:b/>
                <w:bCs/>
              </w:rPr>
            </w:pPr>
            <w:r w:rsidRPr="00956F04">
              <w:rPr>
                <w:b/>
                <w:bCs/>
              </w:rPr>
              <w:t>B56</w:t>
            </w:r>
          </w:p>
        </w:tc>
        <w:tc>
          <w:tcPr>
            <w:tcW w:w="624" w:type="dxa"/>
            <w:tcBorders>
              <w:top w:val="single" w:sz="4" w:space="0" w:color="auto"/>
              <w:left w:val="single" w:sz="4" w:space="0" w:color="auto"/>
              <w:bottom w:val="single" w:sz="4" w:space="0" w:color="auto"/>
              <w:right w:val="single" w:sz="4" w:space="0" w:color="auto"/>
            </w:tcBorders>
          </w:tcPr>
          <w:p w14:paraId="4973AD25" w14:textId="77777777" w:rsidR="002536E4" w:rsidRPr="00956F04" w:rsidRDefault="002536E4" w:rsidP="002E7EB2">
            <w:pPr>
              <w:pStyle w:val="TAL"/>
              <w:rPr>
                <w:b/>
                <w:bCs/>
              </w:rPr>
            </w:pPr>
            <w:r w:rsidRPr="00956F04">
              <w:rPr>
                <w:b/>
                <w:bCs/>
              </w:rPr>
              <w:t>B57</w:t>
            </w:r>
          </w:p>
        </w:tc>
        <w:tc>
          <w:tcPr>
            <w:tcW w:w="624" w:type="dxa"/>
            <w:tcBorders>
              <w:top w:val="single" w:sz="4" w:space="0" w:color="auto"/>
              <w:left w:val="single" w:sz="4" w:space="0" w:color="auto"/>
              <w:bottom w:val="single" w:sz="4" w:space="0" w:color="auto"/>
              <w:right w:val="single" w:sz="4" w:space="0" w:color="auto"/>
            </w:tcBorders>
          </w:tcPr>
          <w:p w14:paraId="75C62F38" w14:textId="77777777" w:rsidR="002536E4" w:rsidRPr="00956F04" w:rsidRDefault="002536E4" w:rsidP="002E7EB2">
            <w:pPr>
              <w:pStyle w:val="TAL"/>
              <w:rPr>
                <w:b/>
                <w:bCs/>
              </w:rPr>
            </w:pPr>
            <w:r w:rsidRPr="00956F04">
              <w:rPr>
                <w:b/>
                <w:bCs/>
              </w:rPr>
              <w:t>B58</w:t>
            </w:r>
          </w:p>
        </w:tc>
        <w:tc>
          <w:tcPr>
            <w:tcW w:w="624" w:type="dxa"/>
            <w:tcBorders>
              <w:top w:val="single" w:sz="4" w:space="0" w:color="auto"/>
              <w:left w:val="single" w:sz="4" w:space="0" w:color="auto"/>
              <w:bottom w:val="single" w:sz="4" w:space="0" w:color="auto"/>
              <w:right w:val="single" w:sz="4" w:space="0" w:color="auto"/>
            </w:tcBorders>
          </w:tcPr>
          <w:p w14:paraId="4F0E5BD2" w14:textId="77777777" w:rsidR="002536E4" w:rsidRPr="00956F04" w:rsidRDefault="002536E4" w:rsidP="002E7EB2">
            <w:pPr>
              <w:pStyle w:val="TAL"/>
              <w:rPr>
                <w:b/>
                <w:bCs/>
              </w:rPr>
            </w:pPr>
            <w:r w:rsidRPr="00956F04">
              <w:rPr>
                <w:b/>
                <w:bCs/>
              </w:rPr>
              <w:t>B59</w:t>
            </w:r>
          </w:p>
        </w:tc>
        <w:tc>
          <w:tcPr>
            <w:tcW w:w="624" w:type="dxa"/>
            <w:tcBorders>
              <w:top w:val="single" w:sz="4" w:space="0" w:color="auto"/>
              <w:left w:val="single" w:sz="4" w:space="0" w:color="auto"/>
              <w:bottom w:val="single" w:sz="4" w:space="0" w:color="auto"/>
              <w:right w:val="single" w:sz="4" w:space="0" w:color="auto"/>
            </w:tcBorders>
          </w:tcPr>
          <w:p w14:paraId="74E57774" w14:textId="77777777" w:rsidR="002536E4" w:rsidRPr="00956F04" w:rsidRDefault="002536E4" w:rsidP="002E7EB2">
            <w:pPr>
              <w:pStyle w:val="TAL"/>
              <w:rPr>
                <w:b/>
                <w:bCs/>
              </w:rPr>
            </w:pPr>
            <w:r w:rsidRPr="00956F04">
              <w:rPr>
                <w:b/>
                <w:bCs/>
              </w:rPr>
              <w:t>B60</w:t>
            </w:r>
          </w:p>
        </w:tc>
      </w:tr>
      <w:tr w:rsidR="002536E4" w:rsidRPr="00943D4C" w14:paraId="4522215E" w14:textId="77777777" w:rsidTr="002E7EB2">
        <w:tc>
          <w:tcPr>
            <w:tcW w:w="907" w:type="dxa"/>
            <w:tcBorders>
              <w:right w:val="single" w:sz="4" w:space="0" w:color="auto"/>
            </w:tcBorders>
          </w:tcPr>
          <w:p w14:paraId="71397033" w14:textId="77777777" w:rsidR="002536E4" w:rsidRPr="00943D4C" w:rsidRDefault="002536E4" w:rsidP="002E7EB2">
            <w:pPr>
              <w:pStyle w:val="TAL"/>
            </w:pPr>
          </w:p>
        </w:tc>
        <w:tc>
          <w:tcPr>
            <w:tcW w:w="624" w:type="dxa"/>
            <w:tcBorders>
              <w:top w:val="single" w:sz="4" w:space="0" w:color="auto"/>
              <w:left w:val="single" w:sz="4" w:space="0" w:color="auto"/>
              <w:bottom w:val="single" w:sz="4" w:space="0" w:color="auto"/>
              <w:right w:val="single" w:sz="4" w:space="0" w:color="auto"/>
            </w:tcBorders>
          </w:tcPr>
          <w:p w14:paraId="439245AB"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5D8795C0" w14:textId="77777777" w:rsidR="002536E4" w:rsidRPr="00943D4C" w:rsidRDefault="002536E4" w:rsidP="002E7EB2">
            <w:pPr>
              <w:pStyle w:val="TAL"/>
            </w:pPr>
            <w:r w:rsidRPr="00943D4C">
              <w:t>84</w:t>
            </w:r>
          </w:p>
        </w:tc>
        <w:tc>
          <w:tcPr>
            <w:tcW w:w="624" w:type="dxa"/>
            <w:tcBorders>
              <w:top w:val="single" w:sz="4" w:space="0" w:color="auto"/>
              <w:left w:val="single" w:sz="4" w:space="0" w:color="auto"/>
              <w:bottom w:val="single" w:sz="4" w:space="0" w:color="auto"/>
              <w:right w:val="single" w:sz="4" w:space="0" w:color="auto"/>
            </w:tcBorders>
          </w:tcPr>
          <w:p w14:paraId="3588BE6B"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59FDD647"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7A123F9A"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291EE0AC"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209DE55A" w14:textId="77777777" w:rsidR="002536E4" w:rsidRPr="00943D4C" w:rsidRDefault="002536E4" w:rsidP="002E7EB2">
            <w:pPr>
              <w:pStyle w:val="TAL"/>
            </w:pPr>
            <w:r w:rsidRPr="00943D4C">
              <w:t>94</w:t>
            </w:r>
          </w:p>
        </w:tc>
        <w:tc>
          <w:tcPr>
            <w:tcW w:w="624" w:type="dxa"/>
            <w:tcBorders>
              <w:top w:val="single" w:sz="4" w:space="0" w:color="auto"/>
              <w:left w:val="single" w:sz="4" w:space="0" w:color="auto"/>
              <w:bottom w:val="single" w:sz="4" w:space="0" w:color="auto"/>
              <w:right w:val="single" w:sz="4" w:space="0" w:color="auto"/>
            </w:tcBorders>
          </w:tcPr>
          <w:p w14:paraId="64747061"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62082C67" w14:textId="77777777" w:rsidR="002536E4" w:rsidRPr="00943D4C" w:rsidRDefault="002536E4" w:rsidP="002E7EB2">
            <w:pPr>
              <w:pStyle w:val="TAL"/>
            </w:pPr>
            <w:r w:rsidRPr="00943D4C">
              <w:t>80</w:t>
            </w:r>
          </w:p>
        </w:tc>
        <w:tc>
          <w:tcPr>
            <w:tcW w:w="624" w:type="dxa"/>
            <w:tcBorders>
              <w:top w:val="single" w:sz="4" w:space="0" w:color="auto"/>
              <w:left w:val="single" w:sz="4" w:space="0" w:color="auto"/>
              <w:bottom w:val="single" w:sz="4" w:space="0" w:color="auto"/>
              <w:right w:val="single" w:sz="4" w:space="0" w:color="auto"/>
            </w:tcBorders>
          </w:tcPr>
          <w:p w14:paraId="6E9C4C39" w14:textId="77777777" w:rsidR="002536E4" w:rsidRPr="00943D4C" w:rsidRDefault="002536E4" w:rsidP="002E7EB2">
            <w:pPr>
              <w:pStyle w:val="TAL"/>
            </w:pPr>
            <w:r w:rsidRPr="00943D4C">
              <w:t>00</w:t>
            </w:r>
          </w:p>
        </w:tc>
        <w:tc>
          <w:tcPr>
            <w:tcW w:w="624" w:type="dxa"/>
            <w:tcBorders>
              <w:top w:val="single" w:sz="4" w:space="0" w:color="auto"/>
              <w:left w:val="single" w:sz="4" w:space="0" w:color="auto"/>
              <w:bottom w:val="single" w:sz="4" w:space="0" w:color="auto"/>
              <w:right w:val="single" w:sz="4" w:space="0" w:color="auto"/>
            </w:tcBorders>
          </w:tcPr>
          <w:p w14:paraId="7D251A9E" w14:textId="77777777" w:rsidR="002536E4" w:rsidRPr="00943D4C" w:rsidRDefault="002536E4" w:rsidP="002E7EB2">
            <w:pPr>
              <w:pStyle w:val="TAL"/>
            </w:pPr>
            <w:r w:rsidRPr="00943D4C">
              <w:t>42</w:t>
            </w:r>
          </w:p>
        </w:tc>
        <w:tc>
          <w:tcPr>
            <w:tcW w:w="624" w:type="dxa"/>
            <w:tcBorders>
              <w:top w:val="single" w:sz="4" w:space="0" w:color="auto"/>
              <w:left w:val="single" w:sz="4" w:space="0" w:color="auto"/>
              <w:bottom w:val="single" w:sz="4" w:space="0" w:color="auto"/>
              <w:right w:val="single" w:sz="4" w:space="0" w:color="auto"/>
            </w:tcBorders>
          </w:tcPr>
          <w:p w14:paraId="137B1F9B" w14:textId="77777777" w:rsidR="002536E4" w:rsidRPr="00943D4C" w:rsidRDefault="002536E4" w:rsidP="002E7EB2">
            <w:pPr>
              <w:pStyle w:val="TAL"/>
            </w:pPr>
            <w:r w:rsidRPr="00943D4C">
              <w:t>04</w:t>
            </w:r>
          </w:p>
        </w:tc>
        <w:tc>
          <w:tcPr>
            <w:tcW w:w="624" w:type="dxa"/>
            <w:tcBorders>
              <w:top w:val="single" w:sz="4" w:space="0" w:color="auto"/>
              <w:left w:val="single" w:sz="4" w:space="0" w:color="auto"/>
              <w:bottom w:val="single" w:sz="4" w:space="0" w:color="auto"/>
              <w:right w:val="single" w:sz="4" w:space="0" w:color="auto"/>
            </w:tcBorders>
          </w:tcPr>
          <w:p w14:paraId="757828B0" w14:textId="77777777" w:rsidR="002536E4" w:rsidRPr="00943D4C" w:rsidRDefault="002536E4" w:rsidP="002E7EB2">
            <w:pPr>
              <w:pStyle w:val="TAL"/>
            </w:pPr>
            <w:r w:rsidRPr="00943D4C">
              <w:t>10</w:t>
            </w:r>
          </w:p>
        </w:tc>
        <w:tc>
          <w:tcPr>
            <w:tcW w:w="624" w:type="dxa"/>
            <w:tcBorders>
              <w:top w:val="single" w:sz="4" w:space="0" w:color="auto"/>
              <w:left w:val="single" w:sz="4" w:space="0" w:color="auto"/>
              <w:bottom w:val="single" w:sz="4" w:space="0" w:color="auto"/>
              <w:right w:val="single" w:sz="4" w:space="0" w:color="auto"/>
            </w:tcBorders>
          </w:tcPr>
          <w:p w14:paraId="1DBDEEA9" w14:textId="77777777" w:rsidR="002536E4" w:rsidRPr="00943D4C" w:rsidRDefault="002536E4" w:rsidP="002E7EB2">
            <w:pPr>
              <w:pStyle w:val="TAL"/>
            </w:pPr>
            <w:r w:rsidRPr="00943D4C">
              <w:t>40</w:t>
            </w:r>
          </w:p>
        </w:tc>
        <w:tc>
          <w:tcPr>
            <w:tcW w:w="624" w:type="dxa"/>
            <w:tcBorders>
              <w:top w:val="single" w:sz="4" w:space="0" w:color="auto"/>
              <w:left w:val="single" w:sz="4" w:space="0" w:color="auto"/>
              <w:bottom w:val="single" w:sz="4" w:space="0" w:color="auto"/>
              <w:right w:val="single" w:sz="4" w:space="0" w:color="auto"/>
            </w:tcBorders>
          </w:tcPr>
          <w:p w14:paraId="1A7993A7" w14:textId="77777777" w:rsidR="002536E4" w:rsidRPr="00943D4C" w:rsidRDefault="002536E4" w:rsidP="002E7EB2">
            <w:pPr>
              <w:pStyle w:val="TAL"/>
            </w:pPr>
            <w:r w:rsidRPr="00943D4C">
              <w:t>00</w:t>
            </w:r>
          </w:p>
        </w:tc>
      </w:tr>
    </w:tbl>
    <w:p w14:paraId="4966F9BA" w14:textId="77777777" w:rsidR="002536E4" w:rsidRDefault="002536E4" w:rsidP="002536E4"/>
    <w:p w14:paraId="0E87219A" w14:textId="77777777" w:rsidR="002536E4" w:rsidRDefault="002536E4" w:rsidP="002536E4">
      <w:r w:rsidRPr="0046266F">
        <w:t>The UICC is installed into the Terminal and the UE is set to automatic PLMN selection mode.</w:t>
      </w:r>
    </w:p>
    <w:p w14:paraId="7120B9EE" w14:textId="77777777" w:rsidR="002536E4" w:rsidRPr="0046266F" w:rsidRDefault="002536E4" w:rsidP="002536E4">
      <w:r>
        <w:t>The UE is pre-configured with the UE position defined in TS 36.508 [29] clause 4.13.</w:t>
      </w:r>
    </w:p>
    <w:p w14:paraId="0F89C704" w14:textId="7D91E7BD" w:rsidR="002536E4" w:rsidRPr="0046266F" w:rsidRDefault="002536E4" w:rsidP="002536E4">
      <w:pPr>
        <w:pStyle w:val="Heading5"/>
      </w:pPr>
      <w:r>
        <w:lastRenderedPageBreak/>
        <w:t>7.2.25</w:t>
      </w:r>
      <w:r w:rsidRPr="0046266F">
        <w:t>.4.2</w:t>
      </w:r>
      <w:r w:rsidRPr="0046266F">
        <w:tab/>
        <w:t>Procedure</w:t>
      </w:r>
    </w:p>
    <w:p w14:paraId="33A49921" w14:textId="77777777" w:rsidR="002536E4" w:rsidRPr="0046266F" w:rsidRDefault="002536E4" w:rsidP="002536E4">
      <w:pPr>
        <w:pStyle w:val="B1"/>
      </w:pPr>
      <w:r w:rsidRPr="0046266F">
        <w:t>a)</w:t>
      </w:r>
      <w:r w:rsidRPr="0046266F">
        <w:tab/>
        <w:t>The UE is powered on.</w:t>
      </w:r>
    </w:p>
    <w:p w14:paraId="4C935510" w14:textId="77777777" w:rsidR="002536E4" w:rsidRPr="0046266F" w:rsidRDefault="002536E4" w:rsidP="002536E4">
      <w:pPr>
        <w:pStyle w:val="B1"/>
      </w:pPr>
      <w:r w:rsidRPr="0046266F">
        <w:t>b)</w:t>
      </w:r>
      <w:r w:rsidRPr="0046266F">
        <w:tab/>
        <w:t xml:space="preserve">After receipt of an </w:t>
      </w:r>
      <w:r>
        <w:rPr>
          <w:i/>
        </w:rPr>
        <w:t>RRCConnectionRequest</w:t>
      </w:r>
      <w:r w:rsidRPr="0046266F">
        <w:t xml:space="preserve"> from the UE on the </w:t>
      </w:r>
      <w:r w:rsidRPr="00ED37A4">
        <w:t xml:space="preserve">satellite E-UTRAN in </w:t>
      </w:r>
      <w:r>
        <w:t>WB-S1</w:t>
      </w:r>
      <w:r w:rsidRPr="00ED37A4">
        <w:t xml:space="preserve"> mode</w:t>
      </w:r>
      <w:r>
        <w:t xml:space="preserve"> </w:t>
      </w:r>
      <w:r w:rsidRPr="0046266F">
        <w:t xml:space="preserve">cell related to the BCCH transmitting MCC/MNC 244/083, the </w:t>
      </w:r>
      <w:r>
        <w:t>SAT-E-USS</w:t>
      </w:r>
      <w:r w:rsidRPr="0046266F">
        <w:t xml:space="preserve"> sends </w:t>
      </w:r>
      <w:r>
        <w:rPr>
          <w:i/>
        </w:rPr>
        <w:t>RRCConnectionSetup</w:t>
      </w:r>
      <w:r w:rsidRPr="0046266F">
        <w:t xml:space="preserve"> to the UE, followed by </w:t>
      </w:r>
      <w:r>
        <w:rPr>
          <w:i/>
        </w:rPr>
        <w:t>RRCConnectionSetupComplete</w:t>
      </w:r>
      <w:r w:rsidRPr="0046266F">
        <w:t xml:space="preserve"> sent by the UE to the </w:t>
      </w:r>
      <w:r>
        <w:t>SAT-E-USS</w:t>
      </w:r>
      <w:r w:rsidRPr="0046266F">
        <w:t>.</w:t>
      </w:r>
    </w:p>
    <w:p w14:paraId="4B332AFE" w14:textId="77777777" w:rsidR="002536E4" w:rsidRPr="0046266F" w:rsidRDefault="002536E4" w:rsidP="002536E4">
      <w:pPr>
        <w:pStyle w:val="B1"/>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SAT-E-USS</w:t>
      </w:r>
      <w:r w:rsidRPr="0046266F">
        <w:t xml:space="preserve"> initiates authentication, starts integrity by using the security procedure and sends </w:t>
      </w:r>
      <w:r w:rsidRPr="0046266F">
        <w:rPr>
          <w:i/>
        </w:rPr>
        <w:t>AttachAccept</w:t>
      </w:r>
      <w:r w:rsidRPr="0046266F">
        <w:t xml:space="preserve"> with to the UE:</w:t>
      </w:r>
    </w:p>
    <w:p w14:paraId="0505267F" w14:textId="77777777" w:rsidR="002536E4" w:rsidRPr="0046266F" w:rsidRDefault="002536E4" w:rsidP="002536E4">
      <w:pPr>
        <w:pStyle w:val="B2"/>
        <w:rPr>
          <w:lang w:val="fr-FR"/>
        </w:rPr>
      </w:pPr>
      <w:r w:rsidRPr="0046266F">
        <w:tab/>
      </w:r>
      <w:r w:rsidRPr="0046266F">
        <w:rPr>
          <w:lang w:val="fr-FR"/>
        </w:rPr>
        <w:t>TAI (MCC/MNC/TAC):</w:t>
      </w:r>
      <w:r>
        <w:rPr>
          <w:lang w:val="fr-FR"/>
        </w:rPr>
        <w:t xml:space="preserve"> </w:t>
      </w:r>
      <w:r w:rsidRPr="0046266F">
        <w:rPr>
          <w:lang w:val="fr-FR"/>
        </w:rPr>
        <w:t>244/083/0001</w:t>
      </w:r>
    </w:p>
    <w:p w14:paraId="31A28FE8" w14:textId="77777777" w:rsidR="002536E4" w:rsidRPr="0046266F" w:rsidRDefault="002536E4" w:rsidP="002536E4">
      <w:pPr>
        <w:pStyle w:val="B2"/>
        <w:rPr>
          <w:lang w:val="fr-FR"/>
        </w:rPr>
      </w:pPr>
      <w:r w:rsidRPr="0046266F">
        <w:rPr>
          <w:lang w:val="fr-FR"/>
        </w:rPr>
        <w:tab/>
        <w:t>GUTI:</w:t>
      </w:r>
      <w:r>
        <w:rPr>
          <w:lang w:val="fr-FR"/>
        </w:rPr>
        <w:t xml:space="preserve"> </w:t>
      </w:r>
      <w:r w:rsidRPr="0046266F">
        <w:rPr>
          <w:lang w:val="fr-FR"/>
        </w:rPr>
        <w:t>"24408300010266436587"</w:t>
      </w:r>
    </w:p>
    <w:p w14:paraId="447792D8" w14:textId="77777777" w:rsidR="002536E4" w:rsidRPr="0046266F" w:rsidRDefault="002536E4" w:rsidP="002536E4">
      <w:pPr>
        <w:pStyle w:val="B1"/>
      </w:pPr>
      <w:r w:rsidRPr="0046266F">
        <w:t>d)</w:t>
      </w:r>
      <w:r w:rsidRPr="0046266F">
        <w:tab/>
        <w:t xml:space="preserve">After receipt of the </w:t>
      </w:r>
      <w:r w:rsidRPr="0046266F">
        <w:rPr>
          <w:i/>
        </w:rPr>
        <w:t>AttachComplete</w:t>
      </w:r>
      <w:r w:rsidRPr="0046266F">
        <w:t xml:space="preserve"> during registration from the UE, the </w:t>
      </w:r>
      <w:r>
        <w:t>SAT-E-USS</w:t>
      </w:r>
      <w:r w:rsidRPr="0046266F">
        <w:t xml:space="preserve"> sends </w:t>
      </w:r>
      <w:r>
        <w:rPr>
          <w:i/>
        </w:rPr>
        <w:t>RRCConnectionRelease</w:t>
      </w:r>
      <w:r w:rsidRPr="0046266F">
        <w:t>.</w:t>
      </w:r>
    </w:p>
    <w:p w14:paraId="3A4940F6" w14:textId="77777777" w:rsidR="002536E4" w:rsidRPr="0046266F" w:rsidRDefault="002536E4" w:rsidP="002536E4">
      <w:pPr>
        <w:pStyle w:val="B1"/>
      </w:pPr>
      <w:r w:rsidRPr="0046266F">
        <w:t>e)</w:t>
      </w:r>
      <w:r w:rsidRPr="0046266F">
        <w:tab/>
        <w:t>The UE is soft powered down.</w:t>
      </w:r>
    </w:p>
    <w:p w14:paraId="274DE4B3" w14:textId="43031E35" w:rsidR="002536E4" w:rsidRPr="0046266F" w:rsidRDefault="002536E4" w:rsidP="002536E4">
      <w:pPr>
        <w:pStyle w:val="Heading4"/>
      </w:pPr>
      <w:r>
        <w:t>7.2.25</w:t>
      </w:r>
      <w:r w:rsidRPr="0046266F">
        <w:t>.5</w:t>
      </w:r>
      <w:r w:rsidRPr="0046266F">
        <w:tab/>
        <w:t>Acceptance criteria</w:t>
      </w:r>
    </w:p>
    <w:p w14:paraId="724B7DDE" w14:textId="77777777" w:rsidR="002536E4" w:rsidRPr="0046266F" w:rsidRDefault="002536E4" w:rsidP="002536E4">
      <w:pPr>
        <w:pStyle w:val="B1"/>
      </w:pPr>
      <w:r w:rsidRPr="0046266F">
        <w:t>1)</w:t>
      </w:r>
      <w:r w:rsidRPr="0046266F">
        <w:tab/>
        <w:t xml:space="preserve">After step a) the UE shall send a </w:t>
      </w:r>
      <w:r>
        <w:rPr>
          <w:i/>
        </w:rPr>
        <w:t>RRCConnectionRequest</w:t>
      </w:r>
      <w:r w:rsidRPr="0046266F">
        <w:t xml:space="preserve"> on the </w:t>
      </w:r>
      <w:r w:rsidRPr="00ED37A4">
        <w:t xml:space="preserve">satellite E-UTRAN in </w:t>
      </w:r>
      <w:r>
        <w:t>WB-S1</w:t>
      </w:r>
      <w:r w:rsidRPr="00ED37A4">
        <w:t xml:space="preserve"> mode</w:t>
      </w:r>
      <w:r>
        <w:t xml:space="preserve"> </w:t>
      </w:r>
      <w:r w:rsidRPr="0046266F">
        <w:t xml:space="preserve">cell related to the BCCH transmitting MCC/MNC 244/083 to the </w:t>
      </w:r>
      <w:r>
        <w:t>SAT-E-USS</w:t>
      </w:r>
      <w:r w:rsidRPr="0046266F">
        <w:t>.</w:t>
      </w:r>
    </w:p>
    <w:p w14:paraId="55289B7E" w14:textId="77777777" w:rsidR="002536E4" w:rsidRPr="0046266F" w:rsidRDefault="002536E4" w:rsidP="002536E4">
      <w:pPr>
        <w:pStyle w:val="B1"/>
      </w:pPr>
      <w:r w:rsidRPr="0046266F">
        <w:t>2)</w:t>
      </w:r>
      <w:r w:rsidRPr="0046266F">
        <w:tab/>
        <w:t xml:space="preserve">After step b) the terminal shall send </w:t>
      </w:r>
      <w:r w:rsidRPr="0046266F">
        <w:rPr>
          <w:i/>
        </w:rPr>
        <w:t>AttachRequest</w:t>
      </w:r>
      <w:r w:rsidRPr="0046266F">
        <w:t xml:space="preserve"> to the </w:t>
      </w:r>
      <w:r>
        <w:t>SAT-E-USS</w:t>
      </w:r>
      <w:r w:rsidRPr="0046266F">
        <w:t>.</w:t>
      </w:r>
    </w:p>
    <w:p w14:paraId="11E215B4" w14:textId="77777777" w:rsidR="002536E4" w:rsidRPr="0046266F" w:rsidRDefault="002536E4" w:rsidP="002536E4">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676792"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FD02F5"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4B6776AD"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24408300010266436587</w:t>
      </w:r>
    </w:p>
    <w:p w14:paraId="5B40A67C"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244/083/0001</w:t>
      </w:r>
    </w:p>
    <w:p w14:paraId="5A3FC281"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5B15B870" w14:textId="77777777" w:rsidR="002536E4" w:rsidRPr="0046266F" w:rsidRDefault="002536E4" w:rsidP="002536E4">
      <w:pPr>
        <w:keepLines/>
        <w:tabs>
          <w:tab w:val="left" w:pos="2835"/>
        </w:tabs>
        <w:spacing w:after="0"/>
        <w:ind w:left="1702" w:hanging="1418"/>
      </w:pPr>
    </w:p>
    <w:p w14:paraId="6B5177E7"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00F95BDB" w14:textId="77777777" w:rsidTr="002E7EB2">
        <w:tc>
          <w:tcPr>
            <w:tcW w:w="959" w:type="dxa"/>
            <w:tcBorders>
              <w:top w:val="single" w:sz="4" w:space="0" w:color="auto"/>
              <w:left w:val="single" w:sz="4" w:space="0" w:color="auto"/>
              <w:bottom w:val="single" w:sz="4" w:space="0" w:color="auto"/>
              <w:right w:val="single" w:sz="4" w:space="0" w:color="auto"/>
            </w:tcBorders>
          </w:tcPr>
          <w:p w14:paraId="2F71C33E"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3A5BF1C6"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7457010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48CE9FE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39D8B28A"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4946214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2276EBF8"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474760C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1857E04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7E42AEB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F34CC63"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0791D732"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B11</w:t>
            </w:r>
          </w:p>
        </w:tc>
      </w:tr>
      <w:tr w:rsidR="002536E4" w:rsidRPr="0046266F" w14:paraId="663BC247" w14:textId="77777777" w:rsidTr="002E7EB2">
        <w:tc>
          <w:tcPr>
            <w:tcW w:w="959" w:type="dxa"/>
            <w:tcBorders>
              <w:top w:val="single" w:sz="4" w:space="0" w:color="auto"/>
              <w:left w:val="single" w:sz="4" w:space="0" w:color="auto"/>
              <w:bottom w:val="single" w:sz="4" w:space="0" w:color="auto"/>
              <w:right w:val="single" w:sz="4" w:space="0" w:color="auto"/>
            </w:tcBorders>
          </w:tcPr>
          <w:p w14:paraId="794586FE"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B58C571"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79B7F82"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37750A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35DF9DF"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747CCB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886114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51A77C"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993200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5C40A088"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365B6224"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AD0C5A9"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014CC29B" w14:textId="77777777" w:rsidTr="002E7EB2">
        <w:tc>
          <w:tcPr>
            <w:tcW w:w="959" w:type="dxa"/>
            <w:tcBorders>
              <w:right w:val="single" w:sz="4" w:space="0" w:color="auto"/>
            </w:tcBorders>
          </w:tcPr>
          <w:p w14:paraId="1D990E9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D06BF4"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3DCA279D"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F5E7FD0"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375A16DF"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162C275B"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36EE8655"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7A42E29" w14:textId="77777777" w:rsidR="002536E4" w:rsidRPr="00ED37A4" w:rsidRDefault="002536E4" w:rsidP="002E7EB2">
            <w:pPr>
              <w:keepNext/>
              <w:keepLines/>
              <w:spacing w:after="0"/>
              <w:rPr>
                <w:rFonts w:ascii="Arial" w:hAnsi="Arial"/>
                <w:b/>
                <w:bCs/>
                <w:sz w:val="18"/>
              </w:rPr>
            </w:pPr>
            <w:r w:rsidRPr="00ED37A4">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708BDF71"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107D854"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502E61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42809C" w14:textId="77777777" w:rsidR="002536E4" w:rsidRPr="0046266F" w:rsidRDefault="002536E4" w:rsidP="002E7EB2">
            <w:pPr>
              <w:keepNext/>
              <w:keepLines/>
              <w:spacing w:after="0"/>
              <w:rPr>
                <w:rFonts w:ascii="Arial" w:hAnsi="Arial"/>
                <w:sz w:val="18"/>
              </w:rPr>
            </w:pPr>
          </w:p>
        </w:tc>
      </w:tr>
      <w:tr w:rsidR="002536E4" w:rsidRPr="0046266F" w14:paraId="65313B4D" w14:textId="77777777" w:rsidTr="002E7EB2">
        <w:tc>
          <w:tcPr>
            <w:tcW w:w="959" w:type="dxa"/>
            <w:tcBorders>
              <w:right w:val="single" w:sz="4" w:space="0" w:color="auto"/>
            </w:tcBorders>
          </w:tcPr>
          <w:p w14:paraId="78D2774B"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3760EC"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08E19A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67BB074"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22D2B3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59E04F2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49410B"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E510D7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67EC9EE"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156350"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48FC236"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1A7CC3" w14:textId="77777777" w:rsidR="002536E4" w:rsidRPr="0046266F" w:rsidRDefault="002536E4" w:rsidP="002E7EB2">
            <w:pPr>
              <w:keepNext/>
              <w:keepLines/>
              <w:spacing w:after="0"/>
              <w:rPr>
                <w:rFonts w:ascii="Arial" w:hAnsi="Arial"/>
                <w:sz w:val="18"/>
              </w:rPr>
            </w:pPr>
          </w:p>
        </w:tc>
      </w:tr>
    </w:tbl>
    <w:p w14:paraId="0926FAF1" w14:textId="77777777" w:rsidR="002536E4" w:rsidRPr="00D90416" w:rsidRDefault="002536E4" w:rsidP="00982394">
      <w:pPr>
        <w:rPr>
          <w:lang w:eastAsia="de-DE"/>
        </w:rPr>
      </w:pPr>
    </w:p>
    <w:p w14:paraId="036A6F06" w14:textId="77777777" w:rsidR="00BD7469" w:rsidRPr="0046266F" w:rsidRDefault="00BD7469" w:rsidP="00BD7469">
      <w:pPr>
        <w:pStyle w:val="Heading2"/>
      </w:pPr>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lastRenderedPageBreak/>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lastRenderedPageBreak/>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lastRenderedPageBreak/>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lastRenderedPageBreak/>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lastRenderedPageBreak/>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lastRenderedPageBreak/>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lastRenderedPageBreak/>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lastRenderedPageBreak/>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lastRenderedPageBreak/>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lastRenderedPageBreak/>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4E5738EF" w14:textId="77777777" w:rsidR="00BD7469" w:rsidRPr="0046266F" w:rsidRDefault="00BD7469" w:rsidP="00BD7469"/>
    <w:p w14:paraId="3E2CE5E7" w14:textId="678C5E45" w:rsidR="00F27C91" w:rsidRPr="0046266F" w:rsidRDefault="00F27C91" w:rsidP="00F27C91">
      <w:pPr>
        <w:pStyle w:val="Heading3"/>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7.3.</w:t>
      </w:r>
      <w:r>
        <w:t>10</w:t>
      </w:r>
      <w:r w:rsidRPr="0046266F">
        <w:tab/>
        <w:t xml:space="preserve">UE recognising the priority order of the Operator controlled PLMN selector list when accessing </w:t>
      </w:r>
      <w:r>
        <w:t>NG-RAN</w:t>
      </w:r>
    </w:p>
    <w:p w14:paraId="5B7CA0AA" w14:textId="030B89EE" w:rsidR="00F27C91" w:rsidRPr="0046266F" w:rsidRDefault="00F27C91" w:rsidP="00F27C91">
      <w:pPr>
        <w:pStyle w:val="Heading4"/>
      </w:pPr>
      <w:r w:rsidRPr="0046266F">
        <w:t>7.3.</w:t>
      </w:r>
      <w:r>
        <w:t>10</w:t>
      </w:r>
      <w:r w:rsidRPr="0046266F">
        <w:t>.1</w:t>
      </w:r>
      <w:r w:rsidRPr="0046266F">
        <w:tab/>
        <w:t>Definition and applicability</w:t>
      </w:r>
    </w:p>
    <w:p w14:paraId="572C7A1D" w14:textId="77777777" w:rsidR="00F27C91" w:rsidRPr="0046266F" w:rsidRDefault="00F27C91" w:rsidP="00F27C91">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0559B00" w14:textId="161E039A" w:rsidR="00F27C91" w:rsidRPr="0046266F" w:rsidRDefault="00F27C91" w:rsidP="00F27C91">
      <w:pPr>
        <w:pStyle w:val="Heading4"/>
      </w:pPr>
      <w:r w:rsidRPr="0046266F">
        <w:t>7.3.</w:t>
      </w:r>
      <w:r>
        <w:t>10</w:t>
      </w:r>
      <w:r w:rsidRPr="0046266F">
        <w:t>.2</w:t>
      </w:r>
      <w:r w:rsidRPr="0046266F">
        <w:tab/>
        <w:t>Conformance requirement</w:t>
      </w:r>
    </w:p>
    <w:p w14:paraId="4F28417D" w14:textId="77777777" w:rsidR="00F27C91" w:rsidRPr="0046266F" w:rsidRDefault="00F27C91" w:rsidP="00F27C91">
      <w:r w:rsidRPr="0046266F">
        <w:t>When registering onto a VPLMN the UE shall take into account the priority of OPLMNs in the preferred list on the USIM.</w:t>
      </w:r>
    </w:p>
    <w:p w14:paraId="5665473A" w14:textId="77777777" w:rsidR="00F27C91" w:rsidRPr="0046266F" w:rsidRDefault="00F27C91" w:rsidP="00F27C91">
      <w:pPr>
        <w:pStyle w:val="B1"/>
      </w:pPr>
      <w:r w:rsidRPr="0046266F">
        <w:t>-</w:t>
      </w:r>
      <w:r w:rsidRPr="0046266F">
        <w:tab/>
        <w:t>TS 22.011 [6], clause 3.2.2;</w:t>
      </w:r>
    </w:p>
    <w:p w14:paraId="066A6EB7" w14:textId="77777777" w:rsidR="00F27C91" w:rsidRPr="0046266F" w:rsidRDefault="00F27C91" w:rsidP="00F27C91">
      <w:pPr>
        <w:pStyle w:val="B1"/>
      </w:pPr>
      <w:r w:rsidRPr="0046266F">
        <w:t>-</w:t>
      </w:r>
      <w:r w:rsidRPr="0046266F">
        <w:tab/>
        <w:t>TS 31.102 [4], clause 4.2.53 and 5.1.1.2.</w:t>
      </w:r>
    </w:p>
    <w:p w14:paraId="3C261283" w14:textId="4A0157CB" w:rsidR="00F27C91" w:rsidRPr="0046266F" w:rsidRDefault="00F27C91" w:rsidP="00F27C91">
      <w:pPr>
        <w:pStyle w:val="Heading4"/>
      </w:pPr>
      <w:r w:rsidRPr="0046266F">
        <w:t>7.3.</w:t>
      </w:r>
      <w:r>
        <w:t>10</w:t>
      </w:r>
      <w:r w:rsidRPr="0046266F">
        <w:t>.3</w:t>
      </w:r>
      <w:r w:rsidRPr="0046266F">
        <w:tab/>
        <w:t>Test purpose</w:t>
      </w:r>
    </w:p>
    <w:p w14:paraId="1BA0EFA1" w14:textId="77777777" w:rsidR="00F27C91" w:rsidRPr="0046266F" w:rsidRDefault="00F27C91" w:rsidP="00F27C91">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NG-RAN</w:t>
      </w:r>
      <w:r w:rsidRPr="0046266F">
        <w:t xml:space="preserve"> has to be handled correctly by the UE.</w:t>
      </w:r>
    </w:p>
    <w:p w14:paraId="0815A445" w14:textId="26B34828" w:rsidR="00F27C91" w:rsidRPr="0046266F" w:rsidRDefault="00F27C91" w:rsidP="00F27C91">
      <w:pPr>
        <w:pStyle w:val="Heading4"/>
      </w:pPr>
      <w:r w:rsidRPr="0046266F">
        <w:t>7.3.</w:t>
      </w:r>
      <w:r>
        <w:t>10</w:t>
      </w:r>
      <w:r w:rsidRPr="0046266F">
        <w:t>.4</w:t>
      </w:r>
      <w:r w:rsidRPr="0046266F">
        <w:tab/>
        <w:t>Method of test</w:t>
      </w:r>
    </w:p>
    <w:p w14:paraId="414BA80F" w14:textId="0AC592EB" w:rsidR="00F27C91" w:rsidRPr="0046266F" w:rsidRDefault="00F27C91" w:rsidP="00F27C91">
      <w:pPr>
        <w:pStyle w:val="Heading5"/>
      </w:pPr>
      <w:r w:rsidRPr="0046266F">
        <w:t>7.3.</w:t>
      </w:r>
      <w:r>
        <w:t>10</w:t>
      </w:r>
      <w:r w:rsidRPr="0046266F">
        <w:t>.4.1</w:t>
      </w:r>
      <w:r w:rsidRPr="0046266F">
        <w:tab/>
        <w:t>Initial conditions</w:t>
      </w:r>
    </w:p>
    <w:p w14:paraId="0E7B1BBF" w14:textId="77777777" w:rsidR="00F27C91" w:rsidRPr="0046266F" w:rsidRDefault="00F27C91" w:rsidP="00F27C91">
      <w:r w:rsidRPr="0046266F">
        <w:t>For this test both a</w:t>
      </w:r>
      <w:r>
        <w:t xml:space="preserve"> NG-SS </w:t>
      </w:r>
      <w:r w:rsidRPr="0046266F">
        <w:t>and a</w:t>
      </w:r>
      <w:r>
        <w:t>n</w:t>
      </w:r>
      <w:r w:rsidRPr="0046266F">
        <w:t xml:space="preserve"> E-USS </w:t>
      </w:r>
      <w:r>
        <w:t>are</w:t>
      </w:r>
      <w:r w:rsidRPr="0046266F">
        <w:t xml:space="preserve"> needed.</w:t>
      </w:r>
    </w:p>
    <w:p w14:paraId="23E42F20" w14:textId="77777777" w:rsidR="00F27C91" w:rsidRPr="0046266F" w:rsidRDefault="00F27C91" w:rsidP="00F27C91">
      <w:r w:rsidRPr="00E33330">
        <w:t xml:space="preserve">The </w:t>
      </w:r>
      <w:r w:rsidRPr="00CC3716">
        <w:t xml:space="preserve">NG-SS </w:t>
      </w:r>
      <w:r w:rsidRPr="0046266F">
        <w:t>transmits on two BCCHs, with the following network parameters:</w:t>
      </w:r>
    </w:p>
    <w:p w14:paraId="03F0B612" w14:textId="77777777" w:rsidR="00F27C91" w:rsidRPr="0046266F" w:rsidRDefault="00F27C91" w:rsidP="00F27C91">
      <w:pPr>
        <w:pStyle w:val="B1"/>
        <w:tabs>
          <w:tab w:val="left" w:pos="2835"/>
        </w:tabs>
      </w:pPr>
      <w:r w:rsidRPr="0046266F">
        <w:lastRenderedPageBreak/>
        <w:t>-</w:t>
      </w:r>
      <w:r w:rsidRPr="0046266F">
        <w:tab/>
        <w:t>TAI (MCC/MNC/TAC):</w:t>
      </w:r>
      <w:r w:rsidRPr="0046266F">
        <w:tab/>
        <w:t>254/0</w:t>
      </w:r>
      <w:r>
        <w:t>01</w:t>
      </w:r>
      <w:r w:rsidRPr="0046266F">
        <w:t>/00</w:t>
      </w:r>
      <w:r>
        <w:t>00</w:t>
      </w:r>
      <w:r w:rsidRPr="0046266F">
        <w:t>01.</w:t>
      </w:r>
    </w:p>
    <w:p w14:paraId="4485830A"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10100CE" w14:textId="77777777" w:rsidR="00F27C91" w:rsidRPr="0046266F" w:rsidRDefault="00F27C91" w:rsidP="00F27C91">
      <w:pPr>
        <w:pStyle w:val="B1"/>
        <w:tabs>
          <w:tab w:val="left" w:pos="2835"/>
        </w:tabs>
      </w:pPr>
    </w:p>
    <w:p w14:paraId="2E88C770" w14:textId="77777777" w:rsidR="00F27C91" w:rsidRPr="0046266F" w:rsidRDefault="00F27C91" w:rsidP="00F27C91">
      <w:pPr>
        <w:pStyle w:val="B1"/>
        <w:tabs>
          <w:tab w:val="left" w:pos="2835"/>
        </w:tabs>
      </w:pPr>
      <w:r w:rsidRPr="0046266F">
        <w:t>-</w:t>
      </w:r>
      <w:r w:rsidRPr="0046266F">
        <w:tab/>
        <w:t>TAI (MCC/MNC/TAC):</w:t>
      </w:r>
      <w:r w:rsidRPr="0046266F">
        <w:tab/>
        <w:t>254/0</w:t>
      </w:r>
      <w:r>
        <w:t>02</w:t>
      </w:r>
      <w:r w:rsidRPr="0046266F">
        <w:t>/0</w:t>
      </w:r>
      <w:r>
        <w:t>00</w:t>
      </w:r>
      <w:r w:rsidRPr="0046266F">
        <w:t>001.</w:t>
      </w:r>
    </w:p>
    <w:p w14:paraId="5057DD0B"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55C7C22A" w14:textId="77777777" w:rsidR="00F27C91" w:rsidRPr="0046266F" w:rsidRDefault="00F27C91" w:rsidP="00F27C91">
      <w:r w:rsidRPr="0046266F">
        <w:t>The E-USS</w:t>
      </w:r>
      <w:r w:rsidRPr="00CC3716">
        <w:t xml:space="preserve"> </w:t>
      </w:r>
      <w:r w:rsidRPr="0046266F">
        <w:t>transmits on BCCH, with the following network parameters:</w:t>
      </w:r>
    </w:p>
    <w:p w14:paraId="6B70B6EC" w14:textId="77777777" w:rsidR="00F27C91" w:rsidRPr="0046266F" w:rsidRDefault="00F27C91" w:rsidP="00F27C91">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5E266AA0" w14:textId="77777777" w:rsidR="00F27C91" w:rsidRPr="0046266F" w:rsidRDefault="00F27C91" w:rsidP="00F27C91">
      <w:pPr>
        <w:tabs>
          <w:tab w:val="left" w:pos="2835"/>
        </w:tabs>
        <w:ind w:left="568" w:hanging="284"/>
      </w:pPr>
      <w:r w:rsidRPr="0046266F">
        <w:t>-</w:t>
      </w:r>
      <w:r w:rsidRPr="0046266F">
        <w:tab/>
        <w:t>Access control:</w:t>
      </w:r>
      <w:r w:rsidRPr="0046266F">
        <w:tab/>
        <w:t>unrestricted.</w:t>
      </w:r>
    </w:p>
    <w:p w14:paraId="02D575BD" w14:textId="77777777" w:rsidR="00F27C91" w:rsidRPr="0046266F" w:rsidRDefault="00F27C91" w:rsidP="00F27C91">
      <w:r w:rsidRPr="0046266F">
        <w:t xml:space="preserve">The default </w:t>
      </w:r>
      <w:r w:rsidRPr="003C6991">
        <w:t xml:space="preserve">5G-NR UICC </w:t>
      </w:r>
      <w:r w:rsidRPr="0046266F">
        <w:t>is used with the following exceptions:</w:t>
      </w:r>
    </w:p>
    <w:p w14:paraId="52127F91"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2AB4C87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16DCF547" w14:textId="77777777" w:rsidTr="00C8554F">
        <w:tc>
          <w:tcPr>
            <w:tcW w:w="1473" w:type="dxa"/>
            <w:hideMark/>
          </w:tcPr>
          <w:p w14:paraId="747ACE66"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264D0B1A" w14:textId="77777777" w:rsidR="00F27C91" w:rsidRDefault="00F27C91" w:rsidP="00C8554F">
            <w:pPr>
              <w:spacing w:after="0"/>
              <w:ind w:left="34"/>
              <w:rPr>
                <w:rFonts w:ascii="Arial" w:hAnsi="Arial"/>
                <w:sz w:val="18"/>
              </w:rPr>
            </w:pPr>
          </w:p>
        </w:tc>
        <w:tc>
          <w:tcPr>
            <w:tcW w:w="4701" w:type="dxa"/>
            <w:hideMark/>
          </w:tcPr>
          <w:p w14:paraId="74AFBB96" w14:textId="77777777" w:rsidR="00F27C91" w:rsidRDefault="00F27C91" w:rsidP="00C8554F">
            <w:pPr>
              <w:spacing w:after="0"/>
              <w:ind w:left="34"/>
              <w:rPr>
                <w:sz w:val="18"/>
                <w:szCs w:val="18"/>
              </w:rPr>
            </w:pPr>
            <w:r w:rsidRPr="001B5D77">
              <w:rPr>
                <w:rFonts w:ascii="Arial" w:hAnsi="Arial"/>
                <w:sz w:val="18"/>
              </w:rPr>
              <w:t>Operator controlled PLMN selector with Access Technology</w:t>
            </w:r>
          </w:p>
        </w:tc>
        <w:tc>
          <w:tcPr>
            <w:tcW w:w="1360" w:type="dxa"/>
            <w:hideMark/>
          </w:tcPr>
          <w:p w14:paraId="14BC4CDA" w14:textId="77777777" w:rsidR="00F27C91" w:rsidRDefault="00F27C91" w:rsidP="00C8554F">
            <w:pPr>
              <w:spacing w:after="0"/>
              <w:ind w:left="34"/>
              <w:rPr>
                <w:rFonts w:ascii="Arial" w:hAnsi="Arial"/>
                <w:sz w:val="18"/>
              </w:rPr>
            </w:pPr>
            <w:r>
              <w:rPr>
                <w:rFonts w:ascii="Arial" w:hAnsi="Arial"/>
                <w:sz w:val="18"/>
              </w:rPr>
              <w:t>available</w:t>
            </w:r>
          </w:p>
        </w:tc>
      </w:tr>
    </w:tbl>
    <w:p w14:paraId="35BA7378" w14:textId="77777777" w:rsidR="00F27C91" w:rsidRPr="0046266F" w:rsidRDefault="00F27C91" w:rsidP="00F27C91">
      <w:pPr>
        <w:pStyle w:val="EW"/>
        <w:ind w:hanging="850"/>
      </w:pPr>
    </w:p>
    <w:p w14:paraId="4CEC91CB"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773AF956" w14:textId="77777777" w:rsidTr="00C8554F">
        <w:tc>
          <w:tcPr>
            <w:tcW w:w="959" w:type="dxa"/>
          </w:tcPr>
          <w:p w14:paraId="2AA1F25D" w14:textId="77777777" w:rsidR="00F27C91" w:rsidRPr="0046266F" w:rsidRDefault="00F27C91" w:rsidP="00C8554F">
            <w:pPr>
              <w:pStyle w:val="TAL"/>
            </w:pPr>
            <w:r w:rsidRPr="0046266F">
              <w:t>Coding:</w:t>
            </w:r>
          </w:p>
        </w:tc>
        <w:tc>
          <w:tcPr>
            <w:tcW w:w="1134" w:type="dxa"/>
          </w:tcPr>
          <w:p w14:paraId="21DB968E" w14:textId="77777777" w:rsidR="00F27C91" w:rsidRPr="0046266F" w:rsidRDefault="00F27C91" w:rsidP="00C8554F">
            <w:pPr>
              <w:pStyle w:val="TAL"/>
            </w:pPr>
            <w:r w:rsidRPr="0046266F">
              <w:t>B1</w:t>
            </w:r>
          </w:p>
        </w:tc>
        <w:tc>
          <w:tcPr>
            <w:tcW w:w="1134" w:type="dxa"/>
          </w:tcPr>
          <w:p w14:paraId="002B84FB" w14:textId="77777777" w:rsidR="00F27C91" w:rsidRPr="0046266F" w:rsidRDefault="00F27C91" w:rsidP="00C8554F">
            <w:pPr>
              <w:pStyle w:val="TAL"/>
            </w:pPr>
            <w:r w:rsidRPr="0046266F">
              <w:t>B2</w:t>
            </w:r>
          </w:p>
        </w:tc>
        <w:tc>
          <w:tcPr>
            <w:tcW w:w="1134" w:type="dxa"/>
          </w:tcPr>
          <w:p w14:paraId="209937EC" w14:textId="77777777" w:rsidR="00F27C91" w:rsidRPr="0046266F" w:rsidRDefault="00F27C91" w:rsidP="00C8554F">
            <w:pPr>
              <w:pStyle w:val="TAL"/>
            </w:pPr>
            <w:r w:rsidRPr="0046266F">
              <w:t>B3</w:t>
            </w:r>
          </w:p>
        </w:tc>
        <w:tc>
          <w:tcPr>
            <w:tcW w:w="1134" w:type="dxa"/>
          </w:tcPr>
          <w:p w14:paraId="31032F0E" w14:textId="77777777" w:rsidR="00F27C91" w:rsidRPr="0046266F" w:rsidRDefault="00F27C91" w:rsidP="00C8554F">
            <w:pPr>
              <w:pStyle w:val="TAL"/>
            </w:pPr>
            <w:r w:rsidRPr="0046266F">
              <w:t>B4</w:t>
            </w:r>
          </w:p>
        </w:tc>
        <w:tc>
          <w:tcPr>
            <w:tcW w:w="1134" w:type="dxa"/>
          </w:tcPr>
          <w:p w14:paraId="6230F789" w14:textId="77777777" w:rsidR="00F27C91" w:rsidRPr="0046266F" w:rsidRDefault="00F27C91" w:rsidP="00C8554F">
            <w:pPr>
              <w:pStyle w:val="TAL"/>
            </w:pPr>
            <w:r w:rsidRPr="0046266F">
              <w:t>B5</w:t>
            </w:r>
          </w:p>
        </w:tc>
        <w:tc>
          <w:tcPr>
            <w:tcW w:w="1134" w:type="dxa"/>
          </w:tcPr>
          <w:p w14:paraId="0B953F9B" w14:textId="77777777" w:rsidR="00F27C91" w:rsidRPr="0046266F" w:rsidRDefault="00F27C91" w:rsidP="00C8554F">
            <w:pPr>
              <w:pStyle w:val="TAL"/>
            </w:pPr>
            <w:r w:rsidRPr="0046266F">
              <w:t>B6</w:t>
            </w:r>
          </w:p>
        </w:tc>
        <w:tc>
          <w:tcPr>
            <w:tcW w:w="1134" w:type="dxa"/>
          </w:tcPr>
          <w:p w14:paraId="77B5C1F2" w14:textId="77777777" w:rsidR="00F27C91" w:rsidRPr="0046266F" w:rsidRDefault="00F27C91" w:rsidP="00C8554F">
            <w:pPr>
              <w:pStyle w:val="TAL"/>
            </w:pPr>
            <w:r w:rsidRPr="0046266F">
              <w:t>B7</w:t>
            </w:r>
          </w:p>
        </w:tc>
        <w:tc>
          <w:tcPr>
            <w:tcW w:w="1134" w:type="dxa"/>
          </w:tcPr>
          <w:p w14:paraId="12DE5A4D" w14:textId="77777777" w:rsidR="00F27C91" w:rsidRPr="0046266F" w:rsidRDefault="00F27C91" w:rsidP="00C8554F">
            <w:pPr>
              <w:pStyle w:val="TAL"/>
            </w:pPr>
            <w:r w:rsidRPr="0046266F">
              <w:t>B8</w:t>
            </w:r>
          </w:p>
        </w:tc>
      </w:tr>
      <w:tr w:rsidR="00F27C91" w:rsidRPr="0046266F" w14:paraId="7D955A68" w14:textId="77777777" w:rsidTr="00C8554F">
        <w:tc>
          <w:tcPr>
            <w:tcW w:w="959" w:type="dxa"/>
          </w:tcPr>
          <w:p w14:paraId="2C7C4F61" w14:textId="77777777" w:rsidR="00F27C91" w:rsidRPr="0046266F" w:rsidRDefault="00F27C91" w:rsidP="00C8554F">
            <w:pPr>
              <w:pStyle w:val="TAL"/>
            </w:pPr>
            <w:r w:rsidRPr="0046266F">
              <w:t>Binary</w:t>
            </w:r>
          </w:p>
        </w:tc>
        <w:tc>
          <w:tcPr>
            <w:tcW w:w="1134" w:type="dxa"/>
          </w:tcPr>
          <w:p w14:paraId="37FE0EE3" w14:textId="77777777" w:rsidR="00F27C91" w:rsidRPr="0046266F" w:rsidRDefault="00F27C91" w:rsidP="00C8554F">
            <w:pPr>
              <w:pStyle w:val="TAL"/>
            </w:pPr>
            <w:r w:rsidRPr="0046266F">
              <w:t>xx</w:t>
            </w:r>
            <w:r>
              <w:t>x</w:t>
            </w:r>
            <w:r w:rsidRPr="0046266F">
              <w:t>x xx</w:t>
            </w:r>
            <w:r>
              <w:t>xx</w:t>
            </w:r>
          </w:p>
        </w:tc>
        <w:tc>
          <w:tcPr>
            <w:tcW w:w="1134" w:type="dxa"/>
          </w:tcPr>
          <w:p w14:paraId="288DDB5B" w14:textId="77777777" w:rsidR="00F27C91" w:rsidRPr="0046266F" w:rsidRDefault="00F27C91" w:rsidP="00C8554F">
            <w:pPr>
              <w:pStyle w:val="TAL"/>
            </w:pPr>
            <w:r w:rsidRPr="0046266F">
              <w:t>xxxx xxxx</w:t>
            </w:r>
          </w:p>
        </w:tc>
        <w:tc>
          <w:tcPr>
            <w:tcW w:w="1134" w:type="dxa"/>
          </w:tcPr>
          <w:p w14:paraId="6524F112" w14:textId="77777777" w:rsidR="00F27C91" w:rsidRPr="0046266F" w:rsidRDefault="00F27C91" w:rsidP="00C8554F">
            <w:pPr>
              <w:pStyle w:val="TAL"/>
            </w:pPr>
            <w:r w:rsidRPr="0046266F">
              <w:t>xxxx </w:t>
            </w:r>
            <w:r>
              <w:t>x</w:t>
            </w:r>
            <w:r w:rsidRPr="0046266F">
              <w:t>x</w:t>
            </w:r>
            <w:r>
              <w:t>xx</w:t>
            </w:r>
          </w:p>
        </w:tc>
        <w:tc>
          <w:tcPr>
            <w:tcW w:w="1134" w:type="dxa"/>
          </w:tcPr>
          <w:p w14:paraId="55413686" w14:textId="77777777" w:rsidR="00F27C91" w:rsidRPr="0046266F" w:rsidRDefault="00F27C91" w:rsidP="00C8554F">
            <w:pPr>
              <w:pStyle w:val="TAL"/>
            </w:pPr>
            <w:r w:rsidRPr="0046266F">
              <w:t>xxxx x</w:t>
            </w:r>
            <w:r>
              <w:t>x</w:t>
            </w:r>
            <w:r w:rsidRPr="0046266F">
              <w:t>xx</w:t>
            </w:r>
          </w:p>
        </w:tc>
        <w:tc>
          <w:tcPr>
            <w:tcW w:w="1134" w:type="dxa"/>
          </w:tcPr>
          <w:p w14:paraId="41D59D9A" w14:textId="77777777" w:rsidR="00F27C91" w:rsidRPr="0046266F" w:rsidRDefault="00F27C91" w:rsidP="00C8554F">
            <w:pPr>
              <w:pStyle w:val="TAL"/>
            </w:pPr>
            <w:r w:rsidRPr="0046266F">
              <w:t>xxxx xx</w:t>
            </w:r>
            <w:r>
              <w:t>xx</w:t>
            </w:r>
          </w:p>
        </w:tc>
        <w:tc>
          <w:tcPr>
            <w:tcW w:w="1134" w:type="dxa"/>
          </w:tcPr>
          <w:p w14:paraId="3B0BFE81" w14:textId="77777777" w:rsidR="00F27C91" w:rsidRPr="0046266F" w:rsidRDefault="00F27C91" w:rsidP="00C8554F">
            <w:pPr>
              <w:pStyle w:val="TAL"/>
            </w:pPr>
            <w:r w:rsidRPr="0046266F">
              <w:t>xxxx xx1x</w:t>
            </w:r>
          </w:p>
        </w:tc>
        <w:tc>
          <w:tcPr>
            <w:tcW w:w="1134" w:type="dxa"/>
          </w:tcPr>
          <w:p w14:paraId="562F615F" w14:textId="77777777" w:rsidR="00F27C91" w:rsidRPr="0046266F" w:rsidRDefault="00F27C91" w:rsidP="00C8554F">
            <w:pPr>
              <w:pStyle w:val="TAL"/>
            </w:pPr>
            <w:r w:rsidRPr="0046266F">
              <w:t>xxxx xxxx</w:t>
            </w:r>
          </w:p>
        </w:tc>
        <w:tc>
          <w:tcPr>
            <w:tcW w:w="1134" w:type="dxa"/>
          </w:tcPr>
          <w:p w14:paraId="72B7506D" w14:textId="77777777" w:rsidR="00F27C91" w:rsidRPr="0046266F" w:rsidRDefault="00F27C91" w:rsidP="00C8554F">
            <w:pPr>
              <w:pStyle w:val="TAL"/>
            </w:pPr>
            <w:r w:rsidRPr="0046266F">
              <w:t>xxxx xxxx</w:t>
            </w:r>
          </w:p>
        </w:tc>
      </w:tr>
      <w:tr w:rsidR="00F27C91" w:rsidRPr="0046266F" w14:paraId="6965BF2A" w14:textId="77777777" w:rsidTr="00C8554F">
        <w:tc>
          <w:tcPr>
            <w:tcW w:w="959" w:type="dxa"/>
          </w:tcPr>
          <w:p w14:paraId="65BA4EE0" w14:textId="77777777" w:rsidR="00F27C91" w:rsidRPr="0046266F" w:rsidRDefault="00F27C91" w:rsidP="00C8554F">
            <w:pPr>
              <w:pStyle w:val="TAL"/>
            </w:pPr>
          </w:p>
        </w:tc>
        <w:tc>
          <w:tcPr>
            <w:tcW w:w="1134" w:type="dxa"/>
          </w:tcPr>
          <w:p w14:paraId="3770D466" w14:textId="77777777" w:rsidR="00F27C91" w:rsidRPr="0046266F" w:rsidRDefault="00F27C91" w:rsidP="00C8554F">
            <w:pPr>
              <w:pStyle w:val="TAL"/>
            </w:pPr>
          </w:p>
        </w:tc>
        <w:tc>
          <w:tcPr>
            <w:tcW w:w="1134" w:type="dxa"/>
          </w:tcPr>
          <w:p w14:paraId="7E910B8B" w14:textId="77777777" w:rsidR="00F27C91" w:rsidRPr="0046266F" w:rsidRDefault="00F27C91" w:rsidP="00C8554F">
            <w:pPr>
              <w:pStyle w:val="TAL"/>
            </w:pPr>
          </w:p>
        </w:tc>
        <w:tc>
          <w:tcPr>
            <w:tcW w:w="1134" w:type="dxa"/>
          </w:tcPr>
          <w:p w14:paraId="1D74C012" w14:textId="77777777" w:rsidR="00F27C91" w:rsidRPr="0046266F" w:rsidRDefault="00F27C91" w:rsidP="00C8554F">
            <w:pPr>
              <w:pStyle w:val="TAL"/>
            </w:pPr>
          </w:p>
        </w:tc>
        <w:tc>
          <w:tcPr>
            <w:tcW w:w="1134" w:type="dxa"/>
          </w:tcPr>
          <w:p w14:paraId="22F92DA9" w14:textId="77777777" w:rsidR="00F27C91" w:rsidRPr="0046266F" w:rsidRDefault="00F27C91" w:rsidP="00C8554F">
            <w:pPr>
              <w:pStyle w:val="TAL"/>
            </w:pPr>
          </w:p>
        </w:tc>
        <w:tc>
          <w:tcPr>
            <w:tcW w:w="1134" w:type="dxa"/>
          </w:tcPr>
          <w:p w14:paraId="4C596BEF" w14:textId="77777777" w:rsidR="00F27C91" w:rsidRPr="0046266F" w:rsidRDefault="00F27C91" w:rsidP="00C8554F">
            <w:pPr>
              <w:pStyle w:val="TAL"/>
            </w:pPr>
          </w:p>
        </w:tc>
        <w:tc>
          <w:tcPr>
            <w:tcW w:w="1134" w:type="dxa"/>
          </w:tcPr>
          <w:p w14:paraId="1D8E8ADD" w14:textId="77777777" w:rsidR="00F27C91" w:rsidRPr="0046266F" w:rsidRDefault="00F27C91" w:rsidP="00C8554F">
            <w:pPr>
              <w:pStyle w:val="TAL"/>
            </w:pPr>
          </w:p>
        </w:tc>
        <w:tc>
          <w:tcPr>
            <w:tcW w:w="1134" w:type="dxa"/>
          </w:tcPr>
          <w:p w14:paraId="00720E5D" w14:textId="77777777" w:rsidR="00F27C91" w:rsidRPr="0046266F" w:rsidRDefault="00F27C91" w:rsidP="00C8554F">
            <w:pPr>
              <w:pStyle w:val="TAL"/>
            </w:pPr>
          </w:p>
        </w:tc>
        <w:tc>
          <w:tcPr>
            <w:tcW w:w="1134" w:type="dxa"/>
          </w:tcPr>
          <w:p w14:paraId="329DC39A" w14:textId="77777777" w:rsidR="00F27C91" w:rsidRPr="0046266F" w:rsidRDefault="00F27C91" w:rsidP="00C8554F">
            <w:pPr>
              <w:pStyle w:val="TAL"/>
            </w:pPr>
          </w:p>
        </w:tc>
      </w:tr>
      <w:tr w:rsidR="00F27C91" w:rsidRPr="0046266F" w14:paraId="24B557C8" w14:textId="77777777" w:rsidTr="00C8554F">
        <w:tc>
          <w:tcPr>
            <w:tcW w:w="959" w:type="dxa"/>
          </w:tcPr>
          <w:p w14:paraId="7F6399E4" w14:textId="77777777" w:rsidR="00F27C91" w:rsidRPr="0046266F" w:rsidRDefault="00F27C91" w:rsidP="00C8554F">
            <w:pPr>
              <w:pStyle w:val="TAL"/>
            </w:pPr>
          </w:p>
        </w:tc>
        <w:tc>
          <w:tcPr>
            <w:tcW w:w="1134" w:type="dxa"/>
          </w:tcPr>
          <w:p w14:paraId="2B13AA14" w14:textId="77777777" w:rsidR="00F27C91" w:rsidRPr="0046266F" w:rsidRDefault="00F27C91" w:rsidP="00C8554F">
            <w:pPr>
              <w:pStyle w:val="TAL"/>
            </w:pPr>
            <w:r w:rsidRPr="0046266F">
              <w:t>B9</w:t>
            </w:r>
          </w:p>
        </w:tc>
        <w:tc>
          <w:tcPr>
            <w:tcW w:w="1134" w:type="dxa"/>
          </w:tcPr>
          <w:p w14:paraId="2C708A9F" w14:textId="77777777" w:rsidR="00F27C91" w:rsidRPr="0046266F" w:rsidRDefault="00F27C91" w:rsidP="00C8554F">
            <w:pPr>
              <w:pStyle w:val="TAL"/>
            </w:pPr>
            <w:r w:rsidRPr="0046266F">
              <w:t>B10</w:t>
            </w:r>
          </w:p>
        </w:tc>
        <w:tc>
          <w:tcPr>
            <w:tcW w:w="1134" w:type="dxa"/>
          </w:tcPr>
          <w:p w14:paraId="7482C8EE" w14:textId="77777777" w:rsidR="00F27C91" w:rsidRPr="0046266F" w:rsidRDefault="00F27C91" w:rsidP="00C8554F">
            <w:pPr>
              <w:pStyle w:val="TAL"/>
            </w:pPr>
            <w:r w:rsidRPr="0046266F">
              <w:t>B11</w:t>
            </w:r>
          </w:p>
        </w:tc>
        <w:tc>
          <w:tcPr>
            <w:tcW w:w="1134" w:type="dxa"/>
          </w:tcPr>
          <w:p w14:paraId="58634420" w14:textId="77777777" w:rsidR="00F27C91" w:rsidRPr="0046266F" w:rsidRDefault="00F27C91" w:rsidP="00C8554F">
            <w:pPr>
              <w:pStyle w:val="TAL"/>
              <w:jc w:val="center"/>
            </w:pPr>
            <w:r>
              <w:t>…</w:t>
            </w:r>
          </w:p>
        </w:tc>
        <w:tc>
          <w:tcPr>
            <w:tcW w:w="1134" w:type="dxa"/>
          </w:tcPr>
          <w:p w14:paraId="73396E97" w14:textId="77777777" w:rsidR="00F27C91" w:rsidRPr="0046266F" w:rsidRDefault="00F27C91" w:rsidP="00C8554F">
            <w:pPr>
              <w:pStyle w:val="TAL"/>
            </w:pPr>
            <w:r>
              <w:t>B16</w:t>
            </w:r>
          </w:p>
        </w:tc>
        <w:tc>
          <w:tcPr>
            <w:tcW w:w="1134" w:type="dxa"/>
          </w:tcPr>
          <w:p w14:paraId="7D54976E" w14:textId="77777777" w:rsidR="00F27C91" w:rsidRPr="0046266F" w:rsidRDefault="00F27C91" w:rsidP="00C8554F">
            <w:pPr>
              <w:pStyle w:val="TAL"/>
            </w:pPr>
          </w:p>
        </w:tc>
        <w:tc>
          <w:tcPr>
            <w:tcW w:w="1134" w:type="dxa"/>
          </w:tcPr>
          <w:p w14:paraId="31424B7A" w14:textId="77777777" w:rsidR="00F27C91" w:rsidRPr="0046266F" w:rsidRDefault="00F27C91" w:rsidP="00C8554F">
            <w:pPr>
              <w:pStyle w:val="TAL"/>
            </w:pPr>
          </w:p>
        </w:tc>
        <w:tc>
          <w:tcPr>
            <w:tcW w:w="1134" w:type="dxa"/>
          </w:tcPr>
          <w:p w14:paraId="57564C2E" w14:textId="77777777" w:rsidR="00F27C91" w:rsidRPr="0046266F" w:rsidRDefault="00F27C91" w:rsidP="00C8554F">
            <w:pPr>
              <w:pStyle w:val="TAL"/>
            </w:pPr>
          </w:p>
        </w:tc>
      </w:tr>
      <w:tr w:rsidR="00F27C91" w:rsidRPr="0046266F" w14:paraId="657AE020" w14:textId="77777777" w:rsidTr="00C8554F">
        <w:tc>
          <w:tcPr>
            <w:tcW w:w="959" w:type="dxa"/>
          </w:tcPr>
          <w:p w14:paraId="5BF549AE" w14:textId="77777777" w:rsidR="00F27C91" w:rsidRPr="0046266F" w:rsidRDefault="00F27C91" w:rsidP="00C8554F">
            <w:pPr>
              <w:pStyle w:val="TAL"/>
            </w:pPr>
          </w:p>
        </w:tc>
        <w:tc>
          <w:tcPr>
            <w:tcW w:w="1134" w:type="dxa"/>
          </w:tcPr>
          <w:p w14:paraId="6C1870A0" w14:textId="77777777" w:rsidR="00F27C91" w:rsidRPr="0046266F" w:rsidRDefault="00F27C91" w:rsidP="00C8554F">
            <w:pPr>
              <w:pStyle w:val="TAL"/>
            </w:pPr>
            <w:r w:rsidRPr="0046266F">
              <w:t>xxxx xxxx</w:t>
            </w:r>
          </w:p>
        </w:tc>
        <w:tc>
          <w:tcPr>
            <w:tcW w:w="1134" w:type="dxa"/>
          </w:tcPr>
          <w:p w14:paraId="00A590DB" w14:textId="77777777" w:rsidR="00F27C91" w:rsidRPr="0046266F" w:rsidRDefault="00F27C91" w:rsidP="00C8554F">
            <w:pPr>
              <w:pStyle w:val="TAL"/>
            </w:pPr>
            <w:r w:rsidRPr="0046266F">
              <w:t>xxxx xxxx</w:t>
            </w:r>
          </w:p>
        </w:tc>
        <w:tc>
          <w:tcPr>
            <w:tcW w:w="1134" w:type="dxa"/>
          </w:tcPr>
          <w:p w14:paraId="6AB2D63B" w14:textId="77777777" w:rsidR="00F27C91" w:rsidRPr="0046266F" w:rsidRDefault="00F27C91" w:rsidP="00C8554F">
            <w:pPr>
              <w:pStyle w:val="TAL"/>
            </w:pPr>
            <w:r w:rsidRPr="0046266F">
              <w:t>xx</w:t>
            </w:r>
            <w:r>
              <w:t>xx</w:t>
            </w:r>
            <w:r w:rsidRPr="0046266F">
              <w:t> xxxx</w:t>
            </w:r>
          </w:p>
        </w:tc>
        <w:tc>
          <w:tcPr>
            <w:tcW w:w="1134" w:type="dxa"/>
          </w:tcPr>
          <w:p w14:paraId="69D189DF" w14:textId="77777777" w:rsidR="00F27C91" w:rsidRPr="0046266F" w:rsidRDefault="00F27C91" w:rsidP="00C8554F">
            <w:pPr>
              <w:pStyle w:val="TAL"/>
            </w:pPr>
          </w:p>
        </w:tc>
        <w:tc>
          <w:tcPr>
            <w:tcW w:w="1134" w:type="dxa"/>
          </w:tcPr>
          <w:p w14:paraId="26A31FA8" w14:textId="77777777" w:rsidR="00F27C91" w:rsidRPr="0046266F" w:rsidRDefault="00F27C91" w:rsidP="00C8554F">
            <w:pPr>
              <w:pStyle w:val="TAL"/>
            </w:pPr>
            <w:r w:rsidRPr="0046266F">
              <w:t>xxxx xx</w:t>
            </w:r>
            <w:r>
              <w:t>xx</w:t>
            </w:r>
          </w:p>
        </w:tc>
        <w:tc>
          <w:tcPr>
            <w:tcW w:w="1134" w:type="dxa"/>
          </w:tcPr>
          <w:p w14:paraId="5B023C3B" w14:textId="77777777" w:rsidR="00F27C91" w:rsidRPr="0046266F" w:rsidRDefault="00F27C91" w:rsidP="00C8554F">
            <w:pPr>
              <w:pStyle w:val="TAL"/>
            </w:pPr>
          </w:p>
        </w:tc>
        <w:tc>
          <w:tcPr>
            <w:tcW w:w="1134" w:type="dxa"/>
          </w:tcPr>
          <w:p w14:paraId="7FCD9938" w14:textId="77777777" w:rsidR="00F27C91" w:rsidRPr="0046266F" w:rsidRDefault="00F27C91" w:rsidP="00C8554F">
            <w:pPr>
              <w:pStyle w:val="TAL"/>
            </w:pPr>
          </w:p>
        </w:tc>
        <w:tc>
          <w:tcPr>
            <w:tcW w:w="1134" w:type="dxa"/>
          </w:tcPr>
          <w:p w14:paraId="0D7BE7DE" w14:textId="77777777" w:rsidR="00F27C91" w:rsidRPr="0046266F" w:rsidRDefault="00F27C91" w:rsidP="00C8554F">
            <w:pPr>
              <w:pStyle w:val="TAL"/>
            </w:pPr>
          </w:p>
        </w:tc>
      </w:tr>
    </w:tbl>
    <w:p w14:paraId="35F51979" w14:textId="77777777" w:rsidR="00F27C91" w:rsidRPr="0046266F" w:rsidRDefault="00F27C91" w:rsidP="00F27C91"/>
    <w:p w14:paraId="16DEF560" w14:textId="77777777" w:rsidR="00F27C91" w:rsidRPr="0046266F" w:rsidRDefault="00F27C91" w:rsidP="00F27C91">
      <w:r w:rsidRPr="0046266F">
        <w:t>The UICC is installed into the Terminal and the UE is set to automatic PLMN selection mode.</w:t>
      </w:r>
    </w:p>
    <w:p w14:paraId="0278231E" w14:textId="1EB6A57A" w:rsidR="00F27C91" w:rsidRPr="0046266F" w:rsidRDefault="00F27C91" w:rsidP="00F27C91">
      <w:pPr>
        <w:pStyle w:val="Heading5"/>
      </w:pPr>
      <w:r w:rsidRPr="0046266F">
        <w:t>7.3.</w:t>
      </w:r>
      <w:r>
        <w:t>10</w:t>
      </w:r>
      <w:r w:rsidRPr="0046266F">
        <w:t>.4.2</w:t>
      </w:r>
      <w:r w:rsidRPr="0046266F">
        <w:tab/>
        <w:t>Procedure</w:t>
      </w:r>
    </w:p>
    <w:p w14:paraId="55E7F510" w14:textId="77777777" w:rsidR="00F27C91" w:rsidRPr="0046266F" w:rsidRDefault="00F27C91" w:rsidP="00F27C91">
      <w:pPr>
        <w:pStyle w:val="B1"/>
      </w:pPr>
      <w:r w:rsidRPr="0046266F">
        <w:t>a)</w:t>
      </w:r>
      <w:r w:rsidRPr="0046266F">
        <w:tab/>
        <w:t>The UE is powered on.</w:t>
      </w:r>
    </w:p>
    <w:p w14:paraId="3EB14560" w14:textId="77777777" w:rsidR="00F27C91" w:rsidRPr="0046266F" w:rsidRDefault="00F27C91" w:rsidP="00F27C91">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31BF4732" w14:textId="77777777" w:rsidR="00F27C91" w:rsidRPr="00E33330" w:rsidRDefault="00F27C91" w:rsidP="00F27C91">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p>
    <w:p w14:paraId="121B2268" w14:textId="77777777" w:rsidR="00F27C91" w:rsidRPr="00E33330" w:rsidRDefault="00F27C91" w:rsidP="00F27C91">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3603B012" w14:textId="77777777" w:rsidR="00F27C91" w:rsidRPr="00E33330" w:rsidRDefault="00F27C91" w:rsidP="00F27C91">
      <w:pPr>
        <w:pStyle w:val="B2"/>
        <w:rPr>
          <w:lang w:val="fr-FR"/>
        </w:rPr>
      </w:pPr>
      <w:r w:rsidRPr="00E33330">
        <w:rPr>
          <w:lang w:val="fr-FR"/>
        </w:rPr>
        <w:tab/>
        <w:t>5G-GUTI</w:t>
      </w:r>
      <w:r>
        <w:rPr>
          <w:lang w:val="fr-FR"/>
        </w:rPr>
        <w:t xml:space="preserve"> </w:t>
      </w:r>
      <w:r w:rsidRPr="00E33330">
        <w:rPr>
          <w:lang w:val="fr-FR"/>
        </w:rPr>
        <w:t>:</w:t>
      </w:r>
      <w:r w:rsidRPr="00E33330">
        <w:rPr>
          <w:lang w:val="fr-FR"/>
        </w:rPr>
        <w:tab/>
        <w:t>"25400100010266436587"</w:t>
      </w:r>
    </w:p>
    <w:p w14:paraId="46867689" w14:textId="77777777" w:rsidR="00F27C91" w:rsidRPr="00E33330" w:rsidRDefault="00F27C91" w:rsidP="00F27C91">
      <w:pPr>
        <w:pStyle w:val="B1"/>
      </w:pPr>
      <w:r w:rsidRPr="00E33330">
        <w:t>d)</w:t>
      </w:r>
      <w:r w:rsidRPr="00E33330">
        <w:tab/>
        <w:t xml:space="preserve">After receipt of the REGISTRATION COMPLETE during registration from the UE, the NG-SS sends </w:t>
      </w:r>
      <w:r w:rsidRPr="00E33330">
        <w:rPr>
          <w:i/>
        </w:rPr>
        <w:t>RRCRelease</w:t>
      </w:r>
      <w:r w:rsidRPr="00E33330">
        <w:t>.</w:t>
      </w:r>
    </w:p>
    <w:p w14:paraId="2F7E3100" w14:textId="77777777" w:rsidR="00F27C91" w:rsidRPr="00E33330" w:rsidRDefault="00F27C91" w:rsidP="00F27C91">
      <w:pPr>
        <w:pStyle w:val="B1"/>
      </w:pPr>
      <w:r w:rsidRPr="00E33330">
        <w:t>e)</w:t>
      </w:r>
      <w:r w:rsidRPr="00E33330">
        <w:tab/>
        <w:t>The UE is soft powered down.</w:t>
      </w:r>
    </w:p>
    <w:p w14:paraId="172A8E91" w14:textId="685D3219" w:rsidR="00F27C91" w:rsidRPr="00E33330" w:rsidRDefault="00F27C91" w:rsidP="00F27C91">
      <w:pPr>
        <w:pStyle w:val="Heading4"/>
      </w:pPr>
      <w:r w:rsidRPr="00E33330">
        <w:t>7.3.</w:t>
      </w:r>
      <w:r>
        <w:t>10</w:t>
      </w:r>
      <w:r w:rsidRPr="00E33330">
        <w:t>.5</w:t>
      </w:r>
      <w:r w:rsidRPr="00E33330">
        <w:tab/>
        <w:t>Acceptance criteria</w:t>
      </w:r>
    </w:p>
    <w:p w14:paraId="56AC01AE" w14:textId="77777777" w:rsidR="00F27C91" w:rsidRPr="00E33330" w:rsidRDefault="00F27C91" w:rsidP="00F27C91">
      <w:pPr>
        <w:pStyle w:val="B1"/>
        <w:keepNext/>
        <w:keepLines/>
      </w:pPr>
      <w:r w:rsidRPr="00E33330">
        <w:t xml:space="preserve">1.) After step a) the UE shall send a </w:t>
      </w:r>
      <w:r w:rsidRPr="00E33330">
        <w:rPr>
          <w:i/>
        </w:rPr>
        <w:t>RRCRequest</w:t>
      </w:r>
      <w:r w:rsidRPr="00E33330">
        <w:t xml:space="preserve"> on the NG-RAN-cell related to the BCCH transmitting MCC/MNC 254/001</w:t>
      </w:r>
      <w:r>
        <w:t xml:space="preserve"> </w:t>
      </w:r>
      <w:r w:rsidRPr="00E33330">
        <w:t>to the NG-SS.</w:t>
      </w:r>
    </w:p>
    <w:p w14:paraId="1FC9421C" w14:textId="77777777" w:rsidR="00F27C91" w:rsidRPr="00E33330" w:rsidRDefault="00F27C91" w:rsidP="00F27C91">
      <w:pPr>
        <w:pStyle w:val="B1"/>
      </w:pPr>
      <w:r w:rsidRPr="00E33330">
        <w:t>2)</w:t>
      </w:r>
      <w:r w:rsidRPr="00E33330">
        <w:tab/>
        <w:t>After step b) the terminal shall send REGISTRATION REQUEST to the NG-SS.</w:t>
      </w:r>
    </w:p>
    <w:p w14:paraId="06F9F41B" w14:textId="77777777" w:rsidR="00F27C91" w:rsidRPr="00E33330" w:rsidRDefault="00F27C91" w:rsidP="00F27C91">
      <w:pPr>
        <w:pStyle w:val="B1"/>
      </w:pPr>
      <w:r w:rsidRPr="00E33330">
        <w:t>3)</w:t>
      </w:r>
      <w:r w:rsidRPr="00E33330">
        <w:tab/>
        <w:t>After step c) the terminal shall respond with REGISTRATION COMPLETE during registration.</w:t>
      </w:r>
    </w:p>
    <w:p w14:paraId="3E1671AC" w14:textId="77777777" w:rsidR="00F27C91" w:rsidRPr="00E33330" w:rsidRDefault="00F27C91" w:rsidP="00F27C91">
      <w:pPr>
        <w:pStyle w:val="B1"/>
      </w:pPr>
      <w:r w:rsidRPr="00E33330">
        <w:t>4)</w:t>
      </w:r>
      <w:r w:rsidRPr="00E33330">
        <w:tab/>
        <w:t>After step e) the USIM shall contain the following values:</w:t>
      </w:r>
    </w:p>
    <w:p w14:paraId="685EBF2E" w14:textId="77777777" w:rsidR="00C45635" w:rsidRPr="004B0EF7" w:rsidRDefault="00C45635" w:rsidP="00C45635">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D924C6" w14:textId="77777777" w:rsidR="00C45635" w:rsidRDefault="00C45635" w:rsidP="00C45635">
      <w:pPr>
        <w:pStyle w:val="EW"/>
        <w:tabs>
          <w:tab w:val="left" w:pos="2835"/>
        </w:tabs>
        <w:spacing w:after="180"/>
        <w:rPr>
          <w:lang w:val="it-IT"/>
        </w:rPr>
      </w:pPr>
      <w:r w:rsidRPr="00E6720E">
        <w:rPr>
          <w:lang w:val="it-IT"/>
        </w:rPr>
        <w:lastRenderedPageBreak/>
        <w:t>Logically:</w:t>
      </w:r>
    </w:p>
    <w:p w14:paraId="46648A55" w14:textId="739B3766" w:rsidR="00C45635" w:rsidRDefault="00C45635" w:rsidP="00C45635">
      <w:pPr>
        <w:pStyle w:val="B2"/>
        <w:spacing w:after="0"/>
        <w:rPr>
          <w:lang w:val="it-IT"/>
        </w:rPr>
      </w:pPr>
      <w:r w:rsidRPr="00E6720E">
        <w:rPr>
          <w:lang w:val="it-IT"/>
        </w:rPr>
        <w:t>5G-GUTI:</w:t>
      </w:r>
    </w:p>
    <w:p w14:paraId="1A1BC6E2" w14:textId="77777777" w:rsidR="00C45635" w:rsidRDefault="00C45635" w:rsidP="00C45635">
      <w:pPr>
        <w:pStyle w:val="B3"/>
        <w:spacing w:after="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36A98413" w14:textId="77777777" w:rsidR="00C45635" w:rsidRDefault="00C45635" w:rsidP="00C45635">
      <w:pPr>
        <w:pStyle w:val="B3"/>
        <w:spacing w:after="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3C9AAE" w14:textId="77777777" w:rsidR="00C45635" w:rsidRDefault="00C45635" w:rsidP="00C45635">
      <w:pPr>
        <w:pStyle w:val="B3"/>
        <w:spacing w:after="0"/>
        <w:rPr>
          <w:lang w:val="it-IT"/>
        </w:rPr>
      </w:pPr>
      <w:r w:rsidRPr="00D90416">
        <w:rPr>
          <w:lang w:val="it-IT"/>
        </w:rPr>
        <w:t>AMF Region ID:</w:t>
      </w:r>
      <w:r w:rsidRPr="00D90416">
        <w:rPr>
          <w:lang w:val="it-IT"/>
        </w:rPr>
        <w:tab/>
        <w:t>0</w:t>
      </w:r>
    </w:p>
    <w:p w14:paraId="5006CD84" w14:textId="77777777" w:rsidR="00C45635" w:rsidRDefault="00C45635" w:rsidP="00C45635">
      <w:pPr>
        <w:pStyle w:val="B3"/>
        <w:spacing w:after="0"/>
        <w:rPr>
          <w:lang w:val="it-IT"/>
        </w:rPr>
      </w:pPr>
      <w:r w:rsidRPr="00D90416">
        <w:rPr>
          <w:lang w:val="it-IT"/>
        </w:rPr>
        <w:t xml:space="preserve">AMF Set ID: </w:t>
      </w:r>
      <w:r w:rsidRPr="00D90416">
        <w:rPr>
          <w:lang w:val="it-IT"/>
        </w:rPr>
        <w:tab/>
      </w:r>
      <w:r w:rsidRPr="00D90416">
        <w:rPr>
          <w:lang w:val="it-IT"/>
        </w:rPr>
        <w:tab/>
      </w:r>
      <w:r>
        <w:rPr>
          <w:lang w:val="it-IT"/>
        </w:rPr>
        <w:t>4</w:t>
      </w:r>
    </w:p>
    <w:p w14:paraId="300725A8" w14:textId="77777777" w:rsidR="00C45635" w:rsidRDefault="00C45635" w:rsidP="00C45635">
      <w:pPr>
        <w:pStyle w:val="B3"/>
        <w:spacing w:after="0"/>
        <w:rPr>
          <w:lang w:val="it-IT"/>
        </w:rPr>
      </w:pPr>
      <w:r w:rsidRPr="00D90416">
        <w:rPr>
          <w:lang w:val="it-IT"/>
        </w:rPr>
        <w:t xml:space="preserve">AMF Pointer: </w:t>
      </w:r>
      <w:r w:rsidRPr="00D90416">
        <w:rPr>
          <w:lang w:val="it-IT"/>
        </w:rPr>
        <w:tab/>
        <w:t>2</w:t>
      </w:r>
    </w:p>
    <w:p w14:paraId="1D3C7CAB" w14:textId="77777777" w:rsidR="00C45635" w:rsidRDefault="00C45635" w:rsidP="00C45635">
      <w:pPr>
        <w:pStyle w:val="B3"/>
        <w:spacing w:after="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4876F68" w14:textId="0CC6487D" w:rsidR="00C45635" w:rsidRDefault="00C45635" w:rsidP="00C45635">
      <w:pPr>
        <w:pStyle w:val="B2"/>
        <w:spacing w:after="0"/>
        <w:rPr>
          <w:lang w:val="it-IT"/>
        </w:rPr>
      </w:pPr>
      <w:r w:rsidRPr="00E6720E">
        <w:rPr>
          <w:lang w:val="it-IT"/>
        </w:rPr>
        <w:t>Last visited registered TAI 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4AC9C6F7" w14:textId="77777777" w:rsidR="00C45635" w:rsidRPr="0046266F" w:rsidRDefault="00C45635" w:rsidP="00C45635">
      <w:pPr>
        <w:pStyle w:val="B2"/>
        <w:rPr>
          <w:lang w:val="it-IT"/>
        </w:rPr>
      </w:pPr>
      <w:r w:rsidRPr="00E6720E">
        <w:rPr>
          <w:lang w:val="it-IT"/>
        </w:rPr>
        <w:t>5GS update status for 3GPP access:</w:t>
      </w:r>
      <w:r w:rsidRPr="00E6720E">
        <w:rPr>
          <w:lang w:val="it-IT"/>
        </w:rPr>
        <w:tab/>
      </w:r>
      <w:r>
        <w:rPr>
          <w:lang w:val="it-IT"/>
        </w:rPr>
        <w:tab/>
      </w:r>
      <w:r>
        <w:rPr>
          <w:lang w:val="it-IT"/>
        </w:rPr>
        <w:tab/>
      </w:r>
      <w:r>
        <w:rPr>
          <w:lang w:val="it-IT"/>
        </w:rPr>
        <w:tab/>
      </w:r>
      <w:r>
        <w:rPr>
          <w:lang w:val="it-IT"/>
        </w:rPr>
        <w:tab/>
      </w:r>
      <w:r w:rsidRPr="00E6720E">
        <w:rPr>
          <w:lang w:val="it-IT"/>
        </w:rPr>
        <w:t>5U1 UPDATED</w:t>
      </w:r>
    </w:p>
    <w:p w14:paraId="39E2D7EF" w14:textId="77777777" w:rsidR="00C45635" w:rsidRDefault="00C45635" w:rsidP="00C4563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45635" w:rsidRPr="006D217E" w14:paraId="62ACBDBB" w14:textId="77777777" w:rsidTr="008C00E8">
        <w:tc>
          <w:tcPr>
            <w:tcW w:w="959" w:type="dxa"/>
          </w:tcPr>
          <w:p w14:paraId="4E82BC5F" w14:textId="2DD797B6" w:rsidR="00C45635" w:rsidRPr="004B0EF7" w:rsidRDefault="00C45635" w:rsidP="008C00E8">
            <w:pPr>
              <w:keepNext/>
              <w:keepLines/>
              <w:spacing w:after="0"/>
              <w:rPr>
                <w:rFonts w:ascii="Arial" w:hAnsi="Arial"/>
                <w:b/>
                <w:bCs/>
                <w:sz w:val="18"/>
              </w:rPr>
            </w:pPr>
            <w:r w:rsidRPr="004B0EF7">
              <w:rPr>
                <w:rFonts w:ascii="Arial" w:hAnsi="Arial"/>
                <w:b/>
                <w:bCs/>
                <w:sz w:val="18"/>
              </w:rPr>
              <w:t>Byte</w:t>
            </w:r>
          </w:p>
        </w:tc>
        <w:tc>
          <w:tcPr>
            <w:tcW w:w="717" w:type="dxa"/>
          </w:tcPr>
          <w:p w14:paraId="08816C7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B1</w:t>
            </w:r>
          </w:p>
        </w:tc>
        <w:tc>
          <w:tcPr>
            <w:tcW w:w="717" w:type="dxa"/>
          </w:tcPr>
          <w:p w14:paraId="682AF6E8"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B2</w:t>
            </w:r>
          </w:p>
        </w:tc>
        <w:tc>
          <w:tcPr>
            <w:tcW w:w="717" w:type="dxa"/>
          </w:tcPr>
          <w:p w14:paraId="534F0EC7"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B3</w:t>
            </w:r>
          </w:p>
        </w:tc>
        <w:tc>
          <w:tcPr>
            <w:tcW w:w="717" w:type="dxa"/>
          </w:tcPr>
          <w:p w14:paraId="1AF6C2BC"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B4</w:t>
            </w:r>
          </w:p>
        </w:tc>
        <w:tc>
          <w:tcPr>
            <w:tcW w:w="717" w:type="dxa"/>
          </w:tcPr>
          <w:p w14:paraId="079962FE"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B5</w:t>
            </w:r>
          </w:p>
        </w:tc>
        <w:tc>
          <w:tcPr>
            <w:tcW w:w="717" w:type="dxa"/>
          </w:tcPr>
          <w:p w14:paraId="227762B2"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B6</w:t>
            </w:r>
          </w:p>
        </w:tc>
        <w:tc>
          <w:tcPr>
            <w:tcW w:w="717" w:type="dxa"/>
          </w:tcPr>
          <w:p w14:paraId="591217E3"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B7</w:t>
            </w:r>
          </w:p>
        </w:tc>
        <w:tc>
          <w:tcPr>
            <w:tcW w:w="717" w:type="dxa"/>
          </w:tcPr>
          <w:p w14:paraId="262B3569" w14:textId="77777777" w:rsidR="00C45635" w:rsidRPr="006D217E" w:rsidRDefault="00C45635" w:rsidP="008C00E8">
            <w:pPr>
              <w:keepNext/>
              <w:keepLines/>
              <w:spacing w:after="0"/>
              <w:jc w:val="center"/>
              <w:rPr>
                <w:rFonts w:ascii="Arial" w:hAnsi="Arial"/>
                <w:b/>
                <w:sz w:val="18"/>
              </w:rPr>
            </w:pPr>
            <w:r w:rsidRPr="006D217E">
              <w:rPr>
                <w:rFonts w:ascii="Arial" w:hAnsi="Arial"/>
                <w:b/>
                <w:sz w:val="18"/>
              </w:rPr>
              <w:t>B8</w:t>
            </w:r>
          </w:p>
        </w:tc>
      </w:tr>
      <w:tr w:rsidR="00C45635" w:rsidRPr="0008759E" w14:paraId="2F5A2E96" w14:textId="77777777" w:rsidTr="008C00E8">
        <w:tc>
          <w:tcPr>
            <w:tcW w:w="959" w:type="dxa"/>
            <w:tcBorders>
              <w:bottom w:val="single" w:sz="4" w:space="0" w:color="auto"/>
            </w:tcBorders>
          </w:tcPr>
          <w:p w14:paraId="17F79ECE" w14:textId="77777777" w:rsidR="00C45635" w:rsidRPr="0008759E" w:rsidRDefault="00C45635" w:rsidP="008C00E8">
            <w:pPr>
              <w:keepNext/>
              <w:keepLines/>
              <w:spacing w:after="0"/>
              <w:rPr>
                <w:rFonts w:ascii="Arial" w:hAnsi="Arial"/>
                <w:sz w:val="18"/>
              </w:rPr>
            </w:pPr>
            <w:r w:rsidRPr="0008759E">
              <w:rPr>
                <w:rFonts w:ascii="Arial" w:hAnsi="Arial"/>
                <w:sz w:val="18"/>
              </w:rPr>
              <w:t>Hex</w:t>
            </w:r>
          </w:p>
        </w:tc>
        <w:tc>
          <w:tcPr>
            <w:tcW w:w="717" w:type="dxa"/>
          </w:tcPr>
          <w:p w14:paraId="1193FF95"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5C0BA30" w14:textId="77777777" w:rsidR="00C45635" w:rsidRPr="0008759E" w:rsidRDefault="00C45635" w:rsidP="008C00E8">
            <w:pPr>
              <w:keepNext/>
              <w:keepLines/>
              <w:spacing w:after="0"/>
              <w:jc w:val="center"/>
              <w:rPr>
                <w:rFonts w:ascii="Arial" w:hAnsi="Arial"/>
                <w:sz w:val="18"/>
              </w:rPr>
            </w:pPr>
            <w:r>
              <w:rPr>
                <w:rFonts w:ascii="Arial" w:hAnsi="Arial"/>
                <w:sz w:val="18"/>
              </w:rPr>
              <w:t>0B</w:t>
            </w:r>
          </w:p>
        </w:tc>
        <w:tc>
          <w:tcPr>
            <w:tcW w:w="717" w:type="dxa"/>
          </w:tcPr>
          <w:p w14:paraId="7DB3B314" w14:textId="77777777" w:rsidR="00C45635" w:rsidRPr="0008759E" w:rsidRDefault="00C45635" w:rsidP="008C00E8">
            <w:pPr>
              <w:keepNext/>
              <w:keepLines/>
              <w:spacing w:after="0"/>
              <w:jc w:val="center"/>
              <w:rPr>
                <w:rFonts w:ascii="Arial" w:hAnsi="Arial"/>
                <w:sz w:val="18"/>
              </w:rPr>
            </w:pPr>
            <w:r>
              <w:rPr>
                <w:rFonts w:ascii="Arial" w:hAnsi="Arial"/>
                <w:sz w:val="18"/>
              </w:rPr>
              <w:t>F2</w:t>
            </w:r>
          </w:p>
        </w:tc>
        <w:tc>
          <w:tcPr>
            <w:tcW w:w="717" w:type="dxa"/>
          </w:tcPr>
          <w:p w14:paraId="71E9F8FA" w14:textId="77777777" w:rsidR="00C45635" w:rsidRPr="0008759E" w:rsidRDefault="00C45635" w:rsidP="008C00E8">
            <w:pPr>
              <w:keepNext/>
              <w:keepLines/>
              <w:spacing w:after="0"/>
              <w:jc w:val="center"/>
              <w:rPr>
                <w:rFonts w:ascii="Arial" w:hAnsi="Arial"/>
                <w:sz w:val="18"/>
              </w:rPr>
            </w:pPr>
            <w:r>
              <w:rPr>
                <w:rFonts w:ascii="Arial" w:hAnsi="Arial"/>
                <w:sz w:val="18"/>
              </w:rPr>
              <w:t>52</w:t>
            </w:r>
          </w:p>
        </w:tc>
        <w:tc>
          <w:tcPr>
            <w:tcW w:w="717" w:type="dxa"/>
          </w:tcPr>
          <w:p w14:paraId="3801929F" w14:textId="77777777" w:rsidR="00C45635" w:rsidRPr="0008759E" w:rsidRDefault="00C45635" w:rsidP="008C00E8">
            <w:pPr>
              <w:keepNext/>
              <w:keepLines/>
              <w:spacing w:after="0"/>
              <w:jc w:val="center"/>
              <w:rPr>
                <w:rFonts w:ascii="Arial" w:hAnsi="Arial"/>
                <w:sz w:val="18"/>
              </w:rPr>
            </w:pPr>
            <w:r>
              <w:rPr>
                <w:rFonts w:ascii="Arial" w:hAnsi="Arial"/>
                <w:sz w:val="18"/>
              </w:rPr>
              <w:t>14</w:t>
            </w:r>
          </w:p>
        </w:tc>
        <w:tc>
          <w:tcPr>
            <w:tcW w:w="717" w:type="dxa"/>
          </w:tcPr>
          <w:p w14:paraId="2F62A4B8"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6560134"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5C792A57" w14:textId="77777777" w:rsidR="00C45635" w:rsidRPr="0008759E" w:rsidRDefault="00C45635" w:rsidP="008C00E8">
            <w:pPr>
              <w:keepNext/>
              <w:keepLines/>
              <w:spacing w:after="0"/>
              <w:jc w:val="center"/>
              <w:rPr>
                <w:rFonts w:ascii="Arial" w:hAnsi="Arial"/>
                <w:sz w:val="18"/>
              </w:rPr>
            </w:pPr>
            <w:r w:rsidRPr="00C75289">
              <w:rPr>
                <w:rFonts w:ascii="Arial" w:hAnsi="Arial"/>
                <w:sz w:val="18"/>
              </w:rPr>
              <w:t>01</w:t>
            </w:r>
          </w:p>
        </w:tc>
      </w:tr>
      <w:tr w:rsidR="00C45635" w:rsidRPr="00C75289" w14:paraId="78FCF423" w14:textId="77777777" w:rsidTr="008C00E8">
        <w:tc>
          <w:tcPr>
            <w:tcW w:w="959" w:type="dxa"/>
            <w:tcBorders>
              <w:top w:val="single" w:sz="4" w:space="0" w:color="auto"/>
              <w:left w:val="nil"/>
              <w:bottom w:val="nil"/>
              <w:right w:val="single" w:sz="4" w:space="0" w:color="auto"/>
            </w:tcBorders>
          </w:tcPr>
          <w:p w14:paraId="31BA084F"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8DD940B" w14:textId="77777777" w:rsidR="00C45635" w:rsidRDefault="00C45635" w:rsidP="008C00E8">
            <w:pPr>
              <w:keepNext/>
              <w:keepLines/>
              <w:spacing w:after="0"/>
              <w:jc w:val="center"/>
              <w:rPr>
                <w:rFonts w:ascii="Arial" w:hAnsi="Arial"/>
                <w:sz w:val="18"/>
              </w:rPr>
            </w:pPr>
            <w:r w:rsidRPr="009B018C">
              <w:rPr>
                <w:rFonts w:ascii="Arial" w:hAnsi="Arial"/>
                <w:b/>
                <w:sz w:val="18"/>
              </w:rPr>
              <w:t>B9</w:t>
            </w:r>
          </w:p>
        </w:tc>
        <w:tc>
          <w:tcPr>
            <w:tcW w:w="717" w:type="dxa"/>
          </w:tcPr>
          <w:p w14:paraId="77853F90" w14:textId="77777777" w:rsidR="00C45635" w:rsidRPr="00892D4D" w:rsidRDefault="00C45635" w:rsidP="008C00E8">
            <w:pPr>
              <w:keepNext/>
              <w:keepLines/>
              <w:spacing w:after="0"/>
              <w:jc w:val="center"/>
              <w:rPr>
                <w:rFonts w:ascii="Arial" w:hAnsi="Arial"/>
                <w:sz w:val="18"/>
              </w:rPr>
            </w:pPr>
            <w:r w:rsidRPr="009B018C">
              <w:rPr>
                <w:rFonts w:ascii="Arial" w:hAnsi="Arial"/>
                <w:b/>
                <w:sz w:val="18"/>
              </w:rPr>
              <w:t>B10</w:t>
            </w:r>
          </w:p>
        </w:tc>
        <w:tc>
          <w:tcPr>
            <w:tcW w:w="717" w:type="dxa"/>
          </w:tcPr>
          <w:p w14:paraId="4DE461C9" w14:textId="77777777" w:rsidR="00C45635" w:rsidRDefault="00C45635" w:rsidP="008C00E8">
            <w:pPr>
              <w:keepNext/>
              <w:keepLines/>
              <w:spacing w:after="0"/>
              <w:jc w:val="center"/>
              <w:rPr>
                <w:rFonts w:ascii="Arial" w:hAnsi="Arial"/>
                <w:sz w:val="18"/>
              </w:rPr>
            </w:pPr>
            <w:r w:rsidRPr="009B018C">
              <w:rPr>
                <w:rFonts w:ascii="Arial" w:hAnsi="Arial"/>
                <w:b/>
                <w:sz w:val="18"/>
              </w:rPr>
              <w:t>B11</w:t>
            </w:r>
          </w:p>
        </w:tc>
        <w:tc>
          <w:tcPr>
            <w:tcW w:w="717" w:type="dxa"/>
          </w:tcPr>
          <w:p w14:paraId="4D883A34" w14:textId="77777777" w:rsidR="00C45635" w:rsidRDefault="00C45635" w:rsidP="008C00E8">
            <w:pPr>
              <w:keepNext/>
              <w:keepLines/>
              <w:spacing w:after="0"/>
              <w:jc w:val="center"/>
              <w:rPr>
                <w:rFonts w:ascii="Arial" w:hAnsi="Arial"/>
                <w:sz w:val="18"/>
              </w:rPr>
            </w:pPr>
            <w:r w:rsidRPr="009B018C">
              <w:rPr>
                <w:rFonts w:ascii="Arial" w:hAnsi="Arial"/>
                <w:b/>
                <w:sz w:val="18"/>
              </w:rPr>
              <w:t>B12</w:t>
            </w:r>
          </w:p>
        </w:tc>
        <w:tc>
          <w:tcPr>
            <w:tcW w:w="717" w:type="dxa"/>
          </w:tcPr>
          <w:p w14:paraId="7E2DC317" w14:textId="77777777" w:rsidR="00C45635" w:rsidRDefault="00C45635" w:rsidP="008C00E8">
            <w:pPr>
              <w:keepNext/>
              <w:keepLines/>
              <w:spacing w:after="0"/>
              <w:jc w:val="center"/>
              <w:rPr>
                <w:rFonts w:ascii="Arial" w:hAnsi="Arial"/>
                <w:sz w:val="18"/>
              </w:rPr>
            </w:pPr>
            <w:r w:rsidRPr="009B018C">
              <w:rPr>
                <w:rFonts w:ascii="Arial" w:hAnsi="Arial"/>
                <w:b/>
                <w:sz w:val="18"/>
              </w:rPr>
              <w:t>B13</w:t>
            </w:r>
          </w:p>
        </w:tc>
        <w:tc>
          <w:tcPr>
            <w:tcW w:w="717" w:type="dxa"/>
          </w:tcPr>
          <w:p w14:paraId="3CA24044"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B14</w:t>
            </w:r>
          </w:p>
        </w:tc>
        <w:tc>
          <w:tcPr>
            <w:tcW w:w="717" w:type="dxa"/>
          </w:tcPr>
          <w:p w14:paraId="378854BC" w14:textId="77777777" w:rsidR="00C45635" w:rsidRDefault="00C45635" w:rsidP="008C00E8">
            <w:pPr>
              <w:keepNext/>
              <w:keepLines/>
              <w:spacing w:after="0"/>
              <w:jc w:val="center"/>
              <w:rPr>
                <w:rFonts w:ascii="Arial" w:hAnsi="Arial"/>
                <w:sz w:val="18"/>
              </w:rPr>
            </w:pPr>
            <w:r w:rsidRPr="009B018C">
              <w:rPr>
                <w:rFonts w:ascii="Arial" w:hAnsi="Arial"/>
                <w:b/>
                <w:sz w:val="18"/>
              </w:rPr>
              <w:t>B15</w:t>
            </w:r>
          </w:p>
        </w:tc>
        <w:tc>
          <w:tcPr>
            <w:tcW w:w="717" w:type="dxa"/>
          </w:tcPr>
          <w:p w14:paraId="04277695"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B16</w:t>
            </w:r>
          </w:p>
        </w:tc>
      </w:tr>
      <w:tr w:rsidR="00C45635" w:rsidRPr="00C75289" w14:paraId="566A8BEA" w14:textId="77777777" w:rsidTr="008C00E8">
        <w:tc>
          <w:tcPr>
            <w:tcW w:w="959" w:type="dxa"/>
            <w:tcBorders>
              <w:top w:val="nil"/>
              <w:left w:val="nil"/>
              <w:bottom w:val="nil"/>
              <w:right w:val="single" w:sz="4" w:space="0" w:color="auto"/>
            </w:tcBorders>
          </w:tcPr>
          <w:p w14:paraId="1B2EE3E5"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70E9815C" w14:textId="77777777" w:rsidR="00C45635" w:rsidRDefault="00C45635" w:rsidP="008C00E8">
            <w:pPr>
              <w:keepNext/>
              <w:keepLines/>
              <w:spacing w:after="0"/>
              <w:jc w:val="center"/>
              <w:rPr>
                <w:rFonts w:ascii="Arial" w:hAnsi="Arial"/>
                <w:sz w:val="18"/>
              </w:rPr>
            </w:pPr>
            <w:r>
              <w:rPr>
                <w:rFonts w:ascii="Arial" w:hAnsi="Arial"/>
                <w:sz w:val="18"/>
              </w:rPr>
              <w:t>02</w:t>
            </w:r>
          </w:p>
        </w:tc>
        <w:tc>
          <w:tcPr>
            <w:tcW w:w="717" w:type="dxa"/>
          </w:tcPr>
          <w:p w14:paraId="491496F7" w14:textId="77777777" w:rsidR="00C45635" w:rsidRPr="00892D4D" w:rsidRDefault="00C45635" w:rsidP="008C00E8">
            <w:pPr>
              <w:keepNext/>
              <w:keepLines/>
              <w:spacing w:after="0"/>
              <w:jc w:val="center"/>
              <w:rPr>
                <w:rFonts w:ascii="Arial" w:hAnsi="Arial"/>
                <w:sz w:val="18"/>
              </w:rPr>
            </w:pPr>
            <w:r w:rsidRPr="00C75289">
              <w:rPr>
                <w:rFonts w:ascii="Arial" w:hAnsi="Arial"/>
                <w:sz w:val="18"/>
              </w:rPr>
              <w:t>66</w:t>
            </w:r>
          </w:p>
        </w:tc>
        <w:tc>
          <w:tcPr>
            <w:tcW w:w="717" w:type="dxa"/>
          </w:tcPr>
          <w:p w14:paraId="35F054FA" w14:textId="77777777" w:rsidR="00C45635" w:rsidRDefault="00C45635" w:rsidP="008C00E8">
            <w:pPr>
              <w:keepNext/>
              <w:keepLines/>
              <w:spacing w:after="0"/>
              <w:jc w:val="center"/>
              <w:rPr>
                <w:rFonts w:ascii="Arial" w:hAnsi="Arial"/>
                <w:sz w:val="18"/>
              </w:rPr>
            </w:pPr>
            <w:r>
              <w:rPr>
                <w:rFonts w:ascii="Arial" w:hAnsi="Arial"/>
                <w:sz w:val="18"/>
              </w:rPr>
              <w:t>43</w:t>
            </w:r>
          </w:p>
        </w:tc>
        <w:tc>
          <w:tcPr>
            <w:tcW w:w="717" w:type="dxa"/>
          </w:tcPr>
          <w:p w14:paraId="5FF8CD17" w14:textId="77777777" w:rsidR="00C45635" w:rsidRDefault="00C45635" w:rsidP="008C00E8">
            <w:pPr>
              <w:keepNext/>
              <w:keepLines/>
              <w:spacing w:after="0"/>
              <w:jc w:val="center"/>
              <w:rPr>
                <w:rFonts w:ascii="Arial" w:hAnsi="Arial"/>
                <w:sz w:val="18"/>
              </w:rPr>
            </w:pPr>
            <w:r>
              <w:rPr>
                <w:rFonts w:ascii="Arial" w:hAnsi="Arial"/>
                <w:sz w:val="18"/>
              </w:rPr>
              <w:t>65</w:t>
            </w:r>
          </w:p>
        </w:tc>
        <w:tc>
          <w:tcPr>
            <w:tcW w:w="717" w:type="dxa"/>
          </w:tcPr>
          <w:p w14:paraId="66E0D620" w14:textId="77777777" w:rsidR="00C45635" w:rsidRDefault="00C45635" w:rsidP="008C00E8">
            <w:pPr>
              <w:keepNext/>
              <w:keepLines/>
              <w:spacing w:after="0"/>
              <w:jc w:val="center"/>
              <w:rPr>
                <w:rFonts w:ascii="Arial" w:hAnsi="Arial"/>
                <w:sz w:val="18"/>
              </w:rPr>
            </w:pPr>
            <w:r>
              <w:rPr>
                <w:rFonts w:ascii="Arial" w:hAnsi="Arial"/>
                <w:sz w:val="18"/>
              </w:rPr>
              <w:t>87</w:t>
            </w:r>
          </w:p>
        </w:tc>
        <w:tc>
          <w:tcPr>
            <w:tcW w:w="717" w:type="dxa"/>
          </w:tcPr>
          <w:p w14:paraId="5A83839B" w14:textId="77777777" w:rsidR="00C45635" w:rsidRPr="00C75289" w:rsidRDefault="00C45635" w:rsidP="008C00E8">
            <w:pPr>
              <w:keepNext/>
              <w:keepLines/>
              <w:spacing w:after="0"/>
              <w:jc w:val="center"/>
              <w:rPr>
                <w:rFonts w:ascii="Arial" w:hAnsi="Arial"/>
                <w:sz w:val="18"/>
              </w:rPr>
            </w:pPr>
            <w:r>
              <w:rPr>
                <w:rFonts w:ascii="Arial" w:hAnsi="Arial"/>
                <w:sz w:val="18"/>
              </w:rPr>
              <w:t>52</w:t>
            </w:r>
          </w:p>
        </w:tc>
        <w:tc>
          <w:tcPr>
            <w:tcW w:w="717" w:type="dxa"/>
          </w:tcPr>
          <w:p w14:paraId="025CC66D" w14:textId="77777777" w:rsidR="00C45635" w:rsidRDefault="00C45635" w:rsidP="008C00E8">
            <w:pPr>
              <w:keepNext/>
              <w:keepLines/>
              <w:spacing w:after="0"/>
              <w:jc w:val="center"/>
              <w:rPr>
                <w:rFonts w:ascii="Arial" w:hAnsi="Arial"/>
                <w:sz w:val="18"/>
              </w:rPr>
            </w:pPr>
            <w:r>
              <w:rPr>
                <w:rFonts w:ascii="Arial" w:hAnsi="Arial"/>
                <w:sz w:val="18"/>
              </w:rPr>
              <w:t>14</w:t>
            </w:r>
          </w:p>
        </w:tc>
        <w:tc>
          <w:tcPr>
            <w:tcW w:w="717" w:type="dxa"/>
          </w:tcPr>
          <w:p w14:paraId="3C34F367" w14:textId="77777777" w:rsidR="00C45635" w:rsidRPr="00C75289" w:rsidRDefault="00C45635" w:rsidP="008C00E8">
            <w:pPr>
              <w:keepNext/>
              <w:keepLines/>
              <w:spacing w:after="0"/>
              <w:jc w:val="center"/>
              <w:rPr>
                <w:rFonts w:ascii="Arial" w:hAnsi="Arial"/>
                <w:sz w:val="18"/>
              </w:rPr>
            </w:pPr>
            <w:r>
              <w:rPr>
                <w:rFonts w:ascii="Arial" w:hAnsi="Arial"/>
                <w:sz w:val="18"/>
              </w:rPr>
              <w:t>00</w:t>
            </w:r>
          </w:p>
        </w:tc>
      </w:tr>
      <w:tr w:rsidR="00C45635" w:rsidRPr="00C75289" w14:paraId="2BA97203" w14:textId="77777777" w:rsidTr="008C00E8">
        <w:trPr>
          <w:gridAfter w:val="4"/>
          <w:wAfter w:w="2868" w:type="dxa"/>
        </w:trPr>
        <w:tc>
          <w:tcPr>
            <w:tcW w:w="959" w:type="dxa"/>
            <w:tcBorders>
              <w:top w:val="nil"/>
              <w:left w:val="nil"/>
              <w:bottom w:val="nil"/>
              <w:right w:val="single" w:sz="4" w:space="0" w:color="auto"/>
            </w:tcBorders>
          </w:tcPr>
          <w:p w14:paraId="50866427"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4EBD0555" w14:textId="77777777" w:rsidR="00C45635" w:rsidRDefault="00C45635" w:rsidP="008C00E8">
            <w:pPr>
              <w:keepNext/>
              <w:keepLines/>
              <w:spacing w:after="0"/>
              <w:jc w:val="center"/>
              <w:rPr>
                <w:rFonts w:ascii="Arial" w:hAnsi="Arial"/>
                <w:sz w:val="18"/>
              </w:rPr>
            </w:pPr>
            <w:r w:rsidRPr="009B018C">
              <w:rPr>
                <w:rFonts w:ascii="Arial" w:hAnsi="Arial"/>
                <w:b/>
                <w:sz w:val="18"/>
              </w:rPr>
              <w:t>B17</w:t>
            </w:r>
          </w:p>
        </w:tc>
        <w:tc>
          <w:tcPr>
            <w:tcW w:w="717" w:type="dxa"/>
          </w:tcPr>
          <w:p w14:paraId="44826D90" w14:textId="77777777" w:rsidR="00C45635" w:rsidRPr="00C75289" w:rsidRDefault="00C45635" w:rsidP="008C00E8">
            <w:pPr>
              <w:keepNext/>
              <w:keepLines/>
              <w:spacing w:after="0"/>
              <w:jc w:val="center"/>
              <w:rPr>
                <w:rFonts w:ascii="Arial" w:hAnsi="Arial"/>
                <w:sz w:val="18"/>
              </w:rPr>
            </w:pPr>
            <w:r w:rsidRPr="009B018C">
              <w:rPr>
                <w:rFonts w:ascii="Arial" w:hAnsi="Arial"/>
                <w:b/>
                <w:sz w:val="18"/>
              </w:rPr>
              <w:t>B18</w:t>
            </w:r>
          </w:p>
        </w:tc>
        <w:tc>
          <w:tcPr>
            <w:tcW w:w="717" w:type="dxa"/>
          </w:tcPr>
          <w:p w14:paraId="5AB2056D" w14:textId="77777777" w:rsidR="00C45635" w:rsidRDefault="00C45635" w:rsidP="008C00E8">
            <w:pPr>
              <w:keepNext/>
              <w:keepLines/>
              <w:spacing w:after="0"/>
              <w:jc w:val="center"/>
              <w:rPr>
                <w:rFonts w:ascii="Arial" w:hAnsi="Arial"/>
                <w:sz w:val="18"/>
              </w:rPr>
            </w:pPr>
            <w:r w:rsidRPr="009B018C">
              <w:rPr>
                <w:rFonts w:ascii="Arial" w:hAnsi="Arial"/>
                <w:b/>
                <w:sz w:val="18"/>
              </w:rPr>
              <w:t>B19</w:t>
            </w:r>
          </w:p>
        </w:tc>
        <w:tc>
          <w:tcPr>
            <w:tcW w:w="717" w:type="dxa"/>
          </w:tcPr>
          <w:p w14:paraId="7A8717D0" w14:textId="77777777" w:rsidR="00C45635" w:rsidRDefault="00C45635" w:rsidP="008C00E8">
            <w:pPr>
              <w:keepNext/>
              <w:keepLines/>
              <w:spacing w:after="0"/>
              <w:jc w:val="center"/>
              <w:rPr>
                <w:rFonts w:ascii="Arial" w:hAnsi="Arial"/>
                <w:sz w:val="18"/>
              </w:rPr>
            </w:pPr>
            <w:r w:rsidRPr="009B018C">
              <w:rPr>
                <w:rFonts w:ascii="Arial" w:hAnsi="Arial"/>
                <w:b/>
                <w:sz w:val="18"/>
              </w:rPr>
              <w:t>B20</w:t>
            </w:r>
          </w:p>
        </w:tc>
      </w:tr>
      <w:tr w:rsidR="00C45635" w:rsidRPr="0008759E" w14:paraId="440D0C7D" w14:textId="77777777" w:rsidTr="008C00E8">
        <w:trPr>
          <w:gridAfter w:val="4"/>
          <w:wAfter w:w="2868" w:type="dxa"/>
        </w:trPr>
        <w:tc>
          <w:tcPr>
            <w:tcW w:w="959" w:type="dxa"/>
            <w:tcBorders>
              <w:top w:val="nil"/>
              <w:left w:val="nil"/>
              <w:bottom w:val="nil"/>
              <w:right w:val="single" w:sz="4" w:space="0" w:color="auto"/>
            </w:tcBorders>
          </w:tcPr>
          <w:p w14:paraId="1E87A2DA" w14:textId="77777777" w:rsidR="00C45635" w:rsidRPr="0008759E" w:rsidRDefault="00C45635" w:rsidP="008C00E8">
            <w:pPr>
              <w:keepNext/>
              <w:keepLines/>
              <w:spacing w:after="0"/>
              <w:rPr>
                <w:rFonts w:ascii="Arial" w:hAnsi="Arial"/>
                <w:sz w:val="18"/>
              </w:rPr>
            </w:pPr>
          </w:p>
        </w:tc>
        <w:tc>
          <w:tcPr>
            <w:tcW w:w="717" w:type="dxa"/>
            <w:tcBorders>
              <w:left w:val="single" w:sz="4" w:space="0" w:color="auto"/>
            </w:tcBorders>
          </w:tcPr>
          <w:p w14:paraId="547F3CCB" w14:textId="77777777" w:rsidR="00C45635" w:rsidRDefault="00C45635" w:rsidP="008C00E8">
            <w:pPr>
              <w:keepNext/>
              <w:keepLines/>
              <w:spacing w:after="0"/>
              <w:jc w:val="center"/>
              <w:rPr>
                <w:rFonts w:ascii="Arial" w:hAnsi="Arial"/>
                <w:sz w:val="18"/>
              </w:rPr>
            </w:pPr>
            <w:r>
              <w:rPr>
                <w:rFonts w:ascii="Arial" w:hAnsi="Arial"/>
                <w:sz w:val="18"/>
              </w:rPr>
              <w:t>00</w:t>
            </w:r>
          </w:p>
        </w:tc>
        <w:tc>
          <w:tcPr>
            <w:tcW w:w="717" w:type="dxa"/>
          </w:tcPr>
          <w:p w14:paraId="304C090B" w14:textId="77777777" w:rsidR="00C45635" w:rsidRPr="0008759E" w:rsidRDefault="00C45635" w:rsidP="008C00E8">
            <w:pPr>
              <w:keepNext/>
              <w:keepLines/>
              <w:spacing w:after="0"/>
              <w:jc w:val="center"/>
              <w:rPr>
                <w:rFonts w:ascii="Arial" w:hAnsi="Arial"/>
                <w:sz w:val="18"/>
              </w:rPr>
            </w:pPr>
            <w:r>
              <w:rPr>
                <w:rFonts w:ascii="Arial" w:hAnsi="Arial"/>
                <w:sz w:val="18"/>
              </w:rPr>
              <w:t>00</w:t>
            </w:r>
          </w:p>
        </w:tc>
        <w:tc>
          <w:tcPr>
            <w:tcW w:w="717" w:type="dxa"/>
          </w:tcPr>
          <w:p w14:paraId="7003C7E8" w14:textId="77777777" w:rsidR="00C45635" w:rsidRPr="0008759E" w:rsidRDefault="00C45635" w:rsidP="008C00E8">
            <w:pPr>
              <w:keepNext/>
              <w:keepLines/>
              <w:spacing w:after="0"/>
              <w:jc w:val="center"/>
              <w:rPr>
                <w:rFonts w:ascii="Arial" w:hAnsi="Arial"/>
                <w:sz w:val="18"/>
              </w:rPr>
            </w:pPr>
            <w:r>
              <w:rPr>
                <w:rFonts w:ascii="Arial" w:hAnsi="Arial"/>
                <w:sz w:val="18"/>
              </w:rPr>
              <w:t>01</w:t>
            </w:r>
          </w:p>
        </w:tc>
        <w:tc>
          <w:tcPr>
            <w:tcW w:w="717" w:type="dxa"/>
          </w:tcPr>
          <w:p w14:paraId="5C18F21C" w14:textId="77777777" w:rsidR="00C45635" w:rsidRPr="0008759E" w:rsidRDefault="00C45635" w:rsidP="008C00E8">
            <w:pPr>
              <w:keepNext/>
              <w:keepLines/>
              <w:spacing w:after="0"/>
              <w:jc w:val="center"/>
              <w:rPr>
                <w:rFonts w:ascii="Arial" w:hAnsi="Arial"/>
                <w:sz w:val="18"/>
              </w:rPr>
            </w:pPr>
            <w:r>
              <w:rPr>
                <w:rFonts w:ascii="Arial" w:hAnsi="Arial"/>
                <w:sz w:val="18"/>
              </w:rPr>
              <w:t>00</w:t>
            </w:r>
          </w:p>
        </w:tc>
      </w:tr>
    </w:tbl>
    <w:p w14:paraId="43A4FBF7" w14:textId="2884056D" w:rsidR="00C45635" w:rsidRDefault="00C45635" w:rsidP="00C45635">
      <w:pPr>
        <w:rPr>
          <w:lang w:eastAsia="de-DE"/>
        </w:rPr>
      </w:pPr>
    </w:p>
    <w:p w14:paraId="0521318D" w14:textId="1F6D805D" w:rsidR="00F27C91" w:rsidRPr="0046266F" w:rsidRDefault="00F27C91" w:rsidP="00F27C91">
      <w:pPr>
        <w:pStyle w:val="Heading3"/>
      </w:pPr>
      <w:r w:rsidRPr="00E33330">
        <w:t>7.3.</w:t>
      </w:r>
      <w:r>
        <w:t>11</w:t>
      </w:r>
      <w:r w:rsidRPr="0046266F">
        <w:tab/>
        <w:t xml:space="preserve">UE recognising the priority order of the User controlled PLMN selector over the Operator controlled PLMN selector list – </w:t>
      </w:r>
      <w:r>
        <w:t>NG-RAN</w:t>
      </w:r>
    </w:p>
    <w:p w14:paraId="6576993B" w14:textId="55935D46" w:rsidR="00F27C91" w:rsidRPr="0046266F" w:rsidRDefault="00F27C91" w:rsidP="00F27C91">
      <w:pPr>
        <w:pStyle w:val="Heading4"/>
      </w:pPr>
      <w:r w:rsidRPr="0046266F">
        <w:t>7.3.</w:t>
      </w:r>
      <w:r>
        <w:t>11</w:t>
      </w:r>
      <w:r w:rsidRPr="0046266F">
        <w:t>.1</w:t>
      </w:r>
      <w:r w:rsidRPr="0046266F">
        <w:tab/>
        <w:t>Definition and applicability</w:t>
      </w:r>
    </w:p>
    <w:p w14:paraId="11E15051" w14:textId="77777777" w:rsidR="00F27C91" w:rsidRPr="0046266F" w:rsidRDefault="00F27C91" w:rsidP="00F27C91">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BD2EBC6" w14:textId="219D19D0" w:rsidR="00F27C91" w:rsidRPr="0046266F" w:rsidRDefault="00F27C91" w:rsidP="00F27C91">
      <w:pPr>
        <w:pStyle w:val="Heading4"/>
      </w:pPr>
      <w:r w:rsidRPr="0046266F">
        <w:t>7.3.</w:t>
      </w:r>
      <w:r>
        <w:t>11</w:t>
      </w:r>
      <w:r w:rsidRPr="0046266F">
        <w:t>.2</w:t>
      </w:r>
      <w:r w:rsidRPr="0046266F">
        <w:tab/>
        <w:t>Conformance requirement</w:t>
      </w:r>
    </w:p>
    <w:p w14:paraId="35ABD52F" w14:textId="77777777" w:rsidR="00F27C91" w:rsidRPr="0046266F" w:rsidRDefault="00F27C91" w:rsidP="00F27C91">
      <w:r w:rsidRPr="0046266F">
        <w:t>When registering onto a VPLMN the UE shall take into account the priority of UPLMNs first before the OPLMNs in the preferred list on the USIM.</w:t>
      </w:r>
    </w:p>
    <w:p w14:paraId="1C1E4624" w14:textId="77777777" w:rsidR="00F27C91" w:rsidRPr="0046266F" w:rsidRDefault="00F27C91" w:rsidP="00F27C91">
      <w:pPr>
        <w:pStyle w:val="B1"/>
      </w:pPr>
      <w:r w:rsidRPr="0046266F">
        <w:t>-</w:t>
      </w:r>
      <w:r w:rsidRPr="0046266F">
        <w:tab/>
        <w:t>TS 22.011 [6], clause 3.2.2.2;</w:t>
      </w:r>
    </w:p>
    <w:p w14:paraId="5075934A" w14:textId="77777777" w:rsidR="00F27C91" w:rsidRPr="0046266F" w:rsidRDefault="00F27C91" w:rsidP="00F27C91">
      <w:pPr>
        <w:pStyle w:val="B1"/>
      </w:pPr>
      <w:r w:rsidRPr="0046266F">
        <w:t>-</w:t>
      </w:r>
      <w:r w:rsidRPr="0046266F">
        <w:tab/>
        <w:t>TS 31.102 [4], clauses 4.2.5, 4.2.53 and 5.1.1.2.</w:t>
      </w:r>
    </w:p>
    <w:p w14:paraId="49A07146" w14:textId="33C73A6E" w:rsidR="00F27C91" w:rsidRPr="0046266F" w:rsidRDefault="00F27C91" w:rsidP="00F27C91">
      <w:pPr>
        <w:pStyle w:val="Heading4"/>
      </w:pPr>
      <w:r w:rsidRPr="0046266F">
        <w:t>7.3.</w:t>
      </w:r>
      <w:r>
        <w:t>11</w:t>
      </w:r>
      <w:r w:rsidRPr="0046266F">
        <w:t>.3</w:t>
      </w:r>
      <w:r w:rsidRPr="0046266F">
        <w:tab/>
        <w:t>Test purpose</w:t>
      </w:r>
    </w:p>
    <w:p w14:paraId="2B2659C8" w14:textId="77777777" w:rsidR="00F27C91" w:rsidRPr="0046266F" w:rsidRDefault="00F27C91" w:rsidP="00F27C91">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NG-RAN</w:t>
      </w:r>
      <w:r w:rsidRPr="0046266F">
        <w:t xml:space="preserve"> has to be handled correctly by the UE.</w:t>
      </w:r>
    </w:p>
    <w:p w14:paraId="794F0ED7" w14:textId="399BB74C" w:rsidR="00F27C91" w:rsidRPr="0046266F" w:rsidRDefault="00F27C91" w:rsidP="00F27C91">
      <w:pPr>
        <w:pStyle w:val="Heading4"/>
      </w:pPr>
      <w:r w:rsidRPr="0046266F">
        <w:t>7.3.</w:t>
      </w:r>
      <w:r>
        <w:t>11</w:t>
      </w:r>
      <w:r w:rsidRPr="0046266F">
        <w:t>.4</w:t>
      </w:r>
      <w:r w:rsidRPr="0046266F">
        <w:tab/>
        <w:t>Method of test</w:t>
      </w:r>
    </w:p>
    <w:p w14:paraId="68F94F5B" w14:textId="4C788878" w:rsidR="00F27C91" w:rsidRPr="0046266F" w:rsidRDefault="00F27C91" w:rsidP="00F27C91">
      <w:pPr>
        <w:pStyle w:val="Heading5"/>
      </w:pPr>
      <w:r w:rsidRPr="0046266F">
        <w:t>7.3.</w:t>
      </w:r>
      <w:r>
        <w:t>11</w:t>
      </w:r>
      <w:r w:rsidRPr="0046266F">
        <w:t>.4.1</w:t>
      </w:r>
      <w:r w:rsidRPr="0046266F">
        <w:tab/>
        <w:t>Initial conditions</w:t>
      </w:r>
    </w:p>
    <w:p w14:paraId="3F663CA3" w14:textId="77777777" w:rsidR="00F27C91" w:rsidRPr="0046266F" w:rsidRDefault="00F27C91" w:rsidP="00F27C91">
      <w:r w:rsidRPr="0046266F">
        <w:t xml:space="preserve">For this test an </w:t>
      </w:r>
      <w:r>
        <w:t>NG-SS</w:t>
      </w:r>
      <w:r w:rsidRPr="0046266F">
        <w:t xml:space="preserve"> is required.</w:t>
      </w:r>
    </w:p>
    <w:p w14:paraId="5031063E" w14:textId="77777777" w:rsidR="00F27C91" w:rsidRPr="0046266F" w:rsidRDefault="00F27C91" w:rsidP="00F27C91">
      <w:r w:rsidRPr="0046266F">
        <w:t xml:space="preserve">The </w:t>
      </w:r>
      <w:r>
        <w:t>NG-SS</w:t>
      </w:r>
      <w:r w:rsidRPr="0046266F">
        <w:t xml:space="preserve"> transmits on two BCCHs, with the following network parameters:</w:t>
      </w:r>
    </w:p>
    <w:p w14:paraId="03C947E0" w14:textId="77777777" w:rsidR="00F27C91" w:rsidRPr="0046266F" w:rsidRDefault="00F27C91" w:rsidP="00F27C91">
      <w:pPr>
        <w:pStyle w:val="B1"/>
        <w:tabs>
          <w:tab w:val="left" w:pos="2835"/>
        </w:tabs>
      </w:pPr>
      <w:r w:rsidRPr="0046266F">
        <w:t>-</w:t>
      </w:r>
      <w:r w:rsidRPr="0046266F">
        <w:tab/>
        <w:t>TAI (MCC/MNC/TAC):</w:t>
      </w:r>
      <w:r w:rsidRPr="0046266F">
        <w:tab/>
        <w:t>2</w:t>
      </w:r>
      <w:r>
        <w:t>4</w:t>
      </w:r>
      <w:r w:rsidRPr="0046266F">
        <w:t>4/00</w:t>
      </w:r>
      <w:r>
        <w:t>5</w:t>
      </w:r>
      <w:r w:rsidRPr="0046266F">
        <w:t>/00</w:t>
      </w:r>
      <w:r>
        <w:t>00</w:t>
      </w:r>
      <w:r w:rsidRPr="0046266F">
        <w:t>01.</w:t>
      </w:r>
    </w:p>
    <w:p w14:paraId="5BD71D90"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6695F833" w14:textId="77777777" w:rsidR="00F27C91" w:rsidRPr="0046266F" w:rsidRDefault="00F27C91" w:rsidP="00F27C91">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25FA308" w14:textId="77777777" w:rsidR="00F27C91" w:rsidRPr="0046266F" w:rsidRDefault="00F27C91" w:rsidP="00F27C91">
      <w:pPr>
        <w:pStyle w:val="B1"/>
        <w:tabs>
          <w:tab w:val="left" w:pos="2835"/>
        </w:tabs>
      </w:pPr>
      <w:r w:rsidRPr="0046266F">
        <w:t>-</w:t>
      </w:r>
      <w:r w:rsidRPr="0046266F">
        <w:tab/>
        <w:t>Access control:</w:t>
      </w:r>
      <w:r w:rsidRPr="0046266F">
        <w:tab/>
        <w:t>unrestricted.</w:t>
      </w:r>
    </w:p>
    <w:p w14:paraId="49FE2FF7" w14:textId="77777777" w:rsidR="00F27C91" w:rsidRPr="0046266F" w:rsidRDefault="00F27C91" w:rsidP="00F27C91">
      <w:r w:rsidRPr="0046266F">
        <w:lastRenderedPageBreak/>
        <w:t xml:space="preserve">The default </w:t>
      </w:r>
      <w:r w:rsidRPr="003C6991">
        <w:t xml:space="preserve">5G-NR UICC </w:t>
      </w:r>
      <w:r w:rsidRPr="0046266F">
        <w:t>is used with the following exception:</w:t>
      </w:r>
    </w:p>
    <w:p w14:paraId="3782EA34" w14:textId="77777777" w:rsidR="00F27C91" w:rsidRPr="0046266F" w:rsidRDefault="00F27C91" w:rsidP="00F27C91">
      <w:pPr>
        <w:rPr>
          <w:b/>
        </w:rPr>
      </w:pPr>
      <w:r w:rsidRPr="0046266F">
        <w:rPr>
          <w:b/>
        </w:rPr>
        <w:t>EF</w:t>
      </w:r>
      <w:r w:rsidRPr="0046266F">
        <w:rPr>
          <w:b/>
          <w:vertAlign w:val="subscript"/>
        </w:rPr>
        <w:t>UST</w:t>
      </w:r>
      <w:r w:rsidRPr="0046266F">
        <w:rPr>
          <w:b/>
        </w:rPr>
        <w:t xml:space="preserve"> (USIM Service Table)</w:t>
      </w:r>
    </w:p>
    <w:p w14:paraId="345F8DB4" w14:textId="77777777" w:rsidR="00F27C91" w:rsidRDefault="00F27C91" w:rsidP="00F27C91">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27C91" w14:paraId="71095972" w14:textId="77777777" w:rsidTr="00C8554F">
        <w:tc>
          <w:tcPr>
            <w:tcW w:w="1473" w:type="dxa"/>
            <w:hideMark/>
          </w:tcPr>
          <w:p w14:paraId="50CC10CD" w14:textId="77777777" w:rsidR="00F27C91" w:rsidRDefault="00F27C91" w:rsidP="00C8554F">
            <w:pPr>
              <w:spacing w:after="0"/>
              <w:ind w:left="34"/>
              <w:rPr>
                <w:rFonts w:ascii="Arial" w:hAnsi="Arial"/>
                <w:sz w:val="18"/>
              </w:rPr>
            </w:pPr>
            <w:r>
              <w:rPr>
                <w:rFonts w:ascii="Arial" w:hAnsi="Arial"/>
                <w:sz w:val="18"/>
              </w:rPr>
              <w:t>Service n°42:</w:t>
            </w:r>
          </w:p>
        </w:tc>
        <w:tc>
          <w:tcPr>
            <w:tcW w:w="236" w:type="dxa"/>
          </w:tcPr>
          <w:p w14:paraId="3FAD5D38" w14:textId="77777777" w:rsidR="00F27C91" w:rsidRDefault="00F27C91" w:rsidP="00C8554F">
            <w:pPr>
              <w:spacing w:after="0"/>
              <w:ind w:left="34"/>
              <w:rPr>
                <w:rFonts w:ascii="Arial" w:hAnsi="Arial"/>
                <w:sz w:val="18"/>
              </w:rPr>
            </w:pPr>
          </w:p>
        </w:tc>
        <w:tc>
          <w:tcPr>
            <w:tcW w:w="4701" w:type="dxa"/>
            <w:hideMark/>
          </w:tcPr>
          <w:p w14:paraId="78DDF186" w14:textId="77777777" w:rsidR="00F27C91" w:rsidRDefault="00F27C91" w:rsidP="00C8554F">
            <w:pPr>
              <w:pStyle w:val="Default"/>
              <w:rPr>
                <w:sz w:val="18"/>
                <w:szCs w:val="18"/>
              </w:rPr>
            </w:pPr>
            <w:r w:rsidRPr="001474BB">
              <w:rPr>
                <w:sz w:val="18"/>
                <w:szCs w:val="18"/>
              </w:rPr>
              <w:t>Operator controlled PLMN selector with Access Technology</w:t>
            </w:r>
          </w:p>
        </w:tc>
        <w:tc>
          <w:tcPr>
            <w:tcW w:w="1360" w:type="dxa"/>
            <w:hideMark/>
          </w:tcPr>
          <w:p w14:paraId="7587AD1E" w14:textId="77777777" w:rsidR="00F27C91" w:rsidRDefault="00F27C91" w:rsidP="00C8554F">
            <w:pPr>
              <w:spacing w:after="0"/>
              <w:ind w:left="34"/>
              <w:rPr>
                <w:rFonts w:ascii="Arial" w:hAnsi="Arial"/>
                <w:sz w:val="18"/>
              </w:rPr>
            </w:pPr>
            <w:r>
              <w:rPr>
                <w:rFonts w:ascii="Arial" w:hAnsi="Arial"/>
                <w:sz w:val="18"/>
              </w:rPr>
              <w:t>available</w:t>
            </w:r>
          </w:p>
        </w:tc>
      </w:tr>
    </w:tbl>
    <w:p w14:paraId="0EB96CDE" w14:textId="77777777" w:rsidR="00F27C91" w:rsidRPr="0046266F" w:rsidRDefault="00F27C91" w:rsidP="00F27C91">
      <w:pPr>
        <w:pStyle w:val="EW"/>
        <w:ind w:hanging="850"/>
      </w:pPr>
    </w:p>
    <w:p w14:paraId="7A923D43" w14:textId="77777777" w:rsidR="00F27C91" w:rsidRPr="0046266F" w:rsidRDefault="00F27C91" w:rsidP="00F27C91">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27C91" w:rsidRPr="0046266F" w14:paraId="33F3B9B1" w14:textId="77777777" w:rsidTr="00C8554F">
        <w:tc>
          <w:tcPr>
            <w:tcW w:w="959" w:type="dxa"/>
          </w:tcPr>
          <w:p w14:paraId="57453185" w14:textId="77777777" w:rsidR="00F27C91" w:rsidRPr="0046266F" w:rsidRDefault="00F27C91" w:rsidP="00C8554F">
            <w:pPr>
              <w:pStyle w:val="TAL"/>
            </w:pPr>
            <w:r w:rsidRPr="0046266F">
              <w:t>Coding:</w:t>
            </w:r>
          </w:p>
        </w:tc>
        <w:tc>
          <w:tcPr>
            <w:tcW w:w="1134" w:type="dxa"/>
          </w:tcPr>
          <w:p w14:paraId="148990AA" w14:textId="77777777" w:rsidR="00F27C91" w:rsidRPr="0046266F" w:rsidRDefault="00F27C91" w:rsidP="00C8554F">
            <w:pPr>
              <w:pStyle w:val="TAL"/>
            </w:pPr>
            <w:r w:rsidRPr="0046266F">
              <w:t>B1</w:t>
            </w:r>
          </w:p>
        </w:tc>
        <w:tc>
          <w:tcPr>
            <w:tcW w:w="1134" w:type="dxa"/>
          </w:tcPr>
          <w:p w14:paraId="7C7F78F6" w14:textId="77777777" w:rsidR="00F27C91" w:rsidRPr="0046266F" w:rsidRDefault="00F27C91" w:rsidP="00C8554F">
            <w:pPr>
              <w:pStyle w:val="TAL"/>
            </w:pPr>
            <w:r w:rsidRPr="0046266F">
              <w:t>B2</w:t>
            </w:r>
          </w:p>
        </w:tc>
        <w:tc>
          <w:tcPr>
            <w:tcW w:w="1134" w:type="dxa"/>
          </w:tcPr>
          <w:p w14:paraId="41505FD7" w14:textId="77777777" w:rsidR="00F27C91" w:rsidRPr="0046266F" w:rsidRDefault="00F27C91" w:rsidP="00C8554F">
            <w:pPr>
              <w:pStyle w:val="TAL"/>
            </w:pPr>
            <w:r w:rsidRPr="0046266F">
              <w:t>B3</w:t>
            </w:r>
          </w:p>
        </w:tc>
        <w:tc>
          <w:tcPr>
            <w:tcW w:w="1134" w:type="dxa"/>
          </w:tcPr>
          <w:p w14:paraId="4379994A" w14:textId="77777777" w:rsidR="00F27C91" w:rsidRPr="0046266F" w:rsidRDefault="00F27C91" w:rsidP="00C8554F">
            <w:pPr>
              <w:pStyle w:val="TAL"/>
            </w:pPr>
            <w:r w:rsidRPr="0046266F">
              <w:t>B4</w:t>
            </w:r>
          </w:p>
        </w:tc>
        <w:tc>
          <w:tcPr>
            <w:tcW w:w="1134" w:type="dxa"/>
          </w:tcPr>
          <w:p w14:paraId="2AFA9216" w14:textId="77777777" w:rsidR="00F27C91" w:rsidRPr="0046266F" w:rsidRDefault="00F27C91" w:rsidP="00C8554F">
            <w:pPr>
              <w:pStyle w:val="TAL"/>
            </w:pPr>
            <w:r w:rsidRPr="0046266F">
              <w:t>B5</w:t>
            </w:r>
          </w:p>
        </w:tc>
        <w:tc>
          <w:tcPr>
            <w:tcW w:w="1134" w:type="dxa"/>
          </w:tcPr>
          <w:p w14:paraId="69C3268A" w14:textId="77777777" w:rsidR="00F27C91" w:rsidRPr="0046266F" w:rsidRDefault="00F27C91" w:rsidP="00C8554F">
            <w:pPr>
              <w:pStyle w:val="TAL"/>
            </w:pPr>
            <w:r w:rsidRPr="0046266F">
              <w:t>B6</w:t>
            </w:r>
          </w:p>
        </w:tc>
        <w:tc>
          <w:tcPr>
            <w:tcW w:w="1134" w:type="dxa"/>
          </w:tcPr>
          <w:p w14:paraId="7EAA6015" w14:textId="77777777" w:rsidR="00F27C91" w:rsidRPr="0046266F" w:rsidRDefault="00F27C91" w:rsidP="00C8554F">
            <w:pPr>
              <w:pStyle w:val="TAL"/>
            </w:pPr>
            <w:r w:rsidRPr="0046266F">
              <w:t>B7</w:t>
            </w:r>
          </w:p>
        </w:tc>
        <w:tc>
          <w:tcPr>
            <w:tcW w:w="1134" w:type="dxa"/>
          </w:tcPr>
          <w:p w14:paraId="693511AB" w14:textId="77777777" w:rsidR="00F27C91" w:rsidRPr="0046266F" w:rsidRDefault="00F27C91" w:rsidP="00C8554F">
            <w:pPr>
              <w:pStyle w:val="TAL"/>
            </w:pPr>
            <w:r w:rsidRPr="0046266F">
              <w:t>B8</w:t>
            </w:r>
          </w:p>
        </w:tc>
      </w:tr>
      <w:tr w:rsidR="00F27C91" w:rsidRPr="0046266F" w14:paraId="37461324" w14:textId="77777777" w:rsidTr="00C8554F">
        <w:tc>
          <w:tcPr>
            <w:tcW w:w="959" w:type="dxa"/>
          </w:tcPr>
          <w:p w14:paraId="28279CB6" w14:textId="77777777" w:rsidR="00F27C91" w:rsidRPr="0046266F" w:rsidRDefault="00F27C91" w:rsidP="00C8554F">
            <w:pPr>
              <w:pStyle w:val="TAL"/>
            </w:pPr>
            <w:r w:rsidRPr="0046266F">
              <w:t>Binary</w:t>
            </w:r>
          </w:p>
        </w:tc>
        <w:tc>
          <w:tcPr>
            <w:tcW w:w="1134" w:type="dxa"/>
          </w:tcPr>
          <w:p w14:paraId="12B3AAB1" w14:textId="77777777" w:rsidR="00F27C91" w:rsidRPr="0046266F" w:rsidRDefault="00F27C91" w:rsidP="00C8554F">
            <w:pPr>
              <w:pStyle w:val="TAL"/>
            </w:pPr>
            <w:r w:rsidRPr="0046266F">
              <w:t>xx</w:t>
            </w:r>
            <w:r>
              <w:t>x</w:t>
            </w:r>
            <w:r w:rsidRPr="0046266F">
              <w:t>x xx</w:t>
            </w:r>
            <w:r>
              <w:t>xx</w:t>
            </w:r>
          </w:p>
        </w:tc>
        <w:tc>
          <w:tcPr>
            <w:tcW w:w="1134" w:type="dxa"/>
          </w:tcPr>
          <w:p w14:paraId="11A80119" w14:textId="77777777" w:rsidR="00F27C91" w:rsidRPr="0046266F" w:rsidRDefault="00F27C91" w:rsidP="00C8554F">
            <w:pPr>
              <w:pStyle w:val="TAL"/>
            </w:pPr>
            <w:r w:rsidRPr="0046266F">
              <w:t>xxxx xxxx</w:t>
            </w:r>
          </w:p>
        </w:tc>
        <w:tc>
          <w:tcPr>
            <w:tcW w:w="1134" w:type="dxa"/>
          </w:tcPr>
          <w:p w14:paraId="753EE9C8" w14:textId="77777777" w:rsidR="00F27C91" w:rsidRPr="0046266F" w:rsidRDefault="00F27C91" w:rsidP="00C8554F">
            <w:pPr>
              <w:pStyle w:val="TAL"/>
            </w:pPr>
            <w:r w:rsidRPr="0046266F">
              <w:t>xxxx </w:t>
            </w:r>
            <w:r>
              <w:t>x</w:t>
            </w:r>
            <w:r w:rsidRPr="0046266F">
              <w:t>x</w:t>
            </w:r>
            <w:r>
              <w:t>xx</w:t>
            </w:r>
          </w:p>
        </w:tc>
        <w:tc>
          <w:tcPr>
            <w:tcW w:w="1134" w:type="dxa"/>
          </w:tcPr>
          <w:p w14:paraId="099B855C" w14:textId="77777777" w:rsidR="00F27C91" w:rsidRPr="0046266F" w:rsidRDefault="00F27C91" w:rsidP="00C8554F">
            <w:pPr>
              <w:pStyle w:val="TAL"/>
            </w:pPr>
            <w:r w:rsidRPr="0046266F">
              <w:t>xxxx x</w:t>
            </w:r>
            <w:r>
              <w:t>x</w:t>
            </w:r>
            <w:r w:rsidRPr="0046266F">
              <w:t>xx</w:t>
            </w:r>
          </w:p>
        </w:tc>
        <w:tc>
          <w:tcPr>
            <w:tcW w:w="1134" w:type="dxa"/>
          </w:tcPr>
          <w:p w14:paraId="2E57DCE2" w14:textId="77777777" w:rsidR="00F27C91" w:rsidRPr="0046266F" w:rsidRDefault="00F27C91" w:rsidP="00C8554F">
            <w:pPr>
              <w:pStyle w:val="TAL"/>
            </w:pPr>
            <w:r w:rsidRPr="0046266F">
              <w:t>xxxx xx</w:t>
            </w:r>
            <w:r>
              <w:t>xx</w:t>
            </w:r>
          </w:p>
        </w:tc>
        <w:tc>
          <w:tcPr>
            <w:tcW w:w="1134" w:type="dxa"/>
          </w:tcPr>
          <w:p w14:paraId="7BC1A85C" w14:textId="77777777" w:rsidR="00F27C91" w:rsidRPr="0046266F" w:rsidRDefault="00F27C91" w:rsidP="00C8554F">
            <w:pPr>
              <w:pStyle w:val="TAL"/>
            </w:pPr>
            <w:r w:rsidRPr="0046266F">
              <w:t>xxxx xx1x</w:t>
            </w:r>
          </w:p>
        </w:tc>
        <w:tc>
          <w:tcPr>
            <w:tcW w:w="1134" w:type="dxa"/>
          </w:tcPr>
          <w:p w14:paraId="4F64BE97" w14:textId="77777777" w:rsidR="00F27C91" w:rsidRPr="0046266F" w:rsidRDefault="00F27C91" w:rsidP="00C8554F">
            <w:pPr>
              <w:pStyle w:val="TAL"/>
            </w:pPr>
            <w:r w:rsidRPr="0046266F">
              <w:t>xxxx xxxx</w:t>
            </w:r>
          </w:p>
        </w:tc>
        <w:tc>
          <w:tcPr>
            <w:tcW w:w="1134" w:type="dxa"/>
          </w:tcPr>
          <w:p w14:paraId="66F099B8" w14:textId="77777777" w:rsidR="00F27C91" w:rsidRPr="0046266F" w:rsidRDefault="00F27C91" w:rsidP="00C8554F">
            <w:pPr>
              <w:pStyle w:val="TAL"/>
            </w:pPr>
            <w:r w:rsidRPr="0046266F">
              <w:t>xxxx xxxx</w:t>
            </w:r>
          </w:p>
        </w:tc>
      </w:tr>
      <w:tr w:rsidR="00F27C91" w:rsidRPr="0046266F" w14:paraId="40F82B67" w14:textId="77777777" w:rsidTr="00C8554F">
        <w:tc>
          <w:tcPr>
            <w:tcW w:w="959" w:type="dxa"/>
          </w:tcPr>
          <w:p w14:paraId="16592A1E" w14:textId="77777777" w:rsidR="00F27C91" w:rsidRPr="0046266F" w:rsidRDefault="00F27C91" w:rsidP="00C8554F">
            <w:pPr>
              <w:pStyle w:val="TAL"/>
            </w:pPr>
          </w:p>
        </w:tc>
        <w:tc>
          <w:tcPr>
            <w:tcW w:w="1134" w:type="dxa"/>
          </w:tcPr>
          <w:p w14:paraId="75B172CC" w14:textId="77777777" w:rsidR="00F27C91" w:rsidRPr="0046266F" w:rsidRDefault="00F27C91" w:rsidP="00C8554F">
            <w:pPr>
              <w:pStyle w:val="TAL"/>
            </w:pPr>
          </w:p>
        </w:tc>
        <w:tc>
          <w:tcPr>
            <w:tcW w:w="1134" w:type="dxa"/>
          </w:tcPr>
          <w:p w14:paraId="338DFB44" w14:textId="77777777" w:rsidR="00F27C91" w:rsidRPr="0046266F" w:rsidRDefault="00F27C91" w:rsidP="00C8554F">
            <w:pPr>
              <w:pStyle w:val="TAL"/>
            </w:pPr>
          </w:p>
        </w:tc>
        <w:tc>
          <w:tcPr>
            <w:tcW w:w="1134" w:type="dxa"/>
          </w:tcPr>
          <w:p w14:paraId="68ED1C9E" w14:textId="77777777" w:rsidR="00F27C91" w:rsidRPr="0046266F" w:rsidRDefault="00F27C91" w:rsidP="00C8554F">
            <w:pPr>
              <w:pStyle w:val="TAL"/>
            </w:pPr>
          </w:p>
        </w:tc>
        <w:tc>
          <w:tcPr>
            <w:tcW w:w="1134" w:type="dxa"/>
          </w:tcPr>
          <w:p w14:paraId="6B6FCD16" w14:textId="77777777" w:rsidR="00F27C91" w:rsidRPr="0046266F" w:rsidRDefault="00F27C91" w:rsidP="00C8554F">
            <w:pPr>
              <w:pStyle w:val="TAL"/>
            </w:pPr>
          </w:p>
        </w:tc>
        <w:tc>
          <w:tcPr>
            <w:tcW w:w="1134" w:type="dxa"/>
          </w:tcPr>
          <w:p w14:paraId="3B1BB037" w14:textId="77777777" w:rsidR="00F27C91" w:rsidRPr="0046266F" w:rsidRDefault="00F27C91" w:rsidP="00C8554F">
            <w:pPr>
              <w:pStyle w:val="TAL"/>
            </w:pPr>
          </w:p>
        </w:tc>
        <w:tc>
          <w:tcPr>
            <w:tcW w:w="1134" w:type="dxa"/>
          </w:tcPr>
          <w:p w14:paraId="30440520" w14:textId="77777777" w:rsidR="00F27C91" w:rsidRPr="0046266F" w:rsidRDefault="00F27C91" w:rsidP="00C8554F">
            <w:pPr>
              <w:pStyle w:val="TAL"/>
            </w:pPr>
          </w:p>
        </w:tc>
        <w:tc>
          <w:tcPr>
            <w:tcW w:w="1134" w:type="dxa"/>
          </w:tcPr>
          <w:p w14:paraId="3C85599E" w14:textId="77777777" w:rsidR="00F27C91" w:rsidRPr="0046266F" w:rsidRDefault="00F27C91" w:rsidP="00C8554F">
            <w:pPr>
              <w:pStyle w:val="TAL"/>
            </w:pPr>
          </w:p>
        </w:tc>
        <w:tc>
          <w:tcPr>
            <w:tcW w:w="1134" w:type="dxa"/>
          </w:tcPr>
          <w:p w14:paraId="62CBD6B1" w14:textId="77777777" w:rsidR="00F27C91" w:rsidRPr="0046266F" w:rsidRDefault="00F27C91" w:rsidP="00C8554F">
            <w:pPr>
              <w:pStyle w:val="TAL"/>
            </w:pPr>
          </w:p>
        </w:tc>
      </w:tr>
      <w:tr w:rsidR="00F27C91" w:rsidRPr="0046266F" w14:paraId="1A88D180" w14:textId="77777777" w:rsidTr="00C8554F">
        <w:tc>
          <w:tcPr>
            <w:tcW w:w="959" w:type="dxa"/>
          </w:tcPr>
          <w:p w14:paraId="0BA5E5DD" w14:textId="77777777" w:rsidR="00F27C91" w:rsidRPr="0046266F" w:rsidRDefault="00F27C91" w:rsidP="00C8554F">
            <w:pPr>
              <w:pStyle w:val="TAL"/>
            </w:pPr>
          </w:p>
        </w:tc>
        <w:tc>
          <w:tcPr>
            <w:tcW w:w="1134" w:type="dxa"/>
          </w:tcPr>
          <w:p w14:paraId="767001C9" w14:textId="77777777" w:rsidR="00F27C91" w:rsidRPr="0046266F" w:rsidRDefault="00F27C91" w:rsidP="00C8554F">
            <w:pPr>
              <w:pStyle w:val="TAL"/>
            </w:pPr>
            <w:r w:rsidRPr="0046266F">
              <w:t>B9</w:t>
            </w:r>
          </w:p>
        </w:tc>
        <w:tc>
          <w:tcPr>
            <w:tcW w:w="1134" w:type="dxa"/>
          </w:tcPr>
          <w:p w14:paraId="42016631" w14:textId="77777777" w:rsidR="00F27C91" w:rsidRPr="0046266F" w:rsidRDefault="00F27C91" w:rsidP="00C8554F">
            <w:pPr>
              <w:pStyle w:val="TAL"/>
            </w:pPr>
            <w:r w:rsidRPr="0046266F">
              <w:t>B10</w:t>
            </w:r>
          </w:p>
        </w:tc>
        <w:tc>
          <w:tcPr>
            <w:tcW w:w="1134" w:type="dxa"/>
          </w:tcPr>
          <w:p w14:paraId="4ABA4E7A" w14:textId="77777777" w:rsidR="00F27C91" w:rsidRPr="0046266F" w:rsidRDefault="00F27C91" w:rsidP="00C8554F">
            <w:pPr>
              <w:pStyle w:val="TAL"/>
            </w:pPr>
            <w:r w:rsidRPr="0046266F">
              <w:t>B11</w:t>
            </w:r>
          </w:p>
        </w:tc>
        <w:tc>
          <w:tcPr>
            <w:tcW w:w="1134" w:type="dxa"/>
          </w:tcPr>
          <w:p w14:paraId="68616EA4" w14:textId="77777777" w:rsidR="00F27C91" w:rsidRPr="0046266F" w:rsidRDefault="00F27C91" w:rsidP="00C8554F">
            <w:pPr>
              <w:pStyle w:val="TAL"/>
              <w:jc w:val="center"/>
            </w:pPr>
            <w:r>
              <w:t>…</w:t>
            </w:r>
          </w:p>
        </w:tc>
        <w:tc>
          <w:tcPr>
            <w:tcW w:w="1134" w:type="dxa"/>
          </w:tcPr>
          <w:p w14:paraId="7CDE7EFD" w14:textId="77777777" w:rsidR="00F27C91" w:rsidRPr="0046266F" w:rsidRDefault="00F27C91" w:rsidP="00C8554F">
            <w:pPr>
              <w:pStyle w:val="TAL"/>
            </w:pPr>
            <w:r>
              <w:t>B16</w:t>
            </w:r>
          </w:p>
        </w:tc>
        <w:tc>
          <w:tcPr>
            <w:tcW w:w="1134" w:type="dxa"/>
          </w:tcPr>
          <w:p w14:paraId="7EBAA1F3" w14:textId="77777777" w:rsidR="00F27C91" w:rsidRPr="0046266F" w:rsidRDefault="00F27C91" w:rsidP="00C8554F">
            <w:pPr>
              <w:pStyle w:val="TAL"/>
            </w:pPr>
          </w:p>
        </w:tc>
        <w:tc>
          <w:tcPr>
            <w:tcW w:w="1134" w:type="dxa"/>
          </w:tcPr>
          <w:p w14:paraId="58E3D2CC" w14:textId="77777777" w:rsidR="00F27C91" w:rsidRPr="0046266F" w:rsidRDefault="00F27C91" w:rsidP="00C8554F">
            <w:pPr>
              <w:pStyle w:val="TAL"/>
            </w:pPr>
          </w:p>
        </w:tc>
        <w:tc>
          <w:tcPr>
            <w:tcW w:w="1134" w:type="dxa"/>
          </w:tcPr>
          <w:p w14:paraId="371ACF20" w14:textId="77777777" w:rsidR="00F27C91" w:rsidRPr="0046266F" w:rsidRDefault="00F27C91" w:rsidP="00C8554F">
            <w:pPr>
              <w:pStyle w:val="TAL"/>
            </w:pPr>
          </w:p>
        </w:tc>
      </w:tr>
      <w:tr w:rsidR="00F27C91" w:rsidRPr="0046266F" w14:paraId="6AE52D52" w14:textId="77777777" w:rsidTr="00C8554F">
        <w:tc>
          <w:tcPr>
            <w:tcW w:w="959" w:type="dxa"/>
          </w:tcPr>
          <w:p w14:paraId="0DD9CAEF" w14:textId="77777777" w:rsidR="00F27C91" w:rsidRPr="0046266F" w:rsidRDefault="00F27C91" w:rsidP="00C8554F">
            <w:pPr>
              <w:pStyle w:val="TAL"/>
            </w:pPr>
          </w:p>
        </w:tc>
        <w:tc>
          <w:tcPr>
            <w:tcW w:w="1134" w:type="dxa"/>
          </w:tcPr>
          <w:p w14:paraId="774AE579" w14:textId="77777777" w:rsidR="00F27C91" w:rsidRPr="0046266F" w:rsidRDefault="00F27C91" w:rsidP="00C8554F">
            <w:pPr>
              <w:pStyle w:val="TAL"/>
            </w:pPr>
            <w:r w:rsidRPr="0046266F">
              <w:t>xxxx xxxx</w:t>
            </w:r>
          </w:p>
        </w:tc>
        <w:tc>
          <w:tcPr>
            <w:tcW w:w="1134" w:type="dxa"/>
          </w:tcPr>
          <w:p w14:paraId="0F524B12" w14:textId="77777777" w:rsidR="00F27C91" w:rsidRPr="0046266F" w:rsidRDefault="00F27C91" w:rsidP="00C8554F">
            <w:pPr>
              <w:pStyle w:val="TAL"/>
            </w:pPr>
            <w:r w:rsidRPr="0046266F">
              <w:t>xxxx xxxx</w:t>
            </w:r>
          </w:p>
        </w:tc>
        <w:tc>
          <w:tcPr>
            <w:tcW w:w="1134" w:type="dxa"/>
          </w:tcPr>
          <w:p w14:paraId="6316AB9B" w14:textId="77777777" w:rsidR="00F27C91" w:rsidRPr="0046266F" w:rsidRDefault="00F27C91" w:rsidP="00C8554F">
            <w:pPr>
              <w:pStyle w:val="TAL"/>
            </w:pPr>
            <w:r w:rsidRPr="0046266F">
              <w:t>xx</w:t>
            </w:r>
            <w:r>
              <w:t>xx</w:t>
            </w:r>
            <w:r w:rsidRPr="0046266F">
              <w:t> xxxx</w:t>
            </w:r>
          </w:p>
        </w:tc>
        <w:tc>
          <w:tcPr>
            <w:tcW w:w="1134" w:type="dxa"/>
          </w:tcPr>
          <w:p w14:paraId="77C250BE" w14:textId="77777777" w:rsidR="00F27C91" w:rsidRPr="0046266F" w:rsidRDefault="00F27C91" w:rsidP="00C8554F">
            <w:pPr>
              <w:pStyle w:val="TAL"/>
            </w:pPr>
          </w:p>
        </w:tc>
        <w:tc>
          <w:tcPr>
            <w:tcW w:w="1134" w:type="dxa"/>
          </w:tcPr>
          <w:p w14:paraId="74A07764" w14:textId="77777777" w:rsidR="00F27C91" w:rsidRPr="0046266F" w:rsidRDefault="00F27C91" w:rsidP="00C8554F">
            <w:pPr>
              <w:pStyle w:val="TAL"/>
            </w:pPr>
            <w:r w:rsidRPr="0046266F">
              <w:t>xxxx xx</w:t>
            </w:r>
            <w:r>
              <w:t>xx</w:t>
            </w:r>
          </w:p>
        </w:tc>
        <w:tc>
          <w:tcPr>
            <w:tcW w:w="1134" w:type="dxa"/>
          </w:tcPr>
          <w:p w14:paraId="4B112699" w14:textId="77777777" w:rsidR="00F27C91" w:rsidRPr="0046266F" w:rsidRDefault="00F27C91" w:rsidP="00C8554F">
            <w:pPr>
              <w:pStyle w:val="TAL"/>
            </w:pPr>
          </w:p>
        </w:tc>
        <w:tc>
          <w:tcPr>
            <w:tcW w:w="1134" w:type="dxa"/>
          </w:tcPr>
          <w:p w14:paraId="6C028B61" w14:textId="77777777" w:rsidR="00F27C91" w:rsidRPr="0046266F" w:rsidRDefault="00F27C91" w:rsidP="00C8554F">
            <w:pPr>
              <w:pStyle w:val="TAL"/>
            </w:pPr>
          </w:p>
        </w:tc>
        <w:tc>
          <w:tcPr>
            <w:tcW w:w="1134" w:type="dxa"/>
          </w:tcPr>
          <w:p w14:paraId="38A9F33D" w14:textId="77777777" w:rsidR="00F27C91" w:rsidRPr="0046266F" w:rsidRDefault="00F27C91" w:rsidP="00C8554F">
            <w:pPr>
              <w:pStyle w:val="TAL"/>
            </w:pPr>
          </w:p>
        </w:tc>
      </w:tr>
    </w:tbl>
    <w:p w14:paraId="75088B89" w14:textId="77777777" w:rsidR="00F27C91" w:rsidRPr="0046266F" w:rsidRDefault="00F27C91" w:rsidP="00F27C91"/>
    <w:p w14:paraId="63DE0493" w14:textId="77777777" w:rsidR="00F27C91" w:rsidRPr="0046266F" w:rsidRDefault="00F27C91" w:rsidP="00F27C91">
      <w:r w:rsidRPr="0046266F">
        <w:t>The UICC is installed into the Terminal and the UE is set to automatic PLMN selection mode.</w:t>
      </w:r>
    </w:p>
    <w:p w14:paraId="57625457" w14:textId="31BA2276" w:rsidR="00F27C91" w:rsidRPr="0046266F" w:rsidRDefault="00F27C91" w:rsidP="00F27C91">
      <w:pPr>
        <w:pStyle w:val="Heading5"/>
      </w:pPr>
      <w:r w:rsidRPr="0046266F">
        <w:t>7.3.</w:t>
      </w:r>
      <w:r>
        <w:t>11</w:t>
      </w:r>
      <w:r w:rsidRPr="0046266F">
        <w:t>.4.2</w:t>
      </w:r>
      <w:r w:rsidRPr="0046266F">
        <w:tab/>
        <w:t>Procedure</w:t>
      </w:r>
    </w:p>
    <w:p w14:paraId="724A7EBF" w14:textId="77777777" w:rsidR="00F27C91" w:rsidRPr="008745D8" w:rsidRDefault="00F27C91" w:rsidP="00F27C91">
      <w:pPr>
        <w:pStyle w:val="B1"/>
      </w:pPr>
      <w:r w:rsidRPr="008745D8">
        <w:t>a)</w:t>
      </w:r>
      <w:r w:rsidRPr="008745D8">
        <w:tab/>
        <w:t>The UE is powered on.</w:t>
      </w:r>
    </w:p>
    <w:p w14:paraId="2EED49DE" w14:textId="77777777" w:rsidR="00F27C91" w:rsidRPr="008745D8" w:rsidRDefault="00F27C91" w:rsidP="00F27C91">
      <w:pPr>
        <w:pStyle w:val="B1"/>
      </w:pPr>
      <w:r w:rsidRPr="008745D8">
        <w:t>b)</w:t>
      </w:r>
      <w:r w:rsidRPr="008745D8">
        <w:tab/>
        <w:t xml:space="preserve">After receipt of a </w:t>
      </w:r>
      <w:r w:rsidRPr="008745D8">
        <w:rPr>
          <w:i/>
        </w:rPr>
        <w:t>RRCRequest</w:t>
      </w:r>
      <w:r w:rsidRPr="008745D8">
        <w:t xml:space="preserve"> from the UE on the NG-RAN-cell related to the BCCH transmitting MCC/MNC 244/005, the NG-SS sends </w:t>
      </w:r>
      <w:r w:rsidRPr="008745D8">
        <w:rPr>
          <w:i/>
        </w:rPr>
        <w:t>RRCSetup</w:t>
      </w:r>
      <w:r w:rsidRPr="008745D8">
        <w:t xml:space="preserve"> to the UE, followed by </w:t>
      </w:r>
      <w:r w:rsidRPr="008745D8">
        <w:rPr>
          <w:i/>
        </w:rPr>
        <w:t>RRCSetupComplete</w:t>
      </w:r>
      <w:r w:rsidRPr="008745D8">
        <w:t xml:space="preserve"> sent by the UE to the NG-SS.</w:t>
      </w:r>
    </w:p>
    <w:p w14:paraId="60379373" w14:textId="77777777" w:rsidR="00F27C91" w:rsidRPr="008745D8" w:rsidRDefault="00F27C91" w:rsidP="00F27C91">
      <w:pPr>
        <w:pStyle w:val="B1"/>
        <w:keepNext/>
        <w:keepLines/>
      </w:pPr>
      <w:r w:rsidRPr="008745D8">
        <w:t>c)</w:t>
      </w:r>
      <w:r w:rsidRPr="008745D8">
        <w:tab/>
        <w:t>During registration and after receipt of a REGISTRATION REQUEST from the UE, the NG-SS initiates authentication, starts integrity by using the security procedure and sends REGISTRATION ACCEPT to the UE with:</w:t>
      </w:r>
    </w:p>
    <w:p w14:paraId="4F209FC2" w14:textId="77777777" w:rsidR="00F27C91" w:rsidRPr="008745D8" w:rsidRDefault="00F27C91" w:rsidP="00F27C91">
      <w:pPr>
        <w:pStyle w:val="B2"/>
        <w:rPr>
          <w:lang w:val="fr-FR"/>
        </w:rPr>
      </w:pPr>
      <w:r w:rsidRPr="008745D8">
        <w:tab/>
      </w:r>
      <w:r w:rsidRPr="008745D8">
        <w:rPr>
          <w:lang w:val="fr-FR"/>
        </w:rPr>
        <w:t>TAI (MCC/MNC/TAC):</w:t>
      </w:r>
      <w:r w:rsidRPr="008745D8">
        <w:rPr>
          <w:lang w:val="fr-FR"/>
        </w:rPr>
        <w:tab/>
        <w:t>244/005/ 000001</w:t>
      </w:r>
    </w:p>
    <w:p w14:paraId="319DAE6B" w14:textId="77777777" w:rsidR="00F27C91" w:rsidRPr="0046266F" w:rsidRDefault="00F27C91" w:rsidP="00F27C91">
      <w:pPr>
        <w:pStyle w:val="B2"/>
        <w:rPr>
          <w:lang w:val="fr-FR"/>
        </w:rPr>
      </w:pPr>
      <w:r w:rsidRPr="008745D8">
        <w:rPr>
          <w:lang w:val="fr-FR"/>
        </w:rPr>
        <w:tab/>
        <w:t>5G-GUTI:</w:t>
      </w:r>
      <w:r w:rsidRPr="008745D8">
        <w:rPr>
          <w:lang w:val="fr-FR"/>
        </w:rPr>
        <w:tab/>
        <w:t>"24400500010266436587"</w:t>
      </w:r>
    </w:p>
    <w:p w14:paraId="093909A7" w14:textId="77777777" w:rsidR="00F27C91" w:rsidRPr="0046266F" w:rsidRDefault="00F27C91" w:rsidP="00F27C91">
      <w:pPr>
        <w:pStyle w:val="B1"/>
      </w:pPr>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r w:rsidRPr="0046266F">
        <w:rPr>
          <w:i/>
        </w:rPr>
        <w:t>RRCRelease</w:t>
      </w:r>
      <w:r w:rsidRPr="0046266F">
        <w:t>.</w:t>
      </w:r>
    </w:p>
    <w:p w14:paraId="6C3409C8" w14:textId="77777777" w:rsidR="00F27C91" w:rsidRPr="0046266F" w:rsidRDefault="00F27C91" w:rsidP="00F27C91">
      <w:pPr>
        <w:pStyle w:val="B1"/>
      </w:pPr>
      <w:r w:rsidRPr="0046266F">
        <w:t>e)</w:t>
      </w:r>
      <w:r w:rsidRPr="0046266F">
        <w:tab/>
        <w:t>The UE is soft powered down.</w:t>
      </w:r>
    </w:p>
    <w:p w14:paraId="23682DC0" w14:textId="17A1D91E" w:rsidR="00F27C91" w:rsidRPr="0046266F" w:rsidRDefault="00F27C91" w:rsidP="00F27C91">
      <w:pPr>
        <w:pStyle w:val="Heading4"/>
        <w:keepNext w:val="0"/>
        <w:keepLines w:val="0"/>
      </w:pPr>
      <w:r w:rsidRPr="0046266F">
        <w:t>7.3.</w:t>
      </w:r>
      <w:r>
        <w:t>11</w:t>
      </w:r>
      <w:r w:rsidRPr="0046266F">
        <w:t>.5</w:t>
      </w:r>
      <w:r w:rsidRPr="0046266F">
        <w:tab/>
        <w:t>Acceptance criteria</w:t>
      </w:r>
    </w:p>
    <w:p w14:paraId="6EAFEE65" w14:textId="77777777" w:rsidR="00F27C91" w:rsidRPr="008745D8" w:rsidRDefault="00F27C91" w:rsidP="00F27C91">
      <w:pPr>
        <w:pStyle w:val="B1"/>
        <w:keepNext/>
        <w:keepLines/>
      </w:pPr>
      <w:r w:rsidRPr="0046266F">
        <w:t xml:space="preserve">1.) After </w:t>
      </w:r>
      <w:r w:rsidRPr="008745D8">
        <w:t xml:space="preserve">step a) the UE shall send a </w:t>
      </w:r>
      <w:r w:rsidRPr="008745D8">
        <w:rPr>
          <w:i/>
        </w:rPr>
        <w:t>RRCRequest</w:t>
      </w:r>
      <w:r w:rsidRPr="008745D8">
        <w:t xml:space="preserve"> on the NG-RAN-cell related to the BCCH transmitting MCC/MNC 244/005</w:t>
      </w:r>
      <w:r>
        <w:t xml:space="preserve"> </w:t>
      </w:r>
      <w:r w:rsidRPr="008745D8">
        <w:t>to the NG-SS.</w:t>
      </w:r>
    </w:p>
    <w:p w14:paraId="6E599C1D" w14:textId="77777777" w:rsidR="00F27C91" w:rsidRPr="008745D8" w:rsidRDefault="00F27C91" w:rsidP="00F27C91">
      <w:pPr>
        <w:pStyle w:val="B1"/>
      </w:pPr>
      <w:r w:rsidRPr="008745D8">
        <w:t>2)</w:t>
      </w:r>
      <w:r w:rsidRPr="008745D8">
        <w:tab/>
        <w:t>After step b) the terminal shall send REGISTRATION REQUEST to the NG-SS.</w:t>
      </w:r>
    </w:p>
    <w:p w14:paraId="7EC6F573" w14:textId="77777777" w:rsidR="00F27C91" w:rsidRPr="008745D8" w:rsidRDefault="00F27C91" w:rsidP="00F27C91">
      <w:pPr>
        <w:pStyle w:val="B1"/>
      </w:pPr>
      <w:r w:rsidRPr="008745D8">
        <w:t>3)</w:t>
      </w:r>
      <w:r w:rsidRPr="008745D8">
        <w:tab/>
        <w:t>After step c) the terminal shall respond with REGISTRATION COMPLETE during registration.</w:t>
      </w:r>
    </w:p>
    <w:p w14:paraId="31C332CA" w14:textId="77777777" w:rsidR="00F27C91" w:rsidRPr="008745D8" w:rsidRDefault="00F27C91" w:rsidP="00F27C91">
      <w:pPr>
        <w:pStyle w:val="B1"/>
      </w:pPr>
      <w:r w:rsidRPr="008745D8">
        <w:t>4)</w:t>
      </w:r>
      <w:r w:rsidRPr="008745D8">
        <w:tab/>
        <w:t>After step e) the USIM shall contain the following values:</w:t>
      </w:r>
    </w:p>
    <w:p w14:paraId="6DF618B0" w14:textId="77777777" w:rsidR="00731607" w:rsidRPr="004B0EF7" w:rsidRDefault="00731607" w:rsidP="00731607">
      <w:pPr>
        <w:rPr>
          <w:b/>
          <w:bCs/>
        </w:rPr>
      </w:pPr>
      <w:r w:rsidRPr="004B0EF7">
        <w:rPr>
          <w:b/>
          <w:bCs/>
        </w:rPr>
        <w:t>EF</w:t>
      </w:r>
      <w:r w:rsidRPr="004B0EF7">
        <w:rPr>
          <w:b/>
          <w:bCs/>
          <w:sz w:val="24"/>
          <w:vertAlign w:val="subscript"/>
        </w:rPr>
        <w:t>5GS3GPPLOCI</w:t>
      </w:r>
      <w:r w:rsidRPr="004B0EF7">
        <w:rPr>
          <w:b/>
          <w:bCs/>
        </w:rPr>
        <w:t xml:space="preserve"> (5GS 3GPP location information)</w:t>
      </w:r>
    </w:p>
    <w:p w14:paraId="151E0137" w14:textId="77777777" w:rsidR="00731607" w:rsidRDefault="00731607" w:rsidP="00731607">
      <w:pPr>
        <w:pStyle w:val="EW"/>
        <w:tabs>
          <w:tab w:val="left" w:pos="2835"/>
        </w:tabs>
        <w:spacing w:after="180"/>
        <w:rPr>
          <w:lang w:val="it-IT"/>
        </w:rPr>
      </w:pPr>
      <w:r w:rsidRPr="00E6720E">
        <w:rPr>
          <w:lang w:val="it-IT"/>
        </w:rPr>
        <w:t>Logically:</w:t>
      </w:r>
    </w:p>
    <w:p w14:paraId="3B215666" w14:textId="4EA4F843" w:rsidR="00731607" w:rsidRDefault="00731607" w:rsidP="00731607">
      <w:pPr>
        <w:pStyle w:val="B2"/>
        <w:spacing w:after="0"/>
      </w:pPr>
      <w:r w:rsidRPr="00E6720E">
        <w:rPr>
          <w:lang w:val="it-IT"/>
        </w:rPr>
        <w:t>5G-GUTI</w:t>
      </w:r>
      <w:r>
        <w:rPr>
          <w:lang w:val="it-IT"/>
        </w:rPr>
        <w:t>:</w:t>
      </w:r>
    </w:p>
    <w:p w14:paraId="08FC6279" w14:textId="77777777" w:rsidR="00731607" w:rsidRDefault="00731607" w:rsidP="00731607">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555A6025" w14:textId="77777777" w:rsidR="00731607" w:rsidRDefault="00731607" w:rsidP="00731607">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05</w:t>
      </w:r>
    </w:p>
    <w:p w14:paraId="07276162" w14:textId="77777777" w:rsidR="00731607" w:rsidRDefault="00731607" w:rsidP="00731607">
      <w:pPr>
        <w:pStyle w:val="B2"/>
        <w:spacing w:after="0"/>
        <w:ind w:firstLine="0"/>
        <w:rPr>
          <w:lang w:val="it-IT"/>
        </w:rPr>
      </w:pPr>
      <w:r w:rsidRPr="00D90416">
        <w:rPr>
          <w:lang w:val="it-IT"/>
        </w:rPr>
        <w:t>AMF Region ID:</w:t>
      </w:r>
      <w:r w:rsidRPr="00D90416">
        <w:rPr>
          <w:lang w:val="it-IT"/>
        </w:rPr>
        <w:tab/>
        <w:t>0</w:t>
      </w:r>
    </w:p>
    <w:p w14:paraId="0CCF9C56" w14:textId="77777777" w:rsidR="00731607" w:rsidRDefault="00731607" w:rsidP="00731607">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3AD3768" w14:textId="77777777" w:rsidR="00731607" w:rsidRDefault="00731607" w:rsidP="00731607">
      <w:pPr>
        <w:pStyle w:val="B2"/>
        <w:spacing w:after="0"/>
        <w:ind w:firstLine="0"/>
        <w:rPr>
          <w:lang w:val="it-IT"/>
        </w:rPr>
      </w:pPr>
      <w:r w:rsidRPr="00D90416">
        <w:rPr>
          <w:lang w:val="it-IT"/>
        </w:rPr>
        <w:t xml:space="preserve">AMF Pointer: </w:t>
      </w:r>
      <w:r w:rsidRPr="00D90416">
        <w:rPr>
          <w:lang w:val="it-IT"/>
        </w:rPr>
        <w:tab/>
        <w:t>2</w:t>
      </w:r>
    </w:p>
    <w:p w14:paraId="7733520A" w14:textId="77777777" w:rsidR="00731607" w:rsidRDefault="00731607" w:rsidP="00731607">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6DF51DB" w14:textId="6E703920" w:rsidR="00731607" w:rsidRDefault="00731607" w:rsidP="00731607">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05 </w:t>
      </w:r>
      <w:r w:rsidRPr="00E6720E">
        <w:rPr>
          <w:lang w:val="it-IT"/>
        </w:rPr>
        <w:t>000001</w:t>
      </w:r>
    </w:p>
    <w:p w14:paraId="4053FABA" w14:textId="77777777" w:rsidR="00731607" w:rsidRPr="0046266F" w:rsidRDefault="00731607" w:rsidP="00731607">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0C685F0" w14:textId="77777777" w:rsidR="00731607" w:rsidRPr="0046266F" w:rsidRDefault="00731607" w:rsidP="00731607">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1607" w:rsidRPr="006D217E" w14:paraId="5477A840" w14:textId="77777777" w:rsidTr="008C00E8">
        <w:tc>
          <w:tcPr>
            <w:tcW w:w="959" w:type="dxa"/>
          </w:tcPr>
          <w:p w14:paraId="0B0D3643" w14:textId="624C761C" w:rsidR="00731607" w:rsidRPr="004B0EF7" w:rsidRDefault="00731607"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14E755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B1</w:t>
            </w:r>
          </w:p>
        </w:tc>
        <w:tc>
          <w:tcPr>
            <w:tcW w:w="717" w:type="dxa"/>
          </w:tcPr>
          <w:p w14:paraId="09C2FDB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B2</w:t>
            </w:r>
          </w:p>
        </w:tc>
        <w:tc>
          <w:tcPr>
            <w:tcW w:w="717" w:type="dxa"/>
          </w:tcPr>
          <w:p w14:paraId="188C5E61"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B3</w:t>
            </w:r>
          </w:p>
        </w:tc>
        <w:tc>
          <w:tcPr>
            <w:tcW w:w="717" w:type="dxa"/>
          </w:tcPr>
          <w:p w14:paraId="5C0D5D3E"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B4</w:t>
            </w:r>
          </w:p>
        </w:tc>
        <w:tc>
          <w:tcPr>
            <w:tcW w:w="717" w:type="dxa"/>
          </w:tcPr>
          <w:p w14:paraId="07BF0199"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B5</w:t>
            </w:r>
          </w:p>
        </w:tc>
        <w:tc>
          <w:tcPr>
            <w:tcW w:w="717" w:type="dxa"/>
          </w:tcPr>
          <w:p w14:paraId="45ACF78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B6</w:t>
            </w:r>
          </w:p>
        </w:tc>
        <w:tc>
          <w:tcPr>
            <w:tcW w:w="717" w:type="dxa"/>
          </w:tcPr>
          <w:p w14:paraId="17A14260"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B7</w:t>
            </w:r>
          </w:p>
        </w:tc>
        <w:tc>
          <w:tcPr>
            <w:tcW w:w="717" w:type="dxa"/>
          </w:tcPr>
          <w:p w14:paraId="207C1D2A" w14:textId="77777777" w:rsidR="00731607" w:rsidRPr="006D217E" w:rsidRDefault="00731607" w:rsidP="008C00E8">
            <w:pPr>
              <w:keepNext/>
              <w:keepLines/>
              <w:spacing w:after="0"/>
              <w:jc w:val="center"/>
              <w:rPr>
                <w:rFonts w:ascii="Arial" w:hAnsi="Arial"/>
                <w:b/>
                <w:sz w:val="18"/>
              </w:rPr>
            </w:pPr>
            <w:r w:rsidRPr="006D217E">
              <w:rPr>
                <w:rFonts w:ascii="Arial" w:hAnsi="Arial"/>
                <w:b/>
                <w:sz w:val="18"/>
              </w:rPr>
              <w:t>B8</w:t>
            </w:r>
          </w:p>
        </w:tc>
      </w:tr>
      <w:tr w:rsidR="00731607" w:rsidRPr="0008759E" w14:paraId="682E4F9C" w14:textId="77777777" w:rsidTr="008C00E8">
        <w:tc>
          <w:tcPr>
            <w:tcW w:w="959" w:type="dxa"/>
            <w:tcBorders>
              <w:bottom w:val="single" w:sz="4" w:space="0" w:color="auto"/>
            </w:tcBorders>
          </w:tcPr>
          <w:p w14:paraId="0D7E90D8" w14:textId="77777777" w:rsidR="00731607" w:rsidRPr="0008759E" w:rsidRDefault="00731607" w:rsidP="008C00E8">
            <w:pPr>
              <w:keepNext/>
              <w:keepLines/>
              <w:spacing w:after="0"/>
              <w:rPr>
                <w:rFonts w:ascii="Arial" w:hAnsi="Arial"/>
                <w:sz w:val="18"/>
              </w:rPr>
            </w:pPr>
            <w:r w:rsidRPr="0008759E">
              <w:rPr>
                <w:rFonts w:ascii="Arial" w:hAnsi="Arial"/>
                <w:sz w:val="18"/>
              </w:rPr>
              <w:t>Hex</w:t>
            </w:r>
          </w:p>
        </w:tc>
        <w:tc>
          <w:tcPr>
            <w:tcW w:w="717" w:type="dxa"/>
          </w:tcPr>
          <w:p w14:paraId="4B877008"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5E1BA46" w14:textId="77777777" w:rsidR="00731607" w:rsidRPr="0008759E" w:rsidRDefault="00731607" w:rsidP="008C00E8">
            <w:pPr>
              <w:keepNext/>
              <w:keepLines/>
              <w:spacing w:after="0"/>
              <w:jc w:val="center"/>
              <w:rPr>
                <w:rFonts w:ascii="Arial" w:hAnsi="Arial"/>
                <w:sz w:val="18"/>
              </w:rPr>
            </w:pPr>
            <w:r>
              <w:rPr>
                <w:rFonts w:ascii="Arial" w:hAnsi="Arial"/>
                <w:sz w:val="18"/>
              </w:rPr>
              <w:t>0B</w:t>
            </w:r>
          </w:p>
        </w:tc>
        <w:tc>
          <w:tcPr>
            <w:tcW w:w="717" w:type="dxa"/>
          </w:tcPr>
          <w:p w14:paraId="5FB3E153" w14:textId="77777777" w:rsidR="00731607" w:rsidRPr="0008759E" w:rsidRDefault="00731607" w:rsidP="008C00E8">
            <w:pPr>
              <w:keepNext/>
              <w:keepLines/>
              <w:spacing w:after="0"/>
              <w:jc w:val="center"/>
              <w:rPr>
                <w:rFonts w:ascii="Arial" w:hAnsi="Arial"/>
                <w:sz w:val="18"/>
              </w:rPr>
            </w:pPr>
            <w:r>
              <w:rPr>
                <w:rFonts w:ascii="Arial" w:hAnsi="Arial"/>
                <w:sz w:val="18"/>
              </w:rPr>
              <w:t>F2</w:t>
            </w:r>
          </w:p>
        </w:tc>
        <w:tc>
          <w:tcPr>
            <w:tcW w:w="717" w:type="dxa"/>
          </w:tcPr>
          <w:p w14:paraId="12D81B73" w14:textId="77777777" w:rsidR="00731607" w:rsidRPr="0008759E" w:rsidRDefault="00731607" w:rsidP="008C00E8">
            <w:pPr>
              <w:keepNext/>
              <w:keepLines/>
              <w:spacing w:after="0"/>
              <w:jc w:val="center"/>
              <w:rPr>
                <w:rFonts w:ascii="Arial" w:hAnsi="Arial"/>
                <w:sz w:val="18"/>
              </w:rPr>
            </w:pPr>
            <w:r>
              <w:rPr>
                <w:rFonts w:ascii="Arial" w:hAnsi="Arial"/>
                <w:sz w:val="18"/>
              </w:rPr>
              <w:t>42</w:t>
            </w:r>
          </w:p>
        </w:tc>
        <w:tc>
          <w:tcPr>
            <w:tcW w:w="717" w:type="dxa"/>
          </w:tcPr>
          <w:p w14:paraId="07A1CCA5" w14:textId="77777777" w:rsidR="00731607" w:rsidRPr="0008759E" w:rsidRDefault="00731607" w:rsidP="008C00E8">
            <w:pPr>
              <w:keepNext/>
              <w:keepLines/>
              <w:spacing w:after="0"/>
              <w:jc w:val="center"/>
              <w:rPr>
                <w:rFonts w:ascii="Arial" w:hAnsi="Arial"/>
                <w:sz w:val="18"/>
              </w:rPr>
            </w:pPr>
            <w:r>
              <w:rPr>
                <w:rFonts w:ascii="Arial" w:hAnsi="Arial"/>
                <w:sz w:val="18"/>
              </w:rPr>
              <w:t>54</w:t>
            </w:r>
          </w:p>
        </w:tc>
        <w:tc>
          <w:tcPr>
            <w:tcW w:w="717" w:type="dxa"/>
          </w:tcPr>
          <w:p w14:paraId="65347C7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99755EB"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DC7E1CD" w14:textId="77777777" w:rsidR="00731607" w:rsidRPr="0008759E" w:rsidRDefault="00731607" w:rsidP="008C00E8">
            <w:pPr>
              <w:keepNext/>
              <w:keepLines/>
              <w:spacing w:after="0"/>
              <w:jc w:val="center"/>
              <w:rPr>
                <w:rFonts w:ascii="Arial" w:hAnsi="Arial"/>
                <w:sz w:val="18"/>
              </w:rPr>
            </w:pPr>
            <w:r w:rsidRPr="00C75289">
              <w:rPr>
                <w:rFonts w:ascii="Arial" w:hAnsi="Arial"/>
                <w:sz w:val="18"/>
              </w:rPr>
              <w:t>01</w:t>
            </w:r>
          </w:p>
        </w:tc>
      </w:tr>
      <w:tr w:rsidR="00731607" w:rsidRPr="00C75289" w14:paraId="7E79D568" w14:textId="77777777" w:rsidTr="008C00E8">
        <w:tc>
          <w:tcPr>
            <w:tcW w:w="959" w:type="dxa"/>
            <w:tcBorders>
              <w:top w:val="single" w:sz="4" w:space="0" w:color="auto"/>
              <w:left w:val="nil"/>
              <w:bottom w:val="nil"/>
              <w:right w:val="single" w:sz="4" w:space="0" w:color="auto"/>
            </w:tcBorders>
          </w:tcPr>
          <w:p w14:paraId="53B10137"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8888A40" w14:textId="77777777" w:rsidR="00731607" w:rsidRDefault="00731607" w:rsidP="008C00E8">
            <w:pPr>
              <w:keepNext/>
              <w:keepLines/>
              <w:spacing w:after="0"/>
              <w:jc w:val="center"/>
              <w:rPr>
                <w:rFonts w:ascii="Arial" w:hAnsi="Arial"/>
                <w:sz w:val="18"/>
              </w:rPr>
            </w:pPr>
            <w:r w:rsidRPr="009B018C">
              <w:rPr>
                <w:rFonts w:ascii="Arial" w:hAnsi="Arial"/>
                <w:b/>
                <w:sz w:val="18"/>
              </w:rPr>
              <w:t>B9</w:t>
            </w:r>
          </w:p>
        </w:tc>
        <w:tc>
          <w:tcPr>
            <w:tcW w:w="717" w:type="dxa"/>
          </w:tcPr>
          <w:p w14:paraId="392C88F9" w14:textId="77777777" w:rsidR="00731607" w:rsidRPr="00892D4D" w:rsidRDefault="00731607" w:rsidP="008C00E8">
            <w:pPr>
              <w:keepNext/>
              <w:keepLines/>
              <w:spacing w:after="0"/>
              <w:jc w:val="center"/>
              <w:rPr>
                <w:rFonts w:ascii="Arial" w:hAnsi="Arial"/>
                <w:sz w:val="18"/>
              </w:rPr>
            </w:pPr>
            <w:r w:rsidRPr="009B018C">
              <w:rPr>
                <w:rFonts w:ascii="Arial" w:hAnsi="Arial"/>
                <w:b/>
                <w:sz w:val="18"/>
              </w:rPr>
              <w:t>B10</w:t>
            </w:r>
          </w:p>
        </w:tc>
        <w:tc>
          <w:tcPr>
            <w:tcW w:w="717" w:type="dxa"/>
          </w:tcPr>
          <w:p w14:paraId="7C8F9C7C" w14:textId="77777777" w:rsidR="00731607" w:rsidRDefault="00731607" w:rsidP="008C00E8">
            <w:pPr>
              <w:keepNext/>
              <w:keepLines/>
              <w:spacing w:after="0"/>
              <w:jc w:val="center"/>
              <w:rPr>
                <w:rFonts w:ascii="Arial" w:hAnsi="Arial"/>
                <w:sz w:val="18"/>
              </w:rPr>
            </w:pPr>
            <w:r w:rsidRPr="009B018C">
              <w:rPr>
                <w:rFonts w:ascii="Arial" w:hAnsi="Arial"/>
                <w:b/>
                <w:sz w:val="18"/>
              </w:rPr>
              <w:t>B11</w:t>
            </w:r>
          </w:p>
        </w:tc>
        <w:tc>
          <w:tcPr>
            <w:tcW w:w="717" w:type="dxa"/>
          </w:tcPr>
          <w:p w14:paraId="2C732DB2" w14:textId="77777777" w:rsidR="00731607" w:rsidRDefault="00731607" w:rsidP="008C00E8">
            <w:pPr>
              <w:keepNext/>
              <w:keepLines/>
              <w:spacing w:after="0"/>
              <w:jc w:val="center"/>
              <w:rPr>
                <w:rFonts w:ascii="Arial" w:hAnsi="Arial"/>
                <w:sz w:val="18"/>
              </w:rPr>
            </w:pPr>
            <w:r w:rsidRPr="009B018C">
              <w:rPr>
                <w:rFonts w:ascii="Arial" w:hAnsi="Arial"/>
                <w:b/>
                <w:sz w:val="18"/>
              </w:rPr>
              <w:t>B12</w:t>
            </w:r>
          </w:p>
        </w:tc>
        <w:tc>
          <w:tcPr>
            <w:tcW w:w="717" w:type="dxa"/>
          </w:tcPr>
          <w:p w14:paraId="59ACC7D3" w14:textId="77777777" w:rsidR="00731607" w:rsidRDefault="00731607" w:rsidP="008C00E8">
            <w:pPr>
              <w:keepNext/>
              <w:keepLines/>
              <w:spacing w:after="0"/>
              <w:jc w:val="center"/>
              <w:rPr>
                <w:rFonts w:ascii="Arial" w:hAnsi="Arial"/>
                <w:sz w:val="18"/>
              </w:rPr>
            </w:pPr>
            <w:r w:rsidRPr="009B018C">
              <w:rPr>
                <w:rFonts w:ascii="Arial" w:hAnsi="Arial"/>
                <w:b/>
                <w:sz w:val="18"/>
              </w:rPr>
              <w:t>B13</w:t>
            </w:r>
          </w:p>
        </w:tc>
        <w:tc>
          <w:tcPr>
            <w:tcW w:w="717" w:type="dxa"/>
          </w:tcPr>
          <w:p w14:paraId="547AD267"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B14</w:t>
            </w:r>
          </w:p>
        </w:tc>
        <w:tc>
          <w:tcPr>
            <w:tcW w:w="717" w:type="dxa"/>
          </w:tcPr>
          <w:p w14:paraId="06E690B7" w14:textId="77777777" w:rsidR="00731607" w:rsidRDefault="00731607" w:rsidP="008C00E8">
            <w:pPr>
              <w:keepNext/>
              <w:keepLines/>
              <w:spacing w:after="0"/>
              <w:jc w:val="center"/>
              <w:rPr>
                <w:rFonts w:ascii="Arial" w:hAnsi="Arial"/>
                <w:sz w:val="18"/>
              </w:rPr>
            </w:pPr>
            <w:r w:rsidRPr="009B018C">
              <w:rPr>
                <w:rFonts w:ascii="Arial" w:hAnsi="Arial"/>
                <w:b/>
                <w:sz w:val="18"/>
              </w:rPr>
              <w:t>B15</w:t>
            </w:r>
          </w:p>
        </w:tc>
        <w:tc>
          <w:tcPr>
            <w:tcW w:w="717" w:type="dxa"/>
          </w:tcPr>
          <w:p w14:paraId="564A610B"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B16</w:t>
            </w:r>
          </w:p>
        </w:tc>
      </w:tr>
      <w:tr w:rsidR="00731607" w:rsidRPr="00C75289" w14:paraId="4E64B638" w14:textId="77777777" w:rsidTr="008C00E8">
        <w:tc>
          <w:tcPr>
            <w:tcW w:w="959" w:type="dxa"/>
            <w:tcBorders>
              <w:top w:val="nil"/>
              <w:left w:val="nil"/>
              <w:bottom w:val="nil"/>
              <w:right w:val="single" w:sz="4" w:space="0" w:color="auto"/>
            </w:tcBorders>
          </w:tcPr>
          <w:p w14:paraId="22FD04FF"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5FB57B2F" w14:textId="77777777" w:rsidR="00731607" w:rsidRDefault="00731607" w:rsidP="008C00E8">
            <w:pPr>
              <w:keepNext/>
              <w:keepLines/>
              <w:spacing w:after="0"/>
              <w:jc w:val="center"/>
              <w:rPr>
                <w:rFonts w:ascii="Arial" w:hAnsi="Arial"/>
                <w:sz w:val="18"/>
              </w:rPr>
            </w:pPr>
            <w:r>
              <w:rPr>
                <w:rFonts w:ascii="Arial" w:hAnsi="Arial"/>
                <w:sz w:val="18"/>
              </w:rPr>
              <w:t>02</w:t>
            </w:r>
          </w:p>
        </w:tc>
        <w:tc>
          <w:tcPr>
            <w:tcW w:w="717" w:type="dxa"/>
          </w:tcPr>
          <w:p w14:paraId="50439E07" w14:textId="77777777" w:rsidR="00731607" w:rsidRPr="00892D4D" w:rsidRDefault="00731607" w:rsidP="008C00E8">
            <w:pPr>
              <w:keepNext/>
              <w:keepLines/>
              <w:spacing w:after="0"/>
              <w:jc w:val="center"/>
              <w:rPr>
                <w:rFonts w:ascii="Arial" w:hAnsi="Arial"/>
                <w:sz w:val="18"/>
              </w:rPr>
            </w:pPr>
            <w:r w:rsidRPr="00C75289">
              <w:rPr>
                <w:rFonts w:ascii="Arial" w:hAnsi="Arial"/>
                <w:sz w:val="18"/>
              </w:rPr>
              <w:t>66</w:t>
            </w:r>
          </w:p>
        </w:tc>
        <w:tc>
          <w:tcPr>
            <w:tcW w:w="717" w:type="dxa"/>
          </w:tcPr>
          <w:p w14:paraId="4D125838" w14:textId="77777777" w:rsidR="00731607" w:rsidRDefault="00731607" w:rsidP="008C00E8">
            <w:pPr>
              <w:keepNext/>
              <w:keepLines/>
              <w:spacing w:after="0"/>
              <w:jc w:val="center"/>
              <w:rPr>
                <w:rFonts w:ascii="Arial" w:hAnsi="Arial"/>
                <w:sz w:val="18"/>
              </w:rPr>
            </w:pPr>
            <w:r>
              <w:rPr>
                <w:rFonts w:ascii="Arial" w:hAnsi="Arial"/>
                <w:sz w:val="18"/>
              </w:rPr>
              <w:t>43</w:t>
            </w:r>
          </w:p>
        </w:tc>
        <w:tc>
          <w:tcPr>
            <w:tcW w:w="717" w:type="dxa"/>
          </w:tcPr>
          <w:p w14:paraId="53CF48D7" w14:textId="77777777" w:rsidR="00731607" w:rsidRDefault="00731607" w:rsidP="008C00E8">
            <w:pPr>
              <w:keepNext/>
              <w:keepLines/>
              <w:spacing w:after="0"/>
              <w:jc w:val="center"/>
              <w:rPr>
                <w:rFonts w:ascii="Arial" w:hAnsi="Arial"/>
                <w:sz w:val="18"/>
              </w:rPr>
            </w:pPr>
            <w:r>
              <w:rPr>
                <w:rFonts w:ascii="Arial" w:hAnsi="Arial"/>
                <w:sz w:val="18"/>
              </w:rPr>
              <w:t>65</w:t>
            </w:r>
          </w:p>
        </w:tc>
        <w:tc>
          <w:tcPr>
            <w:tcW w:w="717" w:type="dxa"/>
          </w:tcPr>
          <w:p w14:paraId="522A3A8B" w14:textId="2A5C092F" w:rsidR="00731607" w:rsidRDefault="00731607" w:rsidP="008C00E8">
            <w:pPr>
              <w:keepNext/>
              <w:keepLines/>
              <w:spacing w:after="0"/>
              <w:jc w:val="center"/>
              <w:rPr>
                <w:rFonts w:ascii="Arial" w:hAnsi="Arial"/>
                <w:sz w:val="18"/>
              </w:rPr>
            </w:pPr>
            <w:r>
              <w:rPr>
                <w:rFonts w:ascii="Arial" w:hAnsi="Arial"/>
                <w:sz w:val="18"/>
              </w:rPr>
              <w:t>87</w:t>
            </w:r>
          </w:p>
        </w:tc>
        <w:tc>
          <w:tcPr>
            <w:tcW w:w="717" w:type="dxa"/>
          </w:tcPr>
          <w:p w14:paraId="3914C98D" w14:textId="27D910F7" w:rsidR="00731607" w:rsidRPr="00C75289" w:rsidRDefault="00731607" w:rsidP="008C00E8">
            <w:pPr>
              <w:keepNext/>
              <w:keepLines/>
              <w:spacing w:after="0"/>
              <w:jc w:val="center"/>
              <w:rPr>
                <w:rFonts w:ascii="Arial" w:hAnsi="Arial"/>
                <w:sz w:val="18"/>
              </w:rPr>
            </w:pPr>
            <w:r>
              <w:rPr>
                <w:rFonts w:ascii="Arial" w:hAnsi="Arial"/>
                <w:sz w:val="18"/>
              </w:rPr>
              <w:t>42</w:t>
            </w:r>
          </w:p>
        </w:tc>
        <w:tc>
          <w:tcPr>
            <w:tcW w:w="717" w:type="dxa"/>
          </w:tcPr>
          <w:p w14:paraId="6D850501" w14:textId="4D6C92BF" w:rsidR="00731607" w:rsidRDefault="00731607" w:rsidP="008C00E8">
            <w:pPr>
              <w:keepNext/>
              <w:keepLines/>
              <w:spacing w:after="0"/>
              <w:jc w:val="center"/>
              <w:rPr>
                <w:rFonts w:ascii="Arial" w:hAnsi="Arial"/>
                <w:sz w:val="18"/>
              </w:rPr>
            </w:pPr>
            <w:r>
              <w:rPr>
                <w:rFonts w:ascii="Arial" w:hAnsi="Arial"/>
                <w:sz w:val="18"/>
              </w:rPr>
              <w:t>54</w:t>
            </w:r>
          </w:p>
        </w:tc>
        <w:tc>
          <w:tcPr>
            <w:tcW w:w="717" w:type="dxa"/>
          </w:tcPr>
          <w:p w14:paraId="231DEEF3" w14:textId="77777777" w:rsidR="00731607" w:rsidRPr="00C75289" w:rsidRDefault="00731607" w:rsidP="008C00E8">
            <w:pPr>
              <w:keepNext/>
              <w:keepLines/>
              <w:spacing w:after="0"/>
              <w:jc w:val="center"/>
              <w:rPr>
                <w:rFonts w:ascii="Arial" w:hAnsi="Arial"/>
                <w:sz w:val="18"/>
              </w:rPr>
            </w:pPr>
            <w:r>
              <w:rPr>
                <w:rFonts w:ascii="Arial" w:hAnsi="Arial"/>
                <w:sz w:val="18"/>
              </w:rPr>
              <w:t>00</w:t>
            </w:r>
          </w:p>
        </w:tc>
      </w:tr>
      <w:tr w:rsidR="00731607" w:rsidRPr="00C75289" w14:paraId="44408D4B" w14:textId="77777777" w:rsidTr="008C00E8">
        <w:trPr>
          <w:gridAfter w:val="4"/>
          <w:wAfter w:w="2868" w:type="dxa"/>
        </w:trPr>
        <w:tc>
          <w:tcPr>
            <w:tcW w:w="959" w:type="dxa"/>
            <w:tcBorders>
              <w:top w:val="nil"/>
              <w:left w:val="nil"/>
              <w:bottom w:val="nil"/>
              <w:right w:val="single" w:sz="4" w:space="0" w:color="auto"/>
            </w:tcBorders>
          </w:tcPr>
          <w:p w14:paraId="08AF694D"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4C67521D" w14:textId="77777777" w:rsidR="00731607" w:rsidRDefault="00731607" w:rsidP="008C00E8">
            <w:pPr>
              <w:keepNext/>
              <w:keepLines/>
              <w:spacing w:after="0"/>
              <w:jc w:val="center"/>
              <w:rPr>
                <w:rFonts w:ascii="Arial" w:hAnsi="Arial"/>
                <w:sz w:val="18"/>
              </w:rPr>
            </w:pPr>
            <w:r w:rsidRPr="009B018C">
              <w:rPr>
                <w:rFonts w:ascii="Arial" w:hAnsi="Arial"/>
                <w:b/>
                <w:sz w:val="18"/>
              </w:rPr>
              <w:t>B17</w:t>
            </w:r>
          </w:p>
        </w:tc>
        <w:tc>
          <w:tcPr>
            <w:tcW w:w="717" w:type="dxa"/>
          </w:tcPr>
          <w:p w14:paraId="32C603A5" w14:textId="77777777" w:rsidR="00731607" w:rsidRPr="00C75289" w:rsidRDefault="00731607" w:rsidP="008C00E8">
            <w:pPr>
              <w:keepNext/>
              <w:keepLines/>
              <w:spacing w:after="0"/>
              <w:jc w:val="center"/>
              <w:rPr>
                <w:rFonts w:ascii="Arial" w:hAnsi="Arial"/>
                <w:sz w:val="18"/>
              </w:rPr>
            </w:pPr>
            <w:r w:rsidRPr="009B018C">
              <w:rPr>
                <w:rFonts w:ascii="Arial" w:hAnsi="Arial"/>
                <w:b/>
                <w:sz w:val="18"/>
              </w:rPr>
              <w:t>B18</w:t>
            </w:r>
          </w:p>
        </w:tc>
        <w:tc>
          <w:tcPr>
            <w:tcW w:w="717" w:type="dxa"/>
          </w:tcPr>
          <w:p w14:paraId="71869400" w14:textId="77777777" w:rsidR="00731607" w:rsidRDefault="00731607" w:rsidP="008C00E8">
            <w:pPr>
              <w:keepNext/>
              <w:keepLines/>
              <w:spacing w:after="0"/>
              <w:jc w:val="center"/>
              <w:rPr>
                <w:rFonts w:ascii="Arial" w:hAnsi="Arial"/>
                <w:sz w:val="18"/>
              </w:rPr>
            </w:pPr>
            <w:r w:rsidRPr="009B018C">
              <w:rPr>
                <w:rFonts w:ascii="Arial" w:hAnsi="Arial"/>
                <w:b/>
                <w:sz w:val="18"/>
              </w:rPr>
              <w:t>B19</w:t>
            </w:r>
          </w:p>
        </w:tc>
        <w:tc>
          <w:tcPr>
            <w:tcW w:w="717" w:type="dxa"/>
          </w:tcPr>
          <w:p w14:paraId="52E8B3A4" w14:textId="77777777" w:rsidR="00731607" w:rsidRDefault="00731607" w:rsidP="008C00E8">
            <w:pPr>
              <w:keepNext/>
              <w:keepLines/>
              <w:spacing w:after="0"/>
              <w:jc w:val="center"/>
              <w:rPr>
                <w:rFonts w:ascii="Arial" w:hAnsi="Arial"/>
                <w:sz w:val="18"/>
              </w:rPr>
            </w:pPr>
            <w:r w:rsidRPr="009B018C">
              <w:rPr>
                <w:rFonts w:ascii="Arial" w:hAnsi="Arial"/>
                <w:b/>
                <w:sz w:val="18"/>
              </w:rPr>
              <w:t>B20</w:t>
            </w:r>
          </w:p>
        </w:tc>
      </w:tr>
      <w:tr w:rsidR="00731607" w:rsidRPr="0008759E" w14:paraId="04C84412" w14:textId="77777777" w:rsidTr="008C00E8">
        <w:trPr>
          <w:gridAfter w:val="4"/>
          <w:wAfter w:w="2868" w:type="dxa"/>
        </w:trPr>
        <w:tc>
          <w:tcPr>
            <w:tcW w:w="959" w:type="dxa"/>
            <w:tcBorders>
              <w:top w:val="nil"/>
              <w:left w:val="nil"/>
              <w:bottom w:val="nil"/>
              <w:right w:val="single" w:sz="4" w:space="0" w:color="auto"/>
            </w:tcBorders>
          </w:tcPr>
          <w:p w14:paraId="7B79539A" w14:textId="77777777" w:rsidR="00731607" w:rsidRPr="0008759E" w:rsidRDefault="00731607" w:rsidP="008C00E8">
            <w:pPr>
              <w:keepNext/>
              <w:keepLines/>
              <w:spacing w:after="0"/>
              <w:rPr>
                <w:rFonts w:ascii="Arial" w:hAnsi="Arial"/>
                <w:sz w:val="18"/>
              </w:rPr>
            </w:pPr>
          </w:p>
        </w:tc>
        <w:tc>
          <w:tcPr>
            <w:tcW w:w="717" w:type="dxa"/>
            <w:tcBorders>
              <w:left w:val="single" w:sz="4" w:space="0" w:color="auto"/>
            </w:tcBorders>
          </w:tcPr>
          <w:p w14:paraId="78894795" w14:textId="77777777" w:rsidR="00731607" w:rsidRDefault="00731607" w:rsidP="008C00E8">
            <w:pPr>
              <w:keepNext/>
              <w:keepLines/>
              <w:spacing w:after="0"/>
              <w:jc w:val="center"/>
              <w:rPr>
                <w:rFonts w:ascii="Arial" w:hAnsi="Arial"/>
                <w:sz w:val="18"/>
              </w:rPr>
            </w:pPr>
            <w:r>
              <w:rPr>
                <w:rFonts w:ascii="Arial" w:hAnsi="Arial"/>
                <w:sz w:val="18"/>
              </w:rPr>
              <w:t>00</w:t>
            </w:r>
          </w:p>
        </w:tc>
        <w:tc>
          <w:tcPr>
            <w:tcW w:w="717" w:type="dxa"/>
          </w:tcPr>
          <w:p w14:paraId="458C1D15" w14:textId="77777777" w:rsidR="00731607" w:rsidRPr="0008759E" w:rsidRDefault="00731607" w:rsidP="008C00E8">
            <w:pPr>
              <w:keepNext/>
              <w:keepLines/>
              <w:spacing w:after="0"/>
              <w:jc w:val="center"/>
              <w:rPr>
                <w:rFonts w:ascii="Arial" w:hAnsi="Arial"/>
                <w:sz w:val="18"/>
              </w:rPr>
            </w:pPr>
            <w:r>
              <w:rPr>
                <w:rFonts w:ascii="Arial" w:hAnsi="Arial"/>
                <w:sz w:val="18"/>
              </w:rPr>
              <w:t>00</w:t>
            </w:r>
          </w:p>
        </w:tc>
        <w:tc>
          <w:tcPr>
            <w:tcW w:w="717" w:type="dxa"/>
          </w:tcPr>
          <w:p w14:paraId="2B449582" w14:textId="77777777" w:rsidR="00731607" w:rsidRPr="0008759E" w:rsidRDefault="00731607" w:rsidP="008C00E8">
            <w:pPr>
              <w:keepNext/>
              <w:keepLines/>
              <w:spacing w:after="0"/>
              <w:jc w:val="center"/>
              <w:rPr>
                <w:rFonts w:ascii="Arial" w:hAnsi="Arial"/>
                <w:sz w:val="18"/>
              </w:rPr>
            </w:pPr>
            <w:r>
              <w:rPr>
                <w:rFonts w:ascii="Arial" w:hAnsi="Arial"/>
                <w:sz w:val="18"/>
              </w:rPr>
              <w:t>01</w:t>
            </w:r>
          </w:p>
        </w:tc>
        <w:tc>
          <w:tcPr>
            <w:tcW w:w="717" w:type="dxa"/>
          </w:tcPr>
          <w:p w14:paraId="01285EC4" w14:textId="77777777" w:rsidR="00731607" w:rsidRPr="0008759E" w:rsidRDefault="00731607" w:rsidP="008C00E8">
            <w:pPr>
              <w:keepNext/>
              <w:keepLines/>
              <w:spacing w:after="0"/>
              <w:jc w:val="center"/>
              <w:rPr>
                <w:rFonts w:ascii="Arial" w:hAnsi="Arial"/>
                <w:sz w:val="18"/>
              </w:rPr>
            </w:pPr>
            <w:r>
              <w:rPr>
                <w:rFonts w:ascii="Arial" w:hAnsi="Arial"/>
                <w:sz w:val="18"/>
              </w:rPr>
              <w:t>00</w:t>
            </w:r>
          </w:p>
        </w:tc>
      </w:tr>
    </w:tbl>
    <w:p w14:paraId="11E8293B" w14:textId="47F14D9B" w:rsidR="00731607" w:rsidRDefault="00731607" w:rsidP="00731607">
      <w:pPr>
        <w:rPr>
          <w:lang w:eastAsia="de-DE"/>
        </w:rPr>
      </w:pPr>
    </w:p>
    <w:p w14:paraId="1C4C8FBB" w14:textId="33C20F63" w:rsidR="00FD4765" w:rsidRPr="0046266F" w:rsidRDefault="00FD4765" w:rsidP="00FD4765">
      <w:pPr>
        <w:pStyle w:val="Heading3"/>
      </w:pPr>
      <w:r w:rsidRPr="0046266F">
        <w:t>7.3.</w:t>
      </w:r>
      <w:r>
        <w:t>12</w:t>
      </w:r>
      <w:r w:rsidRPr="0046266F">
        <w:tab/>
        <w:t xml:space="preserve">UE recognising the priority order of the Operator controlled PLMN selector list when accessing </w:t>
      </w:r>
      <w:r>
        <w:t>satellite NG-</w:t>
      </w:r>
      <w:r w:rsidRPr="0046266F">
        <w:t>RAN</w:t>
      </w:r>
    </w:p>
    <w:p w14:paraId="4032B94C" w14:textId="1FF794DE" w:rsidR="00FD4765" w:rsidRPr="0046266F" w:rsidRDefault="00FD4765" w:rsidP="00FD4765">
      <w:pPr>
        <w:pStyle w:val="Heading4"/>
      </w:pPr>
      <w:r w:rsidRPr="0046266F">
        <w:t>7.3.</w:t>
      </w:r>
      <w:r>
        <w:t>12</w:t>
      </w:r>
      <w:r w:rsidRPr="0046266F">
        <w:t>.1</w:t>
      </w:r>
      <w:r w:rsidRPr="0046266F">
        <w:tab/>
        <w:t>Definition and applicability</w:t>
      </w:r>
    </w:p>
    <w:p w14:paraId="74FB7392" w14:textId="77777777" w:rsidR="00FD4765" w:rsidRPr="0046266F" w:rsidRDefault="00FD4765" w:rsidP="00FD4765">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D8D9582" w14:textId="22A4A44C" w:rsidR="00FD4765" w:rsidRPr="0046266F" w:rsidRDefault="00FD4765" w:rsidP="00FD4765">
      <w:pPr>
        <w:pStyle w:val="Heading4"/>
      </w:pPr>
      <w:r w:rsidRPr="0046266F">
        <w:t>7.3.</w:t>
      </w:r>
      <w:r>
        <w:t>12</w:t>
      </w:r>
      <w:r w:rsidRPr="0046266F">
        <w:t>.2</w:t>
      </w:r>
      <w:r w:rsidRPr="0046266F">
        <w:tab/>
        <w:t>Conformance requirement</w:t>
      </w:r>
    </w:p>
    <w:p w14:paraId="6BAD8499" w14:textId="77777777" w:rsidR="00FD4765" w:rsidRPr="0046266F" w:rsidRDefault="00FD4765" w:rsidP="00FD4765">
      <w:r w:rsidRPr="0046266F">
        <w:t>When registering onto a VPLMN the UE shall take into account the priority of OPLMNs in the preferred list on the USIM.</w:t>
      </w:r>
    </w:p>
    <w:p w14:paraId="7AC4E2D4" w14:textId="77777777" w:rsidR="00FD4765" w:rsidRPr="0046266F" w:rsidRDefault="00FD4765" w:rsidP="00FD4765">
      <w:pPr>
        <w:pStyle w:val="B1"/>
      </w:pPr>
      <w:r w:rsidRPr="0046266F">
        <w:t>-</w:t>
      </w:r>
      <w:r w:rsidRPr="0046266F">
        <w:tab/>
        <w:t>TS 22.011 [6], clause 3.2.2;</w:t>
      </w:r>
    </w:p>
    <w:p w14:paraId="6E3EEBF4" w14:textId="77777777" w:rsidR="00FD4765" w:rsidRPr="0046266F" w:rsidRDefault="00FD4765" w:rsidP="00FD4765">
      <w:pPr>
        <w:pStyle w:val="B1"/>
      </w:pPr>
      <w:r w:rsidRPr="0046266F">
        <w:t>-</w:t>
      </w:r>
      <w:r w:rsidRPr="0046266F">
        <w:tab/>
        <w:t>TS 31.102 [4], clause 4.2.53 and 5.1.1.2.</w:t>
      </w:r>
    </w:p>
    <w:p w14:paraId="7EEEE31A" w14:textId="542C24F2" w:rsidR="00FD4765" w:rsidRPr="0046266F" w:rsidRDefault="00FD4765" w:rsidP="00FD4765">
      <w:pPr>
        <w:pStyle w:val="Heading4"/>
      </w:pPr>
      <w:r w:rsidRPr="0046266F">
        <w:t>7.3.</w:t>
      </w:r>
      <w:r>
        <w:t>12</w:t>
      </w:r>
      <w:r w:rsidRPr="0046266F">
        <w:t>.3</w:t>
      </w:r>
      <w:r w:rsidRPr="0046266F">
        <w:tab/>
        <w:t>Test purpose</w:t>
      </w:r>
    </w:p>
    <w:p w14:paraId="2D8B5934" w14:textId="77777777" w:rsidR="00FD4765" w:rsidRPr="0046266F" w:rsidRDefault="00FD4765" w:rsidP="00FD4765">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r>
      <w:r>
        <w:t>satellite NG-RAN</w:t>
      </w:r>
      <w:r w:rsidRPr="0046266F">
        <w:t xml:space="preserve"> has to be handled correctly by the UE.</w:t>
      </w:r>
    </w:p>
    <w:p w14:paraId="55E9E400" w14:textId="7BDB1A5A" w:rsidR="00FD4765" w:rsidRPr="0046266F" w:rsidRDefault="00FD4765" w:rsidP="00FD4765">
      <w:pPr>
        <w:pStyle w:val="Heading4"/>
      </w:pPr>
      <w:r w:rsidRPr="0046266F">
        <w:t>7.3.</w:t>
      </w:r>
      <w:r>
        <w:t>12</w:t>
      </w:r>
      <w:r w:rsidRPr="0046266F">
        <w:t>.4</w:t>
      </w:r>
      <w:r w:rsidRPr="0046266F">
        <w:tab/>
        <w:t>Method of test</w:t>
      </w:r>
    </w:p>
    <w:p w14:paraId="08DCB21D" w14:textId="574D4019" w:rsidR="00FD4765" w:rsidRPr="0046266F" w:rsidRDefault="00FD4765" w:rsidP="00FD4765">
      <w:pPr>
        <w:pStyle w:val="Heading5"/>
      </w:pPr>
      <w:r w:rsidRPr="0046266F">
        <w:t>7.3.</w:t>
      </w:r>
      <w:r>
        <w:t>12</w:t>
      </w:r>
      <w:r w:rsidRPr="0046266F">
        <w:t>.4.1</w:t>
      </w:r>
      <w:r w:rsidRPr="0046266F">
        <w:tab/>
        <w:t>Initial conditions</w:t>
      </w:r>
    </w:p>
    <w:p w14:paraId="15A9BB69" w14:textId="77777777" w:rsidR="00FD4765" w:rsidRPr="0046266F" w:rsidRDefault="00FD4765" w:rsidP="00FD4765">
      <w:r w:rsidRPr="0046266F">
        <w:t>For this test both a</w:t>
      </w:r>
      <w:r>
        <w:t xml:space="preserve">n </w:t>
      </w:r>
      <w:r w:rsidRPr="00600AD3">
        <w:t>E-USS</w:t>
      </w:r>
      <w:r w:rsidRPr="00CC3716">
        <w:t xml:space="preserve"> </w:t>
      </w:r>
      <w:r w:rsidRPr="0046266F">
        <w:t xml:space="preserve">and a </w:t>
      </w:r>
      <w:r>
        <w:t>SAT-NG-SS are</w:t>
      </w:r>
      <w:r w:rsidRPr="0046266F">
        <w:t xml:space="preserve"> needed.</w:t>
      </w:r>
    </w:p>
    <w:p w14:paraId="2B875974" w14:textId="77777777" w:rsidR="00FD4765" w:rsidRPr="0046266F" w:rsidRDefault="00FD4765" w:rsidP="00FD4765">
      <w:r w:rsidRPr="00E33330">
        <w:t xml:space="preserve">The </w:t>
      </w:r>
      <w:r>
        <w:t xml:space="preserve">SAT-NG-SS </w:t>
      </w:r>
      <w:r w:rsidRPr="0046266F">
        <w:t>transmits on two BCCHs, with the following network parameters:</w:t>
      </w:r>
    </w:p>
    <w:p w14:paraId="027F745C" w14:textId="77777777" w:rsidR="00FD4765" w:rsidRPr="0046266F" w:rsidRDefault="00FD4765" w:rsidP="00FD4765">
      <w:pPr>
        <w:pStyle w:val="B1"/>
        <w:tabs>
          <w:tab w:val="left" w:pos="2835"/>
        </w:tabs>
      </w:pPr>
      <w:r w:rsidRPr="0046266F">
        <w:t>-</w:t>
      </w:r>
      <w:r w:rsidRPr="0046266F">
        <w:tab/>
        <w:t>TAI (MCC/MNC/TAC):</w:t>
      </w:r>
      <w:r w:rsidRPr="0046266F">
        <w:tab/>
        <w:t>254/0</w:t>
      </w:r>
      <w:r>
        <w:t>01</w:t>
      </w:r>
      <w:r w:rsidRPr="0046266F">
        <w:t>/00</w:t>
      </w:r>
      <w:r>
        <w:t>00</w:t>
      </w:r>
      <w:r w:rsidRPr="0046266F">
        <w:t>01.</w:t>
      </w:r>
    </w:p>
    <w:p w14:paraId="6E9FB041"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7F39AEB7" w14:textId="77777777" w:rsidR="00FD4765" w:rsidRPr="0046266F" w:rsidRDefault="00FD4765" w:rsidP="00FD4765">
      <w:pPr>
        <w:pStyle w:val="B1"/>
        <w:tabs>
          <w:tab w:val="left" w:pos="2835"/>
        </w:tabs>
      </w:pPr>
    </w:p>
    <w:p w14:paraId="62F0920C" w14:textId="77777777" w:rsidR="00FD4765" w:rsidRPr="0046266F" w:rsidRDefault="00FD4765" w:rsidP="00FD4765">
      <w:pPr>
        <w:pStyle w:val="B1"/>
        <w:tabs>
          <w:tab w:val="left" w:pos="2835"/>
        </w:tabs>
      </w:pPr>
      <w:r w:rsidRPr="0046266F">
        <w:t>-</w:t>
      </w:r>
      <w:r w:rsidRPr="0046266F">
        <w:tab/>
        <w:t>TAI (MCC/MNC/TAC):</w:t>
      </w:r>
      <w:r w:rsidRPr="0046266F">
        <w:tab/>
        <w:t>254/0</w:t>
      </w:r>
      <w:r>
        <w:t>02</w:t>
      </w:r>
      <w:r w:rsidRPr="0046266F">
        <w:t>/0</w:t>
      </w:r>
      <w:r>
        <w:t>00</w:t>
      </w:r>
      <w:r w:rsidRPr="0046266F">
        <w:t>001.</w:t>
      </w:r>
    </w:p>
    <w:p w14:paraId="421FC20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5763876B" w14:textId="77777777" w:rsidR="00FD4765" w:rsidRPr="0046266F" w:rsidRDefault="00FD4765" w:rsidP="00FD4765">
      <w:r w:rsidRPr="00600AD3">
        <w:t>The E-USS</w:t>
      </w:r>
      <w:r w:rsidRPr="00CC3716">
        <w:t xml:space="preserve"> </w:t>
      </w:r>
      <w:r w:rsidRPr="0046266F">
        <w:t>transmits on BCCH, with the following network parameters:</w:t>
      </w:r>
    </w:p>
    <w:p w14:paraId="204EFDE6" w14:textId="77777777" w:rsidR="00FD4765" w:rsidRPr="0046266F" w:rsidRDefault="00FD4765" w:rsidP="00FD4765">
      <w:pPr>
        <w:tabs>
          <w:tab w:val="left" w:pos="2835"/>
        </w:tabs>
        <w:ind w:left="568" w:hanging="284"/>
      </w:pPr>
      <w:r w:rsidRPr="0046266F">
        <w:t>-</w:t>
      </w:r>
      <w:r w:rsidRPr="0046266F">
        <w:tab/>
        <w:t>TAI (MCC/MNC/TAC):</w:t>
      </w:r>
      <w:r w:rsidRPr="0046266F">
        <w:tab/>
        <w:t>254/0</w:t>
      </w:r>
      <w:r>
        <w:t>01</w:t>
      </w:r>
      <w:r w:rsidRPr="0046266F">
        <w:t>/</w:t>
      </w:r>
      <w:r>
        <w:t>00</w:t>
      </w:r>
      <w:r w:rsidRPr="0046266F">
        <w:t>01.</w:t>
      </w:r>
    </w:p>
    <w:p w14:paraId="116F14DC" w14:textId="77777777" w:rsidR="00FD4765" w:rsidRPr="0046266F" w:rsidRDefault="00FD4765" w:rsidP="00FD4765">
      <w:pPr>
        <w:tabs>
          <w:tab w:val="left" w:pos="2835"/>
        </w:tabs>
        <w:ind w:left="568" w:hanging="284"/>
      </w:pPr>
      <w:r w:rsidRPr="0046266F">
        <w:t>-</w:t>
      </w:r>
      <w:r w:rsidRPr="0046266F">
        <w:tab/>
        <w:t>Access control:</w:t>
      </w:r>
      <w:r w:rsidRPr="0046266F">
        <w:tab/>
        <w:t>unrestricted.</w:t>
      </w:r>
    </w:p>
    <w:p w14:paraId="6D7FE727" w14:textId="77777777" w:rsidR="00FD4765" w:rsidRPr="0046266F" w:rsidRDefault="00FD4765" w:rsidP="00FD4765">
      <w:r w:rsidRPr="0046266F">
        <w:t xml:space="preserve">The default </w:t>
      </w:r>
      <w:r w:rsidRPr="003C6991">
        <w:t xml:space="preserve">5G-NR UICC </w:t>
      </w:r>
      <w:r w:rsidRPr="0046266F">
        <w:t>is used with the following exceptions:</w:t>
      </w:r>
    </w:p>
    <w:p w14:paraId="5ED3BBF3"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7BDE51FC"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1F2B9DA4" w14:textId="77777777" w:rsidTr="006D7FE5">
        <w:tc>
          <w:tcPr>
            <w:tcW w:w="1473" w:type="dxa"/>
            <w:hideMark/>
          </w:tcPr>
          <w:p w14:paraId="1AFC224A" w14:textId="77777777" w:rsidR="00FD4765" w:rsidRDefault="00FD4765" w:rsidP="006D7FE5">
            <w:pPr>
              <w:spacing w:after="0"/>
              <w:ind w:left="34"/>
              <w:rPr>
                <w:rFonts w:ascii="Arial" w:hAnsi="Arial"/>
                <w:sz w:val="18"/>
              </w:rPr>
            </w:pPr>
            <w:r>
              <w:rPr>
                <w:rFonts w:ascii="Arial" w:hAnsi="Arial"/>
                <w:sz w:val="18"/>
              </w:rPr>
              <w:lastRenderedPageBreak/>
              <w:t>Service n°42:</w:t>
            </w:r>
          </w:p>
        </w:tc>
        <w:tc>
          <w:tcPr>
            <w:tcW w:w="236" w:type="dxa"/>
          </w:tcPr>
          <w:p w14:paraId="55BC4088" w14:textId="77777777" w:rsidR="00FD4765" w:rsidRDefault="00FD4765" w:rsidP="006D7FE5">
            <w:pPr>
              <w:spacing w:after="0"/>
              <w:ind w:left="34"/>
              <w:rPr>
                <w:rFonts w:ascii="Arial" w:hAnsi="Arial"/>
                <w:sz w:val="18"/>
              </w:rPr>
            </w:pPr>
          </w:p>
        </w:tc>
        <w:tc>
          <w:tcPr>
            <w:tcW w:w="4701" w:type="dxa"/>
            <w:hideMark/>
          </w:tcPr>
          <w:p w14:paraId="32047E78" w14:textId="77777777" w:rsidR="00FD4765" w:rsidRDefault="00FD4765" w:rsidP="006D7FE5">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71748BFF" w14:textId="77777777" w:rsidR="00FD4765" w:rsidRDefault="00FD4765" w:rsidP="006D7FE5">
            <w:pPr>
              <w:spacing w:after="0"/>
              <w:ind w:left="34"/>
              <w:rPr>
                <w:rFonts w:ascii="Arial" w:hAnsi="Arial"/>
                <w:sz w:val="18"/>
              </w:rPr>
            </w:pPr>
            <w:r>
              <w:rPr>
                <w:rFonts w:ascii="Arial" w:hAnsi="Arial"/>
                <w:sz w:val="18"/>
              </w:rPr>
              <w:t>available</w:t>
            </w:r>
          </w:p>
        </w:tc>
      </w:tr>
    </w:tbl>
    <w:p w14:paraId="674B548C" w14:textId="77777777" w:rsidR="00FD4765" w:rsidRPr="0046266F" w:rsidRDefault="00FD4765" w:rsidP="00FD4765">
      <w:pPr>
        <w:pStyle w:val="EW"/>
        <w:ind w:hanging="850"/>
      </w:pPr>
    </w:p>
    <w:p w14:paraId="4FF772FF"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3F3E084D" w14:textId="77777777" w:rsidTr="006D7FE5">
        <w:tc>
          <w:tcPr>
            <w:tcW w:w="959" w:type="dxa"/>
          </w:tcPr>
          <w:p w14:paraId="63038F4E" w14:textId="77777777" w:rsidR="00FD4765" w:rsidRPr="0046266F" w:rsidRDefault="00FD4765" w:rsidP="006D7FE5">
            <w:pPr>
              <w:pStyle w:val="TAL"/>
            </w:pPr>
            <w:r w:rsidRPr="0046266F">
              <w:t>Coding:</w:t>
            </w:r>
          </w:p>
        </w:tc>
        <w:tc>
          <w:tcPr>
            <w:tcW w:w="1134" w:type="dxa"/>
          </w:tcPr>
          <w:p w14:paraId="1A9D880B" w14:textId="77777777" w:rsidR="00FD4765" w:rsidRPr="0046266F" w:rsidRDefault="00FD4765" w:rsidP="006D7FE5">
            <w:pPr>
              <w:pStyle w:val="TAL"/>
            </w:pPr>
            <w:r w:rsidRPr="0046266F">
              <w:t>B1</w:t>
            </w:r>
          </w:p>
        </w:tc>
        <w:tc>
          <w:tcPr>
            <w:tcW w:w="1134" w:type="dxa"/>
          </w:tcPr>
          <w:p w14:paraId="2878C645" w14:textId="77777777" w:rsidR="00FD4765" w:rsidRPr="0046266F" w:rsidRDefault="00FD4765" w:rsidP="006D7FE5">
            <w:pPr>
              <w:pStyle w:val="TAL"/>
            </w:pPr>
            <w:r w:rsidRPr="0046266F">
              <w:t>B2</w:t>
            </w:r>
          </w:p>
        </w:tc>
        <w:tc>
          <w:tcPr>
            <w:tcW w:w="1134" w:type="dxa"/>
          </w:tcPr>
          <w:p w14:paraId="3C5B085A" w14:textId="77777777" w:rsidR="00FD4765" w:rsidRPr="0046266F" w:rsidRDefault="00FD4765" w:rsidP="006D7FE5">
            <w:pPr>
              <w:pStyle w:val="TAL"/>
            </w:pPr>
            <w:r w:rsidRPr="0046266F">
              <w:t>B3</w:t>
            </w:r>
          </w:p>
        </w:tc>
        <w:tc>
          <w:tcPr>
            <w:tcW w:w="1134" w:type="dxa"/>
          </w:tcPr>
          <w:p w14:paraId="0B5C42E2" w14:textId="77777777" w:rsidR="00FD4765" w:rsidRPr="0046266F" w:rsidRDefault="00FD4765" w:rsidP="006D7FE5">
            <w:pPr>
              <w:pStyle w:val="TAL"/>
            </w:pPr>
            <w:r w:rsidRPr="0046266F">
              <w:t>B4</w:t>
            </w:r>
          </w:p>
        </w:tc>
        <w:tc>
          <w:tcPr>
            <w:tcW w:w="1134" w:type="dxa"/>
          </w:tcPr>
          <w:p w14:paraId="6D7E97F0" w14:textId="77777777" w:rsidR="00FD4765" w:rsidRPr="0046266F" w:rsidRDefault="00FD4765" w:rsidP="006D7FE5">
            <w:pPr>
              <w:pStyle w:val="TAL"/>
            </w:pPr>
            <w:r w:rsidRPr="0046266F">
              <w:t>B5</w:t>
            </w:r>
          </w:p>
        </w:tc>
        <w:tc>
          <w:tcPr>
            <w:tcW w:w="1134" w:type="dxa"/>
          </w:tcPr>
          <w:p w14:paraId="2C97C91A" w14:textId="77777777" w:rsidR="00FD4765" w:rsidRPr="0046266F" w:rsidRDefault="00FD4765" w:rsidP="006D7FE5">
            <w:pPr>
              <w:pStyle w:val="TAL"/>
            </w:pPr>
            <w:r w:rsidRPr="0046266F">
              <w:t>B6</w:t>
            </w:r>
          </w:p>
        </w:tc>
        <w:tc>
          <w:tcPr>
            <w:tcW w:w="1134" w:type="dxa"/>
          </w:tcPr>
          <w:p w14:paraId="560AA81C" w14:textId="77777777" w:rsidR="00FD4765" w:rsidRPr="0046266F" w:rsidRDefault="00FD4765" w:rsidP="006D7FE5">
            <w:pPr>
              <w:pStyle w:val="TAL"/>
            </w:pPr>
            <w:r w:rsidRPr="0046266F">
              <w:t>B7</w:t>
            </w:r>
          </w:p>
        </w:tc>
        <w:tc>
          <w:tcPr>
            <w:tcW w:w="1134" w:type="dxa"/>
          </w:tcPr>
          <w:p w14:paraId="71E026D1" w14:textId="77777777" w:rsidR="00FD4765" w:rsidRPr="0046266F" w:rsidRDefault="00FD4765" w:rsidP="006D7FE5">
            <w:pPr>
              <w:pStyle w:val="TAL"/>
            </w:pPr>
            <w:r w:rsidRPr="0046266F">
              <w:t>B8</w:t>
            </w:r>
          </w:p>
        </w:tc>
      </w:tr>
      <w:tr w:rsidR="00FD4765" w:rsidRPr="0046266F" w14:paraId="25C40AF5" w14:textId="77777777" w:rsidTr="006D7FE5">
        <w:tc>
          <w:tcPr>
            <w:tcW w:w="959" w:type="dxa"/>
          </w:tcPr>
          <w:p w14:paraId="49D14CDC" w14:textId="77777777" w:rsidR="00FD4765" w:rsidRPr="0046266F" w:rsidRDefault="00FD4765" w:rsidP="006D7FE5">
            <w:pPr>
              <w:pStyle w:val="TAL"/>
            </w:pPr>
            <w:r w:rsidRPr="0046266F">
              <w:t>Binary</w:t>
            </w:r>
          </w:p>
        </w:tc>
        <w:tc>
          <w:tcPr>
            <w:tcW w:w="1134" w:type="dxa"/>
          </w:tcPr>
          <w:p w14:paraId="7D7E7A6C" w14:textId="77777777" w:rsidR="00FD4765" w:rsidRPr="0046266F" w:rsidRDefault="00FD4765" w:rsidP="006D7FE5">
            <w:pPr>
              <w:pStyle w:val="TAL"/>
            </w:pPr>
            <w:r w:rsidRPr="0046266F">
              <w:t>xx</w:t>
            </w:r>
            <w:r>
              <w:t>x</w:t>
            </w:r>
            <w:r w:rsidRPr="0046266F">
              <w:t>x xx</w:t>
            </w:r>
            <w:r>
              <w:t>xx</w:t>
            </w:r>
          </w:p>
        </w:tc>
        <w:tc>
          <w:tcPr>
            <w:tcW w:w="1134" w:type="dxa"/>
          </w:tcPr>
          <w:p w14:paraId="782B6DA7" w14:textId="77777777" w:rsidR="00FD4765" w:rsidRPr="0046266F" w:rsidRDefault="00FD4765" w:rsidP="006D7FE5">
            <w:pPr>
              <w:pStyle w:val="TAL"/>
            </w:pPr>
            <w:r w:rsidRPr="0046266F">
              <w:t>xxxx xxxx</w:t>
            </w:r>
          </w:p>
        </w:tc>
        <w:tc>
          <w:tcPr>
            <w:tcW w:w="1134" w:type="dxa"/>
          </w:tcPr>
          <w:p w14:paraId="351A9994" w14:textId="77777777" w:rsidR="00FD4765" w:rsidRPr="0046266F" w:rsidRDefault="00FD4765" w:rsidP="006D7FE5">
            <w:pPr>
              <w:pStyle w:val="TAL"/>
            </w:pPr>
            <w:r w:rsidRPr="0046266F">
              <w:t>xxxx </w:t>
            </w:r>
            <w:r>
              <w:t>x</w:t>
            </w:r>
            <w:r w:rsidRPr="0046266F">
              <w:t>x</w:t>
            </w:r>
            <w:r>
              <w:t>xx</w:t>
            </w:r>
          </w:p>
        </w:tc>
        <w:tc>
          <w:tcPr>
            <w:tcW w:w="1134" w:type="dxa"/>
          </w:tcPr>
          <w:p w14:paraId="58828A9F" w14:textId="77777777" w:rsidR="00FD4765" w:rsidRPr="0046266F" w:rsidRDefault="00FD4765" w:rsidP="006D7FE5">
            <w:pPr>
              <w:pStyle w:val="TAL"/>
            </w:pPr>
            <w:r w:rsidRPr="0046266F">
              <w:t>xxxx x</w:t>
            </w:r>
            <w:r>
              <w:t>x</w:t>
            </w:r>
            <w:r w:rsidRPr="0046266F">
              <w:t>xx</w:t>
            </w:r>
          </w:p>
        </w:tc>
        <w:tc>
          <w:tcPr>
            <w:tcW w:w="1134" w:type="dxa"/>
          </w:tcPr>
          <w:p w14:paraId="230CD705" w14:textId="77777777" w:rsidR="00FD4765" w:rsidRPr="0046266F" w:rsidRDefault="00FD4765" w:rsidP="006D7FE5">
            <w:pPr>
              <w:pStyle w:val="TAL"/>
            </w:pPr>
            <w:r w:rsidRPr="0046266F">
              <w:t>xxxx xx</w:t>
            </w:r>
            <w:r>
              <w:t>xx</w:t>
            </w:r>
          </w:p>
        </w:tc>
        <w:tc>
          <w:tcPr>
            <w:tcW w:w="1134" w:type="dxa"/>
          </w:tcPr>
          <w:p w14:paraId="3EA1ABD0" w14:textId="77777777" w:rsidR="00FD4765" w:rsidRPr="0046266F" w:rsidRDefault="00FD4765" w:rsidP="006D7FE5">
            <w:pPr>
              <w:pStyle w:val="TAL"/>
            </w:pPr>
            <w:r w:rsidRPr="0046266F">
              <w:t>xxxx xx1x</w:t>
            </w:r>
          </w:p>
        </w:tc>
        <w:tc>
          <w:tcPr>
            <w:tcW w:w="1134" w:type="dxa"/>
          </w:tcPr>
          <w:p w14:paraId="5B4931F6" w14:textId="77777777" w:rsidR="00FD4765" w:rsidRPr="0046266F" w:rsidRDefault="00FD4765" w:rsidP="006D7FE5">
            <w:pPr>
              <w:pStyle w:val="TAL"/>
            </w:pPr>
            <w:r w:rsidRPr="0046266F">
              <w:t>xxxx xxxx</w:t>
            </w:r>
          </w:p>
        </w:tc>
        <w:tc>
          <w:tcPr>
            <w:tcW w:w="1134" w:type="dxa"/>
          </w:tcPr>
          <w:p w14:paraId="220E9DAF" w14:textId="77777777" w:rsidR="00FD4765" w:rsidRPr="0046266F" w:rsidRDefault="00FD4765" w:rsidP="006D7FE5">
            <w:pPr>
              <w:pStyle w:val="TAL"/>
            </w:pPr>
            <w:r w:rsidRPr="0046266F">
              <w:t>xxxx xxxx</w:t>
            </w:r>
          </w:p>
        </w:tc>
      </w:tr>
      <w:tr w:rsidR="00FD4765" w:rsidRPr="0046266F" w14:paraId="783F8DE1" w14:textId="77777777" w:rsidTr="006D7FE5">
        <w:tc>
          <w:tcPr>
            <w:tcW w:w="959" w:type="dxa"/>
          </w:tcPr>
          <w:p w14:paraId="6CE51E4F" w14:textId="77777777" w:rsidR="00FD4765" w:rsidRPr="0046266F" w:rsidRDefault="00FD4765" w:rsidP="006D7FE5">
            <w:pPr>
              <w:pStyle w:val="TAL"/>
            </w:pPr>
          </w:p>
        </w:tc>
        <w:tc>
          <w:tcPr>
            <w:tcW w:w="1134" w:type="dxa"/>
          </w:tcPr>
          <w:p w14:paraId="2CC8BD94" w14:textId="77777777" w:rsidR="00FD4765" w:rsidRPr="0046266F" w:rsidRDefault="00FD4765" w:rsidP="006D7FE5">
            <w:pPr>
              <w:pStyle w:val="TAL"/>
            </w:pPr>
          </w:p>
        </w:tc>
        <w:tc>
          <w:tcPr>
            <w:tcW w:w="1134" w:type="dxa"/>
          </w:tcPr>
          <w:p w14:paraId="2C1D9A6D" w14:textId="77777777" w:rsidR="00FD4765" w:rsidRPr="0046266F" w:rsidRDefault="00FD4765" w:rsidP="006D7FE5">
            <w:pPr>
              <w:pStyle w:val="TAL"/>
            </w:pPr>
          </w:p>
        </w:tc>
        <w:tc>
          <w:tcPr>
            <w:tcW w:w="1134" w:type="dxa"/>
          </w:tcPr>
          <w:p w14:paraId="06BA2244" w14:textId="77777777" w:rsidR="00FD4765" w:rsidRPr="0046266F" w:rsidRDefault="00FD4765" w:rsidP="006D7FE5">
            <w:pPr>
              <w:pStyle w:val="TAL"/>
            </w:pPr>
          </w:p>
        </w:tc>
        <w:tc>
          <w:tcPr>
            <w:tcW w:w="1134" w:type="dxa"/>
          </w:tcPr>
          <w:p w14:paraId="2DC135F0" w14:textId="77777777" w:rsidR="00FD4765" w:rsidRPr="0046266F" w:rsidRDefault="00FD4765" w:rsidP="006D7FE5">
            <w:pPr>
              <w:pStyle w:val="TAL"/>
            </w:pPr>
          </w:p>
        </w:tc>
        <w:tc>
          <w:tcPr>
            <w:tcW w:w="1134" w:type="dxa"/>
          </w:tcPr>
          <w:p w14:paraId="683F0A9B" w14:textId="77777777" w:rsidR="00FD4765" w:rsidRPr="0046266F" w:rsidRDefault="00FD4765" w:rsidP="006D7FE5">
            <w:pPr>
              <w:pStyle w:val="TAL"/>
            </w:pPr>
          </w:p>
        </w:tc>
        <w:tc>
          <w:tcPr>
            <w:tcW w:w="1134" w:type="dxa"/>
          </w:tcPr>
          <w:p w14:paraId="5586D504" w14:textId="77777777" w:rsidR="00FD4765" w:rsidRPr="0046266F" w:rsidRDefault="00FD4765" w:rsidP="006D7FE5">
            <w:pPr>
              <w:pStyle w:val="TAL"/>
            </w:pPr>
          </w:p>
        </w:tc>
        <w:tc>
          <w:tcPr>
            <w:tcW w:w="1134" w:type="dxa"/>
          </w:tcPr>
          <w:p w14:paraId="30A6EC32" w14:textId="77777777" w:rsidR="00FD4765" w:rsidRPr="0046266F" w:rsidRDefault="00FD4765" w:rsidP="006D7FE5">
            <w:pPr>
              <w:pStyle w:val="TAL"/>
            </w:pPr>
          </w:p>
        </w:tc>
        <w:tc>
          <w:tcPr>
            <w:tcW w:w="1134" w:type="dxa"/>
          </w:tcPr>
          <w:p w14:paraId="0EC009AB" w14:textId="77777777" w:rsidR="00FD4765" w:rsidRPr="0046266F" w:rsidRDefault="00FD4765" w:rsidP="006D7FE5">
            <w:pPr>
              <w:pStyle w:val="TAL"/>
            </w:pPr>
          </w:p>
        </w:tc>
      </w:tr>
      <w:tr w:rsidR="00FD4765" w:rsidRPr="0046266F" w14:paraId="65F1577C" w14:textId="77777777" w:rsidTr="006D7FE5">
        <w:tc>
          <w:tcPr>
            <w:tcW w:w="959" w:type="dxa"/>
          </w:tcPr>
          <w:p w14:paraId="3932E9C0" w14:textId="77777777" w:rsidR="00FD4765" w:rsidRPr="0046266F" w:rsidRDefault="00FD4765" w:rsidP="006D7FE5">
            <w:pPr>
              <w:pStyle w:val="TAL"/>
            </w:pPr>
          </w:p>
        </w:tc>
        <w:tc>
          <w:tcPr>
            <w:tcW w:w="1134" w:type="dxa"/>
          </w:tcPr>
          <w:p w14:paraId="713E2BB6" w14:textId="77777777" w:rsidR="00FD4765" w:rsidRPr="0046266F" w:rsidRDefault="00FD4765" w:rsidP="006D7FE5">
            <w:pPr>
              <w:pStyle w:val="TAL"/>
            </w:pPr>
            <w:r w:rsidRPr="0046266F">
              <w:t>B9</w:t>
            </w:r>
          </w:p>
        </w:tc>
        <w:tc>
          <w:tcPr>
            <w:tcW w:w="1134" w:type="dxa"/>
          </w:tcPr>
          <w:p w14:paraId="791FD176" w14:textId="77777777" w:rsidR="00FD4765" w:rsidRPr="0046266F" w:rsidRDefault="00FD4765" w:rsidP="006D7FE5">
            <w:pPr>
              <w:pStyle w:val="TAL"/>
            </w:pPr>
            <w:r w:rsidRPr="0046266F">
              <w:t>B10</w:t>
            </w:r>
          </w:p>
        </w:tc>
        <w:tc>
          <w:tcPr>
            <w:tcW w:w="1134" w:type="dxa"/>
          </w:tcPr>
          <w:p w14:paraId="54B38EE2" w14:textId="77777777" w:rsidR="00FD4765" w:rsidRPr="0046266F" w:rsidRDefault="00FD4765" w:rsidP="006D7FE5">
            <w:pPr>
              <w:pStyle w:val="TAL"/>
            </w:pPr>
            <w:r w:rsidRPr="0046266F">
              <w:t>B11</w:t>
            </w:r>
          </w:p>
        </w:tc>
        <w:tc>
          <w:tcPr>
            <w:tcW w:w="1134" w:type="dxa"/>
          </w:tcPr>
          <w:p w14:paraId="077D470D" w14:textId="77777777" w:rsidR="00FD4765" w:rsidRPr="0046266F" w:rsidRDefault="00FD4765" w:rsidP="006D7FE5">
            <w:pPr>
              <w:pStyle w:val="TAL"/>
              <w:jc w:val="center"/>
            </w:pPr>
            <w:r>
              <w:t>…</w:t>
            </w:r>
          </w:p>
        </w:tc>
        <w:tc>
          <w:tcPr>
            <w:tcW w:w="1134" w:type="dxa"/>
          </w:tcPr>
          <w:p w14:paraId="6C1B741E" w14:textId="77777777" w:rsidR="00FD4765" w:rsidRPr="0046266F" w:rsidRDefault="00FD4765" w:rsidP="006D7FE5">
            <w:pPr>
              <w:pStyle w:val="TAL"/>
            </w:pPr>
            <w:r>
              <w:t>B16</w:t>
            </w:r>
          </w:p>
        </w:tc>
        <w:tc>
          <w:tcPr>
            <w:tcW w:w="1134" w:type="dxa"/>
          </w:tcPr>
          <w:p w14:paraId="74429E27" w14:textId="77777777" w:rsidR="00FD4765" w:rsidRPr="0046266F" w:rsidRDefault="00FD4765" w:rsidP="006D7FE5">
            <w:pPr>
              <w:pStyle w:val="TAL"/>
            </w:pPr>
          </w:p>
        </w:tc>
        <w:tc>
          <w:tcPr>
            <w:tcW w:w="1134" w:type="dxa"/>
          </w:tcPr>
          <w:p w14:paraId="3ABA36BA" w14:textId="77777777" w:rsidR="00FD4765" w:rsidRPr="0046266F" w:rsidRDefault="00FD4765" w:rsidP="006D7FE5">
            <w:pPr>
              <w:pStyle w:val="TAL"/>
            </w:pPr>
          </w:p>
        </w:tc>
        <w:tc>
          <w:tcPr>
            <w:tcW w:w="1134" w:type="dxa"/>
          </w:tcPr>
          <w:p w14:paraId="14D26174" w14:textId="77777777" w:rsidR="00FD4765" w:rsidRPr="0046266F" w:rsidRDefault="00FD4765" w:rsidP="006D7FE5">
            <w:pPr>
              <w:pStyle w:val="TAL"/>
            </w:pPr>
          </w:p>
        </w:tc>
      </w:tr>
      <w:tr w:rsidR="00FD4765" w:rsidRPr="0046266F" w14:paraId="48031AE3" w14:textId="77777777" w:rsidTr="006D7FE5">
        <w:tc>
          <w:tcPr>
            <w:tcW w:w="959" w:type="dxa"/>
          </w:tcPr>
          <w:p w14:paraId="76B620A9" w14:textId="77777777" w:rsidR="00FD4765" w:rsidRPr="0046266F" w:rsidRDefault="00FD4765" w:rsidP="006D7FE5">
            <w:pPr>
              <w:pStyle w:val="TAL"/>
            </w:pPr>
          </w:p>
        </w:tc>
        <w:tc>
          <w:tcPr>
            <w:tcW w:w="1134" w:type="dxa"/>
          </w:tcPr>
          <w:p w14:paraId="440FF3D2" w14:textId="77777777" w:rsidR="00FD4765" w:rsidRPr="0046266F" w:rsidRDefault="00FD4765" w:rsidP="006D7FE5">
            <w:pPr>
              <w:pStyle w:val="TAL"/>
            </w:pPr>
            <w:r w:rsidRPr="0046266F">
              <w:t>xxxx xxxx</w:t>
            </w:r>
          </w:p>
        </w:tc>
        <w:tc>
          <w:tcPr>
            <w:tcW w:w="1134" w:type="dxa"/>
          </w:tcPr>
          <w:p w14:paraId="3309A604" w14:textId="77777777" w:rsidR="00FD4765" w:rsidRPr="0046266F" w:rsidRDefault="00FD4765" w:rsidP="006D7FE5">
            <w:pPr>
              <w:pStyle w:val="TAL"/>
            </w:pPr>
            <w:r w:rsidRPr="0046266F">
              <w:t>xxxx xxxx</w:t>
            </w:r>
          </w:p>
        </w:tc>
        <w:tc>
          <w:tcPr>
            <w:tcW w:w="1134" w:type="dxa"/>
          </w:tcPr>
          <w:p w14:paraId="1432C26B" w14:textId="77777777" w:rsidR="00FD4765" w:rsidRPr="0046266F" w:rsidRDefault="00FD4765" w:rsidP="006D7FE5">
            <w:pPr>
              <w:pStyle w:val="TAL"/>
            </w:pPr>
            <w:r w:rsidRPr="0046266F">
              <w:t>xx</w:t>
            </w:r>
            <w:r>
              <w:t>xx</w:t>
            </w:r>
            <w:r w:rsidRPr="0046266F">
              <w:t> xxxx</w:t>
            </w:r>
          </w:p>
        </w:tc>
        <w:tc>
          <w:tcPr>
            <w:tcW w:w="1134" w:type="dxa"/>
          </w:tcPr>
          <w:p w14:paraId="7A5949FA" w14:textId="77777777" w:rsidR="00FD4765" w:rsidRPr="0046266F" w:rsidRDefault="00FD4765" w:rsidP="006D7FE5">
            <w:pPr>
              <w:pStyle w:val="TAL"/>
            </w:pPr>
          </w:p>
        </w:tc>
        <w:tc>
          <w:tcPr>
            <w:tcW w:w="1134" w:type="dxa"/>
          </w:tcPr>
          <w:p w14:paraId="4E77E41F" w14:textId="77777777" w:rsidR="00FD4765" w:rsidRPr="0046266F" w:rsidRDefault="00FD4765" w:rsidP="006D7FE5">
            <w:pPr>
              <w:pStyle w:val="TAL"/>
            </w:pPr>
            <w:r w:rsidRPr="0046266F">
              <w:t>xx</w:t>
            </w:r>
            <w:r>
              <w:t>xx</w:t>
            </w:r>
            <w:r w:rsidRPr="0046266F">
              <w:t> xxxx</w:t>
            </w:r>
          </w:p>
        </w:tc>
        <w:tc>
          <w:tcPr>
            <w:tcW w:w="1134" w:type="dxa"/>
          </w:tcPr>
          <w:p w14:paraId="68774D1B" w14:textId="77777777" w:rsidR="00FD4765" w:rsidRPr="0046266F" w:rsidRDefault="00FD4765" w:rsidP="006D7FE5">
            <w:pPr>
              <w:pStyle w:val="TAL"/>
            </w:pPr>
          </w:p>
        </w:tc>
        <w:tc>
          <w:tcPr>
            <w:tcW w:w="1134" w:type="dxa"/>
          </w:tcPr>
          <w:p w14:paraId="43D5E877" w14:textId="77777777" w:rsidR="00FD4765" w:rsidRPr="0046266F" w:rsidRDefault="00FD4765" w:rsidP="006D7FE5">
            <w:pPr>
              <w:pStyle w:val="TAL"/>
            </w:pPr>
          </w:p>
        </w:tc>
        <w:tc>
          <w:tcPr>
            <w:tcW w:w="1134" w:type="dxa"/>
          </w:tcPr>
          <w:p w14:paraId="0043E70A" w14:textId="77777777" w:rsidR="00FD4765" w:rsidRPr="0046266F" w:rsidRDefault="00FD4765" w:rsidP="006D7FE5">
            <w:pPr>
              <w:pStyle w:val="TAL"/>
            </w:pPr>
          </w:p>
        </w:tc>
      </w:tr>
    </w:tbl>
    <w:p w14:paraId="3A2B4F68" w14:textId="77777777" w:rsidR="00FD4765" w:rsidRPr="0046266F" w:rsidRDefault="00FD4765" w:rsidP="00FD4765"/>
    <w:p w14:paraId="2A9221F3" w14:textId="77777777" w:rsidR="00FD4765" w:rsidRPr="0046266F" w:rsidRDefault="00FD4765" w:rsidP="00FD4765">
      <w:r w:rsidRPr="0046266F">
        <w:t>The UICC is installed into the Terminal and the UE is set to automatic PLMN selection mode.</w:t>
      </w:r>
    </w:p>
    <w:p w14:paraId="432D2099" w14:textId="7AE56252" w:rsidR="00FD4765" w:rsidRPr="0046266F" w:rsidRDefault="00FD4765" w:rsidP="00FD4765">
      <w:pPr>
        <w:pStyle w:val="Heading5"/>
      </w:pPr>
      <w:r w:rsidRPr="0046266F">
        <w:t>7.3.</w:t>
      </w:r>
      <w:r>
        <w:t>12</w:t>
      </w:r>
      <w:r w:rsidRPr="0046266F">
        <w:t>.4.2</w:t>
      </w:r>
      <w:r w:rsidRPr="0046266F">
        <w:tab/>
        <w:t>Procedure</w:t>
      </w:r>
    </w:p>
    <w:p w14:paraId="354865B3" w14:textId="77777777" w:rsidR="00FD4765" w:rsidRPr="0046266F" w:rsidRDefault="00FD4765" w:rsidP="00FD4765">
      <w:pPr>
        <w:pStyle w:val="B1"/>
      </w:pPr>
      <w:r w:rsidRPr="0046266F">
        <w:t>a)</w:t>
      </w:r>
      <w:r w:rsidRPr="0046266F">
        <w:tab/>
        <w:t>The UE is powered on.</w:t>
      </w:r>
    </w:p>
    <w:p w14:paraId="35724EE2" w14:textId="77777777" w:rsidR="00FD4765" w:rsidRPr="0046266F" w:rsidRDefault="00FD4765" w:rsidP="00FD4765">
      <w:pPr>
        <w:pStyle w:val="B1"/>
      </w:pPr>
      <w:r w:rsidRPr="0046266F">
        <w:t>b)</w:t>
      </w:r>
      <w:r w:rsidRPr="0046266F">
        <w:tab/>
        <w:t xml:space="preserve">After receipt of a </w:t>
      </w:r>
      <w:r w:rsidRPr="0046266F">
        <w:rPr>
          <w:i/>
        </w:rPr>
        <w:t>RRCRequest</w:t>
      </w:r>
      <w:r w:rsidRPr="0046266F">
        <w:t xml:space="preserve"> from the UE on the </w:t>
      </w:r>
      <w:r w:rsidRPr="004C6394">
        <w:t>satellite</w:t>
      </w:r>
      <w:r w:rsidRPr="00DA3FD7">
        <w:t xml:space="preserve"> </w:t>
      </w:r>
      <w:r>
        <w:t>NG-RAN</w:t>
      </w:r>
      <w:r w:rsidRPr="0046266F">
        <w:t xml:space="preserve">-cell related to the BCCH transmitting MCC/MNC </w:t>
      </w:r>
      <w:r w:rsidRPr="00E33330">
        <w:t>254/001, the</w:t>
      </w:r>
      <w:r w:rsidRPr="0046266F">
        <w:t xml:space="preserve"> </w:t>
      </w:r>
      <w:r>
        <w:t xml:space="preserve">SAT-NG-SS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SAT-NG-SS</w:t>
      </w:r>
      <w:r w:rsidRPr="0046266F">
        <w:t>.</w:t>
      </w:r>
    </w:p>
    <w:p w14:paraId="7D48F92F" w14:textId="77777777" w:rsidR="00FD4765" w:rsidRPr="00E33330" w:rsidRDefault="00FD4765" w:rsidP="00FD476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 xml:space="preserve">SAT-NG-SS </w:t>
      </w:r>
      <w:r w:rsidRPr="0046266F">
        <w:t>initiates authentication</w:t>
      </w:r>
      <w:r w:rsidRPr="00E33330">
        <w:t>, starts integrity by using the security procedure and sends REGISTRATION ACCEPT to the UE with:</w:t>
      </w:r>
    </w:p>
    <w:p w14:paraId="738C6C0B" w14:textId="77777777" w:rsidR="00FD4765" w:rsidRPr="00E33330" w:rsidRDefault="00FD4765" w:rsidP="00FD4765">
      <w:pPr>
        <w:pStyle w:val="B2"/>
        <w:rPr>
          <w:lang w:val="fr-FR"/>
        </w:rPr>
      </w:pPr>
      <w:r w:rsidRPr="00E33330">
        <w:tab/>
      </w:r>
      <w:r w:rsidRPr="00E33330">
        <w:rPr>
          <w:lang w:val="fr-FR"/>
        </w:rPr>
        <w:t>TAI (MCC/MNC/TAC):</w:t>
      </w:r>
      <w:r w:rsidRPr="00E33330">
        <w:rPr>
          <w:lang w:val="fr-FR"/>
        </w:rPr>
        <w:tab/>
      </w:r>
      <w:r>
        <w:rPr>
          <w:lang w:val="fr-FR"/>
        </w:rPr>
        <w:t xml:space="preserve"> </w:t>
      </w:r>
      <w:r w:rsidRPr="00E33330">
        <w:rPr>
          <w:lang w:val="fr-FR"/>
        </w:rPr>
        <w:t>254/001/000001</w:t>
      </w:r>
    </w:p>
    <w:p w14:paraId="6D19D875" w14:textId="77777777" w:rsidR="00FD4765" w:rsidRPr="00E33330" w:rsidRDefault="00FD4765" w:rsidP="00FD4765">
      <w:pPr>
        <w:pStyle w:val="B2"/>
        <w:rPr>
          <w:lang w:val="fr-FR"/>
        </w:rPr>
      </w:pPr>
      <w:r w:rsidRPr="00E33330">
        <w:rPr>
          <w:lang w:val="fr-FR"/>
        </w:rPr>
        <w:tab/>
        <w:t>5G-GUTI:</w:t>
      </w:r>
      <w:r>
        <w:rPr>
          <w:lang w:val="fr-FR"/>
        </w:rPr>
        <w:t xml:space="preserve"> </w:t>
      </w:r>
      <w:r w:rsidRPr="00E33330">
        <w:rPr>
          <w:lang w:val="fr-FR"/>
        </w:rPr>
        <w:tab/>
        <w:t>"25400100010266436587"</w:t>
      </w:r>
    </w:p>
    <w:p w14:paraId="1391E117" w14:textId="77777777" w:rsidR="00FD4765" w:rsidRPr="00E33330" w:rsidRDefault="00FD4765" w:rsidP="00FD4765">
      <w:pPr>
        <w:pStyle w:val="B1"/>
      </w:pPr>
      <w:r w:rsidRPr="00E33330">
        <w:t>d)</w:t>
      </w:r>
      <w:r w:rsidRPr="00E33330">
        <w:tab/>
        <w:t xml:space="preserve">After receipt of the REGISTRATION COMPLETE during registration from the UE, the </w:t>
      </w:r>
      <w:r>
        <w:t xml:space="preserve">SAT-NG-SS </w:t>
      </w:r>
      <w:r w:rsidRPr="00E33330">
        <w:t xml:space="preserve">sends </w:t>
      </w:r>
      <w:r w:rsidRPr="00E33330">
        <w:rPr>
          <w:i/>
        </w:rPr>
        <w:t>RRCRelease</w:t>
      </w:r>
      <w:r w:rsidRPr="00E33330">
        <w:t>.</w:t>
      </w:r>
    </w:p>
    <w:p w14:paraId="5E74E813" w14:textId="77777777" w:rsidR="00FD4765" w:rsidRPr="00E33330" w:rsidRDefault="00FD4765" w:rsidP="00FD4765">
      <w:pPr>
        <w:pStyle w:val="B1"/>
      </w:pPr>
      <w:r w:rsidRPr="00E33330">
        <w:t>e)</w:t>
      </w:r>
      <w:r w:rsidRPr="00E33330">
        <w:tab/>
        <w:t>The UE is soft powered down.</w:t>
      </w:r>
    </w:p>
    <w:p w14:paraId="45F80DFF" w14:textId="43D1E8C9" w:rsidR="00FD4765" w:rsidRPr="00E33330" w:rsidRDefault="00FD4765" w:rsidP="00FD4765">
      <w:pPr>
        <w:pStyle w:val="Heading4"/>
      </w:pPr>
      <w:r w:rsidRPr="00E33330">
        <w:t>7.3.</w:t>
      </w:r>
      <w:r>
        <w:t>12</w:t>
      </w:r>
      <w:r w:rsidRPr="00E33330">
        <w:t>.5</w:t>
      </w:r>
      <w:r w:rsidRPr="00E33330">
        <w:tab/>
        <w:t>Acceptance criteria</w:t>
      </w:r>
    </w:p>
    <w:p w14:paraId="583DDB75" w14:textId="77777777" w:rsidR="00FD4765" w:rsidRPr="00E33330" w:rsidRDefault="00FD4765" w:rsidP="00FD4765">
      <w:pPr>
        <w:pStyle w:val="B1"/>
        <w:keepNext/>
        <w:keepLines/>
      </w:pPr>
      <w:r w:rsidRPr="00E33330">
        <w:t xml:space="preserve">1.) After step a) the UE shall send a </w:t>
      </w:r>
      <w:r w:rsidRPr="00E33330">
        <w:rPr>
          <w:i/>
        </w:rPr>
        <w:t>RRCRequest</w:t>
      </w:r>
      <w:r w:rsidRPr="00E33330">
        <w:t xml:space="preserve"> on the </w:t>
      </w:r>
      <w:r w:rsidRPr="004C6394">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E33330">
        <w:t>NG-RAN-cell related to the BCCH transmitting MCC/MNC 254/001</w:t>
      </w:r>
      <w:r>
        <w:t xml:space="preserve"> </w:t>
      </w:r>
      <w:r w:rsidRPr="00E33330">
        <w:t xml:space="preserve">to the </w:t>
      </w:r>
      <w:r>
        <w:t>SAT-NG-SS</w:t>
      </w:r>
      <w:r w:rsidRPr="00E33330">
        <w:t>.</w:t>
      </w:r>
    </w:p>
    <w:p w14:paraId="5818FFF4" w14:textId="77777777" w:rsidR="00FD4765" w:rsidRPr="00E33330" w:rsidRDefault="00FD4765" w:rsidP="00FD4765">
      <w:pPr>
        <w:pStyle w:val="B1"/>
      </w:pPr>
      <w:r w:rsidRPr="00E33330">
        <w:t>2)</w:t>
      </w:r>
      <w:r w:rsidRPr="00E33330">
        <w:tab/>
        <w:t xml:space="preserve">After step b) the terminal shall send REGISTRATION REQUEST to the </w:t>
      </w:r>
      <w:r>
        <w:t>SAT-NG-SS</w:t>
      </w:r>
      <w:r w:rsidRPr="00E33330">
        <w:t>.</w:t>
      </w:r>
    </w:p>
    <w:p w14:paraId="5220156C" w14:textId="77777777" w:rsidR="00FD4765" w:rsidRPr="00E33330" w:rsidRDefault="00FD4765" w:rsidP="00FD4765">
      <w:pPr>
        <w:pStyle w:val="B1"/>
      </w:pPr>
      <w:r w:rsidRPr="00E33330">
        <w:t>3)</w:t>
      </w:r>
      <w:r w:rsidRPr="00E33330">
        <w:tab/>
        <w:t>After step c) the terminal shall respond with REGISTRATION COMPLETE during registration.</w:t>
      </w:r>
    </w:p>
    <w:p w14:paraId="33E2ABA6" w14:textId="77777777" w:rsidR="00FD4765" w:rsidRPr="00E33330" w:rsidRDefault="00FD4765" w:rsidP="00FD4765">
      <w:pPr>
        <w:pStyle w:val="B1"/>
      </w:pPr>
      <w:r w:rsidRPr="00E33330">
        <w:t>4)</w:t>
      </w:r>
      <w:r w:rsidRPr="00E33330">
        <w:tab/>
        <w:t>After step e) the USIM shall contain the following values:</w:t>
      </w:r>
    </w:p>
    <w:p w14:paraId="7262F5D9" w14:textId="77777777" w:rsidR="005634DD" w:rsidRPr="004B0EF7" w:rsidRDefault="005634DD" w:rsidP="005634DD">
      <w:pPr>
        <w:rPr>
          <w:b/>
          <w:bCs/>
        </w:rPr>
      </w:pPr>
      <w:r w:rsidRPr="004B0EF7">
        <w:rPr>
          <w:b/>
          <w:bCs/>
        </w:rPr>
        <w:t>EF</w:t>
      </w:r>
      <w:r w:rsidRPr="004B0EF7">
        <w:rPr>
          <w:b/>
          <w:bCs/>
          <w:sz w:val="24"/>
          <w:vertAlign w:val="subscript"/>
        </w:rPr>
        <w:t>5GS3GPPLOCI</w:t>
      </w:r>
      <w:r w:rsidRPr="004B0EF7">
        <w:rPr>
          <w:b/>
          <w:bCs/>
        </w:rPr>
        <w:t xml:space="preserve"> (5GS 3GPP location information)</w:t>
      </w:r>
    </w:p>
    <w:p w14:paraId="597E6D28" w14:textId="77777777" w:rsidR="005634DD" w:rsidRDefault="005634DD" w:rsidP="005634DD">
      <w:pPr>
        <w:pStyle w:val="EW"/>
        <w:tabs>
          <w:tab w:val="left" w:pos="2835"/>
        </w:tabs>
        <w:spacing w:after="180"/>
        <w:rPr>
          <w:lang w:val="it-IT"/>
        </w:rPr>
      </w:pPr>
      <w:r w:rsidRPr="00E6720E">
        <w:rPr>
          <w:lang w:val="it-IT"/>
        </w:rPr>
        <w:t>Logically:</w:t>
      </w:r>
    </w:p>
    <w:p w14:paraId="622E83F3" w14:textId="4AD8B823" w:rsidR="005634DD" w:rsidRDefault="005634DD" w:rsidP="005634DD">
      <w:pPr>
        <w:pStyle w:val="B2"/>
        <w:spacing w:after="0"/>
      </w:pPr>
      <w:r w:rsidRPr="00E6720E">
        <w:rPr>
          <w:lang w:val="it-IT"/>
        </w:rPr>
        <w:t>5G-GUTI</w:t>
      </w:r>
      <w:r>
        <w:rPr>
          <w:lang w:val="it-IT"/>
        </w:rPr>
        <w:t>:</w:t>
      </w:r>
    </w:p>
    <w:p w14:paraId="2D88FB1D" w14:textId="77777777" w:rsidR="005634DD" w:rsidRDefault="005634DD" w:rsidP="005634D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5</w:t>
      </w:r>
      <w:r w:rsidRPr="00D90416">
        <w:rPr>
          <w:lang w:val="it-IT"/>
        </w:rPr>
        <w:t>4</w:t>
      </w:r>
    </w:p>
    <w:p w14:paraId="7B164858" w14:textId="77777777" w:rsidR="005634DD" w:rsidRDefault="005634DD" w:rsidP="005634D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01</w:t>
      </w:r>
    </w:p>
    <w:p w14:paraId="20E25CBE" w14:textId="77777777" w:rsidR="005634DD" w:rsidRDefault="005634DD" w:rsidP="005634DD">
      <w:pPr>
        <w:pStyle w:val="B2"/>
        <w:spacing w:after="0"/>
        <w:ind w:firstLine="0"/>
        <w:rPr>
          <w:lang w:val="it-IT"/>
        </w:rPr>
      </w:pPr>
      <w:r w:rsidRPr="00D90416">
        <w:rPr>
          <w:lang w:val="it-IT"/>
        </w:rPr>
        <w:t>AMF Region ID:</w:t>
      </w:r>
      <w:r w:rsidRPr="00D90416">
        <w:rPr>
          <w:lang w:val="it-IT"/>
        </w:rPr>
        <w:tab/>
        <w:t>0</w:t>
      </w:r>
    </w:p>
    <w:p w14:paraId="270CB9C5" w14:textId="77777777" w:rsidR="005634DD" w:rsidRDefault="005634DD" w:rsidP="005634D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E3F7EC1" w14:textId="77777777" w:rsidR="005634DD" w:rsidRDefault="005634DD" w:rsidP="005634DD">
      <w:pPr>
        <w:pStyle w:val="B2"/>
        <w:spacing w:after="0"/>
        <w:ind w:firstLine="0"/>
        <w:rPr>
          <w:lang w:val="it-IT"/>
        </w:rPr>
      </w:pPr>
      <w:r w:rsidRPr="00D90416">
        <w:rPr>
          <w:lang w:val="it-IT"/>
        </w:rPr>
        <w:t xml:space="preserve">AMF Pointer: </w:t>
      </w:r>
      <w:r w:rsidRPr="00D90416">
        <w:rPr>
          <w:lang w:val="it-IT"/>
        </w:rPr>
        <w:tab/>
        <w:t>2</w:t>
      </w:r>
    </w:p>
    <w:p w14:paraId="54EE70D4" w14:textId="77777777" w:rsidR="005634DD" w:rsidRDefault="005634DD" w:rsidP="005634D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5A6B5021" w14:textId="2F7E4425" w:rsidR="005634DD" w:rsidRDefault="005634DD" w:rsidP="005634D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5</w:t>
      </w:r>
      <w:r w:rsidRPr="00E6720E">
        <w:rPr>
          <w:lang w:val="it-IT"/>
        </w:rPr>
        <w:t>4</w:t>
      </w:r>
      <w:r>
        <w:rPr>
          <w:lang w:val="it-IT"/>
        </w:rPr>
        <w:t xml:space="preserve"> </w:t>
      </w:r>
      <w:r w:rsidRPr="00E6720E">
        <w:rPr>
          <w:lang w:val="it-IT"/>
        </w:rPr>
        <w:t>0</w:t>
      </w:r>
      <w:r>
        <w:rPr>
          <w:lang w:val="it-IT"/>
        </w:rPr>
        <w:t xml:space="preserve">01 </w:t>
      </w:r>
      <w:r w:rsidRPr="00E6720E">
        <w:rPr>
          <w:lang w:val="it-IT"/>
        </w:rPr>
        <w:t>000001</w:t>
      </w:r>
    </w:p>
    <w:p w14:paraId="61EDD708" w14:textId="77777777" w:rsidR="005634DD" w:rsidRPr="0046266F" w:rsidRDefault="005634DD" w:rsidP="005634D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7C5F2DF6" w14:textId="77777777" w:rsidR="005634DD" w:rsidRPr="0046266F" w:rsidRDefault="005634DD" w:rsidP="005634D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634DD" w:rsidRPr="006D217E" w14:paraId="22D2865B" w14:textId="77777777" w:rsidTr="008C00E8">
        <w:tc>
          <w:tcPr>
            <w:tcW w:w="959" w:type="dxa"/>
          </w:tcPr>
          <w:p w14:paraId="6A733152" w14:textId="1A08F910" w:rsidR="005634DD" w:rsidRPr="004B0EF7" w:rsidRDefault="005634DD"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603819D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B1</w:t>
            </w:r>
          </w:p>
        </w:tc>
        <w:tc>
          <w:tcPr>
            <w:tcW w:w="717" w:type="dxa"/>
          </w:tcPr>
          <w:p w14:paraId="63441B07"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B2</w:t>
            </w:r>
          </w:p>
        </w:tc>
        <w:tc>
          <w:tcPr>
            <w:tcW w:w="717" w:type="dxa"/>
          </w:tcPr>
          <w:p w14:paraId="46CDD82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B3</w:t>
            </w:r>
          </w:p>
        </w:tc>
        <w:tc>
          <w:tcPr>
            <w:tcW w:w="717" w:type="dxa"/>
          </w:tcPr>
          <w:p w14:paraId="61EA0644"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B4</w:t>
            </w:r>
          </w:p>
        </w:tc>
        <w:tc>
          <w:tcPr>
            <w:tcW w:w="717" w:type="dxa"/>
          </w:tcPr>
          <w:p w14:paraId="69FF3E16"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B5</w:t>
            </w:r>
          </w:p>
        </w:tc>
        <w:tc>
          <w:tcPr>
            <w:tcW w:w="717" w:type="dxa"/>
          </w:tcPr>
          <w:p w14:paraId="7FFDB498"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B6</w:t>
            </w:r>
          </w:p>
        </w:tc>
        <w:tc>
          <w:tcPr>
            <w:tcW w:w="717" w:type="dxa"/>
          </w:tcPr>
          <w:p w14:paraId="43062CEB"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B7</w:t>
            </w:r>
          </w:p>
        </w:tc>
        <w:tc>
          <w:tcPr>
            <w:tcW w:w="717" w:type="dxa"/>
          </w:tcPr>
          <w:p w14:paraId="5EF61D65" w14:textId="77777777" w:rsidR="005634DD" w:rsidRPr="006D217E" w:rsidRDefault="005634DD" w:rsidP="008C00E8">
            <w:pPr>
              <w:keepNext/>
              <w:keepLines/>
              <w:spacing w:after="0"/>
              <w:jc w:val="center"/>
              <w:rPr>
                <w:rFonts w:ascii="Arial" w:hAnsi="Arial"/>
                <w:b/>
                <w:sz w:val="18"/>
              </w:rPr>
            </w:pPr>
            <w:r w:rsidRPr="006D217E">
              <w:rPr>
                <w:rFonts w:ascii="Arial" w:hAnsi="Arial"/>
                <w:b/>
                <w:sz w:val="18"/>
              </w:rPr>
              <w:t>B8</w:t>
            </w:r>
          </w:p>
        </w:tc>
      </w:tr>
      <w:tr w:rsidR="005634DD" w:rsidRPr="0008759E" w14:paraId="79F29E13" w14:textId="77777777" w:rsidTr="008C00E8">
        <w:tc>
          <w:tcPr>
            <w:tcW w:w="959" w:type="dxa"/>
            <w:tcBorders>
              <w:bottom w:val="single" w:sz="4" w:space="0" w:color="auto"/>
            </w:tcBorders>
          </w:tcPr>
          <w:p w14:paraId="017922A9" w14:textId="77777777" w:rsidR="005634DD" w:rsidRPr="0008759E" w:rsidRDefault="005634DD" w:rsidP="008C00E8">
            <w:pPr>
              <w:keepNext/>
              <w:keepLines/>
              <w:spacing w:after="0"/>
              <w:rPr>
                <w:rFonts w:ascii="Arial" w:hAnsi="Arial"/>
                <w:sz w:val="18"/>
              </w:rPr>
            </w:pPr>
            <w:r w:rsidRPr="0008759E">
              <w:rPr>
                <w:rFonts w:ascii="Arial" w:hAnsi="Arial"/>
                <w:sz w:val="18"/>
              </w:rPr>
              <w:t>Hex</w:t>
            </w:r>
          </w:p>
        </w:tc>
        <w:tc>
          <w:tcPr>
            <w:tcW w:w="717" w:type="dxa"/>
          </w:tcPr>
          <w:p w14:paraId="1F335974"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FFB897E" w14:textId="77777777" w:rsidR="005634DD" w:rsidRPr="0008759E" w:rsidRDefault="005634DD" w:rsidP="008C00E8">
            <w:pPr>
              <w:keepNext/>
              <w:keepLines/>
              <w:spacing w:after="0"/>
              <w:jc w:val="center"/>
              <w:rPr>
                <w:rFonts w:ascii="Arial" w:hAnsi="Arial"/>
                <w:sz w:val="18"/>
              </w:rPr>
            </w:pPr>
            <w:r>
              <w:rPr>
                <w:rFonts w:ascii="Arial" w:hAnsi="Arial"/>
                <w:sz w:val="18"/>
              </w:rPr>
              <w:t>0B</w:t>
            </w:r>
          </w:p>
        </w:tc>
        <w:tc>
          <w:tcPr>
            <w:tcW w:w="717" w:type="dxa"/>
          </w:tcPr>
          <w:p w14:paraId="3FD6574A" w14:textId="77777777" w:rsidR="005634DD" w:rsidRPr="0008759E" w:rsidRDefault="005634DD" w:rsidP="008C00E8">
            <w:pPr>
              <w:keepNext/>
              <w:keepLines/>
              <w:spacing w:after="0"/>
              <w:jc w:val="center"/>
              <w:rPr>
                <w:rFonts w:ascii="Arial" w:hAnsi="Arial"/>
                <w:sz w:val="18"/>
              </w:rPr>
            </w:pPr>
            <w:r>
              <w:rPr>
                <w:rFonts w:ascii="Arial" w:hAnsi="Arial"/>
                <w:sz w:val="18"/>
              </w:rPr>
              <w:t>F2</w:t>
            </w:r>
          </w:p>
        </w:tc>
        <w:tc>
          <w:tcPr>
            <w:tcW w:w="717" w:type="dxa"/>
          </w:tcPr>
          <w:p w14:paraId="1CDF9008" w14:textId="77777777" w:rsidR="005634DD" w:rsidRPr="0008759E" w:rsidRDefault="005634DD" w:rsidP="008C00E8">
            <w:pPr>
              <w:keepNext/>
              <w:keepLines/>
              <w:spacing w:after="0"/>
              <w:jc w:val="center"/>
              <w:rPr>
                <w:rFonts w:ascii="Arial" w:hAnsi="Arial"/>
                <w:sz w:val="18"/>
              </w:rPr>
            </w:pPr>
            <w:r>
              <w:rPr>
                <w:rFonts w:ascii="Arial" w:hAnsi="Arial"/>
                <w:sz w:val="18"/>
              </w:rPr>
              <w:t>52</w:t>
            </w:r>
          </w:p>
        </w:tc>
        <w:tc>
          <w:tcPr>
            <w:tcW w:w="717" w:type="dxa"/>
          </w:tcPr>
          <w:p w14:paraId="47A5527B" w14:textId="77777777" w:rsidR="005634DD" w:rsidRPr="0008759E" w:rsidRDefault="005634DD" w:rsidP="008C00E8">
            <w:pPr>
              <w:keepNext/>
              <w:keepLines/>
              <w:spacing w:after="0"/>
              <w:jc w:val="center"/>
              <w:rPr>
                <w:rFonts w:ascii="Arial" w:hAnsi="Arial"/>
                <w:sz w:val="18"/>
              </w:rPr>
            </w:pPr>
            <w:r>
              <w:rPr>
                <w:rFonts w:ascii="Arial" w:hAnsi="Arial"/>
                <w:sz w:val="18"/>
              </w:rPr>
              <w:t>14</w:t>
            </w:r>
          </w:p>
        </w:tc>
        <w:tc>
          <w:tcPr>
            <w:tcW w:w="717" w:type="dxa"/>
          </w:tcPr>
          <w:p w14:paraId="2C5A0EC7"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15F5B6D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0E73578E" w14:textId="77777777" w:rsidR="005634DD" w:rsidRPr="0008759E" w:rsidRDefault="005634DD" w:rsidP="008C00E8">
            <w:pPr>
              <w:keepNext/>
              <w:keepLines/>
              <w:spacing w:after="0"/>
              <w:jc w:val="center"/>
              <w:rPr>
                <w:rFonts w:ascii="Arial" w:hAnsi="Arial"/>
                <w:sz w:val="18"/>
              </w:rPr>
            </w:pPr>
            <w:r w:rsidRPr="00C75289">
              <w:rPr>
                <w:rFonts w:ascii="Arial" w:hAnsi="Arial"/>
                <w:sz w:val="18"/>
              </w:rPr>
              <w:t>01</w:t>
            </w:r>
          </w:p>
        </w:tc>
      </w:tr>
      <w:tr w:rsidR="005634DD" w:rsidRPr="00C75289" w14:paraId="74F6CDC6" w14:textId="77777777" w:rsidTr="008C00E8">
        <w:tc>
          <w:tcPr>
            <w:tcW w:w="959" w:type="dxa"/>
            <w:tcBorders>
              <w:top w:val="single" w:sz="4" w:space="0" w:color="auto"/>
              <w:left w:val="nil"/>
              <w:bottom w:val="nil"/>
              <w:right w:val="single" w:sz="4" w:space="0" w:color="auto"/>
            </w:tcBorders>
          </w:tcPr>
          <w:p w14:paraId="6BA747A5"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0B7471D1" w14:textId="77777777" w:rsidR="005634DD" w:rsidRDefault="005634DD" w:rsidP="008C00E8">
            <w:pPr>
              <w:keepNext/>
              <w:keepLines/>
              <w:spacing w:after="0"/>
              <w:jc w:val="center"/>
              <w:rPr>
                <w:rFonts w:ascii="Arial" w:hAnsi="Arial"/>
                <w:sz w:val="18"/>
              </w:rPr>
            </w:pPr>
            <w:r w:rsidRPr="009B018C">
              <w:rPr>
                <w:rFonts w:ascii="Arial" w:hAnsi="Arial"/>
                <w:b/>
                <w:sz w:val="18"/>
              </w:rPr>
              <w:t>B9</w:t>
            </w:r>
          </w:p>
        </w:tc>
        <w:tc>
          <w:tcPr>
            <w:tcW w:w="717" w:type="dxa"/>
          </w:tcPr>
          <w:p w14:paraId="0D3F0F8F" w14:textId="77777777" w:rsidR="005634DD" w:rsidRPr="00892D4D" w:rsidRDefault="005634DD" w:rsidP="008C00E8">
            <w:pPr>
              <w:keepNext/>
              <w:keepLines/>
              <w:spacing w:after="0"/>
              <w:jc w:val="center"/>
              <w:rPr>
                <w:rFonts w:ascii="Arial" w:hAnsi="Arial"/>
                <w:sz w:val="18"/>
              </w:rPr>
            </w:pPr>
            <w:r w:rsidRPr="009B018C">
              <w:rPr>
                <w:rFonts w:ascii="Arial" w:hAnsi="Arial"/>
                <w:b/>
                <w:sz w:val="18"/>
              </w:rPr>
              <w:t>B10</w:t>
            </w:r>
          </w:p>
        </w:tc>
        <w:tc>
          <w:tcPr>
            <w:tcW w:w="717" w:type="dxa"/>
          </w:tcPr>
          <w:p w14:paraId="47449001" w14:textId="77777777" w:rsidR="005634DD" w:rsidRDefault="005634DD" w:rsidP="008C00E8">
            <w:pPr>
              <w:keepNext/>
              <w:keepLines/>
              <w:spacing w:after="0"/>
              <w:jc w:val="center"/>
              <w:rPr>
                <w:rFonts w:ascii="Arial" w:hAnsi="Arial"/>
                <w:sz w:val="18"/>
              </w:rPr>
            </w:pPr>
            <w:r w:rsidRPr="009B018C">
              <w:rPr>
                <w:rFonts w:ascii="Arial" w:hAnsi="Arial"/>
                <w:b/>
                <w:sz w:val="18"/>
              </w:rPr>
              <w:t>B11</w:t>
            </w:r>
          </w:p>
        </w:tc>
        <w:tc>
          <w:tcPr>
            <w:tcW w:w="717" w:type="dxa"/>
          </w:tcPr>
          <w:p w14:paraId="2C5552E7" w14:textId="77777777" w:rsidR="005634DD" w:rsidRDefault="005634DD" w:rsidP="008C00E8">
            <w:pPr>
              <w:keepNext/>
              <w:keepLines/>
              <w:spacing w:after="0"/>
              <w:jc w:val="center"/>
              <w:rPr>
                <w:rFonts w:ascii="Arial" w:hAnsi="Arial"/>
                <w:sz w:val="18"/>
              </w:rPr>
            </w:pPr>
            <w:r w:rsidRPr="009B018C">
              <w:rPr>
                <w:rFonts w:ascii="Arial" w:hAnsi="Arial"/>
                <w:b/>
                <w:sz w:val="18"/>
              </w:rPr>
              <w:t>B12</w:t>
            </w:r>
          </w:p>
        </w:tc>
        <w:tc>
          <w:tcPr>
            <w:tcW w:w="717" w:type="dxa"/>
          </w:tcPr>
          <w:p w14:paraId="605A27E8" w14:textId="77777777" w:rsidR="005634DD" w:rsidRDefault="005634DD" w:rsidP="008C00E8">
            <w:pPr>
              <w:keepNext/>
              <w:keepLines/>
              <w:spacing w:after="0"/>
              <w:jc w:val="center"/>
              <w:rPr>
                <w:rFonts w:ascii="Arial" w:hAnsi="Arial"/>
                <w:sz w:val="18"/>
              </w:rPr>
            </w:pPr>
            <w:r w:rsidRPr="009B018C">
              <w:rPr>
                <w:rFonts w:ascii="Arial" w:hAnsi="Arial"/>
                <w:b/>
                <w:sz w:val="18"/>
              </w:rPr>
              <w:t>B13</w:t>
            </w:r>
          </w:p>
        </w:tc>
        <w:tc>
          <w:tcPr>
            <w:tcW w:w="717" w:type="dxa"/>
          </w:tcPr>
          <w:p w14:paraId="7DB9CDC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B14</w:t>
            </w:r>
          </w:p>
        </w:tc>
        <w:tc>
          <w:tcPr>
            <w:tcW w:w="717" w:type="dxa"/>
          </w:tcPr>
          <w:p w14:paraId="5C17B3EA" w14:textId="77777777" w:rsidR="005634DD" w:rsidRDefault="005634DD" w:rsidP="008C00E8">
            <w:pPr>
              <w:keepNext/>
              <w:keepLines/>
              <w:spacing w:after="0"/>
              <w:jc w:val="center"/>
              <w:rPr>
                <w:rFonts w:ascii="Arial" w:hAnsi="Arial"/>
                <w:sz w:val="18"/>
              </w:rPr>
            </w:pPr>
            <w:r w:rsidRPr="009B018C">
              <w:rPr>
                <w:rFonts w:ascii="Arial" w:hAnsi="Arial"/>
                <w:b/>
                <w:sz w:val="18"/>
              </w:rPr>
              <w:t>B15</w:t>
            </w:r>
          </w:p>
        </w:tc>
        <w:tc>
          <w:tcPr>
            <w:tcW w:w="717" w:type="dxa"/>
          </w:tcPr>
          <w:p w14:paraId="145DFE70"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B16</w:t>
            </w:r>
          </w:p>
        </w:tc>
      </w:tr>
      <w:tr w:rsidR="005634DD" w:rsidRPr="00C75289" w14:paraId="338A95D1" w14:textId="77777777" w:rsidTr="008C00E8">
        <w:tc>
          <w:tcPr>
            <w:tcW w:w="959" w:type="dxa"/>
            <w:tcBorders>
              <w:top w:val="nil"/>
              <w:left w:val="nil"/>
              <w:bottom w:val="nil"/>
              <w:right w:val="single" w:sz="4" w:space="0" w:color="auto"/>
            </w:tcBorders>
          </w:tcPr>
          <w:p w14:paraId="3B4122E2"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4CE41EFA" w14:textId="77777777" w:rsidR="005634DD" w:rsidRDefault="005634DD" w:rsidP="008C00E8">
            <w:pPr>
              <w:keepNext/>
              <w:keepLines/>
              <w:spacing w:after="0"/>
              <w:jc w:val="center"/>
              <w:rPr>
                <w:rFonts w:ascii="Arial" w:hAnsi="Arial"/>
                <w:sz w:val="18"/>
              </w:rPr>
            </w:pPr>
            <w:r>
              <w:rPr>
                <w:rFonts w:ascii="Arial" w:hAnsi="Arial"/>
                <w:sz w:val="18"/>
              </w:rPr>
              <w:t>02</w:t>
            </w:r>
          </w:p>
        </w:tc>
        <w:tc>
          <w:tcPr>
            <w:tcW w:w="717" w:type="dxa"/>
          </w:tcPr>
          <w:p w14:paraId="668545B8" w14:textId="77777777" w:rsidR="005634DD" w:rsidRPr="00892D4D" w:rsidRDefault="005634DD" w:rsidP="008C00E8">
            <w:pPr>
              <w:keepNext/>
              <w:keepLines/>
              <w:spacing w:after="0"/>
              <w:jc w:val="center"/>
              <w:rPr>
                <w:rFonts w:ascii="Arial" w:hAnsi="Arial"/>
                <w:sz w:val="18"/>
              </w:rPr>
            </w:pPr>
            <w:r w:rsidRPr="00C75289">
              <w:rPr>
                <w:rFonts w:ascii="Arial" w:hAnsi="Arial"/>
                <w:sz w:val="18"/>
              </w:rPr>
              <w:t>66</w:t>
            </w:r>
          </w:p>
        </w:tc>
        <w:tc>
          <w:tcPr>
            <w:tcW w:w="717" w:type="dxa"/>
          </w:tcPr>
          <w:p w14:paraId="21D08913" w14:textId="77777777" w:rsidR="005634DD" w:rsidRDefault="005634DD" w:rsidP="008C00E8">
            <w:pPr>
              <w:keepNext/>
              <w:keepLines/>
              <w:spacing w:after="0"/>
              <w:jc w:val="center"/>
              <w:rPr>
                <w:rFonts w:ascii="Arial" w:hAnsi="Arial"/>
                <w:sz w:val="18"/>
              </w:rPr>
            </w:pPr>
            <w:r>
              <w:rPr>
                <w:rFonts w:ascii="Arial" w:hAnsi="Arial"/>
                <w:sz w:val="18"/>
              </w:rPr>
              <w:t>43</w:t>
            </w:r>
          </w:p>
        </w:tc>
        <w:tc>
          <w:tcPr>
            <w:tcW w:w="717" w:type="dxa"/>
          </w:tcPr>
          <w:p w14:paraId="58276096" w14:textId="77777777" w:rsidR="005634DD" w:rsidRDefault="005634DD" w:rsidP="008C00E8">
            <w:pPr>
              <w:keepNext/>
              <w:keepLines/>
              <w:spacing w:after="0"/>
              <w:jc w:val="center"/>
              <w:rPr>
                <w:rFonts w:ascii="Arial" w:hAnsi="Arial"/>
                <w:sz w:val="18"/>
              </w:rPr>
            </w:pPr>
            <w:r>
              <w:rPr>
                <w:rFonts w:ascii="Arial" w:hAnsi="Arial"/>
                <w:sz w:val="18"/>
              </w:rPr>
              <w:t>65</w:t>
            </w:r>
          </w:p>
        </w:tc>
        <w:tc>
          <w:tcPr>
            <w:tcW w:w="717" w:type="dxa"/>
          </w:tcPr>
          <w:p w14:paraId="79B14DA7" w14:textId="77777777" w:rsidR="005634DD" w:rsidRDefault="005634DD" w:rsidP="008C00E8">
            <w:pPr>
              <w:keepNext/>
              <w:keepLines/>
              <w:spacing w:after="0"/>
              <w:jc w:val="center"/>
              <w:rPr>
                <w:rFonts w:ascii="Arial" w:hAnsi="Arial"/>
                <w:sz w:val="18"/>
              </w:rPr>
            </w:pPr>
            <w:r>
              <w:rPr>
                <w:rFonts w:ascii="Arial" w:hAnsi="Arial"/>
                <w:sz w:val="18"/>
              </w:rPr>
              <w:t>87</w:t>
            </w:r>
          </w:p>
        </w:tc>
        <w:tc>
          <w:tcPr>
            <w:tcW w:w="717" w:type="dxa"/>
          </w:tcPr>
          <w:p w14:paraId="21FD06D7" w14:textId="77777777" w:rsidR="005634DD" w:rsidRPr="00C75289" w:rsidRDefault="005634DD" w:rsidP="008C00E8">
            <w:pPr>
              <w:keepNext/>
              <w:keepLines/>
              <w:spacing w:after="0"/>
              <w:jc w:val="center"/>
              <w:rPr>
                <w:rFonts w:ascii="Arial" w:hAnsi="Arial"/>
                <w:sz w:val="18"/>
              </w:rPr>
            </w:pPr>
            <w:r>
              <w:rPr>
                <w:rFonts w:ascii="Arial" w:hAnsi="Arial"/>
                <w:sz w:val="18"/>
              </w:rPr>
              <w:t>52</w:t>
            </w:r>
          </w:p>
        </w:tc>
        <w:tc>
          <w:tcPr>
            <w:tcW w:w="717" w:type="dxa"/>
          </w:tcPr>
          <w:p w14:paraId="02FC33A9" w14:textId="77777777" w:rsidR="005634DD" w:rsidRDefault="005634DD" w:rsidP="008C00E8">
            <w:pPr>
              <w:keepNext/>
              <w:keepLines/>
              <w:spacing w:after="0"/>
              <w:jc w:val="center"/>
              <w:rPr>
                <w:rFonts w:ascii="Arial" w:hAnsi="Arial"/>
                <w:sz w:val="18"/>
              </w:rPr>
            </w:pPr>
            <w:r>
              <w:rPr>
                <w:rFonts w:ascii="Arial" w:hAnsi="Arial"/>
                <w:sz w:val="18"/>
              </w:rPr>
              <w:t>14</w:t>
            </w:r>
          </w:p>
        </w:tc>
        <w:tc>
          <w:tcPr>
            <w:tcW w:w="717" w:type="dxa"/>
          </w:tcPr>
          <w:p w14:paraId="20568DCC" w14:textId="77777777" w:rsidR="005634DD" w:rsidRPr="00C75289" w:rsidRDefault="005634DD" w:rsidP="008C00E8">
            <w:pPr>
              <w:keepNext/>
              <w:keepLines/>
              <w:spacing w:after="0"/>
              <w:jc w:val="center"/>
              <w:rPr>
                <w:rFonts w:ascii="Arial" w:hAnsi="Arial"/>
                <w:sz w:val="18"/>
              </w:rPr>
            </w:pPr>
            <w:r>
              <w:rPr>
                <w:rFonts w:ascii="Arial" w:hAnsi="Arial"/>
                <w:sz w:val="18"/>
              </w:rPr>
              <w:t>00</w:t>
            </w:r>
          </w:p>
        </w:tc>
      </w:tr>
      <w:tr w:rsidR="005634DD" w:rsidRPr="00C75289" w14:paraId="532A9AF1" w14:textId="77777777" w:rsidTr="008C00E8">
        <w:trPr>
          <w:gridAfter w:val="4"/>
          <w:wAfter w:w="2868" w:type="dxa"/>
        </w:trPr>
        <w:tc>
          <w:tcPr>
            <w:tcW w:w="959" w:type="dxa"/>
            <w:tcBorders>
              <w:top w:val="nil"/>
              <w:left w:val="nil"/>
              <w:bottom w:val="nil"/>
              <w:right w:val="single" w:sz="4" w:space="0" w:color="auto"/>
            </w:tcBorders>
          </w:tcPr>
          <w:p w14:paraId="66A24113"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79A7610C" w14:textId="77777777" w:rsidR="005634DD" w:rsidRDefault="005634DD" w:rsidP="008C00E8">
            <w:pPr>
              <w:keepNext/>
              <w:keepLines/>
              <w:spacing w:after="0"/>
              <w:jc w:val="center"/>
              <w:rPr>
                <w:rFonts w:ascii="Arial" w:hAnsi="Arial"/>
                <w:sz w:val="18"/>
              </w:rPr>
            </w:pPr>
            <w:r w:rsidRPr="009B018C">
              <w:rPr>
                <w:rFonts w:ascii="Arial" w:hAnsi="Arial"/>
                <w:b/>
                <w:sz w:val="18"/>
              </w:rPr>
              <w:t>B17</w:t>
            </w:r>
          </w:p>
        </w:tc>
        <w:tc>
          <w:tcPr>
            <w:tcW w:w="717" w:type="dxa"/>
          </w:tcPr>
          <w:p w14:paraId="2542FFD3" w14:textId="77777777" w:rsidR="005634DD" w:rsidRPr="00C75289" w:rsidRDefault="005634DD" w:rsidP="008C00E8">
            <w:pPr>
              <w:keepNext/>
              <w:keepLines/>
              <w:spacing w:after="0"/>
              <w:jc w:val="center"/>
              <w:rPr>
                <w:rFonts w:ascii="Arial" w:hAnsi="Arial"/>
                <w:sz w:val="18"/>
              </w:rPr>
            </w:pPr>
            <w:r w:rsidRPr="009B018C">
              <w:rPr>
                <w:rFonts w:ascii="Arial" w:hAnsi="Arial"/>
                <w:b/>
                <w:sz w:val="18"/>
              </w:rPr>
              <w:t>B18</w:t>
            </w:r>
          </w:p>
        </w:tc>
        <w:tc>
          <w:tcPr>
            <w:tcW w:w="717" w:type="dxa"/>
          </w:tcPr>
          <w:p w14:paraId="165CFBE0" w14:textId="77777777" w:rsidR="005634DD" w:rsidRDefault="005634DD" w:rsidP="008C00E8">
            <w:pPr>
              <w:keepNext/>
              <w:keepLines/>
              <w:spacing w:after="0"/>
              <w:jc w:val="center"/>
              <w:rPr>
                <w:rFonts w:ascii="Arial" w:hAnsi="Arial"/>
                <w:sz w:val="18"/>
              </w:rPr>
            </w:pPr>
            <w:r w:rsidRPr="009B018C">
              <w:rPr>
                <w:rFonts w:ascii="Arial" w:hAnsi="Arial"/>
                <w:b/>
                <w:sz w:val="18"/>
              </w:rPr>
              <w:t>B19</w:t>
            </w:r>
          </w:p>
        </w:tc>
        <w:tc>
          <w:tcPr>
            <w:tcW w:w="717" w:type="dxa"/>
          </w:tcPr>
          <w:p w14:paraId="08377906" w14:textId="77777777" w:rsidR="005634DD" w:rsidRDefault="005634DD" w:rsidP="008C00E8">
            <w:pPr>
              <w:keepNext/>
              <w:keepLines/>
              <w:spacing w:after="0"/>
              <w:jc w:val="center"/>
              <w:rPr>
                <w:rFonts w:ascii="Arial" w:hAnsi="Arial"/>
                <w:sz w:val="18"/>
              </w:rPr>
            </w:pPr>
            <w:r w:rsidRPr="009B018C">
              <w:rPr>
                <w:rFonts w:ascii="Arial" w:hAnsi="Arial"/>
                <w:b/>
                <w:sz w:val="18"/>
              </w:rPr>
              <w:t>B20</w:t>
            </w:r>
          </w:p>
        </w:tc>
      </w:tr>
      <w:tr w:rsidR="005634DD" w:rsidRPr="0008759E" w14:paraId="35768FFC" w14:textId="77777777" w:rsidTr="008C00E8">
        <w:trPr>
          <w:gridAfter w:val="4"/>
          <w:wAfter w:w="2868" w:type="dxa"/>
        </w:trPr>
        <w:tc>
          <w:tcPr>
            <w:tcW w:w="959" w:type="dxa"/>
            <w:tcBorders>
              <w:top w:val="nil"/>
              <w:left w:val="nil"/>
              <w:bottom w:val="nil"/>
              <w:right w:val="single" w:sz="4" w:space="0" w:color="auto"/>
            </w:tcBorders>
          </w:tcPr>
          <w:p w14:paraId="2486FF7F" w14:textId="77777777" w:rsidR="005634DD" w:rsidRPr="0008759E" w:rsidRDefault="005634DD" w:rsidP="008C00E8">
            <w:pPr>
              <w:keepNext/>
              <w:keepLines/>
              <w:spacing w:after="0"/>
              <w:rPr>
                <w:rFonts w:ascii="Arial" w:hAnsi="Arial"/>
                <w:sz w:val="18"/>
              </w:rPr>
            </w:pPr>
          </w:p>
        </w:tc>
        <w:tc>
          <w:tcPr>
            <w:tcW w:w="717" w:type="dxa"/>
            <w:tcBorders>
              <w:left w:val="single" w:sz="4" w:space="0" w:color="auto"/>
            </w:tcBorders>
          </w:tcPr>
          <w:p w14:paraId="6A046CD9" w14:textId="77777777" w:rsidR="005634DD" w:rsidRDefault="005634DD" w:rsidP="008C00E8">
            <w:pPr>
              <w:keepNext/>
              <w:keepLines/>
              <w:spacing w:after="0"/>
              <w:jc w:val="center"/>
              <w:rPr>
                <w:rFonts w:ascii="Arial" w:hAnsi="Arial"/>
                <w:sz w:val="18"/>
              </w:rPr>
            </w:pPr>
            <w:r>
              <w:rPr>
                <w:rFonts w:ascii="Arial" w:hAnsi="Arial"/>
                <w:sz w:val="18"/>
              </w:rPr>
              <w:t>00</w:t>
            </w:r>
          </w:p>
        </w:tc>
        <w:tc>
          <w:tcPr>
            <w:tcW w:w="717" w:type="dxa"/>
          </w:tcPr>
          <w:p w14:paraId="46D0A623" w14:textId="77777777" w:rsidR="005634DD" w:rsidRPr="0008759E" w:rsidRDefault="005634DD" w:rsidP="008C00E8">
            <w:pPr>
              <w:keepNext/>
              <w:keepLines/>
              <w:spacing w:after="0"/>
              <w:jc w:val="center"/>
              <w:rPr>
                <w:rFonts w:ascii="Arial" w:hAnsi="Arial"/>
                <w:sz w:val="18"/>
              </w:rPr>
            </w:pPr>
            <w:r>
              <w:rPr>
                <w:rFonts w:ascii="Arial" w:hAnsi="Arial"/>
                <w:sz w:val="18"/>
              </w:rPr>
              <w:t>00</w:t>
            </w:r>
          </w:p>
        </w:tc>
        <w:tc>
          <w:tcPr>
            <w:tcW w:w="717" w:type="dxa"/>
          </w:tcPr>
          <w:p w14:paraId="4D82565E" w14:textId="77777777" w:rsidR="005634DD" w:rsidRPr="0008759E" w:rsidRDefault="005634DD" w:rsidP="008C00E8">
            <w:pPr>
              <w:keepNext/>
              <w:keepLines/>
              <w:spacing w:after="0"/>
              <w:jc w:val="center"/>
              <w:rPr>
                <w:rFonts w:ascii="Arial" w:hAnsi="Arial"/>
                <w:sz w:val="18"/>
              </w:rPr>
            </w:pPr>
            <w:r>
              <w:rPr>
                <w:rFonts w:ascii="Arial" w:hAnsi="Arial"/>
                <w:sz w:val="18"/>
              </w:rPr>
              <w:t>01</w:t>
            </w:r>
          </w:p>
        </w:tc>
        <w:tc>
          <w:tcPr>
            <w:tcW w:w="717" w:type="dxa"/>
          </w:tcPr>
          <w:p w14:paraId="1C384332" w14:textId="77777777" w:rsidR="005634DD" w:rsidRPr="0008759E" w:rsidRDefault="005634DD" w:rsidP="008C00E8">
            <w:pPr>
              <w:keepNext/>
              <w:keepLines/>
              <w:spacing w:after="0"/>
              <w:jc w:val="center"/>
              <w:rPr>
                <w:rFonts w:ascii="Arial" w:hAnsi="Arial"/>
                <w:sz w:val="18"/>
              </w:rPr>
            </w:pPr>
            <w:r>
              <w:rPr>
                <w:rFonts w:ascii="Arial" w:hAnsi="Arial"/>
                <w:sz w:val="18"/>
              </w:rPr>
              <w:t>00</w:t>
            </w:r>
          </w:p>
        </w:tc>
      </w:tr>
    </w:tbl>
    <w:p w14:paraId="207E8094" w14:textId="37F1AD20" w:rsidR="005634DD" w:rsidRPr="00D90416" w:rsidRDefault="005634DD" w:rsidP="005634DD">
      <w:pPr>
        <w:rPr>
          <w:lang w:eastAsia="de-DE"/>
        </w:rPr>
      </w:pPr>
    </w:p>
    <w:p w14:paraId="08E84E42" w14:textId="2F98B954" w:rsidR="00FD4765" w:rsidRPr="0046266F" w:rsidRDefault="00FD4765" w:rsidP="00FD4765">
      <w:pPr>
        <w:pStyle w:val="Heading3"/>
      </w:pPr>
      <w:r w:rsidRPr="00E33330">
        <w:t>7.3.</w:t>
      </w:r>
      <w:r>
        <w:t>13</w:t>
      </w:r>
      <w:r w:rsidRPr="0046266F">
        <w:tab/>
        <w:t xml:space="preserve">UE recognising the priority order of the User controlled PLMN selector over the Operator controlled PLMN selector list – </w:t>
      </w:r>
      <w:r>
        <w:t>satellite NG-</w:t>
      </w:r>
      <w:r w:rsidRPr="0046266F">
        <w:t>RAN</w:t>
      </w:r>
    </w:p>
    <w:p w14:paraId="530EEF8D" w14:textId="2166CB89" w:rsidR="00FD4765" w:rsidRPr="0046266F" w:rsidRDefault="00FD4765" w:rsidP="00FD4765">
      <w:pPr>
        <w:pStyle w:val="Heading4"/>
      </w:pPr>
      <w:r w:rsidRPr="0046266F">
        <w:t>7.3.</w:t>
      </w:r>
      <w:r>
        <w:t>13</w:t>
      </w:r>
      <w:r w:rsidRPr="0046266F">
        <w:t>.1</w:t>
      </w:r>
      <w:r w:rsidRPr="0046266F">
        <w:tab/>
        <w:t>Definition and applicability</w:t>
      </w:r>
    </w:p>
    <w:p w14:paraId="7F08C930" w14:textId="77777777" w:rsidR="00FD4765" w:rsidRPr="0046266F" w:rsidRDefault="00FD4765" w:rsidP="00FD4765">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0F1B35E5" w14:textId="6A88C571" w:rsidR="00FD4765" w:rsidRPr="0046266F" w:rsidRDefault="00FD4765" w:rsidP="00FD4765">
      <w:pPr>
        <w:pStyle w:val="Heading4"/>
      </w:pPr>
      <w:r w:rsidRPr="0046266F">
        <w:t>7.3.</w:t>
      </w:r>
      <w:r>
        <w:t>13</w:t>
      </w:r>
      <w:r w:rsidRPr="0046266F">
        <w:t>.2</w:t>
      </w:r>
      <w:r w:rsidRPr="0046266F">
        <w:tab/>
        <w:t>Conformance requirement</w:t>
      </w:r>
    </w:p>
    <w:p w14:paraId="21EF449F" w14:textId="77777777" w:rsidR="00FD4765" w:rsidRPr="0046266F" w:rsidRDefault="00FD4765" w:rsidP="00FD4765">
      <w:r w:rsidRPr="0046266F">
        <w:t>When registering onto a VPLMN the UE shall take into account the priority of UPLMNs first before the OPLMNs in the preferred list on the USIM.</w:t>
      </w:r>
    </w:p>
    <w:p w14:paraId="7328449A" w14:textId="77777777" w:rsidR="00FD4765" w:rsidRPr="0046266F" w:rsidRDefault="00FD4765" w:rsidP="00FD4765">
      <w:pPr>
        <w:pStyle w:val="B1"/>
      </w:pPr>
      <w:r w:rsidRPr="0046266F">
        <w:t>-</w:t>
      </w:r>
      <w:r w:rsidRPr="0046266F">
        <w:tab/>
        <w:t>TS 22.011 [6], clause 3.2.2.2;</w:t>
      </w:r>
    </w:p>
    <w:p w14:paraId="6ADCB4AA" w14:textId="77777777" w:rsidR="00FD4765" w:rsidRPr="0046266F" w:rsidRDefault="00FD4765" w:rsidP="00FD4765">
      <w:pPr>
        <w:pStyle w:val="B1"/>
      </w:pPr>
      <w:r w:rsidRPr="0046266F">
        <w:t>-</w:t>
      </w:r>
      <w:r w:rsidRPr="0046266F">
        <w:tab/>
        <w:t>TS 31.102 [4], clauses 4.2.5, 4.2.53 and 5.1.1.2.</w:t>
      </w:r>
    </w:p>
    <w:p w14:paraId="300BCD2D" w14:textId="7F895436" w:rsidR="00FD4765" w:rsidRPr="0046266F" w:rsidRDefault="00FD4765" w:rsidP="00FD4765">
      <w:pPr>
        <w:pStyle w:val="Heading4"/>
      </w:pPr>
      <w:r w:rsidRPr="0046266F">
        <w:t>7.3.</w:t>
      </w:r>
      <w:r>
        <w:t>13</w:t>
      </w:r>
      <w:r w:rsidRPr="0046266F">
        <w:t>.3</w:t>
      </w:r>
      <w:r w:rsidRPr="0046266F">
        <w:tab/>
        <w:t>Test purpose</w:t>
      </w:r>
    </w:p>
    <w:p w14:paraId="4FCB1515" w14:textId="77777777" w:rsidR="00FD4765" w:rsidRPr="0046266F" w:rsidRDefault="00FD4765" w:rsidP="00FD4765">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r>
      <w:r>
        <w:t>satellite NG-RAN</w:t>
      </w:r>
      <w:r w:rsidRPr="0046266F">
        <w:t xml:space="preserve"> has to be handled correctly by the UE.</w:t>
      </w:r>
    </w:p>
    <w:p w14:paraId="3CF4A963" w14:textId="49BC200A" w:rsidR="00FD4765" w:rsidRPr="0046266F" w:rsidRDefault="00FD4765" w:rsidP="00FD4765">
      <w:pPr>
        <w:pStyle w:val="Heading4"/>
      </w:pPr>
      <w:r w:rsidRPr="0046266F">
        <w:t>7.3.</w:t>
      </w:r>
      <w:r>
        <w:t>13</w:t>
      </w:r>
      <w:r w:rsidRPr="0046266F">
        <w:t>.4</w:t>
      </w:r>
      <w:r w:rsidRPr="0046266F">
        <w:tab/>
        <w:t>Method of test</w:t>
      </w:r>
    </w:p>
    <w:p w14:paraId="1112FDE1" w14:textId="374FB3E2" w:rsidR="00FD4765" w:rsidRPr="0046266F" w:rsidRDefault="00FD4765" w:rsidP="00FD4765">
      <w:pPr>
        <w:pStyle w:val="Heading5"/>
      </w:pPr>
      <w:r w:rsidRPr="0046266F">
        <w:t>7.3.</w:t>
      </w:r>
      <w:r>
        <w:t>13</w:t>
      </w:r>
      <w:r w:rsidRPr="0046266F">
        <w:t>.4.1</w:t>
      </w:r>
      <w:r w:rsidRPr="0046266F">
        <w:tab/>
        <w:t>Initial conditions</w:t>
      </w:r>
    </w:p>
    <w:p w14:paraId="20A25C15" w14:textId="77777777" w:rsidR="00FD4765" w:rsidRPr="0046266F" w:rsidRDefault="00FD4765" w:rsidP="00FD4765">
      <w:r w:rsidRPr="0046266F">
        <w:t xml:space="preserve">For this test an </w:t>
      </w:r>
      <w:r>
        <w:t>SAT-NG-SS</w:t>
      </w:r>
      <w:r w:rsidRPr="0046266F">
        <w:t xml:space="preserve"> is required.</w:t>
      </w:r>
    </w:p>
    <w:p w14:paraId="0FB36614" w14:textId="77777777" w:rsidR="00FD4765" w:rsidRPr="0046266F" w:rsidRDefault="00FD4765" w:rsidP="00FD4765">
      <w:r w:rsidRPr="0046266F">
        <w:t xml:space="preserve">The </w:t>
      </w:r>
      <w:r>
        <w:t>SAT-NG-SS</w:t>
      </w:r>
      <w:r w:rsidRPr="0046266F">
        <w:t xml:space="preserve"> transmits on two BCCHs, with the following network parameters:</w:t>
      </w:r>
    </w:p>
    <w:p w14:paraId="705FB593" w14:textId="77777777" w:rsidR="00FD4765" w:rsidRPr="0046266F" w:rsidRDefault="00FD4765" w:rsidP="00FD4765">
      <w:pPr>
        <w:pStyle w:val="B1"/>
        <w:tabs>
          <w:tab w:val="left" w:pos="2835"/>
        </w:tabs>
      </w:pPr>
      <w:r w:rsidRPr="0046266F">
        <w:t>-</w:t>
      </w:r>
      <w:r w:rsidRPr="0046266F">
        <w:tab/>
        <w:t>TAI (MCC/MNC/TAC):</w:t>
      </w:r>
      <w:r w:rsidRPr="0046266F">
        <w:tab/>
      </w:r>
      <w:r w:rsidRPr="00A238B7">
        <w:t>244/083/000001.</w:t>
      </w:r>
    </w:p>
    <w:p w14:paraId="22C5BDF8"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1715866C" w14:textId="77777777" w:rsidR="00FD4765" w:rsidRPr="0046266F" w:rsidRDefault="00FD4765" w:rsidP="00FD4765">
      <w:pPr>
        <w:pStyle w:val="B1"/>
        <w:tabs>
          <w:tab w:val="left" w:pos="2835"/>
        </w:tabs>
      </w:pPr>
      <w:r w:rsidRPr="0046266F">
        <w:t>-</w:t>
      </w:r>
      <w:r w:rsidRPr="0046266F">
        <w:tab/>
        <w:t>TAI (MCC/MNC/TAC):</w:t>
      </w:r>
      <w:r w:rsidRPr="0046266F">
        <w:tab/>
        <w:t>2</w:t>
      </w:r>
      <w:r>
        <w:t>5</w:t>
      </w:r>
      <w:r w:rsidRPr="0046266F">
        <w:t>4/0</w:t>
      </w:r>
      <w:r>
        <w:t>01</w:t>
      </w:r>
      <w:r w:rsidRPr="0046266F">
        <w:t>/00</w:t>
      </w:r>
      <w:r>
        <w:t>00</w:t>
      </w:r>
      <w:r w:rsidRPr="0046266F">
        <w:t>01.</w:t>
      </w:r>
    </w:p>
    <w:p w14:paraId="2FD2A0F9" w14:textId="77777777" w:rsidR="00FD4765" w:rsidRPr="0046266F" w:rsidRDefault="00FD4765" w:rsidP="00FD4765">
      <w:pPr>
        <w:pStyle w:val="B1"/>
        <w:tabs>
          <w:tab w:val="left" w:pos="2835"/>
        </w:tabs>
      </w:pPr>
      <w:r w:rsidRPr="0046266F">
        <w:t>-</w:t>
      </w:r>
      <w:r w:rsidRPr="0046266F">
        <w:tab/>
        <w:t>Access control:</w:t>
      </w:r>
      <w:r w:rsidRPr="0046266F">
        <w:tab/>
        <w:t>unrestricted.</w:t>
      </w:r>
    </w:p>
    <w:p w14:paraId="3E762BBA" w14:textId="77777777" w:rsidR="00FD4765" w:rsidRPr="0046266F" w:rsidRDefault="00FD4765" w:rsidP="00FD4765">
      <w:r w:rsidRPr="0046266F">
        <w:t xml:space="preserve">The default </w:t>
      </w:r>
      <w:r w:rsidRPr="003C6991">
        <w:t xml:space="preserve">5G-NR UICC </w:t>
      </w:r>
      <w:r w:rsidRPr="0046266F">
        <w:t>is used with the following exception:</w:t>
      </w:r>
    </w:p>
    <w:p w14:paraId="56784C0C" w14:textId="77777777" w:rsidR="00FD4765" w:rsidRPr="0046266F" w:rsidRDefault="00FD4765" w:rsidP="00FD4765">
      <w:pPr>
        <w:rPr>
          <w:b/>
        </w:rPr>
      </w:pPr>
      <w:r w:rsidRPr="0046266F">
        <w:rPr>
          <w:b/>
        </w:rPr>
        <w:t>EF</w:t>
      </w:r>
      <w:r w:rsidRPr="0046266F">
        <w:rPr>
          <w:b/>
          <w:vertAlign w:val="subscript"/>
        </w:rPr>
        <w:t>UST</w:t>
      </w:r>
      <w:r w:rsidRPr="0046266F">
        <w:rPr>
          <w:b/>
        </w:rPr>
        <w:t xml:space="preserve"> (USIM Service Table)</w:t>
      </w:r>
    </w:p>
    <w:p w14:paraId="600A3B27" w14:textId="77777777" w:rsidR="00FD4765" w:rsidRDefault="00FD4765" w:rsidP="00FD4765">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FD4765" w14:paraId="2B962117" w14:textId="77777777" w:rsidTr="006D7FE5">
        <w:tc>
          <w:tcPr>
            <w:tcW w:w="1473" w:type="dxa"/>
            <w:hideMark/>
          </w:tcPr>
          <w:p w14:paraId="038C3C5C" w14:textId="77777777" w:rsidR="00FD4765" w:rsidRDefault="00FD4765" w:rsidP="006D7FE5">
            <w:pPr>
              <w:spacing w:after="0"/>
              <w:ind w:left="34"/>
              <w:rPr>
                <w:rFonts w:ascii="Arial" w:hAnsi="Arial"/>
                <w:sz w:val="18"/>
              </w:rPr>
            </w:pPr>
            <w:r>
              <w:rPr>
                <w:rFonts w:ascii="Arial" w:hAnsi="Arial"/>
                <w:sz w:val="18"/>
              </w:rPr>
              <w:t>Service n°42:</w:t>
            </w:r>
          </w:p>
        </w:tc>
        <w:tc>
          <w:tcPr>
            <w:tcW w:w="236" w:type="dxa"/>
          </w:tcPr>
          <w:p w14:paraId="35F44C32" w14:textId="77777777" w:rsidR="00FD4765" w:rsidRDefault="00FD4765" w:rsidP="006D7FE5">
            <w:pPr>
              <w:spacing w:after="0"/>
              <w:ind w:left="34"/>
              <w:rPr>
                <w:rFonts w:ascii="Arial" w:hAnsi="Arial"/>
                <w:sz w:val="18"/>
              </w:rPr>
            </w:pPr>
          </w:p>
        </w:tc>
        <w:tc>
          <w:tcPr>
            <w:tcW w:w="4701" w:type="dxa"/>
            <w:hideMark/>
          </w:tcPr>
          <w:p w14:paraId="781BEB88" w14:textId="77777777" w:rsidR="00FD4765" w:rsidRPr="00107EDB" w:rsidRDefault="00FD4765" w:rsidP="006D7FE5">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6227CAA6" w14:textId="77777777" w:rsidR="00FD4765" w:rsidRDefault="00FD4765" w:rsidP="006D7FE5">
            <w:pPr>
              <w:spacing w:after="0"/>
              <w:ind w:left="34"/>
              <w:rPr>
                <w:rFonts w:ascii="Arial" w:hAnsi="Arial"/>
                <w:sz w:val="18"/>
              </w:rPr>
            </w:pPr>
            <w:r>
              <w:rPr>
                <w:rFonts w:ascii="Arial" w:hAnsi="Arial"/>
                <w:sz w:val="18"/>
              </w:rPr>
              <w:t>available</w:t>
            </w:r>
          </w:p>
        </w:tc>
      </w:tr>
    </w:tbl>
    <w:p w14:paraId="39804094" w14:textId="77777777" w:rsidR="00FD4765" w:rsidRPr="0046266F" w:rsidRDefault="00FD4765" w:rsidP="00FD4765">
      <w:pPr>
        <w:pStyle w:val="EW"/>
        <w:ind w:hanging="850"/>
      </w:pPr>
    </w:p>
    <w:p w14:paraId="083A43B6" w14:textId="77777777" w:rsidR="00FD4765" w:rsidRPr="0046266F" w:rsidRDefault="00FD4765" w:rsidP="00FD4765">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FD4765" w:rsidRPr="0046266F" w14:paraId="691CB63D" w14:textId="77777777" w:rsidTr="006D7FE5">
        <w:tc>
          <w:tcPr>
            <w:tcW w:w="959" w:type="dxa"/>
          </w:tcPr>
          <w:p w14:paraId="3E445DB5" w14:textId="77777777" w:rsidR="00FD4765" w:rsidRPr="0046266F" w:rsidRDefault="00FD4765" w:rsidP="006D7FE5">
            <w:pPr>
              <w:pStyle w:val="TAL"/>
            </w:pPr>
            <w:r w:rsidRPr="0046266F">
              <w:t>Coding:</w:t>
            </w:r>
          </w:p>
        </w:tc>
        <w:tc>
          <w:tcPr>
            <w:tcW w:w="1134" w:type="dxa"/>
          </w:tcPr>
          <w:p w14:paraId="5FCBB242" w14:textId="77777777" w:rsidR="00FD4765" w:rsidRPr="0046266F" w:rsidRDefault="00FD4765" w:rsidP="006D7FE5">
            <w:pPr>
              <w:pStyle w:val="TAL"/>
            </w:pPr>
            <w:r w:rsidRPr="0046266F">
              <w:t>B1</w:t>
            </w:r>
          </w:p>
        </w:tc>
        <w:tc>
          <w:tcPr>
            <w:tcW w:w="1134" w:type="dxa"/>
          </w:tcPr>
          <w:p w14:paraId="24826F16" w14:textId="77777777" w:rsidR="00FD4765" w:rsidRPr="0046266F" w:rsidRDefault="00FD4765" w:rsidP="006D7FE5">
            <w:pPr>
              <w:pStyle w:val="TAL"/>
            </w:pPr>
            <w:r w:rsidRPr="0046266F">
              <w:t>B2</w:t>
            </w:r>
          </w:p>
        </w:tc>
        <w:tc>
          <w:tcPr>
            <w:tcW w:w="1134" w:type="dxa"/>
          </w:tcPr>
          <w:p w14:paraId="3AEC620E" w14:textId="77777777" w:rsidR="00FD4765" w:rsidRPr="0046266F" w:rsidRDefault="00FD4765" w:rsidP="006D7FE5">
            <w:pPr>
              <w:pStyle w:val="TAL"/>
            </w:pPr>
            <w:r w:rsidRPr="0046266F">
              <w:t>B3</w:t>
            </w:r>
          </w:p>
        </w:tc>
        <w:tc>
          <w:tcPr>
            <w:tcW w:w="1134" w:type="dxa"/>
          </w:tcPr>
          <w:p w14:paraId="197A7C5E" w14:textId="77777777" w:rsidR="00FD4765" w:rsidRPr="0046266F" w:rsidRDefault="00FD4765" w:rsidP="006D7FE5">
            <w:pPr>
              <w:pStyle w:val="TAL"/>
            </w:pPr>
            <w:r w:rsidRPr="0046266F">
              <w:t>B4</w:t>
            </w:r>
          </w:p>
        </w:tc>
        <w:tc>
          <w:tcPr>
            <w:tcW w:w="1134" w:type="dxa"/>
          </w:tcPr>
          <w:p w14:paraId="0B01EE5B" w14:textId="77777777" w:rsidR="00FD4765" w:rsidRPr="0046266F" w:rsidRDefault="00FD4765" w:rsidP="006D7FE5">
            <w:pPr>
              <w:pStyle w:val="TAL"/>
            </w:pPr>
            <w:r w:rsidRPr="0046266F">
              <w:t>B5</w:t>
            </w:r>
          </w:p>
        </w:tc>
        <w:tc>
          <w:tcPr>
            <w:tcW w:w="1134" w:type="dxa"/>
          </w:tcPr>
          <w:p w14:paraId="6421C21E" w14:textId="77777777" w:rsidR="00FD4765" w:rsidRPr="0046266F" w:rsidRDefault="00FD4765" w:rsidP="006D7FE5">
            <w:pPr>
              <w:pStyle w:val="TAL"/>
            </w:pPr>
            <w:r w:rsidRPr="0046266F">
              <w:t>B6</w:t>
            </w:r>
          </w:p>
        </w:tc>
        <w:tc>
          <w:tcPr>
            <w:tcW w:w="1134" w:type="dxa"/>
          </w:tcPr>
          <w:p w14:paraId="7E20E76A" w14:textId="77777777" w:rsidR="00FD4765" w:rsidRPr="0046266F" w:rsidRDefault="00FD4765" w:rsidP="006D7FE5">
            <w:pPr>
              <w:pStyle w:val="TAL"/>
            </w:pPr>
            <w:r w:rsidRPr="0046266F">
              <w:t>B7</w:t>
            </w:r>
          </w:p>
        </w:tc>
        <w:tc>
          <w:tcPr>
            <w:tcW w:w="1134" w:type="dxa"/>
          </w:tcPr>
          <w:p w14:paraId="4F5ACAA3" w14:textId="77777777" w:rsidR="00FD4765" w:rsidRPr="0046266F" w:rsidRDefault="00FD4765" w:rsidP="006D7FE5">
            <w:pPr>
              <w:pStyle w:val="TAL"/>
            </w:pPr>
            <w:r w:rsidRPr="0046266F">
              <w:t>B8</w:t>
            </w:r>
          </w:p>
        </w:tc>
      </w:tr>
      <w:tr w:rsidR="00FD4765" w:rsidRPr="0046266F" w14:paraId="5F0771D7" w14:textId="77777777" w:rsidTr="006D7FE5">
        <w:tc>
          <w:tcPr>
            <w:tcW w:w="959" w:type="dxa"/>
          </w:tcPr>
          <w:p w14:paraId="0D883900" w14:textId="77777777" w:rsidR="00FD4765" w:rsidRPr="0046266F" w:rsidRDefault="00FD4765" w:rsidP="006D7FE5">
            <w:pPr>
              <w:pStyle w:val="TAL"/>
            </w:pPr>
            <w:r w:rsidRPr="0046266F">
              <w:t>Binary</w:t>
            </w:r>
          </w:p>
        </w:tc>
        <w:tc>
          <w:tcPr>
            <w:tcW w:w="1134" w:type="dxa"/>
          </w:tcPr>
          <w:p w14:paraId="3DFF6BA0" w14:textId="77777777" w:rsidR="00FD4765" w:rsidRPr="0046266F" w:rsidRDefault="00FD4765" w:rsidP="006D7FE5">
            <w:pPr>
              <w:pStyle w:val="TAL"/>
            </w:pPr>
            <w:r w:rsidRPr="0046266F">
              <w:t>xx</w:t>
            </w:r>
            <w:r>
              <w:t>x</w:t>
            </w:r>
            <w:r w:rsidRPr="0046266F">
              <w:t>x xx</w:t>
            </w:r>
            <w:r>
              <w:t>xx</w:t>
            </w:r>
          </w:p>
        </w:tc>
        <w:tc>
          <w:tcPr>
            <w:tcW w:w="1134" w:type="dxa"/>
          </w:tcPr>
          <w:p w14:paraId="0AD09C90" w14:textId="77777777" w:rsidR="00FD4765" w:rsidRPr="0046266F" w:rsidRDefault="00FD4765" w:rsidP="006D7FE5">
            <w:pPr>
              <w:pStyle w:val="TAL"/>
            </w:pPr>
            <w:r w:rsidRPr="0046266F">
              <w:t>xxxx xxxx</w:t>
            </w:r>
          </w:p>
        </w:tc>
        <w:tc>
          <w:tcPr>
            <w:tcW w:w="1134" w:type="dxa"/>
          </w:tcPr>
          <w:p w14:paraId="00130613" w14:textId="77777777" w:rsidR="00FD4765" w:rsidRPr="0046266F" w:rsidRDefault="00FD4765" w:rsidP="006D7FE5">
            <w:pPr>
              <w:pStyle w:val="TAL"/>
            </w:pPr>
            <w:r w:rsidRPr="0046266F">
              <w:t>xxxx </w:t>
            </w:r>
            <w:r>
              <w:t>x</w:t>
            </w:r>
            <w:r w:rsidRPr="0046266F">
              <w:t>x</w:t>
            </w:r>
            <w:r>
              <w:t>xx</w:t>
            </w:r>
          </w:p>
        </w:tc>
        <w:tc>
          <w:tcPr>
            <w:tcW w:w="1134" w:type="dxa"/>
          </w:tcPr>
          <w:p w14:paraId="74DCBE7F" w14:textId="77777777" w:rsidR="00FD4765" w:rsidRPr="0046266F" w:rsidRDefault="00FD4765" w:rsidP="006D7FE5">
            <w:pPr>
              <w:pStyle w:val="TAL"/>
            </w:pPr>
            <w:r w:rsidRPr="0046266F">
              <w:t>xxxx x</w:t>
            </w:r>
            <w:r>
              <w:t>x</w:t>
            </w:r>
            <w:r w:rsidRPr="0046266F">
              <w:t>xx</w:t>
            </w:r>
          </w:p>
        </w:tc>
        <w:tc>
          <w:tcPr>
            <w:tcW w:w="1134" w:type="dxa"/>
          </w:tcPr>
          <w:p w14:paraId="538505CC" w14:textId="77777777" w:rsidR="00FD4765" w:rsidRPr="0046266F" w:rsidRDefault="00FD4765" w:rsidP="006D7FE5">
            <w:pPr>
              <w:pStyle w:val="TAL"/>
            </w:pPr>
            <w:r w:rsidRPr="0046266F">
              <w:t>xxxx xx</w:t>
            </w:r>
            <w:r>
              <w:t>xx</w:t>
            </w:r>
          </w:p>
        </w:tc>
        <w:tc>
          <w:tcPr>
            <w:tcW w:w="1134" w:type="dxa"/>
          </w:tcPr>
          <w:p w14:paraId="313C4DBC" w14:textId="77777777" w:rsidR="00FD4765" w:rsidRPr="0046266F" w:rsidRDefault="00FD4765" w:rsidP="006D7FE5">
            <w:pPr>
              <w:pStyle w:val="TAL"/>
            </w:pPr>
            <w:r w:rsidRPr="0046266F">
              <w:t>xxxx xx1x</w:t>
            </w:r>
          </w:p>
        </w:tc>
        <w:tc>
          <w:tcPr>
            <w:tcW w:w="1134" w:type="dxa"/>
          </w:tcPr>
          <w:p w14:paraId="717EEAFA" w14:textId="77777777" w:rsidR="00FD4765" w:rsidRPr="0046266F" w:rsidRDefault="00FD4765" w:rsidP="006D7FE5">
            <w:pPr>
              <w:pStyle w:val="TAL"/>
            </w:pPr>
            <w:r w:rsidRPr="0046266F">
              <w:t>xxxx xxxx</w:t>
            </w:r>
          </w:p>
        </w:tc>
        <w:tc>
          <w:tcPr>
            <w:tcW w:w="1134" w:type="dxa"/>
          </w:tcPr>
          <w:p w14:paraId="2D09762D" w14:textId="77777777" w:rsidR="00FD4765" w:rsidRPr="0046266F" w:rsidRDefault="00FD4765" w:rsidP="006D7FE5">
            <w:pPr>
              <w:pStyle w:val="TAL"/>
            </w:pPr>
            <w:r w:rsidRPr="0046266F">
              <w:t>xxxx xxxx</w:t>
            </w:r>
          </w:p>
        </w:tc>
      </w:tr>
      <w:tr w:rsidR="00FD4765" w:rsidRPr="0046266F" w14:paraId="4F266D13" w14:textId="77777777" w:rsidTr="006D7FE5">
        <w:tc>
          <w:tcPr>
            <w:tcW w:w="959" w:type="dxa"/>
          </w:tcPr>
          <w:p w14:paraId="3BA7289C" w14:textId="77777777" w:rsidR="00FD4765" w:rsidRPr="0046266F" w:rsidRDefault="00FD4765" w:rsidP="006D7FE5">
            <w:pPr>
              <w:pStyle w:val="TAL"/>
            </w:pPr>
          </w:p>
        </w:tc>
        <w:tc>
          <w:tcPr>
            <w:tcW w:w="1134" w:type="dxa"/>
          </w:tcPr>
          <w:p w14:paraId="16CDCAE8" w14:textId="77777777" w:rsidR="00FD4765" w:rsidRPr="0046266F" w:rsidRDefault="00FD4765" w:rsidP="006D7FE5">
            <w:pPr>
              <w:pStyle w:val="TAL"/>
            </w:pPr>
          </w:p>
        </w:tc>
        <w:tc>
          <w:tcPr>
            <w:tcW w:w="1134" w:type="dxa"/>
          </w:tcPr>
          <w:p w14:paraId="6FEDDEC6" w14:textId="77777777" w:rsidR="00FD4765" w:rsidRPr="0046266F" w:rsidRDefault="00FD4765" w:rsidP="006D7FE5">
            <w:pPr>
              <w:pStyle w:val="TAL"/>
            </w:pPr>
          </w:p>
        </w:tc>
        <w:tc>
          <w:tcPr>
            <w:tcW w:w="1134" w:type="dxa"/>
          </w:tcPr>
          <w:p w14:paraId="1388507D" w14:textId="77777777" w:rsidR="00FD4765" w:rsidRPr="0046266F" w:rsidRDefault="00FD4765" w:rsidP="006D7FE5">
            <w:pPr>
              <w:pStyle w:val="TAL"/>
            </w:pPr>
          </w:p>
        </w:tc>
        <w:tc>
          <w:tcPr>
            <w:tcW w:w="1134" w:type="dxa"/>
          </w:tcPr>
          <w:p w14:paraId="6F8476F1" w14:textId="77777777" w:rsidR="00FD4765" w:rsidRPr="0046266F" w:rsidRDefault="00FD4765" w:rsidP="006D7FE5">
            <w:pPr>
              <w:pStyle w:val="TAL"/>
            </w:pPr>
          </w:p>
        </w:tc>
        <w:tc>
          <w:tcPr>
            <w:tcW w:w="1134" w:type="dxa"/>
          </w:tcPr>
          <w:p w14:paraId="47D3E9D8" w14:textId="77777777" w:rsidR="00FD4765" w:rsidRPr="0046266F" w:rsidRDefault="00FD4765" w:rsidP="006D7FE5">
            <w:pPr>
              <w:pStyle w:val="TAL"/>
            </w:pPr>
          </w:p>
        </w:tc>
        <w:tc>
          <w:tcPr>
            <w:tcW w:w="1134" w:type="dxa"/>
          </w:tcPr>
          <w:p w14:paraId="27BEEBB2" w14:textId="77777777" w:rsidR="00FD4765" w:rsidRPr="0046266F" w:rsidRDefault="00FD4765" w:rsidP="006D7FE5">
            <w:pPr>
              <w:pStyle w:val="TAL"/>
            </w:pPr>
          </w:p>
        </w:tc>
        <w:tc>
          <w:tcPr>
            <w:tcW w:w="1134" w:type="dxa"/>
          </w:tcPr>
          <w:p w14:paraId="6264D88A" w14:textId="77777777" w:rsidR="00FD4765" w:rsidRPr="0046266F" w:rsidRDefault="00FD4765" w:rsidP="006D7FE5">
            <w:pPr>
              <w:pStyle w:val="TAL"/>
            </w:pPr>
          </w:p>
        </w:tc>
        <w:tc>
          <w:tcPr>
            <w:tcW w:w="1134" w:type="dxa"/>
          </w:tcPr>
          <w:p w14:paraId="51D40DE8" w14:textId="77777777" w:rsidR="00FD4765" w:rsidRPr="0046266F" w:rsidRDefault="00FD4765" w:rsidP="006D7FE5">
            <w:pPr>
              <w:pStyle w:val="TAL"/>
            </w:pPr>
          </w:p>
        </w:tc>
      </w:tr>
      <w:tr w:rsidR="00FD4765" w:rsidRPr="0046266F" w14:paraId="793C526C" w14:textId="77777777" w:rsidTr="006D7FE5">
        <w:tc>
          <w:tcPr>
            <w:tcW w:w="959" w:type="dxa"/>
          </w:tcPr>
          <w:p w14:paraId="10334C0B" w14:textId="77777777" w:rsidR="00FD4765" w:rsidRPr="0046266F" w:rsidRDefault="00FD4765" w:rsidP="006D7FE5">
            <w:pPr>
              <w:pStyle w:val="TAL"/>
            </w:pPr>
          </w:p>
        </w:tc>
        <w:tc>
          <w:tcPr>
            <w:tcW w:w="1134" w:type="dxa"/>
          </w:tcPr>
          <w:p w14:paraId="1AF9092E" w14:textId="77777777" w:rsidR="00FD4765" w:rsidRPr="0046266F" w:rsidRDefault="00FD4765" w:rsidP="006D7FE5">
            <w:pPr>
              <w:pStyle w:val="TAL"/>
            </w:pPr>
            <w:r w:rsidRPr="0046266F">
              <w:t>B9</w:t>
            </w:r>
          </w:p>
        </w:tc>
        <w:tc>
          <w:tcPr>
            <w:tcW w:w="1134" w:type="dxa"/>
          </w:tcPr>
          <w:p w14:paraId="5EE1F29D" w14:textId="77777777" w:rsidR="00FD4765" w:rsidRPr="0046266F" w:rsidRDefault="00FD4765" w:rsidP="006D7FE5">
            <w:pPr>
              <w:pStyle w:val="TAL"/>
            </w:pPr>
            <w:r w:rsidRPr="0046266F">
              <w:t>B10</w:t>
            </w:r>
          </w:p>
        </w:tc>
        <w:tc>
          <w:tcPr>
            <w:tcW w:w="1134" w:type="dxa"/>
          </w:tcPr>
          <w:p w14:paraId="1D256720" w14:textId="77777777" w:rsidR="00FD4765" w:rsidRPr="0046266F" w:rsidRDefault="00FD4765" w:rsidP="006D7FE5">
            <w:pPr>
              <w:pStyle w:val="TAL"/>
            </w:pPr>
            <w:r w:rsidRPr="0046266F">
              <w:t>B11</w:t>
            </w:r>
          </w:p>
        </w:tc>
        <w:tc>
          <w:tcPr>
            <w:tcW w:w="1134" w:type="dxa"/>
          </w:tcPr>
          <w:p w14:paraId="3EF1F44B" w14:textId="77777777" w:rsidR="00FD4765" w:rsidRPr="0046266F" w:rsidRDefault="00FD4765" w:rsidP="006D7FE5">
            <w:pPr>
              <w:pStyle w:val="TAL"/>
              <w:jc w:val="center"/>
            </w:pPr>
            <w:r>
              <w:t>…</w:t>
            </w:r>
          </w:p>
        </w:tc>
        <w:tc>
          <w:tcPr>
            <w:tcW w:w="1134" w:type="dxa"/>
          </w:tcPr>
          <w:p w14:paraId="6335A787" w14:textId="77777777" w:rsidR="00FD4765" w:rsidRPr="0046266F" w:rsidRDefault="00FD4765" w:rsidP="006D7FE5">
            <w:pPr>
              <w:pStyle w:val="TAL"/>
            </w:pPr>
            <w:r>
              <w:t>B16</w:t>
            </w:r>
          </w:p>
        </w:tc>
        <w:tc>
          <w:tcPr>
            <w:tcW w:w="1134" w:type="dxa"/>
          </w:tcPr>
          <w:p w14:paraId="1C68CE6C" w14:textId="77777777" w:rsidR="00FD4765" w:rsidRPr="0046266F" w:rsidRDefault="00FD4765" w:rsidP="006D7FE5">
            <w:pPr>
              <w:pStyle w:val="TAL"/>
            </w:pPr>
          </w:p>
        </w:tc>
        <w:tc>
          <w:tcPr>
            <w:tcW w:w="1134" w:type="dxa"/>
          </w:tcPr>
          <w:p w14:paraId="7BC3B9AE" w14:textId="77777777" w:rsidR="00FD4765" w:rsidRPr="0046266F" w:rsidRDefault="00FD4765" w:rsidP="006D7FE5">
            <w:pPr>
              <w:pStyle w:val="TAL"/>
            </w:pPr>
          </w:p>
        </w:tc>
        <w:tc>
          <w:tcPr>
            <w:tcW w:w="1134" w:type="dxa"/>
          </w:tcPr>
          <w:p w14:paraId="1EB74E1C" w14:textId="77777777" w:rsidR="00FD4765" w:rsidRPr="0046266F" w:rsidRDefault="00FD4765" w:rsidP="006D7FE5">
            <w:pPr>
              <w:pStyle w:val="TAL"/>
            </w:pPr>
          </w:p>
        </w:tc>
      </w:tr>
      <w:tr w:rsidR="00FD4765" w:rsidRPr="0046266F" w14:paraId="71C98509" w14:textId="77777777" w:rsidTr="006D7FE5">
        <w:tc>
          <w:tcPr>
            <w:tcW w:w="959" w:type="dxa"/>
          </w:tcPr>
          <w:p w14:paraId="1A32F9AA" w14:textId="77777777" w:rsidR="00FD4765" w:rsidRPr="0046266F" w:rsidRDefault="00FD4765" w:rsidP="006D7FE5">
            <w:pPr>
              <w:pStyle w:val="TAL"/>
            </w:pPr>
          </w:p>
        </w:tc>
        <w:tc>
          <w:tcPr>
            <w:tcW w:w="1134" w:type="dxa"/>
          </w:tcPr>
          <w:p w14:paraId="30A0AF1F" w14:textId="77777777" w:rsidR="00FD4765" w:rsidRPr="0046266F" w:rsidRDefault="00FD4765" w:rsidP="006D7FE5">
            <w:pPr>
              <w:pStyle w:val="TAL"/>
            </w:pPr>
            <w:r w:rsidRPr="0046266F">
              <w:t>xxxx xxxx</w:t>
            </w:r>
          </w:p>
        </w:tc>
        <w:tc>
          <w:tcPr>
            <w:tcW w:w="1134" w:type="dxa"/>
          </w:tcPr>
          <w:p w14:paraId="1F6B133A" w14:textId="77777777" w:rsidR="00FD4765" w:rsidRPr="0046266F" w:rsidRDefault="00FD4765" w:rsidP="006D7FE5">
            <w:pPr>
              <w:pStyle w:val="TAL"/>
            </w:pPr>
            <w:r w:rsidRPr="0046266F">
              <w:t>xxxx xxxx</w:t>
            </w:r>
          </w:p>
        </w:tc>
        <w:tc>
          <w:tcPr>
            <w:tcW w:w="1134" w:type="dxa"/>
          </w:tcPr>
          <w:p w14:paraId="69CD5F2D" w14:textId="77777777" w:rsidR="00FD4765" w:rsidRPr="0046266F" w:rsidRDefault="00FD4765" w:rsidP="006D7FE5">
            <w:pPr>
              <w:pStyle w:val="TAL"/>
            </w:pPr>
            <w:r w:rsidRPr="0046266F">
              <w:t>xx</w:t>
            </w:r>
            <w:r>
              <w:t>xx</w:t>
            </w:r>
            <w:r w:rsidRPr="0046266F">
              <w:t> xxxx</w:t>
            </w:r>
          </w:p>
        </w:tc>
        <w:tc>
          <w:tcPr>
            <w:tcW w:w="1134" w:type="dxa"/>
          </w:tcPr>
          <w:p w14:paraId="06C929A7" w14:textId="77777777" w:rsidR="00FD4765" w:rsidRPr="0046266F" w:rsidRDefault="00FD4765" w:rsidP="006D7FE5">
            <w:pPr>
              <w:pStyle w:val="TAL"/>
            </w:pPr>
          </w:p>
        </w:tc>
        <w:tc>
          <w:tcPr>
            <w:tcW w:w="1134" w:type="dxa"/>
          </w:tcPr>
          <w:p w14:paraId="6E4F9926" w14:textId="77777777" w:rsidR="00FD4765" w:rsidRPr="0046266F" w:rsidRDefault="00FD4765" w:rsidP="006D7FE5">
            <w:pPr>
              <w:pStyle w:val="TAL"/>
            </w:pPr>
            <w:r w:rsidRPr="0046266F">
              <w:t>xx</w:t>
            </w:r>
            <w:r>
              <w:t>xx</w:t>
            </w:r>
            <w:r w:rsidRPr="0046266F">
              <w:t> xxxx</w:t>
            </w:r>
          </w:p>
        </w:tc>
        <w:tc>
          <w:tcPr>
            <w:tcW w:w="1134" w:type="dxa"/>
          </w:tcPr>
          <w:p w14:paraId="7EB32A75" w14:textId="77777777" w:rsidR="00FD4765" w:rsidRPr="0046266F" w:rsidRDefault="00FD4765" w:rsidP="006D7FE5">
            <w:pPr>
              <w:pStyle w:val="TAL"/>
            </w:pPr>
          </w:p>
        </w:tc>
        <w:tc>
          <w:tcPr>
            <w:tcW w:w="1134" w:type="dxa"/>
          </w:tcPr>
          <w:p w14:paraId="3A70BAD2" w14:textId="77777777" w:rsidR="00FD4765" w:rsidRPr="0046266F" w:rsidRDefault="00FD4765" w:rsidP="006D7FE5">
            <w:pPr>
              <w:pStyle w:val="TAL"/>
            </w:pPr>
          </w:p>
        </w:tc>
        <w:tc>
          <w:tcPr>
            <w:tcW w:w="1134" w:type="dxa"/>
          </w:tcPr>
          <w:p w14:paraId="11BBEEEC" w14:textId="77777777" w:rsidR="00FD4765" w:rsidRPr="0046266F" w:rsidRDefault="00FD4765" w:rsidP="006D7FE5">
            <w:pPr>
              <w:pStyle w:val="TAL"/>
            </w:pPr>
          </w:p>
        </w:tc>
      </w:tr>
    </w:tbl>
    <w:p w14:paraId="5B01980A" w14:textId="77777777" w:rsidR="00FD4765" w:rsidRPr="0046266F" w:rsidRDefault="00FD4765" w:rsidP="00FD4765"/>
    <w:p w14:paraId="67329584" w14:textId="77777777" w:rsidR="00FD4765" w:rsidRPr="0046266F" w:rsidRDefault="00FD4765" w:rsidP="00FD4765">
      <w:r w:rsidRPr="0046266F">
        <w:t>The UICC is installed into the Terminal and the UE is set to automatic PLMN selection mode.</w:t>
      </w:r>
    </w:p>
    <w:p w14:paraId="1A9ED9A6" w14:textId="5D183A0C" w:rsidR="00FD4765" w:rsidRPr="0046266F" w:rsidRDefault="00FD4765" w:rsidP="00FD4765">
      <w:pPr>
        <w:pStyle w:val="Heading5"/>
      </w:pPr>
      <w:r w:rsidRPr="0046266F">
        <w:t>7.3.</w:t>
      </w:r>
      <w:r>
        <w:t>13</w:t>
      </w:r>
      <w:r w:rsidRPr="0046266F">
        <w:t>.4.2</w:t>
      </w:r>
      <w:r w:rsidRPr="0046266F">
        <w:tab/>
        <w:t>Procedure</w:t>
      </w:r>
    </w:p>
    <w:p w14:paraId="5B106FF9" w14:textId="77777777" w:rsidR="00FD4765" w:rsidRPr="008745D8" w:rsidRDefault="00FD4765" w:rsidP="00FD4765">
      <w:pPr>
        <w:pStyle w:val="B1"/>
      </w:pPr>
      <w:r w:rsidRPr="008745D8">
        <w:t>a)</w:t>
      </w:r>
      <w:r w:rsidRPr="008745D8">
        <w:tab/>
        <w:t>The UE is powered on.</w:t>
      </w:r>
    </w:p>
    <w:p w14:paraId="20A485EA" w14:textId="77777777" w:rsidR="00FD4765" w:rsidRPr="008745D8" w:rsidRDefault="00FD4765" w:rsidP="00FD4765">
      <w:pPr>
        <w:pStyle w:val="B1"/>
      </w:pPr>
      <w:r w:rsidRPr="008745D8">
        <w:t>b)</w:t>
      </w:r>
      <w:r w:rsidRPr="008745D8">
        <w:tab/>
        <w:t xml:space="preserve">After receipt of a </w:t>
      </w:r>
      <w:r w:rsidRPr="008745D8">
        <w:rPr>
          <w:i/>
        </w:rPr>
        <w:t>RRCRequest</w:t>
      </w:r>
      <w:r w:rsidRPr="008745D8">
        <w:t xml:space="preserve"> from the UE on the </w:t>
      </w:r>
      <w:r w:rsidRPr="0037586C">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NG-RAN-cell related to the BCCH transmitting MCC/MNC 244</w:t>
      </w:r>
      <w:r w:rsidRPr="00A238B7">
        <w:t>/083, the</w:t>
      </w:r>
      <w:r w:rsidRPr="008745D8">
        <w:t xml:space="preserve"> </w:t>
      </w:r>
      <w:r>
        <w:t>SAT-NG-SS</w:t>
      </w:r>
      <w:r w:rsidRPr="0046266F">
        <w:t xml:space="preserve"> </w:t>
      </w:r>
      <w:r w:rsidRPr="008745D8">
        <w:t xml:space="preserve">sends </w:t>
      </w:r>
      <w:r w:rsidRPr="008745D8">
        <w:rPr>
          <w:i/>
        </w:rPr>
        <w:t>RRCSetup</w:t>
      </w:r>
      <w:r w:rsidRPr="008745D8">
        <w:t xml:space="preserve"> to the UE, followed by </w:t>
      </w:r>
      <w:r w:rsidRPr="008745D8">
        <w:rPr>
          <w:i/>
        </w:rPr>
        <w:t>RRCSetupComplete</w:t>
      </w:r>
      <w:r w:rsidRPr="008745D8">
        <w:t xml:space="preserve"> sent by the UE to the </w:t>
      </w:r>
      <w:r>
        <w:t>SAT-NG-SS</w:t>
      </w:r>
      <w:r w:rsidRPr="008745D8">
        <w:t>.</w:t>
      </w:r>
    </w:p>
    <w:p w14:paraId="62B22F68" w14:textId="77777777" w:rsidR="00FD4765" w:rsidRPr="008745D8" w:rsidRDefault="00FD4765" w:rsidP="00FD4765">
      <w:pPr>
        <w:pStyle w:val="B1"/>
        <w:keepNext/>
        <w:keepLines/>
      </w:pPr>
      <w:r w:rsidRPr="008745D8">
        <w:t>c)</w:t>
      </w:r>
      <w:r w:rsidRPr="008745D8">
        <w:tab/>
        <w:t xml:space="preserve">During registration and after receipt of a REGISTRATION REQUEST from the UE, the </w:t>
      </w:r>
      <w:r>
        <w:t>SAT-NG-SS</w:t>
      </w:r>
      <w:r w:rsidRPr="0046266F">
        <w:t xml:space="preserve"> </w:t>
      </w:r>
      <w:r w:rsidRPr="008745D8">
        <w:t>initiates authentication, starts integrity by using the security procedure and sends REGISTRATION ACCEPT to the UE with:</w:t>
      </w:r>
    </w:p>
    <w:p w14:paraId="68D19AF8" w14:textId="77777777" w:rsidR="00FD4765" w:rsidRPr="00A238B7" w:rsidRDefault="00FD4765" w:rsidP="00FD4765">
      <w:pPr>
        <w:pStyle w:val="B2"/>
        <w:rPr>
          <w:lang w:val="fr-FR"/>
        </w:rPr>
      </w:pPr>
      <w:r w:rsidRPr="008745D8">
        <w:tab/>
      </w:r>
      <w:r w:rsidRPr="008745D8">
        <w:rPr>
          <w:lang w:val="fr-FR"/>
        </w:rPr>
        <w:t>TAI (MCC/MNC/TAC</w:t>
      </w:r>
      <w:r w:rsidRPr="00A238B7">
        <w:rPr>
          <w:lang w:val="fr-FR"/>
        </w:rPr>
        <w:t>):</w:t>
      </w:r>
      <w:r w:rsidRPr="00A238B7">
        <w:rPr>
          <w:lang w:val="fr-FR"/>
        </w:rPr>
        <w:tab/>
        <w:t>244/083/000001</w:t>
      </w:r>
    </w:p>
    <w:p w14:paraId="4C331567" w14:textId="77777777" w:rsidR="00FD4765" w:rsidRPr="0046266F" w:rsidRDefault="00FD4765" w:rsidP="00FD4765">
      <w:pPr>
        <w:pStyle w:val="B2"/>
        <w:rPr>
          <w:lang w:val="fr-FR"/>
        </w:rPr>
      </w:pPr>
      <w:r w:rsidRPr="00A238B7">
        <w:rPr>
          <w:lang w:val="fr-FR"/>
        </w:rPr>
        <w:tab/>
        <w:t>5G-GUTI:</w:t>
      </w:r>
      <w:r w:rsidRPr="00A238B7">
        <w:rPr>
          <w:lang w:val="fr-FR"/>
        </w:rPr>
        <w:tab/>
        <w:t>"24408300010266436587"</w:t>
      </w:r>
    </w:p>
    <w:p w14:paraId="5EC8ED2D" w14:textId="77777777" w:rsidR="00FD4765" w:rsidRPr="0046266F" w:rsidRDefault="00FD4765" w:rsidP="00FD4765">
      <w:pPr>
        <w:pStyle w:val="B1"/>
      </w:pPr>
      <w:r w:rsidRPr="0046266F">
        <w:t>d)</w:t>
      </w:r>
      <w:r w:rsidRPr="0046266F">
        <w:tab/>
        <w:t xml:space="preserve">After receipt of the </w:t>
      </w:r>
      <w:r w:rsidRPr="00675867">
        <w:t>REGISTRATION COMPLETE</w:t>
      </w:r>
      <w:r w:rsidRPr="0046266F">
        <w:t xml:space="preserve"> during registration from the UE, </w:t>
      </w:r>
      <w:r w:rsidRPr="006A433F">
        <w:t xml:space="preserve">the </w:t>
      </w:r>
      <w:r>
        <w:t>SAT-NG-SS</w:t>
      </w:r>
      <w:r w:rsidRPr="0046266F">
        <w:t xml:space="preserve"> sends </w:t>
      </w:r>
      <w:r w:rsidRPr="0046266F">
        <w:rPr>
          <w:i/>
        </w:rPr>
        <w:t>RRCRelease</w:t>
      </w:r>
      <w:r w:rsidRPr="0046266F">
        <w:t>.</w:t>
      </w:r>
    </w:p>
    <w:p w14:paraId="5D3FD29A" w14:textId="77777777" w:rsidR="00FD4765" w:rsidRPr="0046266F" w:rsidRDefault="00FD4765" w:rsidP="00FD4765">
      <w:pPr>
        <w:pStyle w:val="B1"/>
      </w:pPr>
      <w:r w:rsidRPr="0046266F">
        <w:t>e)</w:t>
      </w:r>
      <w:r w:rsidRPr="0046266F">
        <w:tab/>
        <w:t>The UE is soft powered down.</w:t>
      </w:r>
    </w:p>
    <w:p w14:paraId="747F566D" w14:textId="11EEA7A6" w:rsidR="00FD4765" w:rsidRPr="0046266F" w:rsidRDefault="00FD4765" w:rsidP="00FD4765">
      <w:pPr>
        <w:pStyle w:val="Heading4"/>
        <w:keepNext w:val="0"/>
        <w:keepLines w:val="0"/>
      </w:pPr>
      <w:r w:rsidRPr="0046266F">
        <w:t>7.3.</w:t>
      </w:r>
      <w:r>
        <w:t>13</w:t>
      </w:r>
      <w:r w:rsidRPr="0046266F">
        <w:t>.5</w:t>
      </w:r>
      <w:r w:rsidRPr="0046266F">
        <w:tab/>
        <w:t>Acceptance criteria</w:t>
      </w:r>
    </w:p>
    <w:p w14:paraId="542396CC" w14:textId="77777777" w:rsidR="00FD4765" w:rsidRPr="008745D8" w:rsidRDefault="00FD4765" w:rsidP="00FD4765">
      <w:pPr>
        <w:pStyle w:val="B1"/>
        <w:keepNext/>
        <w:keepLines/>
      </w:pPr>
      <w:r w:rsidRPr="0046266F">
        <w:t xml:space="preserve">1.) After </w:t>
      </w:r>
      <w:r w:rsidRPr="008745D8">
        <w:t xml:space="preserve">step a) the UE shall send a </w:t>
      </w:r>
      <w:r w:rsidRPr="008745D8">
        <w:rPr>
          <w:i/>
        </w:rPr>
        <w:t>RRCRequest</w:t>
      </w:r>
      <w:r w:rsidRPr="008745D8">
        <w:t xml:space="preserve"> on the </w:t>
      </w:r>
      <w:r w:rsidRPr="00A92030">
        <w:rPr>
          <w:rFonts w:ascii="Arial" w:hAnsi="Arial" w:cs="Arial"/>
          <w:color w:val="000000"/>
          <w:sz w:val="18"/>
          <w:szCs w:val="18"/>
          <w:lang w:val="en-US" w:eastAsia="de-DE"/>
        </w:rPr>
        <w:t>satellite</w:t>
      </w:r>
      <w:r w:rsidRPr="001B6303">
        <w:rPr>
          <w:rFonts w:ascii="Arial" w:hAnsi="Arial" w:cs="Arial"/>
          <w:color w:val="000000"/>
          <w:sz w:val="18"/>
          <w:szCs w:val="18"/>
          <w:lang w:val="en-US" w:eastAsia="de-DE"/>
        </w:rPr>
        <w:t xml:space="preserve"> </w:t>
      </w:r>
      <w:r w:rsidRPr="008745D8">
        <w:t xml:space="preserve">NG-RAN-cell related to the BCCH transmitting </w:t>
      </w:r>
      <w:r w:rsidRPr="002C50B1">
        <w:t>MCC/MNC 244/083</w:t>
      </w:r>
      <w:r>
        <w:t xml:space="preserve"> </w:t>
      </w:r>
      <w:r w:rsidRPr="008745D8">
        <w:t xml:space="preserve">to the </w:t>
      </w:r>
      <w:r>
        <w:t>SAT-NG-SS</w:t>
      </w:r>
      <w:r w:rsidRPr="008745D8">
        <w:t>.</w:t>
      </w:r>
    </w:p>
    <w:p w14:paraId="745CEC0B" w14:textId="77777777" w:rsidR="00FD4765" w:rsidRPr="008745D8" w:rsidRDefault="00FD4765" w:rsidP="00FD4765">
      <w:pPr>
        <w:pStyle w:val="B1"/>
      </w:pPr>
      <w:r w:rsidRPr="008745D8">
        <w:t>2)</w:t>
      </w:r>
      <w:r w:rsidRPr="008745D8">
        <w:tab/>
        <w:t xml:space="preserve">After step b) the terminal shall send REGISTRATION REQUEST to the </w:t>
      </w:r>
      <w:r>
        <w:t>SAT-NG-SS</w:t>
      </w:r>
      <w:r w:rsidRPr="008745D8">
        <w:t>.</w:t>
      </w:r>
    </w:p>
    <w:p w14:paraId="2BD85D54" w14:textId="77777777" w:rsidR="00FD4765" w:rsidRPr="008745D8" w:rsidRDefault="00FD4765" w:rsidP="00FD4765">
      <w:pPr>
        <w:pStyle w:val="B1"/>
      </w:pPr>
      <w:r w:rsidRPr="008745D8">
        <w:t>3)</w:t>
      </w:r>
      <w:r w:rsidRPr="008745D8">
        <w:tab/>
        <w:t>After step c) the terminal shall respond with REGISTRATION COMPLETE during registration.</w:t>
      </w:r>
    </w:p>
    <w:p w14:paraId="268138C2" w14:textId="77777777" w:rsidR="00FD4765" w:rsidRPr="008745D8" w:rsidRDefault="00FD4765" w:rsidP="00FD4765">
      <w:pPr>
        <w:pStyle w:val="B1"/>
      </w:pPr>
      <w:r w:rsidRPr="008745D8">
        <w:t>4)</w:t>
      </w:r>
      <w:r w:rsidRPr="008745D8">
        <w:tab/>
        <w:t>After step e) the USIM shall contain the following values:</w:t>
      </w:r>
    </w:p>
    <w:p w14:paraId="5E0B024E" w14:textId="77777777" w:rsidR="00B40BBE" w:rsidRPr="004B0EF7" w:rsidRDefault="00B40BBE" w:rsidP="00B40BBE">
      <w:pPr>
        <w:rPr>
          <w:b/>
          <w:bCs/>
        </w:rPr>
      </w:pPr>
      <w:r w:rsidRPr="004B0EF7">
        <w:rPr>
          <w:b/>
          <w:bCs/>
        </w:rPr>
        <w:t>EF</w:t>
      </w:r>
      <w:r w:rsidRPr="004B0EF7">
        <w:rPr>
          <w:b/>
          <w:bCs/>
          <w:sz w:val="24"/>
          <w:vertAlign w:val="subscript"/>
        </w:rPr>
        <w:t>5GS3GPPLOCI</w:t>
      </w:r>
      <w:r w:rsidRPr="004B0EF7">
        <w:rPr>
          <w:b/>
          <w:bCs/>
        </w:rPr>
        <w:t xml:space="preserve"> (5GS 3GPP location information)</w:t>
      </w:r>
    </w:p>
    <w:p w14:paraId="67644E97" w14:textId="77777777" w:rsidR="00B40BBE" w:rsidRDefault="00B40BBE" w:rsidP="00B40BBE">
      <w:pPr>
        <w:pStyle w:val="EW"/>
        <w:tabs>
          <w:tab w:val="left" w:pos="2835"/>
        </w:tabs>
        <w:spacing w:after="180"/>
        <w:rPr>
          <w:lang w:val="it-IT"/>
        </w:rPr>
      </w:pPr>
      <w:r w:rsidRPr="00E6720E">
        <w:rPr>
          <w:lang w:val="it-IT"/>
        </w:rPr>
        <w:t>Logically:</w:t>
      </w:r>
    </w:p>
    <w:p w14:paraId="0E27D20C" w14:textId="204442D2" w:rsidR="00B40BBE" w:rsidRDefault="00B40BBE" w:rsidP="00B40BBE">
      <w:pPr>
        <w:pStyle w:val="B2"/>
        <w:spacing w:after="0"/>
      </w:pPr>
      <w:r w:rsidRPr="00E6720E">
        <w:rPr>
          <w:lang w:val="it-IT"/>
        </w:rPr>
        <w:t>5G-GUTI</w:t>
      </w:r>
      <w:r>
        <w:rPr>
          <w:lang w:val="it-IT"/>
        </w:rPr>
        <w:t>:</w:t>
      </w:r>
    </w:p>
    <w:p w14:paraId="28B1CC03" w14:textId="77777777" w:rsidR="00B40BBE" w:rsidRDefault="00B40BBE" w:rsidP="00B40BBE">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7EC44AA" w14:textId="77777777" w:rsidR="00B40BBE" w:rsidRDefault="00B40BBE" w:rsidP="00B40BBE">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w:t>
      </w:r>
      <w:r>
        <w:rPr>
          <w:lang w:val="it-IT"/>
        </w:rPr>
        <w:t>83</w:t>
      </w:r>
    </w:p>
    <w:p w14:paraId="4E1302BA" w14:textId="77777777" w:rsidR="00B40BBE" w:rsidRDefault="00B40BBE" w:rsidP="00B40BBE">
      <w:pPr>
        <w:pStyle w:val="B2"/>
        <w:spacing w:after="0"/>
        <w:ind w:firstLine="0"/>
        <w:rPr>
          <w:lang w:val="it-IT"/>
        </w:rPr>
      </w:pPr>
      <w:r w:rsidRPr="00D90416">
        <w:rPr>
          <w:lang w:val="it-IT"/>
        </w:rPr>
        <w:t>AMF Region ID:</w:t>
      </w:r>
      <w:r w:rsidRPr="00D90416">
        <w:rPr>
          <w:lang w:val="it-IT"/>
        </w:rPr>
        <w:tab/>
        <w:t>0</w:t>
      </w:r>
    </w:p>
    <w:p w14:paraId="4A5C72A9" w14:textId="77777777" w:rsidR="00B40BBE" w:rsidRDefault="00B40BBE" w:rsidP="00B40BBE">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7A7961C" w14:textId="77777777" w:rsidR="00B40BBE" w:rsidRDefault="00B40BBE" w:rsidP="00B40BBE">
      <w:pPr>
        <w:pStyle w:val="B2"/>
        <w:spacing w:after="0"/>
        <w:ind w:firstLine="0"/>
        <w:rPr>
          <w:lang w:val="it-IT"/>
        </w:rPr>
      </w:pPr>
      <w:r w:rsidRPr="00D90416">
        <w:rPr>
          <w:lang w:val="it-IT"/>
        </w:rPr>
        <w:t xml:space="preserve">AMF Pointer: </w:t>
      </w:r>
      <w:r w:rsidRPr="00D90416">
        <w:rPr>
          <w:lang w:val="it-IT"/>
        </w:rPr>
        <w:tab/>
        <w:t>2</w:t>
      </w:r>
    </w:p>
    <w:p w14:paraId="53368C68" w14:textId="77777777" w:rsidR="00B40BBE" w:rsidRDefault="00B40BBE" w:rsidP="00B40BBE">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6EB5629F" w14:textId="0184DAE5" w:rsidR="00B40BBE" w:rsidRDefault="00B40BBE" w:rsidP="00B40BBE">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3F955CBB" w14:textId="77777777" w:rsidR="00B40BBE" w:rsidRPr="0046266F" w:rsidRDefault="00B40BBE" w:rsidP="00B40BBE">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5U1 UPDATED</w:t>
      </w:r>
    </w:p>
    <w:p w14:paraId="60134C38" w14:textId="77777777" w:rsidR="00B40BBE" w:rsidRPr="0046266F" w:rsidRDefault="00B40BBE" w:rsidP="00B40BBE">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0BBE" w:rsidRPr="006D217E" w14:paraId="447F3A50" w14:textId="77777777" w:rsidTr="008C00E8">
        <w:tc>
          <w:tcPr>
            <w:tcW w:w="959" w:type="dxa"/>
          </w:tcPr>
          <w:p w14:paraId="5F5FFBD3" w14:textId="60CE3DDC" w:rsidR="00B40BBE" w:rsidRPr="004B0EF7" w:rsidRDefault="00B40BBE" w:rsidP="008C00E8">
            <w:pPr>
              <w:keepNext/>
              <w:keepLines/>
              <w:spacing w:after="0"/>
              <w:rPr>
                <w:rFonts w:ascii="Arial" w:hAnsi="Arial"/>
                <w:b/>
                <w:bCs/>
                <w:sz w:val="18"/>
              </w:rPr>
            </w:pPr>
            <w:r w:rsidRPr="004B0EF7">
              <w:rPr>
                <w:rFonts w:ascii="Arial" w:hAnsi="Arial"/>
                <w:b/>
                <w:bCs/>
                <w:sz w:val="18"/>
              </w:rPr>
              <w:t>Byte</w:t>
            </w:r>
          </w:p>
        </w:tc>
        <w:tc>
          <w:tcPr>
            <w:tcW w:w="717" w:type="dxa"/>
          </w:tcPr>
          <w:p w14:paraId="004CB4A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B1</w:t>
            </w:r>
          </w:p>
        </w:tc>
        <w:tc>
          <w:tcPr>
            <w:tcW w:w="717" w:type="dxa"/>
          </w:tcPr>
          <w:p w14:paraId="19BC47B0"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B2</w:t>
            </w:r>
          </w:p>
        </w:tc>
        <w:tc>
          <w:tcPr>
            <w:tcW w:w="717" w:type="dxa"/>
          </w:tcPr>
          <w:p w14:paraId="6716E18F"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B3</w:t>
            </w:r>
          </w:p>
        </w:tc>
        <w:tc>
          <w:tcPr>
            <w:tcW w:w="717" w:type="dxa"/>
          </w:tcPr>
          <w:p w14:paraId="73D8231D"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B4</w:t>
            </w:r>
          </w:p>
        </w:tc>
        <w:tc>
          <w:tcPr>
            <w:tcW w:w="717" w:type="dxa"/>
          </w:tcPr>
          <w:p w14:paraId="45C7FEBB"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B5</w:t>
            </w:r>
          </w:p>
        </w:tc>
        <w:tc>
          <w:tcPr>
            <w:tcW w:w="717" w:type="dxa"/>
          </w:tcPr>
          <w:p w14:paraId="248414B1"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B6</w:t>
            </w:r>
          </w:p>
        </w:tc>
        <w:tc>
          <w:tcPr>
            <w:tcW w:w="717" w:type="dxa"/>
          </w:tcPr>
          <w:p w14:paraId="7A1A8C16"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B7</w:t>
            </w:r>
          </w:p>
        </w:tc>
        <w:tc>
          <w:tcPr>
            <w:tcW w:w="717" w:type="dxa"/>
          </w:tcPr>
          <w:p w14:paraId="677D1443" w14:textId="77777777" w:rsidR="00B40BBE" w:rsidRPr="006D217E" w:rsidRDefault="00B40BBE" w:rsidP="008C00E8">
            <w:pPr>
              <w:keepNext/>
              <w:keepLines/>
              <w:spacing w:after="0"/>
              <w:jc w:val="center"/>
              <w:rPr>
                <w:rFonts w:ascii="Arial" w:hAnsi="Arial"/>
                <w:b/>
                <w:sz w:val="18"/>
              </w:rPr>
            </w:pPr>
            <w:r w:rsidRPr="006D217E">
              <w:rPr>
                <w:rFonts w:ascii="Arial" w:hAnsi="Arial"/>
                <w:b/>
                <w:sz w:val="18"/>
              </w:rPr>
              <w:t>B8</w:t>
            </w:r>
          </w:p>
        </w:tc>
      </w:tr>
      <w:tr w:rsidR="00B40BBE" w:rsidRPr="0008759E" w14:paraId="73C89330" w14:textId="77777777" w:rsidTr="008C00E8">
        <w:tc>
          <w:tcPr>
            <w:tcW w:w="959" w:type="dxa"/>
            <w:tcBorders>
              <w:bottom w:val="single" w:sz="4" w:space="0" w:color="auto"/>
            </w:tcBorders>
          </w:tcPr>
          <w:p w14:paraId="5FECDF16" w14:textId="77777777" w:rsidR="00B40BBE" w:rsidRPr="0008759E" w:rsidRDefault="00B40BBE" w:rsidP="008C00E8">
            <w:pPr>
              <w:keepNext/>
              <w:keepLines/>
              <w:spacing w:after="0"/>
              <w:rPr>
                <w:rFonts w:ascii="Arial" w:hAnsi="Arial"/>
                <w:sz w:val="18"/>
              </w:rPr>
            </w:pPr>
            <w:r w:rsidRPr="0008759E">
              <w:rPr>
                <w:rFonts w:ascii="Arial" w:hAnsi="Arial"/>
                <w:sz w:val="18"/>
              </w:rPr>
              <w:t>Hex</w:t>
            </w:r>
          </w:p>
        </w:tc>
        <w:tc>
          <w:tcPr>
            <w:tcW w:w="717" w:type="dxa"/>
          </w:tcPr>
          <w:p w14:paraId="1D372889"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1AC591" w14:textId="77777777" w:rsidR="00B40BBE" w:rsidRPr="0008759E" w:rsidRDefault="00B40BBE" w:rsidP="008C00E8">
            <w:pPr>
              <w:keepNext/>
              <w:keepLines/>
              <w:spacing w:after="0"/>
              <w:jc w:val="center"/>
              <w:rPr>
                <w:rFonts w:ascii="Arial" w:hAnsi="Arial"/>
                <w:sz w:val="18"/>
              </w:rPr>
            </w:pPr>
            <w:r>
              <w:rPr>
                <w:rFonts w:ascii="Arial" w:hAnsi="Arial"/>
                <w:sz w:val="18"/>
              </w:rPr>
              <w:t>0B</w:t>
            </w:r>
          </w:p>
        </w:tc>
        <w:tc>
          <w:tcPr>
            <w:tcW w:w="717" w:type="dxa"/>
          </w:tcPr>
          <w:p w14:paraId="661A358C" w14:textId="77777777" w:rsidR="00B40BBE" w:rsidRPr="0008759E" w:rsidRDefault="00B40BBE" w:rsidP="008C00E8">
            <w:pPr>
              <w:keepNext/>
              <w:keepLines/>
              <w:spacing w:after="0"/>
              <w:jc w:val="center"/>
              <w:rPr>
                <w:rFonts w:ascii="Arial" w:hAnsi="Arial"/>
                <w:sz w:val="18"/>
              </w:rPr>
            </w:pPr>
            <w:r>
              <w:rPr>
                <w:rFonts w:ascii="Arial" w:hAnsi="Arial"/>
                <w:sz w:val="18"/>
              </w:rPr>
              <w:t>F2</w:t>
            </w:r>
          </w:p>
        </w:tc>
        <w:tc>
          <w:tcPr>
            <w:tcW w:w="717" w:type="dxa"/>
          </w:tcPr>
          <w:p w14:paraId="16852EF4" w14:textId="77777777" w:rsidR="00B40BBE" w:rsidRPr="0008759E" w:rsidRDefault="00B40BBE" w:rsidP="008C00E8">
            <w:pPr>
              <w:keepNext/>
              <w:keepLines/>
              <w:spacing w:after="0"/>
              <w:jc w:val="center"/>
              <w:rPr>
                <w:rFonts w:ascii="Arial" w:hAnsi="Arial"/>
                <w:sz w:val="18"/>
              </w:rPr>
            </w:pPr>
            <w:r>
              <w:rPr>
                <w:rFonts w:ascii="Arial" w:hAnsi="Arial"/>
                <w:sz w:val="18"/>
              </w:rPr>
              <w:t>42</w:t>
            </w:r>
          </w:p>
        </w:tc>
        <w:tc>
          <w:tcPr>
            <w:tcW w:w="717" w:type="dxa"/>
          </w:tcPr>
          <w:p w14:paraId="0E66FA1F" w14:textId="77777777" w:rsidR="00B40BBE" w:rsidRPr="0008759E" w:rsidRDefault="00B40BBE" w:rsidP="008C00E8">
            <w:pPr>
              <w:keepNext/>
              <w:keepLines/>
              <w:spacing w:after="0"/>
              <w:jc w:val="center"/>
              <w:rPr>
                <w:rFonts w:ascii="Arial" w:hAnsi="Arial"/>
                <w:sz w:val="18"/>
              </w:rPr>
            </w:pPr>
            <w:r>
              <w:rPr>
                <w:rFonts w:ascii="Arial" w:hAnsi="Arial"/>
                <w:sz w:val="18"/>
              </w:rPr>
              <w:t>34</w:t>
            </w:r>
          </w:p>
        </w:tc>
        <w:tc>
          <w:tcPr>
            <w:tcW w:w="717" w:type="dxa"/>
          </w:tcPr>
          <w:p w14:paraId="1F962293" w14:textId="77777777" w:rsidR="00B40BBE" w:rsidRPr="0008759E" w:rsidRDefault="00B40BBE" w:rsidP="008C00E8">
            <w:pPr>
              <w:keepNext/>
              <w:keepLines/>
              <w:spacing w:after="0"/>
              <w:jc w:val="center"/>
              <w:rPr>
                <w:rFonts w:ascii="Arial" w:hAnsi="Arial"/>
                <w:sz w:val="18"/>
              </w:rPr>
            </w:pPr>
            <w:r>
              <w:rPr>
                <w:rFonts w:ascii="Arial" w:hAnsi="Arial"/>
                <w:sz w:val="18"/>
              </w:rPr>
              <w:t>80</w:t>
            </w:r>
          </w:p>
        </w:tc>
        <w:tc>
          <w:tcPr>
            <w:tcW w:w="717" w:type="dxa"/>
          </w:tcPr>
          <w:p w14:paraId="5DB9146D"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20518E30" w14:textId="77777777" w:rsidR="00B40BBE" w:rsidRPr="0008759E" w:rsidRDefault="00B40BBE" w:rsidP="008C00E8">
            <w:pPr>
              <w:keepNext/>
              <w:keepLines/>
              <w:spacing w:after="0"/>
              <w:jc w:val="center"/>
              <w:rPr>
                <w:rFonts w:ascii="Arial" w:hAnsi="Arial"/>
                <w:sz w:val="18"/>
              </w:rPr>
            </w:pPr>
            <w:r w:rsidRPr="00C75289">
              <w:rPr>
                <w:rFonts w:ascii="Arial" w:hAnsi="Arial"/>
                <w:sz w:val="18"/>
              </w:rPr>
              <w:t>01</w:t>
            </w:r>
          </w:p>
        </w:tc>
      </w:tr>
      <w:tr w:rsidR="00B40BBE" w:rsidRPr="00C75289" w14:paraId="003FF153" w14:textId="77777777" w:rsidTr="008C00E8">
        <w:tc>
          <w:tcPr>
            <w:tcW w:w="959" w:type="dxa"/>
            <w:tcBorders>
              <w:top w:val="single" w:sz="4" w:space="0" w:color="auto"/>
              <w:left w:val="nil"/>
              <w:bottom w:val="nil"/>
              <w:right w:val="single" w:sz="4" w:space="0" w:color="auto"/>
            </w:tcBorders>
          </w:tcPr>
          <w:p w14:paraId="70C38AC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18AFD554" w14:textId="77777777" w:rsidR="00B40BBE" w:rsidRDefault="00B40BBE" w:rsidP="008C00E8">
            <w:pPr>
              <w:keepNext/>
              <w:keepLines/>
              <w:spacing w:after="0"/>
              <w:jc w:val="center"/>
              <w:rPr>
                <w:rFonts w:ascii="Arial" w:hAnsi="Arial"/>
                <w:sz w:val="18"/>
              </w:rPr>
            </w:pPr>
            <w:r w:rsidRPr="009B018C">
              <w:rPr>
                <w:rFonts w:ascii="Arial" w:hAnsi="Arial"/>
                <w:b/>
                <w:sz w:val="18"/>
              </w:rPr>
              <w:t>B9</w:t>
            </w:r>
          </w:p>
        </w:tc>
        <w:tc>
          <w:tcPr>
            <w:tcW w:w="717" w:type="dxa"/>
          </w:tcPr>
          <w:p w14:paraId="2C97B3AF" w14:textId="77777777" w:rsidR="00B40BBE" w:rsidRPr="00892D4D" w:rsidRDefault="00B40BBE" w:rsidP="008C00E8">
            <w:pPr>
              <w:keepNext/>
              <w:keepLines/>
              <w:spacing w:after="0"/>
              <w:jc w:val="center"/>
              <w:rPr>
                <w:rFonts w:ascii="Arial" w:hAnsi="Arial"/>
                <w:sz w:val="18"/>
              </w:rPr>
            </w:pPr>
            <w:r w:rsidRPr="009B018C">
              <w:rPr>
                <w:rFonts w:ascii="Arial" w:hAnsi="Arial"/>
                <w:b/>
                <w:sz w:val="18"/>
              </w:rPr>
              <w:t>B10</w:t>
            </w:r>
          </w:p>
        </w:tc>
        <w:tc>
          <w:tcPr>
            <w:tcW w:w="717" w:type="dxa"/>
          </w:tcPr>
          <w:p w14:paraId="52D514F1" w14:textId="77777777" w:rsidR="00B40BBE" w:rsidRDefault="00B40BBE" w:rsidP="008C00E8">
            <w:pPr>
              <w:keepNext/>
              <w:keepLines/>
              <w:spacing w:after="0"/>
              <w:jc w:val="center"/>
              <w:rPr>
                <w:rFonts w:ascii="Arial" w:hAnsi="Arial"/>
                <w:sz w:val="18"/>
              </w:rPr>
            </w:pPr>
            <w:r w:rsidRPr="009B018C">
              <w:rPr>
                <w:rFonts w:ascii="Arial" w:hAnsi="Arial"/>
                <w:b/>
                <w:sz w:val="18"/>
              </w:rPr>
              <w:t>B11</w:t>
            </w:r>
          </w:p>
        </w:tc>
        <w:tc>
          <w:tcPr>
            <w:tcW w:w="717" w:type="dxa"/>
          </w:tcPr>
          <w:p w14:paraId="53914F9F" w14:textId="77777777" w:rsidR="00B40BBE" w:rsidRDefault="00B40BBE" w:rsidP="008C00E8">
            <w:pPr>
              <w:keepNext/>
              <w:keepLines/>
              <w:spacing w:after="0"/>
              <w:jc w:val="center"/>
              <w:rPr>
                <w:rFonts w:ascii="Arial" w:hAnsi="Arial"/>
                <w:sz w:val="18"/>
              </w:rPr>
            </w:pPr>
            <w:r w:rsidRPr="009B018C">
              <w:rPr>
                <w:rFonts w:ascii="Arial" w:hAnsi="Arial"/>
                <w:b/>
                <w:sz w:val="18"/>
              </w:rPr>
              <w:t>B12</w:t>
            </w:r>
          </w:p>
        </w:tc>
        <w:tc>
          <w:tcPr>
            <w:tcW w:w="717" w:type="dxa"/>
          </w:tcPr>
          <w:p w14:paraId="08A85A16" w14:textId="77777777" w:rsidR="00B40BBE" w:rsidRDefault="00B40BBE" w:rsidP="008C00E8">
            <w:pPr>
              <w:keepNext/>
              <w:keepLines/>
              <w:spacing w:after="0"/>
              <w:jc w:val="center"/>
              <w:rPr>
                <w:rFonts w:ascii="Arial" w:hAnsi="Arial"/>
                <w:sz w:val="18"/>
              </w:rPr>
            </w:pPr>
            <w:r w:rsidRPr="009B018C">
              <w:rPr>
                <w:rFonts w:ascii="Arial" w:hAnsi="Arial"/>
                <w:b/>
                <w:sz w:val="18"/>
              </w:rPr>
              <w:t>B13</w:t>
            </w:r>
          </w:p>
        </w:tc>
        <w:tc>
          <w:tcPr>
            <w:tcW w:w="717" w:type="dxa"/>
          </w:tcPr>
          <w:p w14:paraId="3D94B0DE"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B14</w:t>
            </w:r>
          </w:p>
        </w:tc>
        <w:tc>
          <w:tcPr>
            <w:tcW w:w="717" w:type="dxa"/>
          </w:tcPr>
          <w:p w14:paraId="0C521B4E" w14:textId="77777777" w:rsidR="00B40BBE" w:rsidRDefault="00B40BBE" w:rsidP="008C00E8">
            <w:pPr>
              <w:keepNext/>
              <w:keepLines/>
              <w:spacing w:after="0"/>
              <w:jc w:val="center"/>
              <w:rPr>
                <w:rFonts w:ascii="Arial" w:hAnsi="Arial"/>
                <w:sz w:val="18"/>
              </w:rPr>
            </w:pPr>
            <w:r w:rsidRPr="009B018C">
              <w:rPr>
                <w:rFonts w:ascii="Arial" w:hAnsi="Arial"/>
                <w:b/>
                <w:sz w:val="18"/>
              </w:rPr>
              <w:t>B15</w:t>
            </w:r>
          </w:p>
        </w:tc>
        <w:tc>
          <w:tcPr>
            <w:tcW w:w="717" w:type="dxa"/>
          </w:tcPr>
          <w:p w14:paraId="44EE2CF8"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B16</w:t>
            </w:r>
          </w:p>
        </w:tc>
      </w:tr>
      <w:tr w:rsidR="00B40BBE" w:rsidRPr="00C75289" w14:paraId="756005E6" w14:textId="77777777" w:rsidTr="008C00E8">
        <w:tc>
          <w:tcPr>
            <w:tcW w:w="959" w:type="dxa"/>
            <w:tcBorders>
              <w:top w:val="nil"/>
              <w:left w:val="nil"/>
              <w:bottom w:val="nil"/>
              <w:right w:val="single" w:sz="4" w:space="0" w:color="auto"/>
            </w:tcBorders>
          </w:tcPr>
          <w:p w14:paraId="3019BEB7"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6B649D9" w14:textId="77777777" w:rsidR="00B40BBE" w:rsidRDefault="00B40BBE" w:rsidP="008C00E8">
            <w:pPr>
              <w:keepNext/>
              <w:keepLines/>
              <w:spacing w:after="0"/>
              <w:jc w:val="center"/>
              <w:rPr>
                <w:rFonts w:ascii="Arial" w:hAnsi="Arial"/>
                <w:sz w:val="18"/>
              </w:rPr>
            </w:pPr>
            <w:r>
              <w:rPr>
                <w:rFonts w:ascii="Arial" w:hAnsi="Arial"/>
                <w:sz w:val="18"/>
              </w:rPr>
              <w:t>02</w:t>
            </w:r>
          </w:p>
        </w:tc>
        <w:tc>
          <w:tcPr>
            <w:tcW w:w="717" w:type="dxa"/>
          </w:tcPr>
          <w:p w14:paraId="7A3BEA1D" w14:textId="77777777" w:rsidR="00B40BBE" w:rsidRPr="00892D4D" w:rsidRDefault="00B40BBE" w:rsidP="008C00E8">
            <w:pPr>
              <w:keepNext/>
              <w:keepLines/>
              <w:spacing w:after="0"/>
              <w:jc w:val="center"/>
              <w:rPr>
                <w:rFonts w:ascii="Arial" w:hAnsi="Arial"/>
                <w:sz w:val="18"/>
              </w:rPr>
            </w:pPr>
            <w:r w:rsidRPr="00C75289">
              <w:rPr>
                <w:rFonts w:ascii="Arial" w:hAnsi="Arial"/>
                <w:sz w:val="18"/>
              </w:rPr>
              <w:t>66</w:t>
            </w:r>
          </w:p>
        </w:tc>
        <w:tc>
          <w:tcPr>
            <w:tcW w:w="717" w:type="dxa"/>
          </w:tcPr>
          <w:p w14:paraId="67914408" w14:textId="77777777" w:rsidR="00B40BBE" w:rsidRDefault="00B40BBE" w:rsidP="008C00E8">
            <w:pPr>
              <w:keepNext/>
              <w:keepLines/>
              <w:spacing w:after="0"/>
              <w:jc w:val="center"/>
              <w:rPr>
                <w:rFonts w:ascii="Arial" w:hAnsi="Arial"/>
                <w:sz w:val="18"/>
              </w:rPr>
            </w:pPr>
            <w:r>
              <w:rPr>
                <w:rFonts w:ascii="Arial" w:hAnsi="Arial"/>
                <w:sz w:val="18"/>
              </w:rPr>
              <w:t>43</w:t>
            </w:r>
          </w:p>
        </w:tc>
        <w:tc>
          <w:tcPr>
            <w:tcW w:w="717" w:type="dxa"/>
          </w:tcPr>
          <w:p w14:paraId="4AEBDD84" w14:textId="77777777" w:rsidR="00B40BBE" w:rsidRDefault="00B40BBE" w:rsidP="008C00E8">
            <w:pPr>
              <w:keepNext/>
              <w:keepLines/>
              <w:spacing w:after="0"/>
              <w:jc w:val="center"/>
              <w:rPr>
                <w:rFonts w:ascii="Arial" w:hAnsi="Arial"/>
                <w:sz w:val="18"/>
              </w:rPr>
            </w:pPr>
            <w:r>
              <w:rPr>
                <w:rFonts w:ascii="Arial" w:hAnsi="Arial"/>
                <w:sz w:val="18"/>
              </w:rPr>
              <w:t>65</w:t>
            </w:r>
          </w:p>
        </w:tc>
        <w:tc>
          <w:tcPr>
            <w:tcW w:w="717" w:type="dxa"/>
          </w:tcPr>
          <w:p w14:paraId="559DFF65" w14:textId="63280361" w:rsidR="00B40BBE" w:rsidRDefault="00B40BBE" w:rsidP="008C00E8">
            <w:pPr>
              <w:keepNext/>
              <w:keepLines/>
              <w:spacing w:after="0"/>
              <w:jc w:val="center"/>
              <w:rPr>
                <w:rFonts w:ascii="Arial" w:hAnsi="Arial"/>
                <w:sz w:val="18"/>
              </w:rPr>
            </w:pPr>
            <w:r>
              <w:rPr>
                <w:rFonts w:ascii="Arial" w:hAnsi="Arial"/>
                <w:sz w:val="18"/>
              </w:rPr>
              <w:t>87</w:t>
            </w:r>
          </w:p>
        </w:tc>
        <w:tc>
          <w:tcPr>
            <w:tcW w:w="717" w:type="dxa"/>
          </w:tcPr>
          <w:p w14:paraId="295BBBDB" w14:textId="1116791B" w:rsidR="00B40BBE" w:rsidRPr="00C75289" w:rsidRDefault="00B40BBE" w:rsidP="008C00E8">
            <w:pPr>
              <w:keepNext/>
              <w:keepLines/>
              <w:spacing w:after="0"/>
              <w:jc w:val="center"/>
              <w:rPr>
                <w:rFonts w:ascii="Arial" w:hAnsi="Arial"/>
                <w:sz w:val="18"/>
              </w:rPr>
            </w:pPr>
            <w:r>
              <w:rPr>
                <w:rFonts w:ascii="Arial" w:hAnsi="Arial"/>
                <w:sz w:val="18"/>
              </w:rPr>
              <w:t>42</w:t>
            </w:r>
          </w:p>
        </w:tc>
        <w:tc>
          <w:tcPr>
            <w:tcW w:w="717" w:type="dxa"/>
          </w:tcPr>
          <w:p w14:paraId="3F428531" w14:textId="2630C49F" w:rsidR="00B40BBE" w:rsidRDefault="00B40BBE" w:rsidP="008C00E8">
            <w:pPr>
              <w:keepNext/>
              <w:keepLines/>
              <w:spacing w:after="0"/>
              <w:jc w:val="center"/>
              <w:rPr>
                <w:rFonts w:ascii="Arial" w:hAnsi="Arial"/>
                <w:sz w:val="18"/>
              </w:rPr>
            </w:pPr>
            <w:r>
              <w:rPr>
                <w:rFonts w:ascii="Arial" w:hAnsi="Arial"/>
                <w:sz w:val="18"/>
              </w:rPr>
              <w:t>34</w:t>
            </w:r>
          </w:p>
        </w:tc>
        <w:tc>
          <w:tcPr>
            <w:tcW w:w="717" w:type="dxa"/>
          </w:tcPr>
          <w:p w14:paraId="75FC9153" w14:textId="37F3CA00" w:rsidR="00B40BBE" w:rsidRPr="00C75289" w:rsidRDefault="00B40BBE" w:rsidP="008C00E8">
            <w:pPr>
              <w:keepNext/>
              <w:keepLines/>
              <w:spacing w:after="0"/>
              <w:jc w:val="center"/>
              <w:rPr>
                <w:rFonts w:ascii="Arial" w:hAnsi="Arial"/>
                <w:sz w:val="18"/>
              </w:rPr>
            </w:pPr>
            <w:r>
              <w:rPr>
                <w:rFonts w:ascii="Arial" w:hAnsi="Arial"/>
                <w:sz w:val="18"/>
              </w:rPr>
              <w:t>80</w:t>
            </w:r>
          </w:p>
        </w:tc>
      </w:tr>
      <w:tr w:rsidR="00B40BBE" w:rsidRPr="00C75289" w14:paraId="1CB1AA2D" w14:textId="77777777" w:rsidTr="008C00E8">
        <w:trPr>
          <w:gridAfter w:val="4"/>
          <w:wAfter w:w="2868" w:type="dxa"/>
        </w:trPr>
        <w:tc>
          <w:tcPr>
            <w:tcW w:w="959" w:type="dxa"/>
            <w:tcBorders>
              <w:top w:val="nil"/>
              <w:left w:val="nil"/>
              <w:bottom w:val="nil"/>
              <w:right w:val="single" w:sz="4" w:space="0" w:color="auto"/>
            </w:tcBorders>
          </w:tcPr>
          <w:p w14:paraId="7FCF465B"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4DCB105C" w14:textId="77777777" w:rsidR="00B40BBE" w:rsidRDefault="00B40BBE" w:rsidP="008C00E8">
            <w:pPr>
              <w:keepNext/>
              <w:keepLines/>
              <w:spacing w:after="0"/>
              <w:jc w:val="center"/>
              <w:rPr>
                <w:rFonts w:ascii="Arial" w:hAnsi="Arial"/>
                <w:sz w:val="18"/>
              </w:rPr>
            </w:pPr>
            <w:r w:rsidRPr="009B018C">
              <w:rPr>
                <w:rFonts w:ascii="Arial" w:hAnsi="Arial"/>
                <w:b/>
                <w:sz w:val="18"/>
              </w:rPr>
              <w:t>B17</w:t>
            </w:r>
          </w:p>
        </w:tc>
        <w:tc>
          <w:tcPr>
            <w:tcW w:w="717" w:type="dxa"/>
          </w:tcPr>
          <w:p w14:paraId="023F8AA5" w14:textId="77777777" w:rsidR="00B40BBE" w:rsidRPr="00C75289" w:rsidRDefault="00B40BBE" w:rsidP="008C00E8">
            <w:pPr>
              <w:keepNext/>
              <w:keepLines/>
              <w:spacing w:after="0"/>
              <w:jc w:val="center"/>
              <w:rPr>
                <w:rFonts w:ascii="Arial" w:hAnsi="Arial"/>
                <w:sz w:val="18"/>
              </w:rPr>
            </w:pPr>
            <w:r w:rsidRPr="009B018C">
              <w:rPr>
                <w:rFonts w:ascii="Arial" w:hAnsi="Arial"/>
                <w:b/>
                <w:sz w:val="18"/>
              </w:rPr>
              <w:t>B18</w:t>
            </w:r>
          </w:p>
        </w:tc>
        <w:tc>
          <w:tcPr>
            <w:tcW w:w="717" w:type="dxa"/>
          </w:tcPr>
          <w:p w14:paraId="5AB67AA9" w14:textId="77777777" w:rsidR="00B40BBE" w:rsidRDefault="00B40BBE" w:rsidP="008C00E8">
            <w:pPr>
              <w:keepNext/>
              <w:keepLines/>
              <w:spacing w:after="0"/>
              <w:jc w:val="center"/>
              <w:rPr>
                <w:rFonts w:ascii="Arial" w:hAnsi="Arial"/>
                <w:sz w:val="18"/>
              </w:rPr>
            </w:pPr>
            <w:r w:rsidRPr="009B018C">
              <w:rPr>
                <w:rFonts w:ascii="Arial" w:hAnsi="Arial"/>
                <w:b/>
                <w:sz w:val="18"/>
              </w:rPr>
              <w:t>B19</w:t>
            </w:r>
          </w:p>
        </w:tc>
        <w:tc>
          <w:tcPr>
            <w:tcW w:w="717" w:type="dxa"/>
          </w:tcPr>
          <w:p w14:paraId="258C915F" w14:textId="77777777" w:rsidR="00B40BBE" w:rsidRDefault="00B40BBE" w:rsidP="008C00E8">
            <w:pPr>
              <w:keepNext/>
              <w:keepLines/>
              <w:spacing w:after="0"/>
              <w:jc w:val="center"/>
              <w:rPr>
                <w:rFonts w:ascii="Arial" w:hAnsi="Arial"/>
                <w:sz w:val="18"/>
              </w:rPr>
            </w:pPr>
            <w:r w:rsidRPr="009B018C">
              <w:rPr>
                <w:rFonts w:ascii="Arial" w:hAnsi="Arial"/>
                <w:b/>
                <w:sz w:val="18"/>
              </w:rPr>
              <w:t>B20</w:t>
            </w:r>
          </w:p>
        </w:tc>
      </w:tr>
      <w:tr w:rsidR="00B40BBE" w:rsidRPr="0008759E" w14:paraId="126E0824" w14:textId="77777777" w:rsidTr="008C00E8">
        <w:trPr>
          <w:gridAfter w:val="4"/>
          <w:wAfter w:w="2868" w:type="dxa"/>
        </w:trPr>
        <w:tc>
          <w:tcPr>
            <w:tcW w:w="959" w:type="dxa"/>
            <w:tcBorders>
              <w:top w:val="nil"/>
              <w:left w:val="nil"/>
              <w:bottom w:val="nil"/>
              <w:right w:val="single" w:sz="4" w:space="0" w:color="auto"/>
            </w:tcBorders>
          </w:tcPr>
          <w:p w14:paraId="66DA50D2" w14:textId="77777777" w:rsidR="00B40BBE" w:rsidRPr="0008759E" w:rsidRDefault="00B40BBE" w:rsidP="008C00E8">
            <w:pPr>
              <w:keepNext/>
              <w:keepLines/>
              <w:spacing w:after="0"/>
              <w:rPr>
                <w:rFonts w:ascii="Arial" w:hAnsi="Arial"/>
                <w:sz w:val="18"/>
              </w:rPr>
            </w:pPr>
          </w:p>
        </w:tc>
        <w:tc>
          <w:tcPr>
            <w:tcW w:w="717" w:type="dxa"/>
            <w:tcBorders>
              <w:left w:val="single" w:sz="4" w:space="0" w:color="auto"/>
            </w:tcBorders>
          </w:tcPr>
          <w:p w14:paraId="605B6546" w14:textId="77777777" w:rsidR="00B40BBE" w:rsidRDefault="00B40BBE" w:rsidP="008C00E8">
            <w:pPr>
              <w:keepNext/>
              <w:keepLines/>
              <w:spacing w:after="0"/>
              <w:jc w:val="center"/>
              <w:rPr>
                <w:rFonts w:ascii="Arial" w:hAnsi="Arial"/>
                <w:sz w:val="18"/>
              </w:rPr>
            </w:pPr>
            <w:r>
              <w:rPr>
                <w:rFonts w:ascii="Arial" w:hAnsi="Arial"/>
                <w:sz w:val="18"/>
              </w:rPr>
              <w:t>00</w:t>
            </w:r>
          </w:p>
        </w:tc>
        <w:tc>
          <w:tcPr>
            <w:tcW w:w="717" w:type="dxa"/>
          </w:tcPr>
          <w:p w14:paraId="2D49183B" w14:textId="77777777" w:rsidR="00B40BBE" w:rsidRPr="0008759E" w:rsidRDefault="00B40BBE" w:rsidP="008C00E8">
            <w:pPr>
              <w:keepNext/>
              <w:keepLines/>
              <w:spacing w:after="0"/>
              <w:jc w:val="center"/>
              <w:rPr>
                <w:rFonts w:ascii="Arial" w:hAnsi="Arial"/>
                <w:sz w:val="18"/>
              </w:rPr>
            </w:pPr>
            <w:r>
              <w:rPr>
                <w:rFonts w:ascii="Arial" w:hAnsi="Arial"/>
                <w:sz w:val="18"/>
              </w:rPr>
              <w:t>00</w:t>
            </w:r>
          </w:p>
        </w:tc>
        <w:tc>
          <w:tcPr>
            <w:tcW w:w="717" w:type="dxa"/>
          </w:tcPr>
          <w:p w14:paraId="68335531" w14:textId="77777777" w:rsidR="00B40BBE" w:rsidRPr="0008759E" w:rsidRDefault="00B40BBE" w:rsidP="008C00E8">
            <w:pPr>
              <w:keepNext/>
              <w:keepLines/>
              <w:spacing w:after="0"/>
              <w:jc w:val="center"/>
              <w:rPr>
                <w:rFonts w:ascii="Arial" w:hAnsi="Arial"/>
                <w:sz w:val="18"/>
              </w:rPr>
            </w:pPr>
            <w:r>
              <w:rPr>
                <w:rFonts w:ascii="Arial" w:hAnsi="Arial"/>
                <w:sz w:val="18"/>
              </w:rPr>
              <w:t>01</w:t>
            </w:r>
          </w:p>
        </w:tc>
        <w:tc>
          <w:tcPr>
            <w:tcW w:w="717" w:type="dxa"/>
          </w:tcPr>
          <w:p w14:paraId="145816C4" w14:textId="77777777" w:rsidR="00B40BBE" w:rsidRPr="0008759E" w:rsidRDefault="00B40BBE" w:rsidP="008C00E8">
            <w:pPr>
              <w:keepNext/>
              <w:keepLines/>
              <w:spacing w:after="0"/>
              <w:jc w:val="center"/>
              <w:rPr>
                <w:rFonts w:ascii="Arial" w:hAnsi="Arial"/>
                <w:sz w:val="18"/>
              </w:rPr>
            </w:pPr>
            <w:r>
              <w:rPr>
                <w:rFonts w:ascii="Arial" w:hAnsi="Arial"/>
                <w:sz w:val="18"/>
              </w:rPr>
              <w:t>00</w:t>
            </w:r>
          </w:p>
        </w:tc>
      </w:tr>
    </w:tbl>
    <w:p w14:paraId="223B03A1" w14:textId="0C7C9FD5" w:rsidR="00B40BBE" w:rsidRDefault="00B40BBE" w:rsidP="00B40BBE">
      <w:pPr>
        <w:rPr>
          <w:lang w:eastAsia="de-DE"/>
        </w:rPr>
      </w:pPr>
    </w:p>
    <w:p w14:paraId="3BE1E3C7" w14:textId="113224EE" w:rsidR="004752B7" w:rsidRPr="0046266F" w:rsidRDefault="004752B7" w:rsidP="004752B7">
      <w:pPr>
        <w:pStyle w:val="Heading3"/>
      </w:pPr>
      <w:r w:rsidRPr="0046266F">
        <w:lastRenderedPageBreak/>
        <w:t>7.3.</w:t>
      </w:r>
      <w:r>
        <w:t>14</w:t>
      </w:r>
      <w:r w:rsidRPr="0046266F">
        <w:tab/>
      </w:r>
      <w:r w:rsidRPr="00DA0E5A">
        <w:t xml:space="preserve">UE recognising the priority order of the Operator controlled PLMN selector list when accessing </w:t>
      </w:r>
      <w:r>
        <w:t>S</w:t>
      </w:r>
      <w:r w:rsidRPr="00DA0E5A">
        <w:t>atellite E-UTRAN in NB-S1 mode</w:t>
      </w:r>
    </w:p>
    <w:p w14:paraId="63EC2A40" w14:textId="3CD6E03D" w:rsidR="004752B7" w:rsidRPr="0046266F" w:rsidRDefault="004752B7" w:rsidP="004752B7">
      <w:pPr>
        <w:pStyle w:val="Heading4"/>
      </w:pPr>
      <w:r w:rsidRPr="0046266F">
        <w:t>7.3.</w:t>
      </w:r>
      <w:r>
        <w:t>14</w:t>
      </w:r>
      <w:r w:rsidRPr="0046266F">
        <w:t>.1</w:t>
      </w:r>
      <w:r w:rsidRPr="0046266F">
        <w:tab/>
        <w:t>Definition and applicability</w:t>
      </w:r>
    </w:p>
    <w:p w14:paraId="761DB4BC" w14:textId="77777777" w:rsidR="004752B7" w:rsidRPr="0046266F" w:rsidRDefault="004752B7" w:rsidP="004752B7">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AB882E" w14:textId="621C0FF0" w:rsidR="004752B7" w:rsidRPr="0046266F" w:rsidRDefault="004752B7" w:rsidP="004752B7">
      <w:pPr>
        <w:pStyle w:val="Heading4"/>
      </w:pPr>
      <w:r w:rsidRPr="0046266F">
        <w:t>7.3.</w:t>
      </w:r>
      <w:r>
        <w:t>14</w:t>
      </w:r>
      <w:r w:rsidRPr="0046266F">
        <w:t>.2</w:t>
      </w:r>
      <w:r w:rsidRPr="0046266F">
        <w:tab/>
        <w:t>Conformance requirement</w:t>
      </w:r>
    </w:p>
    <w:p w14:paraId="0B943E88" w14:textId="77777777" w:rsidR="004752B7" w:rsidRPr="0046266F" w:rsidRDefault="004752B7" w:rsidP="004752B7">
      <w:r w:rsidRPr="0046266F">
        <w:t>When registering onto a VPLMN the UE shall take into account the priority of OPLMNs in the preferred list on the USIM.</w:t>
      </w:r>
    </w:p>
    <w:p w14:paraId="512F9796" w14:textId="77777777" w:rsidR="004752B7" w:rsidRPr="0046266F" w:rsidRDefault="004752B7" w:rsidP="004752B7">
      <w:pPr>
        <w:pStyle w:val="B1"/>
      </w:pPr>
      <w:r w:rsidRPr="0046266F">
        <w:t>-</w:t>
      </w:r>
      <w:r w:rsidRPr="0046266F">
        <w:tab/>
        <w:t>TS 22.011 [6], clause 3.2.2;</w:t>
      </w:r>
    </w:p>
    <w:p w14:paraId="29D72777" w14:textId="77777777" w:rsidR="004752B7" w:rsidRPr="0046266F" w:rsidRDefault="004752B7" w:rsidP="004752B7">
      <w:pPr>
        <w:pStyle w:val="B1"/>
      </w:pPr>
      <w:r w:rsidRPr="0046266F">
        <w:t>-</w:t>
      </w:r>
      <w:r w:rsidRPr="0046266F">
        <w:tab/>
        <w:t>TS 31.102 [4], clause 4.2.53 and 5.1.1.2.</w:t>
      </w:r>
    </w:p>
    <w:p w14:paraId="3E11CF21" w14:textId="2018C22C" w:rsidR="004752B7" w:rsidRPr="0046266F" w:rsidRDefault="004752B7" w:rsidP="004752B7">
      <w:pPr>
        <w:pStyle w:val="Heading4"/>
      </w:pPr>
      <w:r w:rsidRPr="0046266F">
        <w:t>7.3.</w:t>
      </w:r>
      <w:r>
        <w:t>14</w:t>
      </w:r>
      <w:r w:rsidRPr="0046266F">
        <w:t>.3</w:t>
      </w:r>
      <w:r w:rsidRPr="0046266F">
        <w:tab/>
        <w:t>Test purpose</w:t>
      </w:r>
    </w:p>
    <w:p w14:paraId="4C440918" w14:textId="77777777" w:rsidR="004752B7" w:rsidRPr="0046266F" w:rsidRDefault="004752B7" w:rsidP="004752B7">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satellite E-UTRAN in NB-S1 mode</w:t>
      </w:r>
      <w:r w:rsidRPr="0046266F">
        <w:t xml:space="preserve"> has to be handled correctly by the UE.</w:t>
      </w:r>
    </w:p>
    <w:p w14:paraId="691DAAF8" w14:textId="248F2EB0" w:rsidR="004752B7" w:rsidRPr="0046266F" w:rsidRDefault="004752B7" w:rsidP="004752B7">
      <w:pPr>
        <w:pStyle w:val="Heading4"/>
      </w:pPr>
      <w:r w:rsidRPr="0046266F">
        <w:t>7.3.</w:t>
      </w:r>
      <w:r>
        <w:t>14</w:t>
      </w:r>
      <w:r w:rsidRPr="0046266F">
        <w:t>.4</w:t>
      </w:r>
      <w:r w:rsidRPr="0046266F">
        <w:tab/>
        <w:t>Method of test</w:t>
      </w:r>
    </w:p>
    <w:p w14:paraId="3234D059" w14:textId="78BDE8DD" w:rsidR="004752B7" w:rsidRPr="0046266F" w:rsidRDefault="004752B7" w:rsidP="004752B7">
      <w:pPr>
        <w:pStyle w:val="Heading5"/>
      </w:pPr>
      <w:r w:rsidRPr="0046266F">
        <w:t>7.3.</w:t>
      </w:r>
      <w:r>
        <w:t>14</w:t>
      </w:r>
      <w:r w:rsidRPr="0046266F">
        <w:t>.4.1</w:t>
      </w:r>
      <w:r w:rsidRPr="0046266F">
        <w:tab/>
        <w:t>Initial conditions</w:t>
      </w:r>
    </w:p>
    <w:p w14:paraId="2F29C185" w14:textId="77777777" w:rsidR="004752B7" w:rsidRPr="0046266F" w:rsidRDefault="004752B7" w:rsidP="004752B7">
      <w:r w:rsidRPr="0046266F">
        <w:t>For this test both a</w:t>
      </w:r>
      <w:r>
        <w:t>n NB-</w:t>
      </w:r>
      <w:r w:rsidRPr="00600AD3">
        <w:t>SS</w:t>
      </w:r>
      <w:r w:rsidRPr="00CC3716">
        <w:t xml:space="preserve"> </w:t>
      </w:r>
      <w:r w:rsidRPr="0046266F">
        <w:t xml:space="preserve">and a </w:t>
      </w:r>
      <w:r>
        <w:t>SAT-NB-SS are</w:t>
      </w:r>
      <w:r w:rsidRPr="0046266F">
        <w:t xml:space="preserve"> needed.</w:t>
      </w:r>
    </w:p>
    <w:p w14:paraId="6FF1E753" w14:textId="77777777" w:rsidR="004752B7" w:rsidRDefault="004752B7" w:rsidP="004752B7">
      <w:r>
        <w:t xml:space="preserve">The NB-SS transmits on </w:t>
      </w:r>
      <w:r w:rsidRPr="0046266F">
        <w:t>two BCCHs</w:t>
      </w:r>
      <w:r>
        <w:t>, with the following network parameters:</w:t>
      </w:r>
    </w:p>
    <w:p w14:paraId="2E445D74" w14:textId="77777777" w:rsidR="004752B7" w:rsidRDefault="004752B7" w:rsidP="004752B7">
      <w:pPr>
        <w:pStyle w:val="B1"/>
      </w:pPr>
      <w:r>
        <w:t>-</w:t>
      </w:r>
      <w:r>
        <w:tab/>
        <w:t>TAI (MCC/MNC/TAC):</w:t>
      </w:r>
      <w:r>
        <w:tab/>
      </w:r>
      <w:r w:rsidRPr="0046266F">
        <w:tab/>
      </w:r>
      <w:r>
        <w:t>254/011/0001.</w:t>
      </w:r>
    </w:p>
    <w:p w14:paraId="0FC20030" w14:textId="77777777" w:rsidR="004752B7" w:rsidRDefault="004752B7" w:rsidP="004752B7">
      <w:pPr>
        <w:pStyle w:val="B1"/>
      </w:pPr>
      <w:r>
        <w:t>-</w:t>
      </w:r>
      <w:r>
        <w:tab/>
        <w:t>Access control:</w:t>
      </w:r>
      <w:r>
        <w:tab/>
        <w:t>unrestricted.</w:t>
      </w:r>
    </w:p>
    <w:p w14:paraId="208DEB22" w14:textId="77777777" w:rsidR="004752B7" w:rsidRDefault="004752B7" w:rsidP="004752B7">
      <w:pPr>
        <w:pStyle w:val="B1"/>
      </w:pPr>
    </w:p>
    <w:p w14:paraId="7F824BF1" w14:textId="77777777" w:rsidR="004752B7" w:rsidRPr="0046266F" w:rsidRDefault="004752B7" w:rsidP="004752B7">
      <w:pPr>
        <w:tabs>
          <w:tab w:val="left" w:pos="2835"/>
        </w:tabs>
        <w:ind w:left="568" w:hanging="284"/>
      </w:pPr>
      <w:r w:rsidRPr="0046266F">
        <w:t>-</w:t>
      </w:r>
      <w:r w:rsidRPr="0046266F">
        <w:tab/>
        <w:t>TAI (MCC/MNC/TAC):</w:t>
      </w:r>
      <w:r w:rsidRPr="0046266F">
        <w:tab/>
        <w:t>254/012/0001.</w:t>
      </w:r>
    </w:p>
    <w:p w14:paraId="44A85F87" w14:textId="77777777" w:rsidR="004752B7" w:rsidRPr="006C3470" w:rsidRDefault="004752B7" w:rsidP="004752B7">
      <w:pPr>
        <w:tabs>
          <w:tab w:val="left" w:pos="2835"/>
        </w:tabs>
        <w:ind w:left="568" w:hanging="284"/>
      </w:pPr>
      <w:r w:rsidRPr="0046266F">
        <w:t>-</w:t>
      </w:r>
      <w:r w:rsidRPr="0046266F">
        <w:tab/>
        <w:t>Access control:</w:t>
      </w:r>
      <w:r w:rsidRPr="0046266F">
        <w:tab/>
        <w:t>unrestricted.</w:t>
      </w:r>
    </w:p>
    <w:p w14:paraId="0A658501" w14:textId="77777777" w:rsidR="004752B7" w:rsidRPr="0046266F" w:rsidRDefault="004752B7" w:rsidP="004752B7">
      <w:r w:rsidRPr="0046266F">
        <w:t xml:space="preserve">The </w:t>
      </w:r>
      <w:r>
        <w:t>SAT-NB-SS</w:t>
      </w:r>
      <w:r w:rsidRPr="0046266F">
        <w:t xml:space="preserve"> transmits on the BCCH, with the following network parameters:</w:t>
      </w:r>
    </w:p>
    <w:p w14:paraId="73AC2B5C" w14:textId="77777777" w:rsidR="004752B7" w:rsidRPr="0046266F" w:rsidRDefault="004752B7" w:rsidP="004752B7">
      <w:pPr>
        <w:pStyle w:val="B1"/>
      </w:pPr>
      <w:r w:rsidRPr="0046266F">
        <w:t>-</w:t>
      </w:r>
      <w:r w:rsidRPr="0046266F">
        <w:tab/>
        <w:t>TAI (MCC/MNC/TAC):</w:t>
      </w:r>
      <w:r>
        <w:t xml:space="preserve"> </w:t>
      </w:r>
      <w:r w:rsidRPr="0046266F">
        <w:tab/>
        <w:t>2</w:t>
      </w:r>
      <w:r>
        <w:t>54</w:t>
      </w:r>
      <w:r w:rsidRPr="0046266F">
        <w:t>/0</w:t>
      </w:r>
      <w:r>
        <w:t>12</w:t>
      </w:r>
      <w:r w:rsidRPr="0046266F">
        <w:t>/0001.</w:t>
      </w:r>
    </w:p>
    <w:p w14:paraId="2F086AE0" w14:textId="77777777" w:rsidR="004752B7" w:rsidRDefault="004752B7" w:rsidP="004752B7">
      <w:pPr>
        <w:pStyle w:val="B1"/>
      </w:pPr>
      <w:r w:rsidRPr="0046266F">
        <w:t>-</w:t>
      </w:r>
      <w:r w:rsidRPr="0046266F">
        <w:tab/>
        <w:t>Access control:</w:t>
      </w:r>
      <w:r w:rsidRPr="0046266F">
        <w:tab/>
        <w:t>unrestricted.</w:t>
      </w:r>
    </w:p>
    <w:p w14:paraId="70F8CFFD" w14:textId="77777777" w:rsidR="004752B7" w:rsidRPr="0014151B" w:rsidRDefault="004752B7" w:rsidP="004752B7">
      <w:pPr>
        <w:pStyle w:val="B1"/>
        <w:tabs>
          <w:tab w:val="left" w:pos="2835"/>
        </w:tabs>
      </w:pPr>
      <w:r>
        <w:t>-</w:t>
      </w:r>
      <w:r>
        <w:tab/>
        <w:t>System information combination 8 as defined in TS 36.508 [29] clause 8.1.4.3.1.1 is used.</w:t>
      </w:r>
    </w:p>
    <w:p w14:paraId="14501B18" w14:textId="77777777" w:rsidR="004752B7" w:rsidRDefault="004752B7" w:rsidP="004752B7">
      <w:pPr>
        <w:keepNext/>
        <w:keepLines/>
      </w:pPr>
      <w:r w:rsidRPr="0046266F">
        <w:t>The default E-UTRAN UICC is used, with the following exception:</w:t>
      </w:r>
    </w:p>
    <w:p w14:paraId="602C16B2"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166FA699"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065746DD" w14:textId="77777777" w:rsidTr="00AA6A96">
        <w:tc>
          <w:tcPr>
            <w:tcW w:w="1473" w:type="dxa"/>
            <w:hideMark/>
          </w:tcPr>
          <w:p w14:paraId="5456FFB1"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289C076A" w14:textId="77777777" w:rsidR="004752B7" w:rsidRDefault="004752B7" w:rsidP="00AA6A96">
            <w:pPr>
              <w:spacing w:after="0"/>
              <w:ind w:left="34"/>
              <w:rPr>
                <w:rFonts w:ascii="Arial" w:hAnsi="Arial"/>
                <w:sz w:val="18"/>
              </w:rPr>
            </w:pPr>
          </w:p>
        </w:tc>
        <w:tc>
          <w:tcPr>
            <w:tcW w:w="4701" w:type="dxa"/>
            <w:hideMark/>
          </w:tcPr>
          <w:p w14:paraId="04D52662" w14:textId="77777777" w:rsidR="004752B7" w:rsidRDefault="004752B7" w:rsidP="00AA6A96">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002E2BE9" w14:textId="77777777" w:rsidR="004752B7" w:rsidRDefault="004752B7" w:rsidP="00AA6A96">
            <w:pPr>
              <w:spacing w:after="0"/>
              <w:ind w:left="34"/>
              <w:rPr>
                <w:rFonts w:ascii="Arial" w:hAnsi="Arial"/>
                <w:sz w:val="18"/>
              </w:rPr>
            </w:pPr>
            <w:r>
              <w:rPr>
                <w:rFonts w:ascii="Arial" w:hAnsi="Arial"/>
                <w:sz w:val="18"/>
              </w:rPr>
              <w:t>available</w:t>
            </w:r>
          </w:p>
        </w:tc>
      </w:tr>
    </w:tbl>
    <w:p w14:paraId="5D464F1F" w14:textId="77777777" w:rsidR="004752B7" w:rsidRPr="0046266F" w:rsidRDefault="004752B7" w:rsidP="004752B7">
      <w:pPr>
        <w:pStyle w:val="EW"/>
        <w:ind w:hanging="850"/>
      </w:pPr>
    </w:p>
    <w:p w14:paraId="6D56415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66B35243" w14:textId="77777777" w:rsidTr="00AA6A96">
        <w:tc>
          <w:tcPr>
            <w:tcW w:w="959" w:type="dxa"/>
            <w:tcBorders>
              <w:top w:val="single" w:sz="4" w:space="0" w:color="auto"/>
              <w:left w:val="single" w:sz="4" w:space="0" w:color="auto"/>
              <w:bottom w:val="single" w:sz="4" w:space="0" w:color="auto"/>
              <w:right w:val="single" w:sz="4" w:space="0" w:color="auto"/>
            </w:tcBorders>
          </w:tcPr>
          <w:p w14:paraId="2116BCCB"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0558527" w14:textId="77777777" w:rsidR="004752B7" w:rsidRPr="00A6346E" w:rsidRDefault="004752B7" w:rsidP="00AA6A96">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6BE1CEA1" w14:textId="77777777" w:rsidR="004752B7" w:rsidRPr="00A6346E" w:rsidRDefault="004752B7" w:rsidP="00AA6A96">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50C0EFCC" w14:textId="77777777" w:rsidR="004752B7" w:rsidRPr="00A6346E" w:rsidRDefault="004752B7" w:rsidP="00AA6A96">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14BC5056" w14:textId="77777777" w:rsidR="004752B7" w:rsidRPr="00A6346E" w:rsidRDefault="004752B7" w:rsidP="00AA6A96">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1762A3F3" w14:textId="77777777" w:rsidR="004752B7" w:rsidRPr="00A6346E" w:rsidRDefault="004752B7" w:rsidP="00AA6A96">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3E38574D" w14:textId="77777777" w:rsidR="004752B7" w:rsidRPr="00A6346E" w:rsidRDefault="004752B7" w:rsidP="00AA6A96">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279FD64" w14:textId="77777777" w:rsidR="004752B7" w:rsidRPr="00A6346E" w:rsidRDefault="004752B7" w:rsidP="00AA6A96">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CFAA5B0" w14:textId="77777777" w:rsidR="004752B7" w:rsidRPr="00A6346E" w:rsidRDefault="004752B7" w:rsidP="00AA6A96">
            <w:pPr>
              <w:pStyle w:val="TAL"/>
              <w:rPr>
                <w:b/>
                <w:bCs/>
              </w:rPr>
            </w:pPr>
            <w:r w:rsidRPr="00A6346E">
              <w:rPr>
                <w:b/>
                <w:bCs/>
              </w:rPr>
              <w:t>B8</w:t>
            </w:r>
          </w:p>
        </w:tc>
      </w:tr>
      <w:tr w:rsidR="004752B7" w:rsidRPr="0046266F" w14:paraId="2F4E8EA5" w14:textId="77777777" w:rsidTr="00AA6A96">
        <w:tc>
          <w:tcPr>
            <w:tcW w:w="959" w:type="dxa"/>
            <w:tcBorders>
              <w:top w:val="single" w:sz="4" w:space="0" w:color="auto"/>
              <w:left w:val="single" w:sz="4" w:space="0" w:color="auto"/>
              <w:bottom w:val="single" w:sz="4" w:space="0" w:color="auto"/>
              <w:right w:val="single" w:sz="4" w:space="0" w:color="auto"/>
            </w:tcBorders>
          </w:tcPr>
          <w:p w14:paraId="0867C1F7"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F88CA3E"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0DC37821"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E44808"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6AC1DAB"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03FAFCE5"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4EC49384"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665BFCE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0119FA" w14:textId="77777777" w:rsidR="004752B7" w:rsidRPr="0046266F" w:rsidRDefault="004752B7" w:rsidP="00AA6A96">
            <w:pPr>
              <w:pStyle w:val="TAL"/>
            </w:pPr>
            <w:r w:rsidRPr="0046266F">
              <w:t>xxxx xxxx</w:t>
            </w:r>
          </w:p>
        </w:tc>
      </w:tr>
      <w:tr w:rsidR="004752B7" w:rsidRPr="0046266F" w14:paraId="7A30894E" w14:textId="77777777" w:rsidTr="00AA6A96">
        <w:tc>
          <w:tcPr>
            <w:tcW w:w="959" w:type="dxa"/>
            <w:tcBorders>
              <w:right w:val="single" w:sz="4" w:space="0" w:color="auto"/>
            </w:tcBorders>
          </w:tcPr>
          <w:p w14:paraId="73C32F79"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22012580" w14:textId="77777777" w:rsidR="004752B7" w:rsidRPr="00A6346E" w:rsidRDefault="004752B7" w:rsidP="00AA6A96">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210872BF" w14:textId="77777777" w:rsidR="004752B7" w:rsidRPr="00A6346E" w:rsidRDefault="004752B7" w:rsidP="00AA6A96">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5C26DBA8" w14:textId="77777777" w:rsidR="004752B7" w:rsidRPr="00A6346E" w:rsidRDefault="004752B7" w:rsidP="00AA6A96">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59C5A6CE"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0E9D0076" w14:textId="77777777" w:rsidR="004752B7" w:rsidRPr="00A6346E" w:rsidRDefault="004752B7" w:rsidP="00AA6A96">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3827574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84B2EC8"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74E8426" w14:textId="77777777" w:rsidR="004752B7" w:rsidRPr="0046266F" w:rsidRDefault="004752B7" w:rsidP="00AA6A96">
            <w:pPr>
              <w:pStyle w:val="TAL"/>
            </w:pPr>
          </w:p>
        </w:tc>
      </w:tr>
      <w:tr w:rsidR="004752B7" w:rsidRPr="0046266F" w14:paraId="19E6041B" w14:textId="77777777" w:rsidTr="00AA6A96">
        <w:tc>
          <w:tcPr>
            <w:tcW w:w="959" w:type="dxa"/>
            <w:tcBorders>
              <w:right w:val="single" w:sz="4" w:space="0" w:color="auto"/>
            </w:tcBorders>
          </w:tcPr>
          <w:p w14:paraId="33107D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1ABBF26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74EEBDA"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9BAD7E5"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FF953E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B143AA7"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21AF6EE"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F7FCF44"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53F567E" w14:textId="77777777" w:rsidR="004752B7" w:rsidRPr="0046266F" w:rsidRDefault="004752B7" w:rsidP="00AA6A96">
            <w:pPr>
              <w:pStyle w:val="TAL"/>
            </w:pPr>
          </w:p>
        </w:tc>
      </w:tr>
    </w:tbl>
    <w:p w14:paraId="28383BAE" w14:textId="77777777" w:rsidR="004752B7" w:rsidRDefault="004752B7" w:rsidP="004752B7"/>
    <w:p w14:paraId="10563AB6" w14:textId="77777777" w:rsidR="004752B7" w:rsidRPr="0046266F" w:rsidRDefault="004752B7" w:rsidP="004752B7">
      <w:pPr>
        <w:rPr>
          <w:b/>
        </w:rPr>
      </w:pPr>
      <w:r w:rsidRPr="0046266F">
        <w:rPr>
          <w:b/>
        </w:rPr>
        <w:t>EF</w:t>
      </w:r>
      <w:r w:rsidRPr="0046266F">
        <w:rPr>
          <w:b/>
          <w:vertAlign w:val="subscript"/>
        </w:rPr>
        <w:t>OPLMNwACT</w:t>
      </w:r>
      <w:r w:rsidRPr="0046266F">
        <w:rPr>
          <w:b/>
        </w:rPr>
        <w:t xml:space="preserve"> (OPLMN Selector)</w:t>
      </w:r>
    </w:p>
    <w:p w14:paraId="571709F2" w14:textId="77777777" w:rsidR="004752B7" w:rsidRPr="0046266F" w:rsidRDefault="004752B7" w:rsidP="004752B7">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29E55ABD" w14:textId="77777777" w:rsidR="004752B7" w:rsidRPr="0046266F" w:rsidRDefault="004752B7" w:rsidP="004752B7">
      <w:pPr>
        <w:pStyle w:val="EW"/>
        <w:tabs>
          <w:tab w:val="left" w:pos="2835"/>
        </w:tabs>
      </w:pPr>
      <w:r w:rsidRPr="0046266F">
        <w:tab/>
        <w:t>1</w:t>
      </w:r>
      <w:r w:rsidRPr="0046266F">
        <w:rPr>
          <w:vertAlign w:val="superscript"/>
        </w:rPr>
        <w:t>st</w:t>
      </w:r>
      <w:r w:rsidRPr="0046266F">
        <w:t xml:space="preserve"> ACT</w:t>
      </w:r>
      <w:r w:rsidRPr="0046266F">
        <w:tab/>
      </w:r>
      <w:r w:rsidRPr="00FD5D8D">
        <w:t>satellite E-UTRAN in NB-S1 mode</w:t>
      </w:r>
    </w:p>
    <w:p w14:paraId="5ED6C59F" w14:textId="77777777" w:rsidR="004752B7" w:rsidRPr="0046266F" w:rsidRDefault="004752B7" w:rsidP="004752B7">
      <w:pPr>
        <w:pStyle w:val="EW"/>
        <w:tabs>
          <w:tab w:val="left" w:pos="2835"/>
        </w:tabs>
      </w:pPr>
      <w:r w:rsidRPr="0046266F">
        <w:tab/>
        <w:t>2</w:t>
      </w:r>
      <w:r w:rsidRPr="0046266F">
        <w:rPr>
          <w:vertAlign w:val="superscript"/>
        </w:rPr>
        <w:t>nd</w:t>
      </w:r>
      <w:r w:rsidRPr="0046266F">
        <w:t xml:space="preserve"> PLMN:</w:t>
      </w:r>
      <w:r w:rsidRPr="0046266F">
        <w:tab/>
        <w:t>254 011</w:t>
      </w:r>
    </w:p>
    <w:p w14:paraId="7068511B" w14:textId="77777777" w:rsidR="004752B7" w:rsidRPr="0046266F" w:rsidRDefault="004752B7" w:rsidP="004752B7">
      <w:pPr>
        <w:pStyle w:val="EW"/>
      </w:pPr>
      <w:r w:rsidRPr="0046266F">
        <w:tab/>
        <w:t>2</w:t>
      </w:r>
      <w:r w:rsidRPr="0046266F">
        <w:rPr>
          <w:vertAlign w:val="superscript"/>
        </w:rPr>
        <w:t>nd</w:t>
      </w:r>
      <w:r w:rsidRPr="0046266F">
        <w:t xml:space="preserve"> ACT</w:t>
      </w:r>
      <w:r w:rsidRPr="0046266F">
        <w:tab/>
        <w:t>E-UTRAN</w:t>
      </w:r>
    </w:p>
    <w:p w14:paraId="6CFC6BAC" w14:textId="77777777" w:rsidR="004752B7" w:rsidRPr="0046266F" w:rsidRDefault="004752B7" w:rsidP="004752B7">
      <w:pPr>
        <w:pStyle w:val="EW"/>
      </w:pPr>
      <w:r w:rsidRPr="0046266F">
        <w:tab/>
        <w:t>3</w:t>
      </w:r>
      <w:r w:rsidRPr="0046266F">
        <w:rPr>
          <w:vertAlign w:val="superscript"/>
        </w:rPr>
        <w:t>rd</w:t>
      </w:r>
      <w:r w:rsidRPr="0046266F">
        <w:t xml:space="preserve"> PLMN:</w:t>
      </w:r>
      <w:r w:rsidRPr="0046266F">
        <w:tab/>
        <w:t>254 0</w:t>
      </w:r>
      <w:r>
        <w:t>1</w:t>
      </w:r>
      <w:r w:rsidRPr="0046266F">
        <w:t>2</w:t>
      </w:r>
    </w:p>
    <w:p w14:paraId="2ABB90DC" w14:textId="77777777" w:rsidR="004752B7" w:rsidRPr="0046266F" w:rsidRDefault="004752B7" w:rsidP="004752B7">
      <w:pPr>
        <w:pStyle w:val="EW"/>
      </w:pPr>
      <w:r w:rsidRPr="0046266F">
        <w:tab/>
        <w:t>3</w:t>
      </w:r>
      <w:r w:rsidRPr="0046266F">
        <w:rPr>
          <w:vertAlign w:val="superscript"/>
        </w:rPr>
        <w:t>rd</w:t>
      </w:r>
      <w:r w:rsidRPr="0046266F">
        <w:t xml:space="preserve"> ACT:</w:t>
      </w:r>
      <w:r w:rsidRPr="0046266F">
        <w:tab/>
        <w:t>E-UTRAN in NB-S1 mode</w:t>
      </w:r>
    </w:p>
    <w:p w14:paraId="78B106A2" w14:textId="77777777" w:rsidR="004752B7" w:rsidRPr="0046266F" w:rsidRDefault="004752B7" w:rsidP="004752B7">
      <w:pPr>
        <w:pStyle w:val="EW"/>
      </w:pPr>
      <w:r w:rsidRPr="0046266F">
        <w:tab/>
        <w:t>4</w:t>
      </w:r>
      <w:r w:rsidRPr="0046266F">
        <w:rPr>
          <w:vertAlign w:val="superscript"/>
        </w:rPr>
        <w:t>th</w:t>
      </w:r>
      <w:r w:rsidRPr="0046266F">
        <w:t xml:space="preserve"> PLMN:</w:t>
      </w:r>
      <w:r w:rsidRPr="0046266F">
        <w:tab/>
        <w:t>254 012</w:t>
      </w:r>
    </w:p>
    <w:p w14:paraId="3A587654" w14:textId="77777777" w:rsidR="004752B7" w:rsidRPr="0046266F" w:rsidRDefault="004752B7" w:rsidP="004752B7">
      <w:pPr>
        <w:pStyle w:val="EW"/>
      </w:pPr>
      <w:r w:rsidRPr="0046266F">
        <w:tab/>
        <w:t>4</w:t>
      </w:r>
      <w:r w:rsidRPr="0046266F">
        <w:rPr>
          <w:vertAlign w:val="superscript"/>
        </w:rPr>
        <w:t>th</w:t>
      </w:r>
      <w:r w:rsidRPr="0046266F">
        <w:t xml:space="preserve"> ACT:</w:t>
      </w:r>
      <w:r w:rsidRPr="0046266F">
        <w:tab/>
        <w:t>GSM</w:t>
      </w:r>
    </w:p>
    <w:p w14:paraId="6EC0498F" w14:textId="77777777" w:rsidR="004752B7" w:rsidRPr="0046266F" w:rsidRDefault="004752B7" w:rsidP="004752B7">
      <w:pPr>
        <w:pStyle w:val="EW"/>
      </w:pPr>
      <w:r w:rsidRPr="0046266F">
        <w:tab/>
        <w:t>5</w:t>
      </w:r>
      <w:r w:rsidRPr="0046266F">
        <w:rPr>
          <w:vertAlign w:val="superscript"/>
        </w:rPr>
        <w:t>th</w:t>
      </w:r>
      <w:r w:rsidRPr="0046266F">
        <w:t xml:space="preserve"> PLMN:</w:t>
      </w:r>
      <w:r w:rsidRPr="0046266F">
        <w:tab/>
        <w:t>254 011</w:t>
      </w:r>
    </w:p>
    <w:p w14:paraId="61D2D301" w14:textId="77777777" w:rsidR="004752B7" w:rsidRPr="0046266F" w:rsidRDefault="004752B7" w:rsidP="004752B7">
      <w:pPr>
        <w:pStyle w:val="EW"/>
      </w:pPr>
      <w:r w:rsidRPr="0046266F">
        <w:tab/>
        <w:t>5</w:t>
      </w:r>
      <w:r w:rsidRPr="0046266F">
        <w:rPr>
          <w:vertAlign w:val="superscript"/>
        </w:rPr>
        <w:t>th</w:t>
      </w:r>
      <w:r w:rsidRPr="0046266F">
        <w:t xml:space="preserve"> ACT:</w:t>
      </w:r>
      <w:r w:rsidRPr="0046266F">
        <w:tab/>
        <w:t>GSM</w:t>
      </w:r>
    </w:p>
    <w:p w14:paraId="6FF5C878" w14:textId="77777777" w:rsidR="004752B7" w:rsidRPr="0046266F" w:rsidRDefault="004752B7" w:rsidP="004752B7">
      <w:pPr>
        <w:pStyle w:val="EW"/>
      </w:pPr>
      <w:r w:rsidRPr="0046266F">
        <w:tab/>
        <w:t>6</w:t>
      </w:r>
      <w:r w:rsidRPr="0046266F">
        <w:rPr>
          <w:vertAlign w:val="superscript"/>
        </w:rPr>
        <w:t>th</w:t>
      </w:r>
      <w:r w:rsidRPr="0046266F">
        <w:t xml:space="preserve"> PLMN:</w:t>
      </w:r>
      <w:r w:rsidRPr="0046266F">
        <w:tab/>
        <w:t>254 005</w:t>
      </w:r>
    </w:p>
    <w:p w14:paraId="43188E24" w14:textId="77777777" w:rsidR="004752B7" w:rsidRPr="0046266F" w:rsidRDefault="004752B7" w:rsidP="004752B7">
      <w:pPr>
        <w:pStyle w:val="EW"/>
      </w:pPr>
      <w:r w:rsidRPr="0046266F">
        <w:tab/>
        <w:t>6</w:t>
      </w:r>
      <w:r w:rsidRPr="0046266F">
        <w:rPr>
          <w:vertAlign w:val="superscript"/>
        </w:rPr>
        <w:t>th</w:t>
      </w:r>
      <w:r w:rsidRPr="0046266F">
        <w:t xml:space="preserve"> ACT:</w:t>
      </w:r>
      <w:r w:rsidRPr="0046266F">
        <w:tab/>
        <w:t>UTRAN</w:t>
      </w:r>
    </w:p>
    <w:p w14:paraId="2011E04F" w14:textId="77777777" w:rsidR="004752B7" w:rsidRPr="0046266F" w:rsidRDefault="004752B7" w:rsidP="004752B7">
      <w:pPr>
        <w:pStyle w:val="EW"/>
      </w:pPr>
      <w:r w:rsidRPr="0046266F">
        <w:tab/>
        <w:t>7</w:t>
      </w:r>
      <w:r w:rsidRPr="0046266F">
        <w:rPr>
          <w:vertAlign w:val="superscript"/>
        </w:rPr>
        <w:t>th</w:t>
      </w:r>
      <w:r w:rsidRPr="0046266F">
        <w:t xml:space="preserve"> PLMN:</w:t>
      </w:r>
      <w:r w:rsidRPr="0046266F">
        <w:tab/>
        <w:t>254 006</w:t>
      </w:r>
    </w:p>
    <w:p w14:paraId="68D6F962" w14:textId="77777777" w:rsidR="004752B7" w:rsidRPr="0046266F" w:rsidRDefault="004752B7" w:rsidP="004752B7">
      <w:pPr>
        <w:pStyle w:val="EW"/>
      </w:pPr>
      <w:r w:rsidRPr="0046266F">
        <w:tab/>
        <w:t>7</w:t>
      </w:r>
      <w:r w:rsidRPr="0046266F">
        <w:rPr>
          <w:vertAlign w:val="superscript"/>
        </w:rPr>
        <w:t>th</w:t>
      </w:r>
      <w:r w:rsidRPr="0046266F">
        <w:t xml:space="preserve"> ACT:</w:t>
      </w:r>
      <w:r w:rsidRPr="0046266F">
        <w:tab/>
        <w:t>UTRAN</w:t>
      </w:r>
    </w:p>
    <w:p w14:paraId="1A2A17C5" w14:textId="77777777" w:rsidR="004752B7" w:rsidRPr="0046266F" w:rsidRDefault="004752B7" w:rsidP="004752B7">
      <w:pPr>
        <w:pStyle w:val="EW"/>
      </w:pPr>
      <w:r w:rsidRPr="0046266F">
        <w:tab/>
        <w:t>8</w:t>
      </w:r>
      <w:r w:rsidRPr="0046266F">
        <w:rPr>
          <w:vertAlign w:val="superscript"/>
        </w:rPr>
        <w:t>th</w:t>
      </w:r>
      <w:r w:rsidRPr="0046266F">
        <w:t xml:space="preserve"> PLMN:</w:t>
      </w:r>
      <w:r w:rsidRPr="0046266F">
        <w:tab/>
        <w:t>254 007</w:t>
      </w:r>
    </w:p>
    <w:p w14:paraId="0E098369" w14:textId="77777777" w:rsidR="002536E4" w:rsidRPr="0046266F" w:rsidRDefault="004752B7" w:rsidP="002536E4">
      <w:pPr>
        <w:pStyle w:val="EW"/>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1E030F77"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51E752F8" w14:textId="77777777" w:rsidTr="002E7EB2">
        <w:tc>
          <w:tcPr>
            <w:tcW w:w="907" w:type="dxa"/>
            <w:tcBorders>
              <w:top w:val="single" w:sz="4" w:space="0" w:color="auto"/>
              <w:left w:val="single" w:sz="4" w:space="0" w:color="auto"/>
              <w:bottom w:val="single" w:sz="4" w:space="0" w:color="auto"/>
              <w:right w:val="single" w:sz="4" w:space="0" w:color="auto"/>
            </w:tcBorders>
          </w:tcPr>
          <w:p w14:paraId="7675042C"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022DF1D1"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37A28CB5"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1FCD4EB"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0B813210"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766A387F"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6406522D"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618B73DE"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3DE8FE97"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2E7BB2C2"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5A859664" w14:textId="77777777" w:rsidR="002536E4" w:rsidRPr="005B2BA1" w:rsidRDefault="002536E4" w:rsidP="002E7EB2">
            <w:pPr>
              <w:pStyle w:val="TAL"/>
              <w:rPr>
                <w:b/>
                <w:bCs/>
              </w:rPr>
            </w:pPr>
            <w:r w:rsidRPr="005B2BA1">
              <w:rPr>
                <w:b/>
                <w:bCs/>
              </w:rPr>
              <w:t>B10</w:t>
            </w:r>
          </w:p>
        </w:tc>
      </w:tr>
      <w:tr w:rsidR="002536E4" w:rsidRPr="0046266F" w14:paraId="4622C38A" w14:textId="77777777" w:rsidTr="002E7EB2">
        <w:tc>
          <w:tcPr>
            <w:tcW w:w="907" w:type="dxa"/>
            <w:tcBorders>
              <w:top w:val="single" w:sz="4" w:space="0" w:color="auto"/>
              <w:left w:val="single" w:sz="4" w:space="0" w:color="auto"/>
              <w:bottom w:val="single" w:sz="4" w:space="0" w:color="auto"/>
              <w:right w:val="single" w:sz="4" w:space="0" w:color="auto"/>
            </w:tcBorders>
          </w:tcPr>
          <w:p w14:paraId="3266C95D"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2C47C36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81F7532"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9DFDCE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C2A4650" w14:textId="5BB95C52" w:rsidR="002536E4" w:rsidRPr="0046266F" w:rsidRDefault="002536E4" w:rsidP="002E7EB2">
            <w:pPr>
              <w:pStyle w:val="TAL"/>
            </w:pPr>
            <w:r>
              <w:t>01</w:t>
            </w:r>
          </w:p>
        </w:tc>
        <w:tc>
          <w:tcPr>
            <w:tcW w:w="851" w:type="dxa"/>
            <w:tcBorders>
              <w:top w:val="single" w:sz="4" w:space="0" w:color="auto"/>
              <w:left w:val="single" w:sz="4" w:space="0" w:color="auto"/>
              <w:bottom w:val="single" w:sz="4" w:space="0" w:color="auto"/>
              <w:right w:val="single" w:sz="4" w:space="0" w:color="auto"/>
            </w:tcBorders>
          </w:tcPr>
          <w:p w14:paraId="6CD82DF9" w14:textId="71179073"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C688B2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1AF9EB5"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19682E11"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BC116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65F3697D" w14:textId="77777777" w:rsidR="002536E4" w:rsidRPr="0046266F" w:rsidRDefault="002536E4" w:rsidP="002E7EB2">
            <w:pPr>
              <w:pStyle w:val="TAL"/>
            </w:pPr>
            <w:r w:rsidRPr="0046266F">
              <w:t>00</w:t>
            </w:r>
          </w:p>
        </w:tc>
      </w:tr>
      <w:tr w:rsidR="002536E4" w:rsidRPr="0046266F" w14:paraId="62D97710" w14:textId="77777777" w:rsidTr="002E7EB2">
        <w:tc>
          <w:tcPr>
            <w:tcW w:w="907" w:type="dxa"/>
            <w:tcBorders>
              <w:top w:val="single" w:sz="4" w:space="0" w:color="auto"/>
              <w:right w:val="single" w:sz="4" w:space="0" w:color="auto"/>
            </w:tcBorders>
          </w:tcPr>
          <w:p w14:paraId="3EB46AE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A755391"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7213B7FE"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79866EB3"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3551CABB"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1DDB2B99"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7C2440E1"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15D9EFB4"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4CD7885"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399585FF"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38424EE5" w14:textId="77777777" w:rsidR="002536E4" w:rsidRPr="005B2BA1" w:rsidRDefault="002536E4" w:rsidP="002E7EB2">
            <w:pPr>
              <w:pStyle w:val="TAL"/>
              <w:rPr>
                <w:b/>
                <w:bCs/>
              </w:rPr>
            </w:pPr>
            <w:r w:rsidRPr="005B2BA1">
              <w:rPr>
                <w:b/>
                <w:bCs/>
              </w:rPr>
              <w:t>B20</w:t>
            </w:r>
          </w:p>
        </w:tc>
      </w:tr>
      <w:tr w:rsidR="002536E4" w:rsidRPr="0046266F" w14:paraId="330C78E6" w14:textId="77777777" w:rsidTr="002E7EB2">
        <w:tc>
          <w:tcPr>
            <w:tcW w:w="907" w:type="dxa"/>
            <w:tcBorders>
              <w:right w:val="single" w:sz="4" w:space="0" w:color="auto"/>
            </w:tcBorders>
          </w:tcPr>
          <w:p w14:paraId="4BB992C7"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2940C0B3"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42D55CA"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A40FA2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39C986DB" w14:textId="77777777" w:rsidR="002536E4" w:rsidRPr="0046266F" w:rsidRDefault="002536E4" w:rsidP="002E7EB2">
            <w:pPr>
              <w:pStyle w:val="TAL"/>
            </w:pPr>
            <w:r>
              <w:t>5</w:t>
            </w:r>
            <w:r w:rsidRPr="0046266F">
              <w:t>0</w:t>
            </w:r>
          </w:p>
        </w:tc>
        <w:tc>
          <w:tcPr>
            <w:tcW w:w="851" w:type="dxa"/>
            <w:tcBorders>
              <w:top w:val="single" w:sz="4" w:space="0" w:color="auto"/>
              <w:left w:val="single" w:sz="4" w:space="0" w:color="auto"/>
              <w:bottom w:val="single" w:sz="4" w:space="0" w:color="auto"/>
              <w:right w:val="single" w:sz="4" w:space="0" w:color="auto"/>
            </w:tcBorders>
          </w:tcPr>
          <w:p w14:paraId="03474D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6174644A"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9384759"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0F15F15C"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57D9099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C520EBF" w14:textId="77777777" w:rsidR="002536E4" w:rsidRPr="0046266F" w:rsidRDefault="002536E4" w:rsidP="002E7EB2">
            <w:pPr>
              <w:pStyle w:val="TAL"/>
            </w:pPr>
            <w:r w:rsidRPr="0046266F">
              <w:t>80</w:t>
            </w:r>
          </w:p>
        </w:tc>
      </w:tr>
      <w:tr w:rsidR="002536E4" w:rsidRPr="0046266F" w14:paraId="41FFBE7F" w14:textId="77777777" w:rsidTr="002E7EB2">
        <w:tc>
          <w:tcPr>
            <w:tcW w:w="907" w:type="dxa"/>
            <w:tcBorders>
              <w:right w:val="single" w:sz="4" w:space="0" w:color="auto"/>
            </w:tcBorders>
          </w:tcPr>
          <w:p w14:paraId="0086DC4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0BD8FFF"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1349FB50"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183AEA8E"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27450FCC"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1F7BC028"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6987771A"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0CF0FF9C"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148AAB03"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6CF536E"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7AC0656B" w14:textId="77777777" w:rsidR="002536E4" w:rsidRPr="005B2BA1" w:rsidRDefault="002536E4" w:rsidP="002E7EB2">
            <w:pPr>
              <w:pStyle w:val="TAL"/>
              <w:rPr>
                <w:b/>
                <w:bCs/>
              </w:rPr>
            </w:pPr>
            <w:r w:rsidRPr="005B2BA1">
              <w:rPr>
                <w:b/>
                <w:bCs/>
              </w:rPr>
              <w:t>B30</w:t>
            </w:r>
          </w:p>
        </w:tc>
      </w:tr>
      <w:tr w:rsidR="002536E4" w:rsidRPr="0046266F" w14:paraId="5099FC46" w14:textId="77777777" w:rsidTr="002E7EB2">
        <w:tc>
          <w:tcPr>
            <w:tcW w:w="907" w:type="dxa"/>
            <w:tcBorders>
              <w:right w:val="single" w:sz="4" w:space="0" w:color="auto"/>
            </w:tcBorders>
          </w:tcPr>
          <w:p w14:paraId="0B3BD519"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116AD416"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4A5705B7"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07832064"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4C7E46D0"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36F7307"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59CA8BE"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602224A"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7AEA6398"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CFBC1F2"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314C20FB" w14:textId="77777777" w:rsidR="002536E4" w:rsidRPr="0046266F" w:rsidRDefault="002536E4" w:rsidP="002E7EB2">
            <w:pPr>
              <w:pStyle w:val="TAL"/>
            </w:pPr>
            <w:r w:rsidRPr="0046266F">
              <w:t>00</w:t>
            </w:r>
          </w:p>
        </w:tc>
      </w:tr>
      <w:tr w:rsidR="002536E4" w:rsidRPr="0046266F" w14:paraId="0D72CDA8" w14:textId="77777777" w:rsidTr="002E7EB2">
        <w:tc>
          <w:tcPr>
            <w:tcW w:w="907" w:type="dxa"/>
            <w:tcBorders>
              <w:right w:val="single" w:sz="4" w:space="0" w:color="auto"/>
            </w:tcBorders>
          </w:tcPr>
          <w:p w14:paraId="3E6FE10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518639E"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73B28654"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22D82DDE"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5A64601C"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57C7F06E"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2C5F9922"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6A8279C7"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A86ABA0"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0B72D4EC"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4F5F1343" w14:textId="77777777" w:rsidR="002536E4" w:rsidRPr="005B2BA1" w:rsidRDefault="002536E4" w:rsidP="002E7EB2">
            <w:pPr>
              <w:pStyle w:val="TAL"/>
              <w:rPr>
                <w:b/>
                <w:bCs/>
              </w:rPr>
            </w:pPr>
            <w:r w:rsidRPr="005B2BA1">
              <w:rPr>
                <w:b/>
                <w:bCs/>
              </w:rPr>
              <w:t>B40</w:t>
            </w:r>
          </w:p>
        </w:tc>
      </w:tr>
      <w:tr w:rsidR="002536E4" w:rsidRPr="0046266F" w14:paraId="1E2C9115" w14:textId="77777777" w:rsidTr="002E7EB2">
        <w:tc>
          <w:tcPr>
            <w:tcW w:w="907" w:type="dxa"/>
            <w:tcBorders>
              <w:right w:val="single" w:sz="4" w:space="0" w:color="auto"/>
            </w:tcBorders>
          </w:tcPr>
          <w:p w14:paraId="0848511E"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95CB062"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3E77A30"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7247746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A4A7681"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55B104E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16348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05E96594"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65EA8607"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124B244"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27D7D5AA" w14:textId="77777777" w:rsidR="002536E4" w:rsidRPr="0046266F" w:rsidRDefault="002536E4" w:rsidP="002E7EB2">
            <w:pPr>
              <w:pStyle w:val="TAL"/>
            </w:pPr>
            <w:r w:rsidRPr="0046266F">
              <w:t>00</w:t>
            </w:r>
          </w:p>
        </w:tc>
      </w:tr>
    </w:tbl>
    <w:p w14:paraId="2EC6A08E" w14:textId="77777777" w:rsidR="002536E4" w:rsidRPr="0046266F" w:rsidRDefault="002536E4" w:rsidP="002536E4"/>
    <w:p w14:paraId="0BA35FAE" w14:textId="150A3DD5" w:rsidR="004752B7" w:rsidRDefault="004752B7" w:rsidP="002536E4">
      <w:r w:rsidRPr="0046266F">
        <w:t>The UICC is installed into the Terminal and the UE is set to automatic PLMN selection mode.</w:t>
      </w:r>
    </w:p>
    <w:p w14:paraId="159A517B" w14:textId="77777777" w:rsidR="004752B7" w:rsidRPr="00B9392D" w:rsidRDefault="004752B7" w:rsidP="004752B7">
      <w:r>
        <w:t>The UE is pre-configured with the UE position defined in TS 36.508 [29] clause 4.13.</w:t>
      </w:r>
    </w:p>
    <w:p w14:paraId="5C34A928" w14:textId="02F367AF" w:rsidR="004752B7" w:rsidRPr="0046266F" w:rsidRDefault="004752B7" w:rsidP="004752B7">
      <w:pPr>
        <w:pStyle w:val="Heading5"/>
      </w:pPr>
      <w:r w:rsidRPr="0046266F">
        <w:t>7.3.</w:t>
      </w:r>
      <w:r>
        <w:t>14.</w:t>
      </w:r>
      <w:r w:rsidRPr="0046266F">
        <w:t>4.2</w:t>
      </w:r>
      <w:r w:rsidRPr="0046266F">
        <w:tab/>
        <w:t>Procedure</w:t>
      </w:r>
    </w:p>
    <w:p w14:paraId="6B4A5CB0" w14:textId="77777777" w:rsidR="004752B7" w:rsidRPr="0046266F" w:rsidRDefault="004752B7" w:rsidP="004752B7">
      <w:pPr>
        <w:pStyle w:val="B1"/>
      </w:pPr>
      <w:r w:rsidRPr="0046266F">
        <w:t>a)</w:t>
      </w:r>
      <w:r w:rsidRPr="0046266F">
        <w:tab/>
        <w:t>The UE is powered on.</w:t>
      </w:r>
    </w:p>
    <w:p w14:paraId="1ED2C121" w14:textId="77777777" w:rsidR="004752B7" w:rsidRPr="0046266F" w:rsidRDefault="004752B7" w:rsidP="004752B7">
      <w:pPr>
        <w:pStyle w:val="B1"/>
      </w:pPr>
      <w:r w:rsidRPr="0046266F">
        <w:t>b)</w:t>
      </w:r>
      <w:r w:rsidRPr="0046266F">
        <w:tab/>
        <w:t xml:space="preserve">After receipt of a </w:t>
      </w:r>
      <w:r w:rsidRPr="0046266F">
        <w:rPr>
          <w:i/>
        </w:rPr>
        <w:t>RRCConnectionRequest-NB</w:t>
      </w:r>
      <w:r w:rsidRPr="0046266F">
        <w:t xml:space="preserve"> from the UE on the </w:t>
      </w:r>
      <w:r w:rsidRPr="00060A55">
        <w:t>satellite E-UTRAN in NB-S1 mode</w:t>
      </w:r>
      <w:r>
        <w:t xml:space="preserve"> </w:t>
      </w:r>
      <w:r w:rsidRPr="0046266F">
        <w:t xml:space="preserve">cell related to the BCCH transmitting MCC/MNC 254/012,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1647C5C4" w14:textId="77777777" w:rsidR="004752B7" w:rsidRPr="0046266F" w:rsidRDefault="004752B7" w:rsidP="004752B7">
      <w:pPr>
        <w:pStyle w:val="B1"/>
        <w:keepNext/>
        <w:keepLines/>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5A7A9B36" w14:textId="77777777" w:rsidR="004752B7" w:rsidRPr="0046266F" w:rsidRDefault="004752B7" w:rsidP="004752B7">
      <w:pPr>
        <w:pStyle w:val="B2"/>
        <w:rPr>
          <w:lang w:val="fr-FR"/>
        </w:rPr>
      </w:pPr>
      <w:r w:rsidRPr="0046266F">
        <w:tab/>
      </w:r>
      <w:r w:rsidRPr="0046266F">
        <w:rPr>
          <w:lang w:val="fr-FR"/>
        </w:rPr>
        <w:t>TAI (MCC/MNC/TAC):</w:t>
      </w:r>
      <w:r>
        <w:rPr>
          <w:lang w:val="fr-FR"/>
        </w:rPr>
        <w:t xml:space="preserve"> </w:t>
      </w:r>
      <w:r w:rsidRPr="0046266F">
        <w:rPr>
          <w:lang w:val="fr-FR"/>
        </w:rPr>
        <w:t>254/012/0001</w:t>
      </w:r>
    </w:p>
    <w:p w14:paraId="2CA14A80" w14:textId="77777777" w:rsidR="004752B7" w:rsidRPr="0046266F" w:rsidRDefault="004752B7" w:rsidP="004752B7">
      <w:pPr>
        <w:pStyle w:val="B2"/>
        <w:rPr>
          <w:lang w:val="fr-FR"/>
        </w:rPr>
      </w:pPr>
      <w:r w:rsidRPr="0046266F">
        <w:rPr>
          <w:lang w:val="fr-FR"/>
        </w:rPr>
        <w:tab/>
        <w:t>GUTI:</w:t>
      </w:r>
      <w:r>
        <w:rPr>
          <w:lang w:val="fr-FR"/>
        </w:rPr>
        <w:t xml:space="preserve"> </w:t>
      </w:r>
      <w:r w:rsidRPr="0046266F">
        <w:rPr>
          <w:lang w:val="fr-FR"/>
        </w:rPr>
        <w:t>"25401200010266436587"</w:t>
      </w:r>
    </w:p>
    <w:p w14:paraId="42B3C8D9" w14:textId="77777777" w:rsidR="004752B7" w:rsidRPr="0046266F" w:rsidRDefault="004752B7" w:rsidP="004752B7">
      <w:pPr>
        <w:pStyle w:val="B1"/>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062CF717" w14:textId="77777777" w:rsidR="004752B7" w:rsidRPr="0046266F" w:rsidRDefault="004752B7" w:rsidP="004752B7">
      <w:pPr>
        <w:pStyle w:val="B1"/>
      </w:pPr>
      <w:r w:rsidRPr="0046266F">
        <w:t>e)</w:t>
      </w:r>
      <w:r w:rsidRPr="0046266F">
        <w:tab/>
        <w:t>The UE is soft powered down.</w:t>
      </w:r>
    </w:p>
    <w:p w14:paraId="060FE10F" w14:textId="59EBB21B" w:rsidR="004752B7" w:rsidRPr="0046266F" w:rsidRDefault="004752B7" w:rsidP="004752B7">
      <w:pPr>
        <w:pStyle w:val="Heading4"/>
      </w:pPr>
      <w:r w:rsidRPr="0046266F">
        <w:lastRenderedPageBreak/>
        <w:t>7.3.</w:t>
      </w:r>
      <w:r>
        <w:t>14</w:t>
      </w:r>
      <w:r w:rsidRPr="0046266F">
        <w:t>.5</w:t>
      </w:r>
      <w:r w:rsidRPr="0046266F">
        <w:tab/>
        <w:t>Acceptance criteria</w:t>
      </w:r>
    </w:p>
    <w:p w14:paraId="2A39BCAA" w14:textId="77777777" w:rsidR="004752B7" w:rsidRPr="0046266F" w:rsidRDefault="004752B7" w:rsidP="004752B7">
      <w:pPr>
        <w:pStyle w:val="B1"/>
        <w:keepNext/>
        <w:keepLines/>
      </w:pPr>
      <w:r w:rsidRPr="0046266F">
        <w:t xml:space="preserve">1.) After step a) the UE shall send a </w:t>
      </w:r>
      <w:r w:rsidRPr="0046266F">
        <w:rPr>
          <w:i/>
        </w:rPr>
        <w:t>RRCConnectionRequest-NB</w:t>
      </w:r>
      <w:r w:rsidRPr="0046266F">
        <w:t xml:space="preserve"> on the </w:t>
      </w:r>
      <w:r w:rsidRPr="00060A55">
        <w:t>satellite E-UTRAN in NB-S1 mode</w:t>
      </w:r>
      <w:r w:rsidRPr="0046266F">
        <w:t xml:space="preserve"> cell related to the BCCH transmitting MCC/MNC 254/012 to the </w:t>
      </w:r>
      <w:r>
        <w:t>SAT-</w:t>
      </w:r>
      <w:r w:rsidRPr="0046266F">
        <w:t>NB-SS.</w:t>
      </w:r>
    </w:p>
    <w:p w14:paraId="040792CA" w14:textId="77777777" w:rsidR="004752B7" w:rsidRPr="0046266F" w:rsidRDefault="004752B7" w:rsidP="004752B7">
      <w:pPr>
        <w:pStyle w:val="B1"/>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3196F85F" w14:textId="77777777" w:rsidR="004752B7" w:rsidRPr="0046266F" w:rsidRDefault="004752B7" w:rsidP="004752B7">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7C315B4" w14:textId="77777777" w:rsidR="004752B7" w:rsidRPr="0046266F" w:rsidRDefault="004752B7" w:rsidP="004752B7">
      <w:pPr>
        <w:pStyle w:val="B1"/>
      </w:pPr>
      <w:r w:rsidRPr="0046266F">
        <w:t>4)</w:t>
      </w:r>
      <w:r w:rsidRPr="0046266F">
        <w:tab/>
        <w:t xml:space="preserve">After step </w:t>
      </w:r>
      <w:r>
        <w:t>d</w:t>
      </w:r>
      <w:r w:rsidRPr="0046266F">
        <w:t>) the USIM shall contain the following values:</w:t>
      </w:r>
    </w:p>
    <w:p w14:paraId="62244EEA"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25F44D83" w14:textId="77777777" w:rsidR="004752B7" w:rsidRPr="0046266F" w:rsidRDefault="004752B7" w:rsidP="004752B7">
      <w:pPr>
        <w:pStyle w:val="EW"/>
        <w:tabs>
          <w:tab w:val="left" w:pos="2835"/>
        </w:tabs>
      </w:pPr>
      <w:r w:rsidRPr="0046266F">
        <w:t>Logically:</w:t>
      </w:r>
      <w:r w:rsidRPr="0046266F">
        <w:tab/>
        <w:t>GUTI:</w:t>
      </w:r>
      <w:r w:rsidRPr="0046266F">
        <w:tab/>
        <w:t>25401200010266436587</w:t>
      </w:r>
    </w:p>
    <w:p w14:paraId="284E60A6" w14:textId="77777777" w:rsidR="004752B7" w:rsidRPr="0046266F" w:rsidRDefault="004752B7" w:rsidP="004752B7">
      <w:pPr>
        <w:pStyle w:val="EW"/>
        <w:tabs>
          <w:tab w:val="left" w:pos="2835"/>
        </w:tabs>
      </w:pPr>
      <w:r w:rsidRPr="0046266F">
        <w:tab/>
        <w:t>Last visited registered TAI:</w:t>
      </w:r>
      <w:r w:rsidRPr="0046266F">
        <w:tab/>
        <w:t>254/012/0001</w:t>
      </w:r>
    </w:p>
    <w:p w14:paraId="61DE93C6" w14:textId="77777777" w:rsidR="004752B7" w:rsidRPr="0046266F" w:rsidRDefault="004752B7" w:rsidP="004752B7">
      <w:pPr>
        <w:pStyle w:val="EW"/>
        <w:tabs>
          <w:tab w:val="left" w:pos="2835"/>
        </w:tabs>
      </w:pPr>
      <w:r w:rsidRPr="0046266F">
        <w:tab/>
        <w:t>EPS update status:</w:t>
      </w:r>
      <w:r w:rsidRPr="0046266F">
        <w:tab/>
        <w:t>updated</w:t>
      </w:r>
    </w:p>
    <w:p w14:paraId="32D7FA1B" w14:textId="77777777" w:rsidR="004752B7" w:rsidRPr="0046266F" w:rsidRDefault="004752B7" w:rsidP="004752B7">
      <w:pPr>
        <w:pStyle w:val="EW"/>
        <w:tabs>
          <w:tab w:val="left" w:pos="2835"/>
        </w:tabs>
      </w:pPr>
    </w:p>
    <w:p w14:paraId="22A2BC38" w14:textId="77777777" w:rsidR="004752B7" w:rsidRPr="0046266F" w:rsidRDefault="004752B7" w:rsidP="004752B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22AD14E4" w14:textId="77777777" w:rsidTr="00AA6A96">
        <w:tc>
          <w:tcPr>
            <w:tcW w:w="959" w:type="dxa"/>
            <w:tcBorders>
              <w:top w:val="single" w:sz="4" w:space="0" w:color="auto"/>
              <w:left w:val="single" w:sz="4" w:space="0" w:color="auto"/>
              <w:bottom w:val="single" w:sz="4" w:space="0" w:color="auto"/>
              <w:right w:val="single" w:sz="4" w:space="0" w:color="auto"/>
            </w:tcBorders>
          </w:tcPr>
          <w:p w14:paraId="581B8516" w14:textId="77777777" w:rsidR="004752B7" w:rsidRPr="0046266F" w:rsidRDefault="004752B7" w:rsidP="00AA6A96">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2CD878B" w14:textId="77777777" w:rsidR="004752B7" w:rsidRPr="00A27AAC" w:rsidRDefault="004752B7" w:rsidP="00AA6A96">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11D59E37" w14:textId="77777777" w:rsidR="004752B7" w:rsidRPr="00A27AAC" w:rsidRDefault="004752B7" w:rsidP="00AA6A96">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B2358BB" w14:textId="77777777" w:rsidR="004752B7" w:rsidRPr="00A27AAC" w:rsidRDefault="004752B7" w:rsidP="00AA6A96">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260FD2FB" w14:textId="77777777" w:rsidR="004752B7" w:rsidRPr="00A27AAC" w:rsidRDefault="004752B7" w:rsidP="00AA6A96">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481DA0E1" w14:textId="77777777" w:rsidR="004752B7" w:rsidRPr="00A27AAC" w:rsidRDefault="004752B7" w:rsidP="00AA6A96">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33B1AC55" w14:textId="77777777" w:rsidR="004752B7" w:rsidRPr="00A27AAC" w:rsidRDefault="004752B7" w:rsidP="00AA6A96">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422D157E" w14:textId="77777777" w:rsidR="004752B7" w:rsidRPr="00A27AAC" w:rsidRDefault="004752B7" w:rsidP="00AA6A96">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69E49BB" w14:textId="77777777" w:rsidR="004752B7" w:rsidRPr="00A27AAC" w:rsidRDefault="004752B7" w:rsidP="00AA6A96">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117F654D" w14:textId="77777777" w:rsidR="004752B7" w:rsidRPr="00A27AAC" w:rsidRDefault="004752B7" w:rsidP="00AA6A96">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5F5DF0B2" w14:textId="77777777" w:rsidR="004752B7" w:rsidRPr="00A27AAC" w:rsidRDefault="004752B7" w:rsidP="00AA6A96">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31E7BF92" w14:textId="77777777" w:rsidR="004752B7" w:rsidRPr="00A27AAC" w:rsidRDefault="004752B7" w:rsidP="00AA6A96">
            <w:pPr>
              <w:pStyle w:val="TAL"/>
              <w:rPr>
                <w:b/>
                <w:bCs/>
              </w:rPr>
            </w:pPr>
            <w:r w:rsidRPr="00A27AAC">
              <w:rPr>
                <w:b/>
                <w:bCs/>
              </w:rPr>
              <w:t>B11</w:t>
            </w:r>
          </w:p>
        </w:tc>
      </w:tr>
      <w:tr w:rsidR="004752B7" w:rsidRPr="0046266F" w14:paraId="29F338E3" w14:textId="77777777" w:rsidTr="00AA6A96">
        <w:tc>
          <w:tcPr>
            <w:tcW w:w="959" w:type="dxa"/>
            <w:tcBorders>
              <w:top w:val="single" w:sz="4" w:space="0" w:color="auto"/>
              <w:left w:val="single" w:sz="4" w:space="0" w:color="auto"/>
              <w:bottom w:val="single" w:sz="4" w:space="0" w:color="auto"/>
              <w:right w:val="single" w:sz="4" w:space="0" w:color="auto"/>
            </w:tcBorders>
          </w:tcPr>
          <w:p w14:paraId="650721ED" w14:textId="77777777" w:rsidR="004752B7" w:rsidRPr="0046266F" w:rsidRDefault="004752B7" w:rsidP="00AA6A96">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DAD7CA7" w14:textId="77777777" w:rsidR="004752B7" w:rsidRPr="0046266F" w:rsidRDefault="004752B7" w:rsidP="00AA6A96">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39400A9" w14:textId="77777777" w:rsidR="004752B7" w:rsidRPr="0046266F" w:rsidRDefault="004752B7" w:rsidP="00AA6A96">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FEA461C"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19907D8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572CB0AF"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8830117"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CDAF31"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1C6AA7D" w14:textId="77777777" w:rsidR="004752B7" w:rsidRPr="0046266F" w:rsidRDefault="004752B7" w:rsidP="00AA6A96">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D876663" w14:textId="77777777" w:rsidR="004752B7" w:rsidRPr="0046266F" w:rsidRDefault="004752B7" w:rsidP="00AA6A96">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E6FA9CC" w14:textId="77777777" w:rsidR="004752B7" w:rsidRPr="0046266F" w:rsidRDefault="004752B7" w:rsidP="00AA6A96">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CD1DC0A" w14:textId="77777777" w:rsidR="004752B7" w:rsidRPr="0046266F" w:rsidRDefault="004752B7" w:rsidP="00AA6A96">
            <w:pPr>
              <w:pStyle w:val="TAL"/>
            </w:pPr>
            <w:r w:rsidRPr="0046266F">
              <w:t>65</w:t>
            </w:r>
          </w:p>
        </w:tc>
      </w:tr>
      <w:tr w:rsidR="004752B7" w:rsidRPr="0046266F" w14:paraId="0F329D50" w14:textId="77777777" w:rsidTr="00AA6A96">
        <w:tc>
          <w:tcPr>
            <w:tcW w:w="959" w:type="dxa"/>
            <w:tcBorders>
              <w:right w:val="single" w:sz="4" w:space="0" w:color="auto"/>
            </w:tcBorders>
          </w:tcPr>
          <w:p w14:paraId="72DA1A5A"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3431F03F" w14:textId="77777777" w:rsidR="004752B7" w:rsidRPr="00A27AAC" w:rsidRDefault="004752B7" w:rsidP="00AA6A96">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7ADA7CF8" w14:textId="77777777" w:rsidR="004752B7" w:rsidRPr="00A27AAC" w:rsidRDefault="004752B7" w:rsidP="00AA6A96">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2AF93F5D" w14:textId="77777777" w:rsidR="004752B7" w:rsidRPr="00A27AAC" w:rsidRDefault="004752B7" w:rsidP="00AA6A96">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3700A3A2" w14:textId="77777777" w:rsidR="004752B7" w:rsidRPr="00A27AAC" w:rsidRDefault="004752B7" w:rsidP="00AA6A96">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2E925751" w14:textId="77777777" w:rsidR="004752B7" w:rsidRPr="00A27AAC" w:rsidRDefault="004752B7" w:rsidP="00AA6A96">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3F2C939F" w14:textId="77777777" w:rsidR="004752B7" w:rsidRPr="00A27AAC" w:rsidRDefault="004752B7" w:rsidP="00AA6A96">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2C280265" w14:textId="77777777" w:rsidR="004752B7" w:rsidRPr="00A27AAC" w:rsidRDefault="004752B7" w:rsidP="00AA6A96">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15F0A90C"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C91E85B"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48BD157"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52EAA7C2" w14:textId="77777777" w:rsidR="004752B7" w:rsidRPr="0046266F" w:rsidRDefault="004752B7" w:rsidP="00AA6A96">
            <w:pPr>
              <w:pStyle w:val="TAL"/>
            </w:pPr>
          </w:p>
        </w:tc>
      </w:tr>
      <w:tr w:rsidR="004752B7" w:rsidRPr="0046266F" w14:paraId="75EA4843" w14:textId="77777777" w:rsidTr="00AA6A96">
        <w:tc>
          <w:tcPr>
            <w:tcW w:w="959" w:type="dxa"/>
            <w:tcBorders>
              <w:right w:val="single" w:sz="4" w:space="0" w:color="auto"/>
            </w:tcBorders>
          </w:tcPr>
          <w:p w14:paraId="23C9C5C1"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0EB43FBA" w14:textId="77777777" w:rsidR="004752B7" w:rsidRPr="0046266F" w:rsidRDefault="004752B7" w:rsidP="00AA6A96">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3FD8868" w14:textId="77777777" w:rsidR="004752B7" w:rsidRPr="0046266F" w:rsidRDefault="004752B7" w:rsidP="00AA6A96">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2066BC59" w14:textId="77777777" w:rsidR="004752B7" w:rsidRPr="0046266F" w:rsidRDefault="004752B7" w:rsidP="00AA6A96">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0546F83" w14:textId="77777777" w:rsidR="004752B7" w:rsidRPr="0046266F" w:rsidRDefault="004752B7" w:rsidP="00AA6A96">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6246AB83"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C2E9FE6" w14:textId="77777777" w:rsidR="004752B7" w:rsidRPr="0046266F" w:rsidRDefault="004752B7" w:rsidP="00AA6A96">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3B91631" w14:textId="77777777" w:rsidR="004752B7" w:rsidRPr="0046266F" w:rsidRDefault="004752B7" w:rsidP="00AA6A96">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E953542"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1D290E8E"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4B200E70" w14:textId="77777777" w:rsidR="004752B7" w:rsidRPr="0046266F" w:rsidRDefault="004752B7" w:rsidP="00AA6A96">
            <w:pPr>
              <w:pStyle w:val="TAL"/>
            </w:pPr>
          </w:p>
        </w:tc>
        <w:tc>
          <w:tcPr>
            <w:tcW w:w="782" w:type="dxa"/>
            <w:tcBorders>
              <w:top w:val="single" w:sz="4" w:space="0" w:color="auto"/>
              <w:left w:val="single" w:sz="4" w:space="0" w:color="auto"/>
              <w:bottom w:val="single" w:sz="4" w:space="0" w:color="auto"/>
              <w:right w:val="single" w:sz="4" w:space="0" w:color="auto"/>
            </w:tcBorders>
          </w:tcPr>
          <w:p w14:paraId="27D6C903" w14:textId="77777777" w:rsidR="004752B7" w:rsidRPr="0046266F" w:rsidRDefault="004752B7" w:rsidP="00AA6A96">
            <w:pPr>
              <w:pStyle w:val="TAL"/>
            </w:pPr>
          </w:p>
        </w:tc>
      </w:tr>
    </w:tbl>
    <w:p w14:paraId="37E319D1" w14:textId="77777777" w:rsidR="004752B7" w:rsidRPr="0046266F" w:rsidRDefault="004752B7" w:rsidP="004752B7"/>
    <w:p w14:paraId="1E623AEC" w14:textId="75F38797" w:rsidR="004752B7" w:rsidRPr="0046266F" w:rsidRDefault="004752B7" w:rsidP="004752B7">
      <w:pPr>
        <w:pStyle w:val="Heading3"/>
      </w:pPr>
      <w:r w:rsidRPr="00E33330">
        <w:t>7.3.</w:t>
      </w:r>
      <w:r>
        <w:t>15</w:t>
      </w:r>
      <w:r w:rsidRPr="0046266F">
        <w:tab/>
      </w:r>
      <w:r w:rsidRPr="00DA0E5A">
        <w:t xml:space="preserve">UE recognising the priority order of the User controlled PLMN selector over the Operator controlled PLMN selector list – </w:t>
      </w:r>
      <w:r>
        <w:t>S</w:t>
      </w:r>
      <w:r w:rsidRPr="00DA0E5A">
        <w:t>atellite E-UTRAN in NB-S1 mode</w:t>
      </w:r>
    </w:p>
    <w:p w14:paraId="397B3AF7" w14:textId="10F86F3E" w:rsidR="004752B7" w:rsidRPr="0046266F" w:rsidRDefault="004752B7" w:rsidP="004752B7">
      <w:pPr>
        <w:pStyle w:val="Heading4"/>
      </w:pPr>
      <w:r w:rsidRPr="0046266F">
        <w:t>7.3.</w:t>
      </w:r>
      <w:r>
        <w:t>15</w:t>
      </w:r>
      <w:r w:rsidRPr="0046266F">
        <w:t>.1</w:t>
      </w:r>
      <w:r w:rsidRPr="0046266F">
        <w:tab/>
        <w:t>Definition and applicability</w:t>
      </w:r>
    </w:p>
    <w:p w14:paraId="4791D74B" w14:textId="77777777" w:rsidR="004752B7" w:rsidRPr="0046266F" w:rsidRDefault="004752B7" w:rsidP="004752B7">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40FD2F9D" w14:textId="54058BCA" w:rsidR="004752B7" w:rsidRPr="0046266F" w:rsidRDefault="004752B7" w:rsidP="004752B7">
      <w:pPr>
        <w:pStyle w:val="Heading4"/>
      </w:pPr>
      <w:r w:rsidRPr="0046266F">
        <w:t>7.3.</w:t>
      </w:r>
      <w:r>
        <w:t>15</w:t>
      </w:r>
      <w:r w:rsidRPr="0046266F">
        <w:t>.2</w:t>
      </w:r>
      <w:r w:rsidRPr="0046266F">
        <w:tab/>
        <w:t>Conformance requirement</w:t>
      </w:r>
    </w:p>
    <w:p w14:paraId="4C186BEE" w14:textId="77777777" w:rsidR="004752B7" w:rsidRPr="0046266F" w:rsidRDefault="004752B7" w:rsidP="004752B7">
      <w:r w:rsidRPr="0046266F">
        <w:t>When registering onto a VPLMN the UE shall take into account the priority of UPLMNs first before the OPLMNs in the preferred list on the USIM.</w:t>
      </w:r>
    </w:p>
    <w:p w14:paraId="5FF177C1" w14:textId="77777777" w:rsidR="004752B7" w:rsidRPr="0046266F" w:rsidRDefault="004752B7" w:rsidP="004752B7">
      <w:pPr>
        <w:pStyle w:val="B1"/>
      </w:pPr>
      <w:r w:rsidRPr="0046266F">
        <w:t>-</w:t>
      </w:r>
      <w:r w:rsidRPr="0046266F">
        <w:tab/>
        <w:t>TS 22.011 [6], clause 3.2.2.2;</w:t>
      </w:r>
    </w:p>
    <w:p w14:paraId="4D8C0F57" w14:textId="77777777" w:rsidR="004752B7" w:rsidRPr="0046266F" w:rsidRDefault="004752B7" w:rsidP="004752B7">
      <w:pPr>
        <w:pStyle w:val="B1"/>
      </w:pPr>
      <w:r w:rsidRPr="0046266F">
        <w:t>-</w:t>
      </w:r>
      <w:r w:rsidRPr="0046266F">
        <w:tab/>
        <w:t>TS 31.102 [4], clauses 4.2.5, 4.2.53 and 5.1.1.2.</w:t>
      </w:r>
    </w:p>
    <w:p w14:paraId="1135497C" w14:textId="6F876F33" w:rsidR="004752B7" w:rsidRPr="0046266F" w:rsidRDefault="004752B7" w:rsidP="004752B7">
      <w:pPr>
        <w:pStyle w:val="Heading4"/>
      </w:pPr>
      <w:r w:rsidRPr="0046266F">
        <w:t>7.3.</w:t>
      </w:r>
      <w:r>
        <w:t>15</w:t>
      </w:r>
      <w:r w:rsidRPr="0046266F">
        <w:t>.3</w:t>
      </w:r>
      <w:r w:rsidRPr="0046266F">
        <w:tab/>
        <w:t>Test purpose</w:t>
      </w:r>
    </w:p>
    <w:p w14:paraId="4450DB76" w14:textId="77777777" w:rsidR="004752B7" w:rsidRPr="0046266F" w:rsidRDefault="004752B7" w:rsidP="004752B7">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satellite E-UTRAN in NB-S1 mode</w:t>
      </w:r>
      <w:r w:rsidRPr="0046266F">
        <w:t xml:space="preserve"> has to be handled correctly by the UE.</w:t>
      </w:r>
    </w:p>
    <w:p w14:paraId="6D00074B" w14:textId="16D8D00E" w:rsidR="004752B7" w:rsidRPr="0046266F" w:rsidRDefault="004752B7" w:rsidP="004752B7">
      <w:pPr>
        <w:pStyle w:val="Heading4"/>
      </w:pPr>
      <w:r w:rsidRPr="0046266F">
        <w:t>7.3.</w:t>
      </w:r>
      <w:r>
        <w:t>15</w:t>
      </w:r>
      <w:r w:rsidRPr="0046266F">
        <w:t>.4</w:t>
      </w:r>
      <w:r w:rsidRPr="0046266F">
        <w:tab/>
        <w:t>Method of test</w:t>
      </w:r>
    </w:p>
    <w:p w14:paraId="3524C8C0" w14:textId="0CFAB897" w:rsidR="004752B7" w:rsidRPr="0046266F" w:rsidRDefault="004752B7" w:rsidP="004752B7">
      <w:pPr>
        <w:pStyle w:val="Heading5"/>
      </w:pPr>
      <w:r w:rsidRPr="0046266F">
        <w:t>7.3.</w:t>
      </w:r>
      <w:r>
        <w:t>15</w:t>
      </w:r>
      <w:r w:rsidRPr="0046266F">
        <w:t>.4.1</w:t>
      </w:r>
      <w:r w:rsidRPr="0046266F">
        <w:tab/>
        <w:t>Initial conditions</w:t>
      </w:r>
    </w:p>
    <w:p w14:paraId="5F363501" w14:textId="77777777" w:rsidR="004752B7" w:rsidRPr="0046266F" w:rsidRDefault="004752B7" w:rsidP="004752B7">
      <w:r w:rsidRPr="0046266F">
        <w:t xml:space="preserve">For this test an </w:t>
      </w:r>
      <w:r>
        <w:t>SAT-NB-SS</w:t>
      </w:r>
      <w:r w:rsidRPr="0046266F">
        <w:t xml:space="preserve"> is required.</w:t>
      </w:r>
    </w:p>
    <w:p w14:paraId="3D9C5D9A" w14:textId="77777777" w:rsidR="004752B7" w:rsidRPr="0046266F" w:rsidRDefault="004752B7" w:rsidP="004752B7">
      <w:r w:rsidRPr="0046266F">
        <w:t xml:space="preserve">The </w:t>
      </w:r>
      <w:r>
        <w:t>SAT-</w:t>
      </w:r>
      <w:r w:rsidRPr="0046266F">
        <w:t>NB-SS transmits on two BCCHs, with the following network parameters:</w:t>
      </w:r>
    </w:p>
    <w:p w14:paraId="32BFA88D" w14:textId="77777777" w:rsidR="004752B7" w:rsidRPr="0046266F" w:rsidRDefault="004752B7" w:rsidP="004752B7">
      <w:pPr>
        <w:tabs>
          <w:tab w:val="left" w:pos="2835"/>
        </w:tabs>
        <w:ind w:left="568" w:hanging="284"/>
      </w:pPr>
      <w:r w:rsidRPr="0046266F">
        <w:t>-</w:t>
      </w:r>
      <w:r w:rsidRPr="0046266F">
        <w:tab/>
        <w:t>TAI (MCC/MNC/TAC):</w:t>
      </w:r>
      <w:r w:rsidRPr="0046266F">
        <w:tab/>
        <w:t>254/001/0001.</w:t>
      </w:r>
    </w:p>
    <w:p w14:paraId="7DB1E743" w14:textId="77777777" w:rsidR="004752B7" w:rsidRPr="0046266F" w:rsidRDefault="004752B7" w:rsidP="004752B7">
      <w:pPr>
        <w:tabs>
          <w:tab w:val="left" w:pos="2835"/>
        </w:tabs>
        <w:ind w:left="568" w:hanging="284"/>
      </w:pPr>
      <w:r w:rsidRPr="0046266F">
        <w:t>--</w:t>
      </w:r>
      <w:r w:rsidRPr="0046266F">
        <w:tab/>
        <w:t>Access control:</w:t>
      </w:r>
      <w:r w:rsidRPr="0046266F">
        <w:tab/>
        <w:t>unrestricted.</w:t>
      </w:r>
    </w:p>
    <w:p w14:paraId="2D01DE77" w14:textId="77777777" w:rsidR="004752B7" w:rsidRPr="0014151B" w:rsidRDefault="004752B7" w:rsidP="004752B7">
      <w:pPr>
        <w:pStyle w:val="B1"/>
        <w:tabs>
          <w:tab w:val="left" w:pos="2835"/>
        </w:tabs>
      </w:pPr>
      <w:r>
        <w:t>-</w:t>
      </w:r>
      <w:r>
        <w:tab/>
        <w:t>System information combination 8 as defined in TS 36.508 [29] clause 8.1.4.3.1.1 is used.</w:t>
      </w:r>
    </w:p>
    <w:p w14:paraId="3BC04F13" w14:textId="77777777" w:rsidR="004752B7" w:rsidRPr="008C4DC7" w:rsidRDefault="004752B7" w:rsidP="004752B7">
      <w:pPr>
        <w:tabs>
          <w:tab w:val="left" w:pos="2835"/>
        </w:tabs>
        <w:ind w:left="568" w:hanging="284"/>
      </w:pPr>
    </w:p>
    <w:p w14:paraId="5BA66F8E" w14:textId="77777777" w:rsidR="004752B7" w:rsidRPr="0046266F" w:rsidRDefault="004752B7" w:rsidP="004752B7">
      <w:pPr>
        <w:tabs>
          <w:tab w:val="left" w:pos="2835"/>
        </w:tabs>
        <w:ind w:left="568" w:hanging="284"/>
      </w:pPr>
      <w:r w:rsidRPr="0046266F">
        <w:t>-</w:t>
      </w:r>
      <w:r w:rsidRPr="0046266F">
        <w:tab/>
        <w:t>TAI (MCC/MNC/TAC):</w:t>
      </w:r>
      <w:r w:rsidRPr="0046266F">
        <w:tab/>
        <w:t>244/010/0001.</w:t>
      </w:r>
    </w:p>
    <w:p w14:paraId="1B128AC2" w14:textId="77777777" w:rsidR="004752B7" w:rsidRDefault="004752B7" w:rsidP="004752B7">
      <w:pPr>
        <w:tabs>
          <w:tab w:val="left" w:pos="2835"/>
        </w:tabs>
        <w:ind w:left="568" w:hanging="284"/>
      </w:pPr>
      <w:r w:rsidRPr="0046266F">
        <w:t>-</w:t>
      </w:r>
      <w:r w:rsidRPr="0046266F">
        <w:tab/>
        <w:t>Access control:</w:t>
      </w:r>
      <w:r w:rsidRPr="0046266F">
        <w:tab/>
        <w:t>unrestricted.</w:t>
      </w:r>
    </w:p>
    <w:p w14:paraId="3161E4BB" w14:textId="77777777" w:rsidR="004752B7" w:rsidRPr="008C4DC7" w:rsidRDefault="004752B7" w:rsidP="004752B7">
      <w:pPr>
        <w:pStyle w:val="B1"/>
        <w:tabs>
          <w:tab w:val="left" w:pos="2835"/>
        </w:tabs>
      </w:pPr>
      <w:r>
        <w:t>-</w:t>
      </w:r>
      <w:r>
        <w:tab/>
        <w:t>System information combination 8 as defined in TS 36.508 [29] clause 8.1.4.3.1.1 is used.</w:t>
      </w:r>
    </w:p>
    <w:p w14:paraId="1390B2E0" w14:textId="77777777" w:rsidR="004752B7" w:rsidRPr="0046266F" w:rsidRDefault="004752B7" w:rsidP="004752B7">
      <w:r w:rsidRPr="0046266F">
        <w:t>The default E-UTRAN UICC is used with the following exception:</w:t>
      </w:r>
    </w:p>
    <w:p w14:paraId="312B0628" w14:textId="77777777" w:rsidR="004752B7" w:rsidRPr="0046266F" w:rsidRDefault="004752B7" w:rsidP="004752B7">
      <w:pPr>
        <w:rPr>
          <w:b/>
        </w:rPr>
      </w:pPr>
      <w:r w:rsidRPr="0046266F">
        <w:rPr>
          <w:b/>
        </w:rPr>
        <w:t>EF</w:t>
      </w:r>
      <w:r w:rsidRPr="0046266F">
        <w:rPr>
          <w:b/>
          <w:vertAlign w:val="subscript"/>
        </w:rPr>
        <w:t>UST</w:t>
      </w:r>
      <w:r w:rsidRPr="0046266F">
        <w:rPr>
          <w:b/>
        </w:rPr>
        <w:t xml:space="preserve"> (USIM Service Table)</w:t>
      </w:r>
    </w:p>
    <w:p w14:paraId="5A97EAA5" w14:textId="77777777" w:rsidR="004752B7" w:rsidRDefault="004752B7" w:rsidP="004752B7">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4752B7" w14:paraId="3092AB50" w14:textId="77777777" w:rsidTr="00AA6A96">
        <w:tc>
          <w:tcPr>
            <w:tcW w:w="1473" w:type="dxa"/>
            <w:hideMark/>
          </w:tcPr>
          <w:p w14:paraId="1111AC0A" w14:textId="77777777" w:rsidR="004752B7" w:rsidRDefault="004752B7" w:rsidP="00AA6A96">
            <w:pPr>
              <w:spacing w:after="0"/>
              <w:ind w:left="34"/>
              <w:rPr>
                <w:rFonts w:ascii="Arial" w:hAnsi="Arial"/>
                <w:sz w:val="18"/>
              </w:rPr>
            </w:pPr>
            <w:r>
              <w:rPr>
                <w:rFonts w:ascii="Arial" w:hAnsi="Arial"/>
                <w:sz w:val="18"/>
              </w:rPr>
              <w:t>Service n°42:</w:t>
            </w:r>
          </w:p>
        </w:tc>
        <w:tc>
          <w:tcPr>
            <w:tcW w:w="236" w:type="dxa"/>
          </w:tcPr>
          <w:p w14:paraId="6E01A4EA" w14:textId="77777777" w:rsidR="004752B7" w:rsidRDefault="004752B7" w:rsidP="00AA6A96">
            <w:pPr>
              <w:spacing w:after="0"/>
              <w:ind w:left="34"/>
              <w:rPr>
                <w:rFonts w:ascii="Arial" w:hAnsi="Arial"/>
                <w:sz w:val="18"/>
              </w:rPr>
            </w:pPr>
          </w:p>
        </w:tc>
        <w:tc>
          <w:tcPr>
            <w:tcW w:w="4701" w:type="dxa"/>
            <w:hideMark/>
          </w:tcPr>
          <w:p w14:paraId="5020A86E" w14:textId="77777777" w:rsidR="004752B7" w:rsidRPr="00107EDB" w:rsidRDefault="004752B7" w:rsidP="00AA6A96">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0FEA74E2" w14:textId="77777777" w:rsidR="004752B7" w:rsidRDefault="004752B7" w:rsidP="00AA6A96">
            <w:pPr>
              <w:spacing w:after="0"/>
              <w:ind w:left="34"/>
              <w:rPr>
                <w:rFonts w:ascii="Arial" w:hAnsi="Arial"/>
                <w:sz w:val="18"/>
              </w:rPr>
            </w:pPr>
            <w:r>
              <w:rPr>
                <w:rFonts w:ascii="Arial" w:hAnsi="Arial"/>
                <w:sz w:val="18"/>
              </w:rPr>
              <w:t>available</w:t>
            </w:r>
          </w:p>
        </w:tc>
      </w:tr>
    </w:tbl>
    <w:p w14:paraId="05C2F229" w14:textId="77777777" w:rsidR="004752B7" w:rsidRPr="0046266F" w:rsidRDefault="004752B7" w:rsidP="004752B7">
      <w:pPr>
        <w:pStyle w:val="EW"/>
        <w:ind w:hanging="850"/>
      </w:pPr>
    </w:p>
    <w:p w14:paraId="22D0B70F" w14:textId="77777777" w:rsidR="004752B7" w:rsidRPr="0046266F" w:rsidRDefault="004752B7" w:rsidP="004752B7">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752B7" w:rsidRPr="0046266F" w14:paraId="057A5149" w14:textId="77777777" w:rsidTr="00AA6A96">
        <w:tc>
          <w:tcPr>
            <w:tcW w:w="959" w:type="dxa"/>
            <w:tcBorders>
              <w:top w:val="single" w:sz="4" w:space="0" w:color="auto"/>
              <w:left w:val="single" w:sz="4" w:space="0" w:color="auto"/>
              <w:bottom w:val="single" w:sz="4" w:space="0" w:color="auto"/>
              <w:right w:val="single" w:sz="4" w:space="0" w:color="auto"/>
            </w:tcBorders>
          </w:tcPr>
          <w:p w14:paraId="3C0B7BB6" w14:textId="77777777" w:rsidR="004752B7" w:rsidRPr="0046266F" w:rsidRDefault="004752B7" w:rsidP="00AA6A96">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1F95D6FA" w14:textId="77777777" w:rsidR="004752B7" w:rsidRPr="00554CF6" w:rsidRDefault="004752B7" w:rsidP="00AA6A96">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5264F0D6" w14:textId="77777777" w:rsidR="004752B7" w:rsidRPr="00554CF6" w:rsidRDefault="004752B7" w:rsidP="00AA6A96">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05782E8B" w14:textId="77777777" w:rsidR="004752B7" w:rsidRPr="00554CF6" w:rsidRDefault="004752B7" w:rsidP="00AA6A96">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6E9E3414" w14:textId="77777777" w:rsidR="004752B7" w:rsidRPr="00554CF6" w:rsidRDefault="004752B7" w:rsidP="00AA6A96">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4640DC33" w14:textId="77777777" w:rsidR="004752B7" w:rsidRPr="00554CF6" w:rsidRDefault="004752B7" w:rsidP="00AA6A96">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414C70F6" w14:textId="77777777" w:rsidR="004752B7" w:rsidRPr="00554CF6" w:rsidRDefault="004752B7" w:rsidP="00AA6A96">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2C965E71" w14:textId="77777777" w:rsidR="004752B7" w:rsidRPr="00554CF6" w:rsidRDefault="004752B7" w:rsidP="00AA6A96">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1FB1DD0F" w14:textId="77777777" w:rsidR="004752B7" w:rsidRPr="00554CF6" w:rsidRDefault="004752B7" w:rsidP="00AA6A96">
            <w:pPr>
              <w:pStyle w:val="TAL"/>
              <w:rPr>
                <w:b/>
                <w:bCs/>
              </w:rPr>
            </w:pPr>
            <w:r w:rsidRPr="00554CF6">
              <w:rPr>
                <w:b/>
                <w:bCs/>
              </w:rPr>
              <w:t>B8</w:t>
            </w:r>
          </w:p>
        </w:tc>
      </w:tr>
      <w:tr w:rsidR="004752B7" w:rsidRPr="0046266F" w14:paraId="1E2B80BB" w14:textId="77777777" w:rsidTr="00AA6A96">
        <w:tc>
          <w:tcPr>
            <w:tcW w:w="959" w:type="dxa"/>
            <w:tcBorders>
              <w:top w:val="single" w:sz="4" w:space="0" w:color="auto"/>
              <w:left w:val="single" w:sz="4" w:space="0" w:color="auto"/>
              <w:bottom w:val="single" w:sz="4" w:space="0" w:color="auto"/>
              <w:right w:val="single" w:sz="4" w:space="0" w:color="auto"/>
            </w:tcBorders>
          </w:tcPr>
          <w:p w14:paraId="408CFFE9" w14:textId="77777777" w:rsidR="004752B7" w:rsidRPr="0046266F" w:rsidRDefault="004752B7" w:rsidP="00AA6A96">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7C4275CB" w14:textId="77777777" w:rsidR="004752B7" w:rsidRPr="0046266F" w:rsidRDefault="004752B7" w:rsidP="00AA6A96">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1CADD905"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46B5A6D" w14:textId="77777777" w:rsidR="004752B7" w:rsidRPr="0046266F" w:rsidRDefault="004752B7" w:rsidP="00AA6A96">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578D79F" w14:textId="77777777" w:rsidR="004752B7" w:rsidRPr="0046266F" w:rsidRDefault="004752B7" w:rsidP="00AA6A96">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77F4C84C" w14:textId="77777777" w:rsidR="004752B7" w:rsidRPr="0046266F" w:rsidRDefault="004752B7" w:rsidP="00AA6A96">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04B50E23" w14:textId="77777777" w:rsidR="004752B7" w:rsidRPr="0046266F" w:rsidRDefault="004752B7" w:rsidP="00AA6A96">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30EC1860"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6C6FF589" w14:textId="77777777" w:rsidR="004752B7" w:rsidRPr="0046266F" w:rsidRDefault="004752B7" w:rsidP="00AA6A96">
            <w:pPr>
              <w:pStyle w:val="TAL"/>
            </w:pPr>
            <w:r w:rsidRPr="0046266F">
              <w:t>xxxx xxxx</w:t>
            </w:r>
          </w:p>
        </w:tc>
      </w:tr>
      <w:tr w:rsidR="004752B7" w:rsidRPr="0046266F" w14:paraId="72C87ED1" w14:textId="77777777" w:rsidTr="00AA6A96">
        <w:tc>
          <w:tcPr>
            <w:tcW w:w="959" w:type="dxa"/>
            <w:tcBorders>
              <w:right w:val="single" w:sz="4" w:space="0" w:color="auto"/>
            </w:tcBorders>
          </w:tcPr>
          <w:p w14:paraId="05F6586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6AB4D46" w14:textId="77777777" w:rsidR="004752B7" w:rsidRPr="00554CF6" w:rsidRDefault="004752B7" w:rsidP="00AA6A96">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04C0640E" w14:textId="77777777" w:rsidR="004752B7" w:rsidRPr="00554CF6" w:rsidRDefault="004752B7" w:rsidP="00AA6A96">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63CB1698" w14:textId="77777777" w:rsidR="004752B7" w:rsidRPr="00554CF6" w:rsidRDefault="004752B7" w:rsidP="00AA6A96">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012EB730" w14:textId="77777777" w:rsidR="004752B7" w:rsidRPr="0046266F" w:rsidRDefault="004752B7" w:rsidP="00AA6A96">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8366A7A" w14:textId="77777777" w:rsidR="004752B7" w:rsidRPr="00554CF6" w:rsidRDefault="004752B7" w:rsidP="00AA6A96">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9FB372"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BB3FBCC"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02CFA3B8" w14:textId="77777777" w:rsidR="004752B7" w:rsidRPr="0046266F" w:rsidRDefault="004752B7" w:rsidP="00AA6A96">
            <w:pPr>
              <w:pStyle w:val="TAL"/>
            </w:pPr>
          </w:p>
        </w:tc>
      </w:tr>
      <w:tr w:rsidR="004752B7" w:rsidRPr="0046266F" w14:paraId="29974587" w14:textId="77777777" w:rsidTr="00AA6A96">
        <w:tc>
          <w:tcPr>
            <w:tcW w:w="959" w:type="dxa"/>
            <w:tcBorders>
              <w:right w:val="single" w:sz="4" w:space="0" w:color="auto"/>
            </w:tcBorders>
          </w:tcPr>
          <w:p w14:paraId="10B601E1"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3172D926"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E015A6D" w14:textId="77777777" w:rsidR="004752B7" w:rsidRPr="0046266F" w:rsidRDefault="004752B7" w:rsidP="00AA6A96">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4F6D659"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7C89EA7F"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51F605FE" w14:textId="77777777" w:rsidR="004752B7" w:rsidRPr="0046266F" w:rsidRDefault="004752B7" w:rsidP="00AA6A96">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6650C4DA"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439CC865" w14:textId="77777777" w:rsidR="004752B7" w:rsidRPr="0046266F" w:rsidRDefault="004752B7" w:rsidP="00AA6A96">
            <w:pPr>
              <w:pStyle w:val="TAL"/>
            </w:pPr>
          </w:p>
        </w:tc>
        <w:tc>
          <w:tcPr>
            <w:tcW w:w="1134" w:type="dxa"/>
            <w:tcBorders>
              <w:top w:val="single" w:sz="4" w:space="0" w:color="auto"/>
              <w:left w:val="single" w:sz="4" w:space="0" w:color="auto"/>
              <w:bottom w:val="single" w:sz="4" w:space="0" w:color="auto"/>
              <w:right w:val="single" w:sz="4" w:space="0" w:color="auto"/>
            </w:tcBorders>
          </w:tcPr>
          <w:p w14:paraId="70C0A56D" w14:textId="77777777" w:rsidR="004752B7" w:rsidRPr="0046266F" w:rsidRDefault="004752B7" w:rsidP="00AA6A96">
            <w:pPr>
              <w:pStyle w:val="TAL"/>
            </w:pPr>
          </w:p>
        </w:tc>
      </w:tr>
    </w:tbl>
    <w:p w14:paraId="2B531A7F" w14:textId="77777777" w:rsidR="004752B7" w:rsidRDefault="004752B7" w:rsidP="004752B7"/>
    <w:p w14:paraId="2E2C346F" w14:textId="77777777" w:rsidR="004752B7" w:rsidRPr="0046266F" w:rsidRDefault="004752B7" w:rsidP="004752B7">
      <w:pPr>
        <w:rPr>
          <w:b/>
        </w:rPr>
      </w:pPr>
      <w:r w:rsidRPr="0046266F">
        <w:rPr>
          <w:b/>
        </w:rPr>
        <w:t>EF</w:t>
      </w:r>
      <w:r w:rsidRPr="0046266F">
        <w:rPr>
          <w:b/>
          <w:vertAlign w:val="subscript"/>
        </w:rPr>
        <w:t>PLMNwACT</w:t>
      </w:r>
      <w:r w:rsidRPr="0046266F">
        <w:rPr>
          <w:b/>
        </w:rPr>
        <w:t xml:space="preserve"> (User Controlled PLMN Selector with Access Technology)</w:t>
      </w:r>
    </w:p>
    <w:p w14:paraId="70E445F0"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005BEA33"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1344A1E"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2E0C4575" w14:textId="77777777" w:rsidR="004752B7" w:rsidRPr="0046266F" w:rsidRDefault="004752B7" w:rsidP="004752B7">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27D1523A"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44C41CE" w14:textId="77777777" w:rsidR="004752B7" w:rsidRPr="0046266F" w:rsidRDefault="004752B7" w:rsidP="004752B7">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1C85414C"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26C2B2" w14:textId="77777777" w:rsidR="004752B7" w:rsidRPr="0046266F" w:rsidRDefault="004752B7" w:rsidP="004752B7">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4D080872"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4838D8D4" w14:textId="77777777" w:rsidR="004752B7" w:rsidRPr="0046266F" w:rsidRDefault="004752B7" w:rsidP="004752B7">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47E30792"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6BA63B9C" w14:textId="77777777" w:rsidR="004752B7" w:rsidRPr="0046266F" w:rsidRDefault="004752B7" w:rsidP="004752B7">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6349CC20"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2128DC97" w14:textId="77777777" w:rsidR="004752B7" w:rsidRPr="0046266F" w:rsidRDefault="004752B7" w:rsidP="004752B7">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7A35516"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0040ABB" w14:textId="77777777" w:rsidR="004752B7" w:rsidRPr="0046266F" w:rsidRDefault="004752B7" w:rsidP="004752B7">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061C6454"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0A41AD6E" w14:textId="77777777" w:rsidR="004752B7" w:rsidRPr="0046266F" w:rsidRDefault="004752B7" w:rsidP="004752B7">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4A7104F"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682954C7" w14:textId="77777777" w:rsidR="004752B7" w:rsidRPr="0046266F" w:rsidRDefault="004752B7" w:rsidP="004752B7">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4A64B55"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AA4CB14" w14:textId="77777777" w:rsidR="004752B7" w:rsidRPr="0046266F" w:rsidRDefault="004752B7" w:rsidP="004752B7">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2F0F97E2" w14:textId="77777777" w:rsidR="004752B7" w:rsidRPr="0046266F" w:rsidRDefault="004752B7" w:rsidP="004752B7">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B414169" w14:textId="77777777" w:rsidR="002536E4" w:rsidRPr="0046266F" w:rsidRDefault="004752B7" w:rsidP="002536E4">
      <w:pPr>
        <w:keepLines/>
        <w:tabs>
          <w:tab w:val="left" w:pos="2835"/>
        </w:tabs>
        <w:ind w:left="1702" w:hanging="1418"/>
      </w:pPr>
      <w:r w:rsidRPr="0046266F">
        <w:tab/>
      </w:r>
      <w:r w:rsidR="002536E4" w:rsidRPr="0046266F">
        <w:t>12</w:t>
      </w:r>
      <w:r w:rsidR="002536E4" w:rsidRPr="0046266F">
        <w:rPr>
          <w:vertAlign w:val="superscript"/>
        </w:rPr>
        <w:t>th</w:t>
      </w:r>
      <w:r w:rsidR="002536E4" w:rsidRPr="0046266F">
        <w:t xml:space="preserve"> ACT:</w:t>
      </w:r>
      <w:r w:rsidR="002536E4" w:rsidRPr="0046266F">
        <w:tab/>
      </w:r>
      <w:r w:rsidR="002536E4" w:rsidRPr="00632542">
        <w:t>satellite E-UTRAN in NB-S1 mode</w:t>
      </w:r>
    </w:p>
    <w:p w14:paraId="61771B02"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1D83EAE" w14:textId="77777777" w:rsidTr="002E7EB2">
        <w:tc>
          <w:tcPr>
            <w:tcW w:w="907" w:type="dxa"/>
            <w:tcBorders>
              <w:top w:val="single" w:sz="4" w:space="0" w:color="auto"/>
              <w:left w:val="single" w:sz="4" w:space="0" w:color="auto"/>
              <w:bottom w:val="single" w:sz="4" w:space="0" w:color="auto"/>
              <w:right w:val="single" w:sz="4" w:space="0" w:color="auto"/>
            </w:tcBorders>
          </w:tcPr>
          <w:p w14:paraId="3153F41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7CC87FD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32DCE7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5FB9FE9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69712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5126ADC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53E55F3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182BC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2F84E1E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17DADEA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429CF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1B98EED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550EDA6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35DDCC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18EBF91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2FC05D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51ADA03F" w14:textId="77777777" w:rsidTr="002E7EB2">
        <w:tc>
          <w:tcPr>
            <w:tcW w:w="907" w:type="dxa"/>
            <w:tcBorders>
              <w:top w:val="single" w:sz="4" w:space="0" w:color="auto"/>
              <w:left w:val="single" w:sz="4" w:space="0" w:color="auto"/>
              <w:bottom w:val="single" w:sz="4" w:space="0" w:color="auto"/>
              <w:right w:val="single" w:sz="4" w:space="0" w:color="auto"/>
            </w:tcBorders>
          </w:tcPr>
          <w:p w14:paraId="5FE93CBA"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11CB89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859AF5A"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3A8F82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44853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3B7B72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9F8EAD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D552381"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663FBB9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60C84B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94D54A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6B5462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351754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570CEB3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A8E005"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5AA6F2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D42D9E7" w14:textId="77777777" w:rsidTr="002E7EB2">
        <w:tc>
          <w:tcPr>
            <w:tcW w:w="907" w:type="dxa"/>
            <w:tcBorders>
              <w:top w:val="single" w:sz="4" w:space="0" w:color="auto"/>
              <w:right w:val="single" w:sz="4" w:space="0" w:color="auto"/>
            </w:tcBorders>
          </w:tcPr>
          <w:p w14:paraId="0CE97A64"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408F83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17271E1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2B91BC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226ADA6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7849CE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428115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6D13305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1431F4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5B8F515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242F630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48F5B0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149110E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1C410B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0659D16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3EC3EC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8EF7200" w14:textId="77777777" w:rsidTr="002E7EB2">
        <w:tc>
          <w:tcPr>
            <w:tcW w:w="907" w:type="dxa"/>
            <w:tcBorders>
              <w:right w:val="single" w:sz="4" w:space="0" w:color="auto"/>
            </w:tcBorders>
          </w:tcPr>
          <w:p w14:paraId="08AE5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23F6E6E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203FDA2"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7E261D0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3B9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9DF8DA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049886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0017C67"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40E57B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5487262"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4758DE16"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74CCC95"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8513AC3"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7F47FB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775C0C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4B71D46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3633DB7B" w14:textId="77777777" w:rsidTr="002E7EB2">
        <w:tc>
          <w:tcPr>
            <w:tcW w:w="907" w:type="dxa"/>
            <w:tcBorders>
              <w:right w:val="single" w:sz="4" w:space="0" w:color="auto"/>
            </w:tcBorders>
          </w:tcPr>
          <w:p w14:paraId="44F5555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2D902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2A4256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4DEDD63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38410E9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32D8CF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428FFC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8D2270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2130E35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6B8E03E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42388E7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0EBDFA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2949158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73CABE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F9DBC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6372625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0FE309BF" w14:textId="77777777" w:rsidTr="002E7EB2">
        <w:tc>
          <w:tcPr>
            <w:tcW w:w="907" w:type="dxa"/>
            <w:tcBorders>
              <w:right w:val="single" w:sz="4" w:space="0" w:color="auto"/>
            </w:tcBorders>
          </w:tcPr>
          <w:p w14:paraId="7E77CDC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51E522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742ED4D"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2D9666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DF4CF2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33BAEA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24B86041"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051656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5DABADFA"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E3E4B4E"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6DBAF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4FBC079"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13BEF2"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55910D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8B9FB7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1F06F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8848B89" w14:textId="77777777" w:rsidTr="002E7EB2">
        <w:tc>
          <w:tcPr>
            <w:tcW w:w="907" w:type="dxa"/>
            <w:tcBorders>
              <w:right w:val="single" w:sz="4" w:space="0" w:color="auto"/>
            </w:tcBorders>
          </w:tcPr>
          <w:p w14:paraId="13F99AF0"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69B9A5A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1214E7E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711B33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0D15B34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148A8FC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22BA332A"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5C49876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0BDB8C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009B731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669A9CB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547BA3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6349F7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4BD627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71AB4F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54122E3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4BD55A" w14:textId="77777777" w:rsidTr="002E7EB2">
        <w:tc>
          <w:tcPr>
            <w:tcW w:w="907" w:type="dxa"/>
            <w:tcBorders>
              <w:right w:val="single" w:sz="4" w:space="0" w:color="auto"/>
            </w:tcBorders>
          </w:tcPr>
          <w:p w14:paraId="6FE9FB81"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E6283EA"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46B922F"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DD3D76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2FAC14A"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8D602E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53B5680"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0725806"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0DA7AAC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44EA06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76B832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29347C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36A578"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7676BB31"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43F83565" w14:textId="300D83BD" w:rsidR="002536E4" w:rsidRPr="0046266F" w:rsidRDefault="002536E4" w:rsidP="002E7EB2">
            <w:pPr>
              <w:keepNext/>
              <w:keepLines/>
              <w:spacing w:after="0"/>
              <w:rPr>
                <w:rFonts w:ascii="Arial" w:hAnsi="Arial"/>
                <w:sz w:val="18"/>
              </w:rPr>
            </w:pPr>
            <w:r>
              <w:rPr>
                <w:rFonts w:ascii="Arial" w:hAnsi="Arial"/>
                <w:sz w:val="18"/>
              </w:rPr>
              <w:t>01</w:t>
            </w:r>
          </w:p>
        </w:tc>
        <w:tc>
          <w:tcPr>
            <w:tcW w:w="624" w:type="dxa"/>
            <w:tcBorders>
              <w:top w:val="single" w:sz="4" w:space="0" w:color="auto"/>
              <w:left w:val="single" w:sz="4" w:space="0" w:color="auto"/>
              <w:bottom w:val="single" w:sz="4" w:space="0" w:color="auto"/>
              <w:right w:val="single" w:sz="4" w:space="0" w:color="auto"/>
            </w:tcBorders>
          </w:tcPr>
          <w:p w14:paraId="2425416E" w14:textId="1183BC29"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38F738D" w14:textId="6591F9CC" w:rsidR="002536E4" w:rsidRPr="0046266F" w:rsidRDefault="002536E4" w:rsidP="002536E4"/>
    <w:p w14:paraId="73872259" w14:textId="77777777" w:rsidR="004752B7" w:rsidRPr="0046266F" w:rsidRDefault="004752B7" w:rsidP="004752B7">
      <w:pPr>
        <w:rPr>
          <w:b/>
        </w:rPr>
      </w:pPr>
      <w:r w:rsidRPr="0046266F">
        <w:rPr>
          <w:b/>
        </w:rPr>
        <w:t>EF</w:t>
      </w:r>
      <w:r w:rsidRPr="0046266F">
        <w:rPr>
          <w:b/>
          <w:vertAlign w:val="subscript"/>
        </w:rPr>
        <w:t xml:space="preserve">OPLMNwACT </w:t>
      </w:r>
      <w:r w:rsidRPr="0046266F">
        <w:rPr>
          <w:b/>
        </w:rPr>
        <w:t>(Operator Controlled PLMN Selector with Access Technology)</w:t>
      </w:r>
    </w:p>
    <w:p w14:paraId="223DB209" w14:textId="77777777" w:rsidR="004752B7" w:rsidRPr="0046266F" w:rsidRDefault="004752B7" w:rsidP="004752B7">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33E3C6EE" w14:textId="77777777" w:rsidR="004752B7" w:rsidRPr="0046266F" w:rsidRDefault="004752B7" w:rsidP="004752B7">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satellite E-UTRAN in NB-S1 mode</w:t>
      </w:r>
    </w:p>
    <w:p w14:paraId="44537320" w14:textId="77777777" w:rsidR="004752B7" w:rsidRPr="0046266F" w:rsidRDefault="004752B7" w:rsidP="004752B7">
      <w:pPr>
        <w:keepLines/>
        <w:tabs>
          <w:tab w:val="left" w:pos="2835"/>
        </w:tabs>
        <w:spacing w:after="0"/>
        <w:ind w:left="1702" w:hanging="1418"/>
      </w:pPr>
      <w:r w:rsidRPr="0046266F">
        <w:lastRenderedPageBreak/>
        <w:tab/>
        <w:t>2</w:t>
      </w:r>
      <w:r w:rsidRPr="0046266F">
        <w:rPr>
          <w:vertAlign w:val="superscript"/>
        </w:rPr>
        <w:t>nd</w:t>
      </w:r>
      <w:r w:rsidRPr="0046266F">
        <w:t xml:space="preserve"> PLMN:</w:t>
      </w:r>
      <w:r w:rsidRPr="0046266F">
        <w:tab/>
        <w:t>254 001</w:t>
      </w:r>
    </w:p>
    <w:p w14:paraId="50746439" w14:textId="77777777" w:rsidR="004752B7" w:rsidRPr="0046266F" w:rsidRDefault="004752B7" w:rsidP="004752B7">
      <w:pPr>
        <w:keepLines/>
        <w:spacing w:after="0"/>
        <w:ind w:left="1702" w:hanging="1418"/>
      </w:pPr>
      <w:r w:rsidRPr="0046266F">
        <w:tab/>
        <w:t>2</w:t>
      </w:r>
      <w:r w:rsidRPr="0046266F">
        <w:rPr>
          <w:vertAlign w:val="superscript"/>
        </w:rPr>
        <w:t>nd</w:t>
      </w:r>
      <w:r w:rsidRPr="0046266F">
        <w:t xml:space="preserve"> ACT:</w:t>
      </w:r>
      <w:r w:rsidRPr="0046266F">
        <w:tab/>
        <w:t>GSM</w:t>
      </w:r>
    </w:p>
    <w:p w14:paraId="1C35B121"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PLMN:</w:t>
      </w:r>
      <w:r w:rsidRPr="0046266F">
        <w:tab/>
        <w:t>254 002</w:t>
      </w:r>
    </w:p>
    <w:p w14:paraId="52D91155" w14:textId="77777777" w:rsidR="004752B7" w:rsidRPr="0046266F" w:rsidRDefault="004752B7" w:rsidP="004752B7">
      <w:pPr>
        <w:keepLines/>
        <w:spacing w:after="0"/>
        <w:ind w:left="1702" w:hanging="1418"/>
      </w:pPr>
      <w:r w:rsidRPr="0046266F">
        <w:tab/>
        <w:t>3</w:t>
      </w:r>
      <w:r w:rsidRPr="0046266F">
        <w:rPr>
          <w:vertAlign w:val="superscript"/>
        </w:rPr>
        <w:t>rd</w:t>
      </w:r>
      <w:r w:rsidRPr="0046266F">
        <w:t xml:space="preserve"> ACT:</w:t>
      </w:r>
      <w:r w:rsidRPr="0046266F">
        <w:tab/>
        <w:t>E-UTRAN</w:t>
      </w:r>
    </w:p>
    <w:p w14:paraId="6C7ADB9E"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PLMN:</w:t>
      </w:r>
      <w:r w:rsidRPr="0046266F">
        <w:tab/>
        <w:t>254 003</w:t>
      </w:r>
    </w:p>
    <w:p w14:paraId="40483243" w14:textId="77777777" w:rsidR="004752B7" w:rsidRPr="0046266F" w:rsidRDefault="004752B7" w:rsidP="004752B7">
      <w:pPr>
        <w:keepLines/>
        <w:spacing w:after="0"/>
        <w:ind w:left="1702" w:hanging="1418"/>
      </w:pPr>
      <w:r w:rsidRPr="0046266F">
        <w:tab/>
        <w:t>4</w:t>
      </w:r>
      <w:r w:rsidRPr="0046266F">
        <w:rPr>
          <w:vertAlign w:val="superscript"/>
        </w:rPr>
        <w:t>th</w:t>
      </w:r>
      <w:r w:rsidRPr="0046266F">
        <w:t xml:space="preserve"> ACT:</w:t>
      </w:r>
      <w:r w:rsidRPr="0046266F">
        <w:tab/>
        <w:t>E-UTRAN</w:t>
      </w:r>
    </w:p>
    <w:p w14:paraId="2CBD038A"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PLMN:</w:t>
      </w:r>
      <w:r w:rsidRPr="0046266F">
        <w:tab/>
        <w:t>254 004</w:t>
      </w:r>
    </w:p>
    <w:p w14:paraId="6A3D9EBF" w14:textId="77777777" w:rsidR="004752B7" w:rsidRPr="0046266F" w:rsidRDefault="004752B7" w:rsidP="004752B7">
      <w:pPr>
        <w:keepLines/>
        <w:spacing w:after="0"/>
        <w:ind w:left="1702" w:hanging="1418"/>
      </w:pPr>
      <w:r w:rsidRPr="0046266F">
        <w:tab/>
        <w:t>5</w:t>
      </w:r>
      <w:r w:rsidRPr="0046266F">
        <w:rPr>
          <w:vertAlign w:val="superscript"/>
        </w:rPr>
        <w:t>th</w:t>
      </w:r>
      <w:r w:rsidRPr="0046266F">
        <w:t xml:space="preserve"> ACT:</w:t>
      </w:r>
      <w:r w:rsidRPr="0046266F">
        <w:tab/>
        <w:t>UTRAN</w:t>
      </w:r>
    </w:p>
    <w:p w14:paraId="58FFE88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PLMN:</w:t>
      </w:r>
      <w:r w:rsidRPr="0046266F">
        <w:tab/>
        <w:t>254 005</w:t>
      </w:r>
    </w:p>
    <w:p w14:paraId="6C87F5B4" w14:textId="77777777" w:rsidR="004752B7" w:rsidRPr="0046266F" w:rsidRDefault="004752B7" w:rsidP="004752B7">
      <w:pPr>
        <w:keepLines/>
        <w:spacing w:after="0"/>
        <w:ind w:left="1702" w:hanging="1418"/>
      </w:pPr>
      <w:r w:rsidRPr="0046266F">
        <w:tab/>
        <w:t>6</w:t>
      </w:r>
      <w:r w:rsidRPr="0046266F">
        <w:rPr>
          <w:vertAlign w:val="superscript"/>
        </w:rPr>
        <w:t>th</w:t>
      </w:r>
      <w:r w:rsidRPr="0046266F">
        <w:t xml:space="preserve"> ACT:</w:t>
      </w:r>
      <w:r w:rsidRPr="0046266F">
        <w:tab/>
        <w:t>UTRAN</w:t>
      </w:r>
    </w:p>
    <w:p w14:paraId="36E9EDDB"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PLMN:</w:t>
      </w:r>
      <w:r w:rsidRPr="0046266F">
        <w:tab/>
        <w:t>254 006</w:t>
      </w:r>
    </w:p>
    <w:p w14:paraId="4756C0F3" w14:textId="77777777" w:rsidR="004752B7" w:rsidRPr="0046266F" w:rsidRDefault="004752B7" w:rsidP="004752B7">
      <w:pPr>
        <w:keepLines/>
        <w:spacing w:after="0"/>
        <w:ind w:left="1702" w:hanging="1418"/>
      </w:pPr>
      <w:r w:rsidRPr="0046266F">
        <w:tab/>
        <w:t>7</w:t>
      </w:r>
      <w:r w:rsidRPr="0046266F">
        <w:rPr>
          <w:vertAlign w:val="superscript"/>
        </w:rPr>
        <w:t>th</w:t>
      </w:r>
      <w:r w:rsidRPr="0046266F">
        <w:t xml:space="preserve"> ACT:</w:t>
      </w:r>
      <w:r w:rsidRPr="0046266F">
        <w:tab/>
        <w:t>UTRAN</w:t>
      </w:r>
    </w:p>
    <w:p w14:paraId="663514AC" w14:textId="77777777" w:rsidR="004752B7" w:rsidRPr="0046266F" w:rsidRDefault="004752B7" w:rsidP="004752B7">
      <w:pPr>
        <w:keepLines/>
        <w:spacing w:after="0"/>
        <w:ind w:left="1702" w:hanging="1418"/>
      </w:pPr>
      <w:r w:rsidRPr="0046266F">
        <w:tab/>
        <w:t>8</w:t>
      </w:r>
      <w:r w:rsidRPr="0046266F">
        <w:rPr>
          <w:vertAlign w:val="superscript"/>
        </w:rPr>
        <w:t>th</w:t>
      </w:r>
      <w:r w:rsidRPr="0046266F">
        <w:t xml:space="preserve"> PLMN:</w:t>
      </w:r>
      <w:r w:rsidRPr="0046266F">
        <w:tab/>
        <w:t>254 007</w:t>
      </w:r>
    </w:p>
    <w:p w14:paraId="27932CD8" w14:textId="77777777" w:rsidR="002536E4" w:rsidRPr="0046266F" w:rsidRDefault="004752B7" w:rsidP="002536E4">
      <w:pPr>
        <w:keepLines/>
        <w:spacing w:after="0"/>
        <w:ind w:left="1702" w:hanging="1418"/>
      </w:pPr>
      <w:r w:rsidRPr="0046266F">
        <w:tab/>
      </w:r>
      <w:r w:rsidR="002536E4" w:rsidRPr="0046266F">
        <w:t>8</w:t>
      </w:r>
      <w:r w:rsidR="002536E4" w:rsidRPr="0046266F">
        <w:rPr>
          <w:vertAlign w:val="superscript"/>
        </w:rPr>
        <w:t>th</w:t>
      </w:r>
      <w:r w:rsidR="002536E4" w:rsidRPr="0046266F">
        <w:t xml:space="preserve"> ACT:</w:t>
      </w:r>
      <w:r w:rsidR="002536E4" w:rsidRPr="0046266F">
        <w:tab/>
        <w:t>UTRAN</w:t>
      </w:r>
    </w:p>
    <w:p w14:paraId="542C2E63"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0FE2F291" w14:textId="77777777" w:rsidTr="002E7EB2">
        <w:tc>
          <w:tcPr>
            <w:tcW w:w="907" w:type="dxa"/>
            <w:tcBorders>
              <w:top w:val="single" w:sz="4" w:space="0" w:color="auto"/>
              <w:left w:val="single" w:sz="4" w:space="0" w:color="auto"/>
              <w:bottom w:val="single" w:sz="4" w:space="0" w:color="auto"/>
              <w:right w:val="single" w:sz="4" w:space="0" w:color="auto"/>
            </w:tcBorders>
          </w:tcPr>
          <w:p w14:paraId="3DFC7697"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95E448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078392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2F34560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05D5C08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744807C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0A5E7BF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5C6682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07968D9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35C1AE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6255C7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30E5E8BE" w14:textId="77777777" w:rsidTr="002E7EB2">
        <w:tc>
          <w:tcPr>
            <w:tcW w:w="907" w:type="dxa"/>
            <w:tcBorders>
              <w:top w:val="single" w:sz="4" w:space="0" w:color="auto"/>
              <w:left w:val="single" w:sz="4" w:space="0" w:color="auto"/>
              <w:bottom w:val="single" w:sz="4" w:space="0" w:color="auto"/>
              <w:right w:val="single" w:sz="4" w:space="0" w:color="auto"/>
            </w:tcBorders>
          </w:tcPr>
          <w:p w14:paraId="10804BA4"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24E29770"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3D87AC2"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42EA1A8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A0778EB" w14:textId="05D623DA" w:rsidR="002536E4" w:rsidRPr="0046266F" w:rsidRDefault="002536E4" w:rsidP="002E7EB2">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BB68FBB" w14:textId="032A0318"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25B4FA4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AF1A399"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31DF475"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37F81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360837"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7264B53A" w14:textId="77777777" w:rsidTr="002E7EB2">
        <w:tc>
          <w:tcPr>
            <w:tcW w:w="907" w:type="dxa"/>
            <w:tcBorders>
              <w:top w:val="single" w:sz="4" w:space="0" w:color="auto"/>
              <w:right w:val="single" w:sz="4" w:space="0" w:color="auto"/>
            </w:tcBorders>
          </w:tcPr>
          <w:p w14:paraId="7F1E94C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33F0C6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34CCCC5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FC7695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1021ED2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0092C46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1984C2B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152DA0A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1279B77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627F612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BED0F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189006FA" w14:textId="77777777" w:rsidTr="002E7EB2">
        <w:tc>
          <w:tcPr>
            <w:tcW w:w="907" w:type="dxa"/>
            <w:tcBorders>
              <w:right w:val="single" w:sz="4" w:space="0" w:color="auto"/>
            </w:tcBorders>
          </w:tcPr>
          <w:p w14:paraId="1C89762C"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873273"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DA75605"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579BDB6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CD33D"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6580965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135C0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BE074E"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4B2B0C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D991F6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06557C5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1D6ABC7" w14:textId="77777777" w:rsidTr="002E7EB2">
        <w:tc>
          <w:tcPr>
            <w:tcW w:w="907" w:type="dxa"/>
            <w:tcBorders>
              <w:right w:val="single" w:sz="4" w:space="0" w:color="auto"/>
            </w:tcBorders>
          </w:tcPr>
          <w:p w14:paraId="6868517A"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50A99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29E588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0FB5D2A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4D5E6A2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3A1BD1E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84F91E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F9D641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5414EAD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418328E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5FC41E9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76322BFA" w14:textId="77777777" w:rsidTr="002E7EB2">
        <w:tc>
          <w:tcPr>
            <w:tcW w:w="907" w:type="dxa"/>
            <w:tcBorders>
              <w:right w:val="single" w:sz="4" w:space="0" w:color="auto"/>
            </w:tcBorders>
          </w:tcPr>
          <w:p w14:paraId="23889CC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F2591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E503140"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757E4E0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850E7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08962B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19D051C"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FD9DBF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23D84F9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C7180C3"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6581D1"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A8F265" w14:textId="77777777" w:rsidTr="002E7EB2">
        <w:tc>
          <w:tcPr>
            <w:tcW w:w="907" w:type="dxa"/>
            <w:tcBorders>
              <w:right w:val="single" w:sz="4" w:space="0" w:color="auto"/>
            </w:tcBorders>
          </w:tcPr>
          <w:p w14:paraId="7DCE1C17"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7188B6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33A7C6C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46829A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1B5B426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170E3C3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1827B2B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5FFCF9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01CB23F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6930050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723E14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0C6BEEAE" w14:textId="77777777" w:rsidTr="002E7EB2">
        <w:tc>
          <w:tcPr>
            <w:tcW w:w="907" w:type="dxa"/>
            <w:tcBorders>
              <w:right w:val="single" w:sz="4" w:space="0" w:color="auto"/>
            </w:tcBorders>
          </w:tcPr>
          <w:p w14:paraId="3667EB2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B5F90F"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F209AE1"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40E268D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DC649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A0C751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F5951A"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A65EFCC"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53AD276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4CE2A8F"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4437EF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32CE591F" w14:textId="3DB59F59" w:rsidR="002536E4" w:rsidRPr="0046266F" w:rsidRDefault="002536E4" w:rsidP="002536E4"/>
    <w:p w14:paraId="0CDB70F0" w14:textId="77777777" w:rsidR="004752B7" w:rsidRDefault="004752B7" w:rsidP="004752B7">
      <w:r w:rsidRPr="0046266F">
        <w:t>The UICC is installed into the Terminal and the UE is set to automatic PLMN selection mode.</w:t>
      </w:r>
    </w:p>
    <w:p w14:paraId="59884E4D" w14:textId="77777777" w:rsidR="004752B7" w:rsidRPr="00473DBC" w:rsidRDefault="004752B7" w:rsidP="004752B7">
      <w:r>
        <w:t>The UE is pre-configured with the UE position defined in TS 36.508 [29] clause 4.13.</w:t>
      </w:r>
    </w:p>
    <w:p w14:paraId="5D30B2C4" w14:textId="5DA0D6DC" w:rsidR="004752B7" w:rsidRPr="0046266F" w:rsidRDefault="004752B7" w:rsidP="004752B7">
      <w:pPr>
        <w:pStyle w:val="Heading5"/>
      </w:pPr>
      <w:r w:rsidRPr="0046266F">
        <w:t>7.3.</w:t>
      </w:r>
      <w:r>
        <w:t>15</w:t>
      </w:r>
      <w:r w:rsidRPr="0046266F">
        <w:t>.4.2</w:t>
      </w:r>
      <w:r w:rsidRPr="0046266F">
        <w:tab/>
        <w:t>Procedure</w:t>
      </w:r>
    </w:p>
    <w:p w14:paraId="3046FE64" w14:textId="77777777" w:rsidR="004752B7" w:rsidRPr="0046266F" w:rsidRDefault="004752B7" w:rsidP="004752B7">
      <w:pPr>
        <w:ind w:left="568" w:hanging="284"/>
      </w:pPr>
      <w:r w:rsidRPr="0046266F">
        <w:t>a)</w:t>
      </w:r>
      <w:r w:rsidRPr="0046266F">
        <w:tab/>
        <w:t>The UE is powered on.</w:t>
      </w:r>
    </w:p>
    <w:p w14:paraId="2E9A1F77" w14:textId="77777777" w:rsidR="004752B7" w:rsidRPr="0046266F" w:rsidRDefault="004752B7" w:rsidP="004752B7">
      <w:pPr>
        <w:ind w:left="568" w:hanging="284"/>
      </w:pPr>
      <w:r w:rsidRPr="0046266F">
        <w:t>b)</w:t>
      </w:r>
      <w:r w:rsidRPr="0046266F">
        <w:tab/>
        <w:t xml:space="preserve">After receipt of a </w:t>
      </w:r>
      <w:r w:rsidRPr="0046266F">
        <w:rPr>
          <w:i/>
        </w:rPr>
        <w:t>RRCConnectionRequest-NB</w:t>
      </w:r>
      <w:r w:rsidRPr="0046266F">
        <w:t xml:space="preserve"> from the UE on the </w:t>
      </w:r>
      <w:r w:rsidRPr="00563C36">
        <w:t>satellite E-UTRAN in NB-S1 mode</w:t>
      </w:r>
      <w:r>
        <w:t xml:space="preserve"> </w:t>
      </w:r>
      <w:r w:rsidRPr="0046266F">
        <w:t xml:space="preserve">cell related to the BCCH transmitting MCC/MNC 244/010, the </w:t>
      </w:r>
      <w:r>
        <w:t>SAT-</w:t>
      </w:r>
      <w:r w:rsidRPr="0046266F">
        <w:t xml:space="preserve">NB-SS sends </w:t>
      </w:r>
      <w:r w:rsidRPr="0046266F">
        <w:rPr>
          <w:i/>
        </w:rPr>
        <w:t>RRCConnectionSetup-NB</w:t>
      </w:r>
      <w:r w:rsidRPr="0046266F">
        <w:t xml:space="preserve"> to the UE, followed by </w:t>
      </w:r>
      <w:r w:rsidRPr="0046266F">
        <w:rPr>
          <w:i/>
        </w:rPr>
        <w:t>RRCConnectionSetupComplete-NB</w:t>
      </w:r>
      <w:r w:rsidRPr="0046266F">
        <w:t xml:space="preserve"> sent by the UE to the </w:t>
      </w:r>
      <w:r>
        <w:t>SAT-</w:t>
      </w:r>
      <w:r w:rsidRPr="0046266F">
        <w:t>NB-SS.</w:t>
      </w:r>
    </w:p>
    <w:p w14:paraId="69B5E99A" w14:textId="77777777" w:rsidR="004752B7" w:rsidRPr="0046266F" w:rsidRDefault="004752B7" w:rsidP="004752B7">
      <w:pPr>
        <w:keepNext/>
        <w:keepLines/>
        <w:ind w:left="568" w:hanging="284"/>
      </w:pPr>
      <w:r w:rsidRPr="0046266F">
        <w:t>c)</w:t>
      </w:r>
      <w:r w:rsidRPr="0046266F">
        <w:tab/>
        <w:t>During registration and after receipt of a</w:t>
      </w:r>
      <w:r>
        <w:t>n</w:t>
      </w:r>
      <w:r w:rsidRPr="0046266F">
        <w:t xml:space="preserve"> </w:t>
      </w:r>
      <w:r w:rsidRPr="0046266F">
        <w:rPr>
          <w:i/>
        </w:rPr>
        <w:t>AttachRequest</w:t>
      </w:r>
      <w:r w:rsidRPr="0046266F">
        <w:t xml:space="preserve"> from the UE, the </w:t>
      </w:r>
      <w:r>
        <w:t>SAT-</w:t>
      </w:r>
      <w:r w:rsidRPr="0046266F">
        <w:t xml:space="preserve">NB-SS initiates authentication, starts integrity by using the security procedure and sends </w:t>
      </w:r>
      <w:r w:rsidRPr="0046266F">
        <w:rPr>
          <w:i/>
        </w:rPr>
        <w:t>AttachAccept</w:t>
      </w:r>
      <w:r w:rsidRPr="0046266F">
        <w:t xml:space="preserve"> with to the UE:</w:t>
      </w:r>
    </w:p>
    <w:p w14:paraId="02CF9CD4" w14:textId="77777777" w:rsidR="004752B7" w:rsidRPr="0046266F" w:rsidRDefault="004752B7" w:rsidP="004752B7">
      <w:pPr>
        <w:ind w:left="851" w:hanging="284"/>
        <w:rPr>
          <w:lang w:val="fr-FR"/>
        </w:rPr>
      </w:pPr>
      <w:r w:rsidRPr="0046266F">
        <w:tab/>
      </w:r>
      <w:r w:rsidRPr="0046266F">
        <w:rPr>
          <w:lang w:val="fr-FR"/>
        </w:rPr>
        <w:t>TAI (MCC/MNC/TAC):</w:t>
      </w:r>
      <w:r w:rsidRPr="0046266F">
        <w:rPr>
          <w:lang w:val="fr-FR"/>
        </w:rPr>
        <w:tab/>
      </w:r>
      <w:r>
        <w:rPr>
          <w:lang w:val="fr-FR"/>
        </w:rPr>
        <w:t xml:space="preserve"> </w:t>
      </w:r>
      <w:r w:rsidRPr="0046266F">
        <w:rPr>
          <w:lang w:val="fr-FR"/>
        </w:rPr>
        <w:t>244/010/0001</w:t>
      </w:r>
    </w:p>
    <w:p w14:paraId="71C0295C" w14:textId="77777777" w:rsidR="004752B7" w:rsidRPr="0046266F" w:rsidRDefault="004752B7" w:rsidP="004752B7">
      <w:pPr>
        <w:ind w:left="851" w:hanging="284"/>
        <w:rPr>
          <w:lang w:val="fr-FR"/>
        </w:rPr>
      </w:pPr>
      <w:r w:rsidRPr="0046266F">
        <w:rPr>
          <w:lang w:val="fr-FR"/>
        </w:rPr>
        <w:tab/>
        <w:t>GUTI:</w:t>
      </w:r>
      <w:r>
        <w:rPr>
          <w:lang w:val="fr-FR"/>
        </w:rPr>
        <w:t xml:space="preserve"> </w:t>
      </w:r>
      <w:r w:rsidRPr="0046266F">
        <w:rPr>
          <w:lang w:val="fr-FR"/>
        </w:rPr>
        <w:t>"24401000010266436587"</w:t>
      </w:r>
    </w:p>
    <w:p w14:paraId="73FF9F0A" w14:textId="77777777" w:rsidR="004752B7" w:rsidRPr="0046266F" w:rsidRDefault="004752B7" w:rsidP="004752B7">
      <w:pPr>
        <w:ind w:left="568" w:hanging="284"/>
      </w:pPr>
      <w:r w:rsidRPr="0046266F">
        <w:t>d)</w:t>
      </w:r>
      <w:r w:rsidRPr="0046266F">
        <w:tab/>
        <w:t xml:space="preserve">After receipt of the </w:t>
      </w:r>
      <w:r w:rsidRPr="0046266F">
        <w:rPr>
          <w:i/>
        </w:rPr>
        <w:t>AttachComplete</w:t>
      </w:r>
      <w:r w:rsidRPr="0046266F">
        <w:t xml:space="preserve"> during registration from the UE, the </w:t>
      </w:r>
      <w:r>
        <w:t>SAT-</w:t>
      </w:r>
      <w:r w:rsidRPr="0046266F">
        <w:t xml:space="preserve">NB-SS sends </w:t>
      </w:r>
      <w:r w:rsidRPr="0046266F">
        <w:rPr>
          <w:i/>
        </w:rPr>
        <w:t>RRCConnectionRelease-NB</w:t>
      </w:r>
      <w:r w:rsidRPr="0046266F">
        <w:t>.</w:t>
      </w:r>
    </w:p>
    <w:p w14:paraId="308533B3" w14:textId="77777777" w:rsidR="004752B7" w:rsidRPr="0046266F" w:rsidRDefault="004752B7" w:rsidP="004752B7">
      <w:pPr>
        <w:ind w:left="568" w:hanging="284"/>
      </w:pPr>
      <w:r w:rsidRPr="0046266F">
        <w:t>e)</w:t>
      </w:r>
      <w:r w:rsidRPr="0046266F">
        <w:tab/>
        <w:t>The UE is soft powered down.</w:t>
      </w:r>
    </w:p>
    <w:p w14:paraId="011D379E" w14:textId="3FADE495" w:rsidR="004752B7" w:rsidRPr="0046266F" w:rsidRDefault="004752B7" w:rsidP="004752B7">
      <w:pPr>
        <w:spacing w:before="120"/>
        <w:ind w:left="1418" w:hanging="1418"/>
        <w:outlineLvl w:val="3"/>
        <w:rPr>
          <w:rFonts w:ascii="Arial" w:hAnsi="Arial"/>
          <w:sz w:val="24"/>
        </w:rPr>
      </w:pPr>
      <w:r w:rsidRPr="0046266F">
        <w:rPr>
          <w:rFonts w:ascii="Arial" w:hAnsi="Arial"/>
          <w:sz w:val="24"/>
        </w:rPr>
        <w:t>7.3.</w:t>
      </w:r>
      <w:r>
        <w:rPr>
          <w:rFonts w:ascii="Arial" w:hAnsi="Arial"/>
          <w:sz w:val="24"/>
        </w:rPr>
        <w:t>15.</w:t>
      </w:r>
      <w:r w:rsidRPr="0046266F">
        <w:rPr>
          <w:rFonts w:ascii="Arial" w:hAnsi="Arial"/>
          <w:sz w:val="24"/>
        </w:rPr>
        <w:t>5</w:t>
      </w:r>
      <w:r w:rsidRPr="0046266F">
        <w:rPr>
          <w:rFonts w:ascii="Arial" w:hAnsi="Arial"/>
          <w:sz w:val="24"/>
        </w:rPr>
        <w:tab/>
        <w:t>Acceptance criteria</w:t>
      </w:r>
    </w:p>
    <w:p w14:paraId="58EB56DA" w14:textId="77777777" w:rsidR="004752B7" w:rsidRPr="0046266F" w:rsidRDefault="004752B7" w:rsidP="004752B7">
      <w:pPr>
        <w:keepNext/>
        <w:keepLines/>
        <w:ind w:left="568" w:hanging="284"/>
      </w:pPr>
      <w:r w:rsidRPr="0046266F">
        <w:t xml:space="preserve">1.) After step a) the UE shall send a </w:t>
      </w:r>
      <w:r w:rsidRPr="0046266F">
        <w:rPr>
          <w:i/>
        </w:rPr>
        <w:t>RRCConnectionRequest-NB</w:t>
      </w:r>
      <w:r w:rsidRPr="0046266F">
        <w:t xml:space="preserve"> on the </w:t>
      </w:r>
      <w:r w:rsidRPr="00563C36">
        <w:t>satellite E-UTRAN in NB-S1 mode</w:t>
      </w:r>
      <w:r w:rsidRPr="0046266F">
        <w:t xml:space="preserve"> cell related to the BCCH transmitting MCC/MNC 244/010 to the </w:t>
      </w:r>
      <w:r>
        <w:t>SAT-</w:t>
      </w:r>
      <w:r w:rsidRPr="0046266F">
        <w:t>NB-SS.</w:t>
      </w:r>
    </w:p>
    <w:p w14:paraId="576FDAB6" w14:textId="77777777" w:rsidR="004752B7" w:rsidRPr="0046266F" w:rsidRDefault="004752B7" w:rsidP="004752B7">
      <w:pPr>
        <w:ind w:left="568" w:hanging="284"/>
      </w:pPr>
      <w:r w:rsidRPr="0046266F">
        <w:t>2)</w:t>
      </w:r>
      <w:r w:rsidRPr="0046266F">
        <w:tab/>
        <w:t xml:space="preserve">After step b) the terminal shall send </w:t>
      </w:r>
      <w:r w:rsidRPr="0046266F">
        <w:rPr>
          <w:i/>
        </w:rPr>
        <w:t>AttachRequest</w:t>
      </w:r>
      <w:r w:rsidRPr="0046266F">
        <w:t xml:space="preserve"> to the </w:t>
      </w:r>
      <w:r>
        <w:t>SAT-</w:t>
      </w:r>
      <w:r w:rsidRPr="0046266F">
        <w:t>NB-SS.</w:t>
      </w:r>
    </w:p>
    <w:p w14:paraId="79266489" w14:textId="77777777" w:rsidR="004752B7" w:rsidRPr="0046266F" w:rsidRDefault="004752B7" w:rsidP="004752B7">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0EBD59A" w14:textId="77777777" w:rsidR="004752B7" w:rsidRPr="0046266F" w:rsidRDefault="004752B7" w:rsidP="004752B7">
      <w:pPr>
        <w:ind w:left="568" w:hanging="284"/>
      </w:pPr>
      <w:r w:rsidRPr="0046266F">
        <w:t>4)</w:t>
      </w:r>
      <w:r w:rsidRPr="0046266F">
        <w:tab/>
        <w:t xml:space="preserve">After step </w:t>
      </w:r>
      <w:r>
        <w:t>d</w:t>
      </w:r>
      <w:r w:rsidRPr="0046266F">
        <w:t>) the USIM shall contain the following values:</w:t>
      </w:r>
    </w:p>
    <w:p w14:paraId="026E5C47" w14:textId="77777777" w:rsidR="004752B7" w:rsidRPr="0046266F" w:rsidRDefault="004752B7" w:rsidP="004752B7">
      <w:pPr>
        <w:keepNext/>
        <w:rPr>
          <w:b/>
        </w:rPr>
      </w:pPr>
      <w:r w:rsidRPr="0046266F">
        <w:rPr>
          <w:b/>
        </w:rPr>
        <w:t>EF</w:t>
      </w:r>
      <w:r w:rsidRPr="0046266F">
        <w:rPr>
          <w:b/>
          <w:vertAlign w:val="subscript"/>
        </w:rPr>
        <w:t>EPSLOCI</w:t>
      </w:r>
      <w:r w:rsidRPr="0046266F">
        <w:rPr>
          <w:b/>
        </w:rPr>
        <w:t xml:space="preserve"> (EPS Information)</w:t>
      </w:r>
    </w:p>
    <w:p w14:paraId="5ED6AF69" w14:textId="77777777" w:rsidR="004752B7" w:rsidRPr="0046266F" w:rsidRDefault="004752B7" w:rsidP="004752B7">
      <w:pPr>
        <w:keepLines/>
        <w:tabs>
          <w:tab w:val="left" w:pos="2835"/>
        </w:tabs>
        <w:spacing w:after="0"/>
        <w:ind w:left="1702" w:hanging="1418"/>
      </w:pPr>
      <w:r w:rsidRPr="0046266F">
        <w:t>Logically:</w:t>
      </w:r>
      <w:r w:rsidRPr="0046266F">
        <w:tab/>
        <w:t>GUTI:</w:t>
      </w:r>
      <w:r w:rsidRPr="0046266F">
        <w:tab/>
        <w:t>24401000010266436587</w:t>
      </w:r>
    </w:p>
    <w:p w14:paraId="6D144202" w14:textId="77777777" w:rsidR="004752B7" w:rsidRPr="0046266F" w:rsidRDefault="004752B7" w:rsidP="004752B7">
      <w:pPr>
        <w:keepLines/>
        <w:tabs>
          <w:tab w:val="left" w:pos="2835"/>
        </w:tabs>
        <w:spacing w:after="0"/>
        <w:ind w:left="1702" w:hanging="1418"/>
      </w:pPr>
      <w:r w:rsidRPr="0046266F">
        <w:tab/>
        <w:t>Last visited registered TAI:</w:t>
      </w:r>
      <w:r w:rsidRPr="0046266F">
        <w:tab/>
        <w:t>244/010/0001</w:t>
      </w:r>
    </w:p>
    <w:p w14:paraId="3D354907" w14:textId="77777777" w:rsidR="004752B7" w:rsidRPr="0046266F" w:rsidRDefault="004752B7" w:rsidP="004752B7">
      <w:pPr>
        <w:keepLines/>
        <w:tabs>
          <w:tab w:val="left" w:pos="2835"/>
        </w:tabs>
        <w:spacing w:after="0"/>
        <w:ind w:left="1702" w:hanging="1418"/>
      </w:pPr>
      <w:r w:rsidRPr="0046266F">
        <w:tab/>
        <w:t>EPS update status:</w:t>
      </w:r>
      <w:r w:rsidRPr="0046266F">
        <w:tab/>
        <w:t>updated</w:t>
      </w:r>
    </w:p>
    <w:p w14:paraId="403F6696" w14:textId="77777777" w:rsidR="004752B7" w:rsidRPr="0046266F" w:rsidRDefault="004752B7" w:rsidP="004752B7">
      <w:pPr>
        <w:keepLines/>
        <w:tabs>
          <w:tab w:val="left" w:pos="2835"/>
        </w:tabs>
        <w:spacing w:after="0"/>
        <w:ind w:left="1702" w:hanging="1418"/>
      </w:pPr>
    </w:p>
    <w:p w14:paraId="5B4F688D" w14:textId="77777777" w:rsidR="004752B7" w:rsidRPr="0046266F" w:rsidRDefault="004752B7" w:rsidP="004752B7">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4752B7" w:rsidRPr="0046266F" w14:paraId="323462F0" w14:textId="77777777" w:rsidTr="00AA6A96">
        <w:tc>
          <w:tcPr>
            <w:tcW w:w="959" w:type="dxa"/>
            <w:tcBorders>
              <w:top w:val="single" w:sz="4" w:space="0" w:color="auto"/>
              <w:left w:val="single" w:sz="4" w:space="0" w:color="auto"/>
              <w:bottom w:val="single" w:sz="4" w:space="0" w:color="auto"/>
              <w:right w:val="single" w:sz="4" w:space="0" w:color="auto"/>
            </w:tcBorders>
          </w:tcPr>
          <w:p w14:paraId="106ABDD2" w14:textId="77777777" w:rsidR="004752B7" w:rsidRPr="0046266F" w:rsidRDefault="004752B7" w:rsidP="00AA6A96">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A00D78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3D599017"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2FF99CB8"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5FE1AE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505BFF5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746089F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369AD51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6CEE1BC9"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05ACE9F4"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97F9E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425AD89A"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B11</w:t>
            </w:r>
          </w:p>
        </w:tc>
      </w:tr>
      <w:tr w:rsidR="004752B7" w:rsidRPr="0046266F" w14:paraId="3E773D37" w14:textId="77777777" w:rsidTr="00AA6A96">
        <w:tc>
          <w:tcPr>
            <w:tcW w:w="959" w:type="dxa"/>
            <w:tcBorders>
              <w:top w:val="single" w:sz="4" w:space="0" w:color="auto"/>
              <w:left w:val="single" w:sz="4" w:space="0" w:color="auto"/>
              <w:bottom w:val="single" w:sz="4" w:space="0" w:color="auto"/>
              <w:right w:val="single" w:sz="4" w:space="0" w:color="auto"/>
            </w:tcBorders>
          </w:tcPr>
          <w:p w14:paraId="1EC4669C" w14:textId="77777777" w:rsidR="004752B7" w:rsidRPr="0046266F" w:rsidRDefault="004752B7" w:rsidP="00AA6A96">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FA124D8" w14:textId="77777777" w:rsidR="004752B7" w:rsidRPr="0046266F" w:rsidRDefault="004752B7" w:rsidP="00AA6A96">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40F58D3" w14:textId="77777777" w:rsidR="004752B7" w:rsidRPr="0046266F" w:rsidRDefault="004752B7" w:rsidP="00AA6A96">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CF4EE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B139D62"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4A8996C9"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1B6A8339"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038F241"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3B28B92" w14:textId="77777777" w:rsidR="004752B7" w:rsidRPr="0046266F" w:rsidRDefault="004752B7" w:rsidP="00AA6A96">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3A11F5A" w14:textId="77777777" w:rsidR="004752B7" w:rsidRPr="0046266F" w:rsidRDefault="004752B7" w:rsidP="00AA6A96">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73CAC32" w14:textId="77777777" w:rsidR="004752B7" w:rsidRPr="0046266F" w:rsidRDefault="004752B7" w:rsidP="00AA6A96">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3DA6AE3D" w14:textId="77777777" w:rsidR="004752B7" w:rsidRPr="0046266F" w:rsidRDefault="004752B7" w:rsidP="00AA6A96">
            <w:pPr>
              <w:keepNext/>
              <w:keepLines/>
              <w:spacing w:after="0"/>
              <w:rPr>
                <w:rFonts w:ascii="Arial" w:hAnsi="Arial"/>
                <w:sz w:val="18"/>
              </w:rPr>
            </w:pPr>
            <w:r w:rsidRPr="0046266F">
              <w:rPr>
                <w:rFonts w:ascii="Arial" w:hAnsi="Arial"/>
                <w:sz w:val="18"/>
              </w:rPr>
              <w:t>65</w:t>
            </w:r>
          </w:p>
        </w:tc>
      </w:tr>
      <w:tr w:rsidR="004752B7" w:rsidRPr="0046266F" w14:paraId="3F5A6074" w14:textId="77777777" w:rsidTr="00AA6A96">
        <w:tc>
          <w:tcPr>
            <w:tcW w:w="959" w:type="dxa"/>
            <w:tcBorders>
              <w:right w:val="single" w:sz="4" w:space="0" w:color="auto"/>
            </w:tcBorders>
          </w:tcPr>
          <w:p w14:paraId="7F7445C3"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A5416D"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20CBC88B"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44D93D16"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5D093E7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46AF6F3E"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534B86F2"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1384E18F" w14:textId="77777777" w:rsidR="004752B7" w:rsidRPr="00554CF6" w:rsidRDefault="004752B7" w:rsidP="00AA6A96">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6BCDF726"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8F629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C62960"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72E1EA4" w14:textId="77777777" w:rsidR="004752B7" w:rsidRPr="0046266F" w:rsidRDefault="004752B7" w:rsidP="00AA6A96">
            <w:pPr>
              <w:keepNext/>
              <w:keepLines/>
              <w:spacing w:after="0"/>
              <w:rPr>
                <w:rFonts w:ascii="Arial" w:hAnsi="Arial"/>
                <w:sz w:val="18"/>
              </w:rPr>
            </w:pPr>
          </w:p>
        </w:tc>
      </w:tr>
      <w:tr w:rsidR="004752B7" w:rsidRPr="0046266F" w14:paraId="6A2648F4" w14:textId="77777777" w:rsidTr="00AA6A96">
        <w:tc>
          <w:tcPr>
            <w:tcW w:w="959" w:type="dxa"/>
            <w:tcBorders>
              <w:right w:val="single" w:sz="4" w:space="0" w:color="auto"/>
            </w:tcBorders>
          </w:tcPr>
          <w:p w14:paraId="09332B1E"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B09E3BC" w14:textId="77777777" w:rsidR="004752B7" w:rsidRPr="0046266F" w:rsidRDefault="004752B7" w:rsidP="00AA6A96">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157261DD" w14:textId="77777777" w:rsidR="004752B7" w:rsidRPr="0046266F" w:rsidRDefault="004752B7" w:rsidP="00AA6A96">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0212876" w14:textId="77777777" w:rsidR="004752B7" w:rsidRPr="0046266F" w:rsidRDefault="004752B7" w:rsidP="00AA6A96">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731A1426" w14:textId="77777777" w:rsidR="004752B7" w:rsidRPr="0046266F" w:rsidRDefault="004752B7" w:rsidP="00AA6A96">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A83FB7A"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45352F5" w14:textId="77777777" w:rsidR="004752B7" w:rsidRPr="0046266F" w:rsidRDefault="004752B7" w:rsidP="00AA6A96">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BA26076" w14:textId="77777777" w:rsidR="004752B7" w:rsidRPr="0046266F" w:rsidRDefault="004752B7" w:rsidP="00AA6A96">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F5B7871"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3285E44"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54107" w14:textId="77777777" w:rsidR="004752B7" w:rsidRPr="0046266F" w:rsidRDefault="004752B7" w:rsidP="00AA6A96">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A8C79B8" w14:textId="77777777" w:rsidR="004752B7" w:rsidRPr="0046266F" w:rsidRDefault="004752B7" w:rsidP="00AA6A96">
            <w:pPr>
              <w:keepNext/>
              <w:keepLines/>
              <w:spacing w:after="0"/>
              <w:rPr>
                <w:rFonts w:ascii="Arial" w:hAnsi="Arial"/>
                <w:sz w:val="18"/>
              </w:rPr>
            </w:pPr>
          </w:p>
        </w:tc>
      </w:tr>
    </w:tbl>
    <w:p w14:paraId="66D2B11F" w14:textId="77777777" w:rsidR="004752B7" w:rsidRDefault="004752B7" w:rsidP="00B40BBE">
      <w:pPr>
        <w:rPr>
          <w:lang w:eastAsia="de-DE"/>
        </w:rPr>
      </w:pPr>
    </w:p>
    <w:p w14:paraId="6BF0F50F" w14:textId="66D8A7E3" w:rsidR="002536E4" w:rsidRPr="0046266F" w:rsidRDefault="002536E4" w:rsidP="002536E4">
      <w:pPr>
        <w:pStyle w:val="Heading3"/>
      </w:pPr>
      <w:r>
        <w:t>7.3.16</w:t>
      </w:r>
      <w:r w:rsidRPr="0046266F">
        <w:tab/>
      </w:r>
      <w:r w:rsidRPr="00DA0E5A">
        <w:t xml:space="preserve">UE recognising the priority order of the Operator controlled PLMN selector list when accessing </w:t>
      </w:r>
      <w:r>
        <w:t>S</w:t>
      </w:r>
      <w:r w:rsidRPr="00DA0E5A">
        <w:t xml:space="preserve">atellite E-UTRAN in </w:t>
      </w:r>
      <w:r>
        <w:t>W</w:t>
      </w:r>
      <w:r w:rsidRPr="00DA0E5A">
        <w:t>B-S1 mode</w:t>
      </w:r>
    </w:p>
    <w:p w14:paraId="15F641DA" w14:textId="3DE206D1" w:rsidR="002536E4" w:rsidRPr="0046266F" w:rsidRDefault="002536E4" w:rsidP="002536E4">
      <w:pPr>
        <w:pStyle w:val="Heading4"/>
      </w:pPr>
      <w:r>
        <w:t>7.3.16</w:t>
      </w:r>
      <w:r w:rsidRPr="0046266F">
        <w:t>.1</w:t>
      </w:r>
      <w:r w:rsidRPr="0046266F">
        <w:tab/>
        <w:t>Definition and applicability</w:t>
      </w:r>
    </w:p>
    <w:p w14:paraId="23491659" w14:textId="77777777" w:rsidR="002536E4" w:rsidRPr="0046266F" w:rsidRDefault="002536E4" w:rsidP="002536E4">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5EB191E" w14:textId="752C6083" w:rsidR="002536E4" w:rsidRPr="0046266F" w:rsidRDefault="002536E4" w:rsidP="002536E4">
      <w:pPr>
        <w:pStyle w:val="Heading4"/>
      </w:pPr>
      <w:r>
        <w:t>7.3.16</w:t>
      </w:r>
      <w:r w:rsidRPr="0046266F">
        <w:t>.2</w:t>
      </w:r>
      <w:r w:rsidRPr="0046266F">
        <w:tab/>
        <w:t>Conformance requirement</w:t>
      </w:r>
    </w:p>
    <w:p w14:paraId="672F63FF" w14:textId="77777777" w:rsidR="002536E4" w:rsidRPr="0046266F" w:rsidRDefault="002536E4" w:rsidP="002536E4">
      <w:r w:rsidRPr="0046266F">
        <w:t>When registering onto a VPLMN the UE shall take into account the priority of OPLMNs in the preferred list on the USIM.</w:t>
      </w:r>
    </w:p>
    <w:p w14:paraId="201C0E26" w14:textId="77777777" w:rsidR="002536E4" w:rsidRPr="0046266F" w:rsidRDefault="002536E4" w:rsidP="002536E4">
      <w:pPr>
        <w:pStyle w:val="B1"/>
      </w:pPr>
      <w:r w:rsidRPr="0046266F">
        <w:t>-</w:t>
      </w:r>
      <w:r w:rsidRPr="0046266F">
        <w:tab/>
        <w:t>TS 22.011 [6], clause 3.2.2;</w:t>
      </w:r>
    </w:p>
    <w:p w14:paraId="6F57797B" w14:textId="77777777" w:rsidR="002536E4" w:rsidRPr="0046266F" w:rsidRDefault="002536E4" w:rsidP="002536E4">
      <w:pPr>
        <w:pStyle w:val="B1"/>
      </w:pPr>
      <w:r w:rsidRPr="0046266F">
        <w:t>-</w:t>
      </w:r>
      <w:r w:rsidRPr="0046266F">
        <w:tab/>
        <w:t>TS 31.102 [4], clause 4.2.53 and 5.1.1.2.</w:t>
      </w:r>
    </w:p>
    <w:p w14:paraId="09DC4DF0" w14:textId="314F92BC" w:rsidR="002536E4" w:rsidRPr="0046266F" w:rsidRDefault="002536E4" w:rsidP="002536E4">
      <w:pPr>
        <w:pStyle w:val="Heading4"/>
      </w:pPr>
      <w:r>
        <w:t>7.3.16</w:t>
      </w:r>
      <w:r w:rsidRPr="0046266F">
        <w:t>.3</w:t>
      </w:r>
      <w:r w:rsidRPr="0046266F">
        <w:tab/>
        <w:t>Test purpose</w:t>
      </w:r>
    </w:p>
    <w:p w14:paraId="63A6932D" w14:textId="77777777" w:rsidR="002536E4" w:rsidRPr="0046266F" w:rsidRDefault="002536E4" w:rsidP="002536E4">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t xml:space="preserve"> </w:t>
      </w:r>
      <w:r w:rsidRPr="00A1524F">
        <w:t xml:space="preserve">satellite E-UTRAN in </w:t>
      </w:r>
      <w:r>
        <w:t>W</w:t>
      </w:r>
      <w:r w:rsidRPr="00A1524F">
        <w:t>B-S1 mode</w:t>
      </w:r>
      <w:r w:rsidRPr="0046266F">
        <w:t xml:space="preserve"> has to be handled correctly by the UE.</w:t>
      </w:r>
    </w:p>
    <w:p w14:paraId="08691EE3" w14:textId="728B929E" w:rsidR="002536E4" w:rsidRPr="0046266F" w:rsidRDefault="002536E4" w:rsidP="002536E4">
      <w:pPr>
        <w:pStyle w:val="Heading4"/>
      </w:pPr>
      <w:r>
        <w:t>7.3.16</w:t>
      </w:r>
      <w:r w:rsidRPr="0046266F">
        <w:t>.4</w:t>
      </w:r>
      <w:r w:rsidRPr="0046266F">
        <w:tab/>
        <w:t>Method of test</w:t>
      </w:r>
    </w:p>
    <w:p w14:paraId="43D28F68" w14:textId="524AB7B1" w:rsidR="002536E4" w:rsidRPr="0046266F" w:rsidRDefault="002536E4" w:rsidP="002536E4">
      <w:pPr>
        <w:pStyle w:val="Heading5"/>
      </w:pPr>
      <w:r>
        <w:t>7.3.16</w:t>
      </w:r>
      <w:r w:rsidRPr="0046266F">
        <w:t>.4.1</w:t>
      </w:r>
      <w:r w:rsidRPr="0046266F">
        <w:tab/>
        <w:t>Initial conditions</w:t>
      </w:r>
    </w:p>
    <w:p w14:paraId="7FD4514F" w14:textId="77777777" w:rsidR="002536E4" w:rsidRPr="00604C1C" w:rsidRDefault="002536E4" w:rsidP="002536E4">
      <w:r w:rsidRPr="0046266F">
        <w:t>For this test both a</w:t>
      </w:r>
      <w:r>
        <w:t>n E</w:t>
      </w:r>
      <w:r w:rsidRPr="00604C1C">
        <w:t>-</w:t>
      </w:r>
      <w:r>
        <w:t>U</w:t>
      </w:r>
      <w:r w:rsidRPr="00604C1C">
        <w:t>SS and a SAT-E-USS are needed.</w:t>
      </w:r>
    </w:p>
    <w:p w14:paraId="0F403D50" w14:textId="77777777" w:rsidR="002536E4" w:rsidRDefault="002536E4" w:rsidP="002536E4">
      <w:r>
        <w:t xml:space="preserve">The E-USS transmits on </w:t>
      </w:r>
      <w:r w:rsidRPr="0046266F">
        <w:t>two BCCHs</w:t>
      </w:r>
      <w:r>
        <w:t>, with the following network parameters:</w:t>
      </w:r>
    </w:p>
    <w:p w14:paraId="2E7CD20C" w14:textId="77777777" w:rsidR="002536E4" w:rsidRDefault="002536E4" w:rsidP="002536E4">
      <w:pPr>
        <w:pStyle w:val="B1"/>
      </w:pPr>
      <w:r>
        <w:t>-</w:t>
      </w:r>
      <w:r>
        <w:tab/>
        <w:t>TAI (MCC/MNC/TAC):</w:t>
      </w:r>
      <w:r>
        <w:tab/>
      </w:r>
      <w:r w:rsidRPr="0046266F">
        <w:tab/>
      </w:r>
      <w:r>
        <w:t>254/011/0001.</w:t>
      </w:r>
    </w:p>
    <w:p w14:paraId="0592E1BE" w14:textId="77777777" w:rsidR="002536E4" w:rsidRDefault="002536E4" w:rsidP="002536E4">
      <w:pPr>
        <w:pStyle w:val="B1"/>
      </w:pPr>
      <w:r>
        <w:t>-</w:t>
      </w:r>
      <w:r>
        <w:tab/>
        <w:t>Access control:</w:t>
      </w:r>
      <w:r>
        <w:tab/>
        <w:t>unrestricted.</w:t>
      </w:r>
    </w:p>
    <w:p w14:paraId="6EEADF28" w14:textId="77777777" w:rsidR="002536E4" w:rsidRDefault="002536E4" w:rsidP="002536E4">
      <w:pPr>
        <w:pStyle w:val="B1"/>
      </w:pPr>
    </w:p>
    <w:p w14:paraId="437FF705" w14:textId="77777777" w:rsidR="002536E4" w:rsidRPr="0046266F" w:rsidRDefault="002536E4" w:rsidP="002536E4">
      <w:pPr>
        <w:tabs>
          <w:tab w:val="left" w:pos="2835"/>
        </w:tabs>
        <w:ind w:left="568" w:hanging="284"/>
      </w:pPr>
      <w:r w:rsidRPr="0046266F">
        <w:t>-</w:t>
      </w:r>
      <w:r w:rsidRPr="0046266F">
        <w:tab/>
        <w:t>TAI (MCC/MNC/TAC):</w:t>
      </w:r>
      <w:r w:rsidRPr="0046266F">
        <w:tab/>
        <w:t>254/012/0001.</w:t>
      </w:r>
    </w:p>
    <w:p w14:paraId="1F344D77" w14:textId="77777777" w:rsidR="002536E4" w:rsidRPr="006C3470" w:rsidRDefault="002536E4" w:rsidP="002536E4">
      <w:pPr>
        <w:tabs>
          <w:tab w:val="left" w:pos="2835"/>
        </w:tabs>
        <w:ind w:left="568" w:hanging="284"/>
      </w:pPr>
      <w:r w:rsidRPr="0046266F">
        <w:t>-</w:t>
      </w:r>
      <w:r w:rsidRPr="0046266F">
        <w:tab/>
        <w:t>Access control:</w:t>
      </w:r>
      <w:r w:rsidRPr="0046266F">
        <w:tab/>
        <w:t>unrestricted.</w:t>
      </w:r>
    </w:p>
    <w:p w14:paraId="348C8F1F" w14:textId="77777777" w:rsidR="002536E4" w:rsidRPr="0046266F" w:rsidRDefault="002536E4" w:rsidP="002536E4">
      <w:r w:rsidRPr="0046266F">
        <w:t xml:space="preserve">The </w:t>
      </w:r>
      <w:r w:rsidRPr="00045993">
        <w:t>SAT-E-USS</w:t>
      </w:r>
      <w:r w:rsidRPr="0046266F">
        <w:t xml:space="preserve"> transmits on the BCCH, with the following network parameters:</w:t>
      </w:r>
    </w:p>
    <w:p w14:paraId="0F5B5748" w14:textId="77777777" w:rsidR="002536E4" w:rsidRPr="0046266F" w:rsidRDefault="002536E4" w:rsidP="002536E4">
      <w:pPr>
        <w:pStyle w:val="B1"/>
      </w:pPr>
      <w:r w:rsidRPr="0046266F">
        <w:t>-</w:t>
      </w:r>
      <w:r w:rsidRPr="0046266F">
        <w:tab/>
        <w:t>TAI (MCC/MNC/TAC):</w:t>
      </w:r>
      <w:r>
        <w:t xml:space="preserve"> </w:t>
      </w:r>
      <w:r w:rsidRPr="0046266F">
        <w:tab/>
        <w:t>2</w:t>
      </w:r>
      <w:r>
        <w:t>54</w:t>
      </w:r>
      <w:r w:rsidRPr="0046266F">
        <w:t>/0</w:t>
      </w:r>
      <w:r>
        <w:t>12</w:t>
      </w:r>
      <w:r w:rsidRPr="0046266F">
        <w:t>/0001.</w:t>
      </w:r>
    </w:p>
    <w:p w14:paraId="3E300F6B" w14:textId="77777777" w:rsidR="002536E4" w:rsidRDefault="002536E4" w:rsidP="002536E4">
      <w:pPr>
        <w:pStyle w:val="B1"/>
      </w:pPr>
      <w:r w:rsidRPr="0046266F">
        <w:t>-</w:t>
      </w:r>
      <w:r w:rsidRPr="0046266F">
        <w:tab/>
        <w:t>Access control:</w:t>
      </w:r>
      <w:r w:rsidRPr="0046266F">
        <w:tab/>
        <w:t>unrestricted.</w:t>
      </w:r>
    </w:p>
    <w:p w14:paraId="54CC406E"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3AD09D85" w14:textId="77777777" w:rsidR="002536E4" w:rsidRDefault="002536E4" w:rsidP="002536E4">
      <w:r w:rsidRPr="0046266F">
        <w:t>The default E-UTRAN UICC is used, with the following exception:</w:t>
      </w:r>
    </w:p>
    <w:p w14:paraId="7037BDD2"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257A1E92" w14:textId="77777777" w:rsidR="002536E4" w:rsidRDefault="002536E4" w:rsidP="002536E4">
      <w:pPr>
        <w:ind w:left="568" w:hanging="284"/>
      </w:pPr>
      <w:r>
        <w:lastRenderedPageBreak/>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A154D4C" w14:textId="77777777" w:rsidTr="002E7EB2">
        <w:tc>
          <w:tcPr>
            <w:tcW w:w="1473" w:type="dxa"/>
            <w:hideMark/>
          </w:tcPr>
          <w:p w14:paraId="58F3957D"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3BABD12" w14:textId="77777777" w:rsidR="002536E4" w:rsidRDefault="002536E4" w:rsidP="002E7EB2">
            <w:pPr>
              <w:spacing w:after="0"/>
              <w:ind w:left="34"/>
              <w:rPr>
                <w:rFonts w:ascii="Arial" w:hAnsi="Arial"/>
                <w:sz w:val="18"/>
              </w:rPr>
            </w:pPr>
          </w:p>
        </w:tc>
        <w:tc>
          <w:tcPr>
            <w:tcW w:w="4701" w:type="dxa"/>
            <w:hideMark/>
          </w:tcPr>
          <w:p w14:paraId="7DF41B26" w14:textId="77777777" w:rsidR="002536E4" w:rsidRDefault="002536E4" w:rsidP="002E7EB2">
            <w:pPr>
              <w:pStyle w:val="Default"/>
              <w:rPr>
                <w:sz w:val="18"/>
                <w:szCs w:val="18"/>
              </w:rPr>
            </w:pPr>
            <w:r w:rsidRPr="00107EDB">
              <w:rPr>
                <w:rFonts w:ascii="Arial" w:hAnsi="Arial"/>
                <w:sz w:val="18"/>
                <w:szCs w:val="20"/>
              </w:rPr>
              <w:t>Operator controlled PLMN selector with Access Technology</w:t>
            </w:r>
          </w:p>
        </w:tc>
        <w:tc>
          <w:tcPr>
            <w:tcW w:w="1360" w:type="dxa"/>
            <w:hideMark/>
          </w:tcPr>
          <w:p w14:paraId="18C2892D" w14:textId="77777777" w:rsidR="002536E4" w:rsidRDefault="002536E4" w:rsidP="002E7EB2">
            <w:pPr>
              <w:spacing w:after="0"/>
              <w:ind w:left="34"/>
              <w:rPr>
                <w:rFonts w:ascii="Arial" w:hAnsi="Arial"/>
                <w:sz w:val="18"/>
              </w:rPr>
            </w:pPr>
            <w:r>
              <w:rPr>
                <w:rFonts w:ascii="Arial" w:hAnsi="Arial"/>
                <w:sz w:val="18"/>
              </w:rPr>
              <w:t>available</w:t>
            </w:r>
          </w:p>
        </w:tc>
      </w:tr>
    </w:tbl>
    <w:p w14:paraId="1E436787" w14:textId="77777777" w:rsidR="002536E4" w:rsidRPr="0046266F" w:rsidRDefault="002536E4" w:rsidP="002536E4">
      <w:pPr>
        <w:pStyle w:val="EW"/>
        <w:ind w:hanging="850"/>
      </w:pPr>
    </w:p>
    <w:p w14:paraId="1AE776E5"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26193E40" w14:textId="77777777" w:rsidTr="002E7EB2">
        <w:tc>
          <w:tcPr>
            <w:tcW w:w="959" w:type="dxa"/>
            <w:tcBorders>
              <w:top w:val="single" w:sz="4" w:space="0" w:color="auto"/>
              <w:left w:val="single" w:sz="4" w:space="0" w:color="auto"/>
              <w:bottom w:val="single" w:sz="4" w:space="0" w:color="auto"/>
              <w:right w:val="single" w:sz="4" w:space="0" w:color="auto"/>
            </w:tcBorders>
          </w:tcPr>
          <w:p w14:paraId="3CC8E24B"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19E2C72" w14:textId="77777777" w:rsidR="002536E4" w:rsidRPr="00A6346E" w:rsidRDefault="002536E4" w:rsidP="002E7EB2">
            <w:pPr>
              <w:pStyle w:val="TAL"/>
              <w:rPr>
                <w:b/>
                <w:bCs/>
              </w:rPr>
            </w:pPr>
            <w:r w:rsidRPr="00A6346E">
              <w:rPr>
                <w:b/>
                <w:bCs/>
              </w:rPr>
              <w:t>B1</w:t>
            </w:r>
          </w:p>
        </w:tc>
        <w:tc>
          <w:tcPr>
            <w:tcW w:w="1134" w:type="dxa"/>
            <w:tcBorders>
              <w:top w:val="single" w:sz="4" w:space="0" w:color="auto"/>
              <w:left w:val="single" w:sz="4" w:space="0" w:color="auto"/>
              <w:bottom w:val="single" w:sz="4" w:space="0" w:color="auto"/>
              <w:right w:val="single" w:sz="4" w:space="0" w:color="auto"/>
            </w:tcBorders>
          </w:tcPr>
          <w:p w14:paraId="2C1BB2AF" w14:textId="77777777" w:rsidR="002536E4" w:rsidRPr="00A6346E" w:rsidRDefault="002536E4" w:rsidP="002E7EB2">
            <w:pPr>
              <w:pStyle w:val="TAL"/>
              <w:rPr>
                <w:b/>
                <w:bCs/>
              </w:rPr>
            </w:pPr>
            <w:r w:rsidRPr="00A6346E">
              <w:rPr>
                <w:b/>
                <w:bCs/>
              </w:rPr>
              <w:t>B2</w:t>
            </w:r>
          </w:p>
        </w:tc>
        <w:tc>
          <w:tcPr>
            <w:tcW w:w="1134" w:type="dxa"/>
            <w:tcBorders>
              <w:top w:val="single" w:sz="4" w:space="0" w:color="auto"/>
              <w:left w:val="single" w:sz="4" w:space="0" w:color="auto"/>
              <w:bottom w:val="single" w:sz="4" w:space="0" w:color="auto"/>
              <w:right w:val="single" w:sz="4" w:space="0" w:color="auto"/>
            </w:tcBorders>
          </w:tcPr>
          <w:p w14:paraId="3DA2AFEE" w14:textId="77777777" w:rsidR="002536E4" w:rsidRPr="00A6346E" w:rsidRDefault="002536E4" w:rsidP="002E7EB2">
            <w:pPr>
              <w:pStyle w:val="TAL"/>
              <w:rPr>
                <w:b/>
                <w:bCs/>
              </w:rPr>
            </w:pPr>
            <w:r w:rsidRPr="00A6346E">
              <w:rPr>
                <w:b/>
                <w:bCs/>
              </w:rPr>
              <w:t>B3</w:t>
            </w:r>
          </w:p>
        </w:tc>
        <w:tc>
          <w:tcPr>
            <w:tcW w:w="1134" w:type="dxa"/>
            <w:tcBorders>
              <w:top w:val="single" w:sz="4" w:space="0" w:color="auto"/>
              <w:left w:val="single" w:sz="4" w:space="0" w:color="auto"/>
              <w:bottom w:val="single" w:sz="4" w:space="0" w:color="auto"/>
              <w:right w:val="single" w:sz="4" w:space="0" w:color="auto"/>
            </w:tcBorders>
          </w:tcPr>
          <w:p w14:paraId="2543FFF6" w14:textId="77777777" w:rsidR="002536E4" w:rsidRPr="00A6346E" w:rsidRDefault="002536E4" w:rsidP="002E7EB2">
            <w:pPr>
              <w:pStyle w:val="TAL"/>
              <w:rPr>
                <w:b/>
                <w:bCs/>
              </w:rPr>
            </w:pPr>
            <w:r w:rsidRPr="00A6346E">
              <w:rPr>
                <w:b/>
                <w:bCs/>
              </w:rPr>
              <w:t>B4</w:t>
            </w:r>
          </w:p>
        </w:tc>
        <w:tc>
          <w:tcPr>
            <w:tcW w:w="1134" w:type="dxa"/>
            <w:tcBorders>
              <w:top w:val="single" w:sz="4" w:space="0" w:color="auto"/>
              <w:left w:val="single" w:sz="4" w:space="0" w:color="auto"/>
              <w:bottom w:val="single" w:sz="4" w:space="0" w:color="auto"/>
              <w:right w:val="single" w:sz="4" w:space="0" w:color="auto"/>
            </w:tcBorders>
          </w:tcPr>
          <w:p w14:paraId="3CBF4EE4" w14:textId="77777777" w:rsidR="002536E4" w:rsidRPr="00A6346E" w:rsidRDefault="002536E4" w:rsidP="002E7EB2">
            <w:pPr>
              <w:pStyle w:val="TAL"/>
              <w:rPr>
                <w:b/>
                <w:bCs/>
              </w:rPr>
            </w:pPr>
            <w:r w:rsidRPr="00A6346E">
              <w:rPr>
                <w:b/>
                <w:bCs/>
              </w:rPr>
              <w:t>B5</w:t>
            </w:r>
          </w:p>
        </w:tc>
        <w:tc>
          <w:tcPr>
            <w:tcW w:w="1134" w:type="dxa"/>
            <w:tcBorders>
              <w:top w:val="single" w:sz="4" w:space="0" w:color="auto"/>
              <w:left w:val="single" w:sz="4" w:space="0" w:color="auto"/>
              <w:bottom w:val="single" w:sz="4" w:space="0" w:color="auto"/>
              <w:right w:val="single" w:sz="4" w:space="0" w:color="auto"/>
            </w:tcBorders>
          </w:tcPr>
          <w:p w14:paraId="12426875" w14:textId="77777777" w:rsidR="002536E4" w:rsidRPr="00A6346E" w:rsidRDefault="002536E4" w:rsidP="002E7EB2">
            <w:pPr>
              <w:pStyle w:val="TAL"/>
              <w:rPr>
                <w:b/>
                <w:bCs/>
              </w:rPr>
            </w:pPr>
            <w:r w:rsidRPr="00A6346E">
              <w:rPr>
                <w:b/>
                <w:bCs/>
              </w:rPr>
              <w:t>B6</w:t>
            </w:r>
          </w:p>
        </w:tc>
        <w:tc>
          <w:tcPr>
            <w:tcW w:w="1134" w:type="dxa"/>
            <w:tcBorders>
              <w:top w:val="single" w:sz="4" w:space="0" w:color="auto"/>
              <w:left w:val="single" w:sz="4" w:space="0" w:color="auto"/>
              <w:bottom w:val="single" w:sz="4" w:space="0" w:color="auto"/>
              <w:right w:val="single" w:sz="4" w:space="0" w:color="auto"/>
            </w:tcBorders>
          </w:tcPr>
          <w:p w14:paraId="18AE0C00" w14:textId="77777777" w:rsidR="002536E4" w:rsidRPr="00A6346E" w:rsidRDefault="002536E4" w:rsidP="002E7EB2">
            <w:pPr>
              <w:pStyle w:val="TAL"/>
              <w:rPr>
                <w:b/>
                <w:bCs/>
              </w:rPr>
            </w:pPr>
            <w:r w:rsidRPr="00A6346E">
              <w:rPr>
                <w:b/>
                <w:bCs/>
              </w:rPr>
              <w:t>B7</w:t>
            </w:r>
          </w:p>
        </w:tc>
        <w:tc>
          <w:tcPr>
            <w:tcW w:w="1134" w:type="dxa"/>
            <w:tcBorders>
              <w:top w:val="single" w:sz="4" w:space="0" w:color="auto"/>
              <w:left w:val="single" w:sz="4" w:space="0" w:color="auto"/>
              <w:bottom w:val="single" w:sz="4" w:space="0" w:color="auto"/>
              <w:right w:val="single" w:sz="4" w:space="0" w:color="auto"/>
            </w:tcBorders>
          </w:tcPr>
          <w:p w14:paraId="680F1804" w14:textId="77777777" w:rsidR="002536E4" w:rsidRPr="00A6346E" w:rsidRDefault="002536E4" w:rsidP="002E7EB2">
            <w:pPr>
              <w:pStyle w:val="TAL"/>
              <w:rPr>
                <w:b/>
                <w:bCs/>
              </w:rPr>
            </w:pPr>
            <w:r w:rsidRPr="00A6346E">
              <w:rPr>
                <w:b/>
                <w:bCs/>
              </w:rPr>
              <w:t>B8</w:t>
            </w:r>
          </w:p>
        </w:tc>
      </w:tr>
      <w:tr w:rsidR="002536E4" w:rsidRPr="0046266F" w14:paraId="76F60B85" w14:textId="77777777" w:rsidTr="002E7EB2">
        <w:tc>
          <w:tcPr>
            <w:tcW w:w="959" w:type="dxa"/>
            <w:tcBorders>
              <w:top w:val="single" w:sz="4" w:space="0" w:color="auto"/>
              <w:left w:val="single" w:sz="4" w:space="0" w:color="auto"/>
              <w:bottom w:val="single" w:sz="4" w:space="0" w:color="auto"/>
              <w:right w:val="single" w:sz="4" w:space="0" w:color="auto"/>
            </w:tcBorders>
          </w:tcPr>
          <w:p w14:paraId="3175ED33"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1419901A"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3B9EF5E"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F20AC48"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237E3CC5"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3CEE19B9"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155DA4FA"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448ECB55"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351B64C8" w14:textId="77777777" w:rsidR="002536E4" w:rsidRPr="0046266F" w:rsidRDefault="002536E4" w:rsidP="002E7EB2">
            <w:pPr>
              <w:pStyle w:val="TAL"/>
            </w:pPr>
            <w:r w:rsidRPr="0046266F">
              <w:t>xxxx xxxx</w:t>
            </w:r>
          </w:p>
        </w:tc>
      </w:tr>
      <w:tr w:rsidR="002536E4" w:rsidRPr="0046266F" w14:paraId="6438F37B" w14:textId="77777777" w:rsidTr="002E7EB2">
        <w:tc>
          <w:tcPr>
            <w:tcW w:w="959" w:type="dxa"/>
            <w:tcBorders>
              <w:right w:val="single" w:sz="4" w:space="0" w:color="auto"/>
            </w:tcBorders>
          </w:tcPr>
          <w:p w14:paraId="5824D65D"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840A11A" w14:textId="77777777" w:rsidR="002536E4" w:rsidRPr="00A6346E" w:rsidRDefault="002536E4" w:rsidP="002E7EB2">
            <w:pPr>
              <w:pStyle w:val="TAL"/>
              <w:rPr>
                <w:b/>
                <w:bCs/>
              </w:rPr>
            </w:pPr>
            <w:r w:rsidRPr="00A6346E">
              <w:rPr>
                <w:b/>
                <w:bCs/>
              </w:rPr>
              <w:t>B9</w:t>
            </w:r>
          </w:p>
        </w:tc>
        <w:tc>
          <w:tcPr>
            <w:tcW w:w="1134" w:type="dxa"/>
            <w:tcBorders>
              <w:top w:val="single" w:sz="4" w:space="0" w:color="auto"/>
              <w:left w:val="single" w:sz="4" w:space="0" w:color="auto"/>
              <w:bottom w:val="single" w:sz="4" w:space="0" w:color="auto"/>
              <w:right w:val="single" w:sz="4" w:space="0" w:color="auto"/>
            </w:tcBorders>
          </w:tcPr>
          <w:p w14:paraId="02712AD5" w14:textId="77777777" w:rsidR="002536E4" w:rsidRPr="00A6346E" w:rsidRDefault="002536E4" w:rsidP="002E7EB2">
            <w:pPr>
              <w:pStyle w:val="TAL"/>
              <w:rPr>
                <w:b/>
                <w:bCs/>
              </w:rPr>
            </w:pPr>
            <w:r w:rsidRPr="00A6346E">
              <w:rPr>
                <w:b/>
                <w:bCs/>
              </w:rPr>
              <w:t>B10</w:t>
            </w:r>
          </w:p>
        </w:tc>
        <w:tc>
          <w:tcPr>
            <w:tcW w:w="1134" w:type="dxa"/>
            <w:tcBorders>
              <w:top w:val="single" w:sz="4" w:space="0" w:color="auto"/>
              <w:left w:val="single" w:sz="4" w:space="0" w:color="auto"/>
              <w:bottom w:val="single" w:sz="4" w:space="0" w:color="auto"/>
              <w:right w:val="single" w:sz="4" w:space="0" w:color="auto"/>
            </w:tcBorders>
          </w:tcPr>
          <w:p w14:paraId="4A84CC53" w14:textId="77777777" w:rsidR="002536E4" w:rsidRPr="00A6346E" w:rsidRDefault="002536E4" w:rsidP="002E7EB2">
            <w:pPr>
              <w:pStyle w:val="TAL"/>
              <w:rPr>
                <w:b/>
                <w:bCs/>
              </w:rPr>
            </w:pPr>
            <w:r w:rsidRPr="00A6346E">
              <w:rPr>
                <w:b/>
                <w:bCs/>
              </w:rPr>
              <w:t>B11</w:t>
            </w:r>
          </w:p>
        </w:tc>
        <w:tc>
          <w:tcPr>
            <w:tcW w:w="1134" w:type="dxa"/>
            <w:tcBorders>
              <w:top w:val="single" w:sz="4" w:space="0" w:color="auto"/>
              <w:left w:val="single" w:sz="4" w:space="0" w:color="auto"/>
              <w:bottom w:val="single" w:sz="4" w:space="0" w:color="auto"/>
              <w:right w:val="single" w:sz="4" w:space="0" w:color="auto"/>
            </w:tcBorders>
          </w:tcPr>
          <w:p w14:paraId="639F66AB"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753288C8" w14:textId="77777777" w:rsidR="002536E4" w:rsidRPr="00A6346E" w:rsidRDefault="002536E4" w:rsidP="002E7EB2">
            <w:pPr>
              <w:pStyle w:val="TAL"/>
              <w:rPr>
                <w:b/>
                <w:bCs/>
              </w:rPr>
            </w:pPr>
            <w:r w:rsidRPr="00A6346E">
              <w:rPr>
                <w:b/>
                <w:bCs/>
              </w:rPr>
              <w:t>B16</w:t>
            </w:r>
          </w:p>
        </w:tc>
        <w:tc>
          <w:tcPr>
            <w:tcW w:w="1134" w:type="dxa"/>
            <w:tcBorders>
              <w:top w:val="single" w:sz="4" w:space="0" w:color="auto"/>
              <w:left w:val="single" w:sz="4" w:space="0" w:color="auto"/>
              <w:bottom w:val="single" w:sz="4" w:space="0" w:color="auto"/>
              <w:right w:val="single" w:sz="4" w:space="0" w:color="auto"/>
            </w:tcBorders>
          </w:tcPr>
          <w:p w14:paraId="2EB6589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47277E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66E6581" w14:textId="77777777" w:rsidR="002536E4" w:rsidRPr="0046266F" w:rsidRDefault="002536E4" w:rsidP="002E7EB2">
            <w:pPr>
              <w:pStyle w:val="TAL"/>
            </w:pPr>
          </w:p>
        </w:tc>
      </w:tr>
      <w:tr w:rsidR="002536E4" w:rsidRPr="0046266F" w14:paraId="2B325E49" w14:textId="77777777" w:rsidTr="002E7EB2">
        <w:tc>
          <w:tcPr>
            <w:tcW w:w="959" w:type="dxa"/>
            <w:tcBorders>
              <w:right w:val="single" w:sz="4" w:space="0" w:color="auto"/>
            </w:tcBorders>
          </w:tcPr>
          <w:p w14:paraId="77E1ABEB"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78D4857"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21CEFB8"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B2555E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25EA7D6"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45999CE"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3C6E3E3E"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6C569229"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50320D3B" w14:textId="77777777" w:rsidR="002536E4" w:rsidRPr="0046266F" w:rsidRDefault="002536E4" w:rsidP="002E7EB2">
            <w:pPr>
              <w:pStyle w:val="TAL"/>
            </w:pPr>
          </w:p>
        </w:tc>
      </w:tr>
    </w:tbl>
    <w:p w14:paraId="4657E5CB" w14:textId="77777777" w:rsidR="002536E4" w:rsidRDefault="002536E4" w:rsidP="002536E4"/>
    <w:p w14:paraId="35177D54" w14:textId="77777777" w:rsidR="002536E4" w:rsidRPr="0046266F" w:rsidRDefault="002536E4" w:rsidP="002536E4">
      <w:pPr>
        <w:rPr>
          <w:b/>
        </w:rPr>
      </w:pPr>
      <w:r w:rsidRPr="0046266F">
        <w:rPr>
          <w:b/>
        </w:rPr>
        <w:t>EF</w:t>
      </w:r>
      <w:r w:rsidRPr="0046266F">
        <w:rPr>
          <w:b/>
          <w:vertAlign w:val="subscript"/>
        </w:rPr>
        <w:t>OPLMNwACT</w:t>
      </w:r>
      <w:r w:rsidRPr="0046266F">
        <w:rPr>
          <w:b/>
        </w:rPr>
        <w:t xml:space="preserve"> (OPLMN Selector)</w:t>
      </w:r>
    </w:p>
    <w:p w14:paraId="612FDE86" w14:textId="77777777" w:rsidR="002536E4" w:rsidRPr="0046266F" w:rsidRDefault="002536E4" w:rsidP="002536E4">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0478A0D0" w14:textId="77777777" w:rsidR="002536E4" w:rsidRPr="0046266F" w:rsidRDefault="002536E4" w:rsidP="002536E4">
      <w:pPr>
        <w:pStyle w:val="EW"/>
        <w:tabs>
          <w:tab w:val="left" w:pos="2835"/>
        </w:tabs>
      </w:pPr>
      <w:r w:rsidRPr="0046266F">
        <w:tab/>
        <w:t>1</w:t>
      </w:r>
      <w:r w:rsidRPr="0046266F">
        <w:rPr>
          <w:vertAlign w:val="superscript"/>
        </w:rPr>
        <w:t>st</w:t>
      </w:r>
      <w:r w:rsidRPr="0046266F">
        <w:t xml:space="preserve"> ACT</w:t>
      </w:r>
      <w:r w:rsidRPr="0046266F">
        <w:tab/>
      </w:r>
      <w:r w:rsidRPr="00FD5D8D">
        <w:t xml:space="preserve">satellite E-UTRAN in </w:t>
      </w:r>
      <w:r>
        <w:t>W</w:t>
      </w:r>
      <w:r w:rsidRPr="00FD5D8D">
        <w:t>B-S1 mode</w:t>
      </w:r>
    </w:p>
    <w:p w14:paraId="22BDEEC8" w14:textId="77777777" w:rsidR="002536E4" w:rsidRPr="0046266F" w:rsidRDefault="002536E4" w:rsidP="002536E4">
      <w:pPr>
        <w:pStyle w:val="EW"/>
        <w:tabs>
          <w:tab w:val="left" w:pos="2835"/>
        </w:tabs>
      </w:pPr>
      <w:r w:rsidRPr="0046266F">
        <w:tab/>
        <w:t>2</w:t>
      </w:r>
      <w:r w:rsidRPr="0046266F">
        <w:rPr>
          <w:vertAlign w:val="superscript"/>
        </w:rPr>
        <w:t>nd</w:t>
      </w:r>
      <w:r w:rsidRPr="0046266F">
        <w:t xml:space="preserve"> PLMN:</w:t>
      </w:r>
      <w:r w:rsidRPr="0046266F">
        <w:tab/>
        <w:t>254 011</w:t>
      </w:r>
    </w:p>
    <w:p w14:paraId="6B7E305E" w14:textId="77777777" w:rsidR="002536E4" w:rsidRPr="0046266F" w:rsidRDefault="002536E4" w:rsidP="002536E4">
      <w:pPr>
        <w:pStyle w:val="EW"/>
      </w:pPr>
      <w:r w:rsidRPr="0046266F">
        <w:tab/>
        <w:t>2</w:t>
      </w:r>
      <w:r w:rsidRPr="0046266F">
        <w:rPr>
          <w:vertAlign w:val="superscript"/>
        </w:rPr>
        <w:t>nd</w:t>
      </w:r>
      <w:r w:rsidRPr="0046266F">
        <w:t xml:space="preserve"> ACT</w:t>
      </w:r>
      <w:r w:rsidRPr="0046266F">
        <w:tab/>
        <w:t>E-UTRAN</w:t>
      </w:r>
    </w:p>
    <w:p w14:paraId="63126B73" w14:textId="77777777" w:rsidR="002536E4" w:rsidRPr="0046266F" w:rsidRDefault="002536E4" w:rsidP="002536E4">
      <w:pPr>
        <w:pStyle w:val="EW"/>
      </w:pPr>
      <w:r w:rsidRPr="0046266F">
        <w:tab/>
        <w:t>3</w:t>
      </w:r>
      <w:r w:rsidRPr="0046266F">
        <w:rPr>
          <w:vertAlign w:val="superscript"/>
        </w:rPr>
        <w:t>rd</w:t>
      </w:r>
      <w:r w:rsidRPr="0046266F">
        <w:t xml:space="preserve"> PLMN:</w:t>
      </w:r>
      <w:r w:rsidRPr="0046266F">
        <w:tab/>
        <w:t>254 0</w:t>
      </w:r>
      <w:r>
        <w:t>1</w:t>
      </w:r>
      <w:r w:rsidRPr="0046266F">
        <w:t>2</w:t>
      </w:r>
    </w:p>
    <w:p w14:paraId="54B10ACB" w14:textId="77777777" w:rsidR="002536E4" w:rsidRPr="0046266F" w:rsidRDefault="002536E4" w:rsidP="002536E4">
      <w:pPr>
        <w:pStyle w:val="EW"/>
      </w:pPr>
      <w:r w:rsidRPr="0046266F">
        <w:tab/>
        <w:t>3</w:t>
      </w:r>
      <w:r w:rsidRPr="0046266F">
        <w:rPr>
          <w:vertAlign w:val="superscript"/>
        </w:rPr>
        <w:t>rd</w:t>
      </w:r>
      <w:r w:rsidRPr="0046266F">
        <w:t xml:space="preserve"> ACT:</w:t>
      </w:r>
      <w:r w:rsidRPr="0046266F">
        <w:tab/>
        <w:t xml:space="preserve">E-UTRAN in </w:t>
      </w:r>
      <w:r>
        <w:t>W</w:t>
      </w:r>
      <w:r w:rsidRPr="0046266F">
        <w:t>B-S1 mode</w:t>
      </w:r>
    </w:p>
    <w:p w14:paraId="26F7FCCB" w14:textId="77777777" w:rsidR="002536E4" w:rsidRPr="0046266F" w:rsidRDefault="002536E4" w:rsidP="002536E4">
      <w:pPr>
        <w:pStyle w:val="EW"/>
      </w:pPr>
      <w:r w:rsidRPr="0046266F">
        <w:tab/>
        <w:t>4</w:t>
      </w:r>
      <w:r w:rsidRPr="0046266F">
        <w:rPr>
          <w:vertAlign w:val="superscript"/>
        </w:rPr>
        <w:t>th</w:t>
      </w:r>
      <w:r w:rsidRPr="0046266F">
        <w:t xml:space="preserve"> PLMN:</w:t>
      </w:r>
      <w:r w:rsidRPr="0046266F">
        <w:tab/>
        <w:t>254 012</w:t>
      </w:r>
    </w:p>
    <w:p w14:paraId="12A9B291" w14:textId="77777777" w:rsidR="002536E4" w:rsidRPr="0046266F" w:rsidRDefault="002536E4" w:rsidP="002536E4">
      <w:pPr>
        <w:pStyle w:val="EW"/>
      </w:pPr>
      <w:r w:rsidRPr="0046266F">
        <w:tab/>
        <w:t>4</w:t>
      </w:r>
      <w:r w:rsidRPr="0046266F">
        <w:rPr>
          <w:vertAlign w:val="superscript"/>
        </w:rPr>
        <w:t>th</w:t>
      </w:r>
      <w:r w:rsidRPr="0046266F">
        <w:t xml:space="preserve"> ACT:</w:t>
      </w:r>
      <w:r w:rsidRPr="0046266F">
        <w:tab/>
        <w:t>GSM</w:t>
      </w:r>
    </w:p>
    <w:p w14:paraId="13342EB5" w14:textId="77777777" w:rsidR="002536E4" w:rsidRPr="0046266F" w:rsidRDefault="002536E4" w:rsidP="002536E4">
      <w:pPr>
        <w:pStyle w:val="EW"/>
      </w:pPr>
      <w:r w:rsidRPr="0046266F">
        <w:tab/>
        <w:t>5</w:t>
      </w:r>
      <w:r w:rsidRPr="0046266F">
        <w:rPr>
          <w:vertAlign w:val="superscript"/>
        </w:rPr>
        <w:t>th</w:t>
      </w:r>
      <w:r w:rsidRPr="0046266F">
        <w:t xml:space="preserve"> PLMN:</w:t>
      </w:r>
      <w:r w:rsidRPr="0046266F">
        <w:tab/>
        <w:t>254 011</w:t>
      </w:r>
    </w:p>
    <w:p w14:paraId="53F09AE9" w14:textId="77777777" w:rsidR="002536E4" w:rsidRPr="0046266F" w:rsidRDefault="002536E4" w:rsidP="002536E4">
      <w:pPr>
        <w:pStyle w:val="EW"/>
      </w:pPr>
      <w:r w:rsidRPr="0046266F">
        <w:tab/>
        <w:t>5</w:t>
      </w:r>
      <w:r w:rsidRPr="0046266F">
        <w:rPr>
          <w:vertAlign w:val="superscript"/>
        </w:rPr>
        <w:t>th</w:t>
      </w:r>
      <w:r w:rsidRPr="0046266F">
        <w:t xml:space="preserve"> ACT:</w:t>
      </w:r>
      <w:r w:rsidRPr="0046266F">
        <w:tab/>
        <w:t>GSM</w:t>
      </w:r>
    </w:p>
    <w:p w14:paraId="5073CF95" w14:textId="77777777" w:rsidR="002536E4" w:rsidRPr="0046266F" w:rsidRDefault="002536E4" w:rsidP="002536E4">
      <w:pPr>
        <w:pStyle w:val="EW"/>
      </w:pPr>
      <w:r w:rsidRPr="0046266F">
        <w:tab/>
        <w:t>6</w:t>
      </w:r>
      <w:r w:rsidRPr="0046266F">
        <w:rPr>
          <w:vertAlign w:val="superscript"/>
        </w:rPr>
        <w:t>th</w:t>
      </w:r>
      <w:r w:rsidRPr="0046266F">
        <w:t xml:space="preserve"> PLMN:</w:t>
      </w:r>
      <w:r w:rsidRPr="0046266F">
        <w:tab/>
        <w:t>254 005</w:t>
      </w:r>
    </w:p>
    <w:p w14:paraId="05EF7966" w14:textId="77777777" w:rsidR="002536E4" w:rsidRPr="0046266F" w:rsidRDefault="002536E4" w:rsidP="002536E4">
      <w:pPr>
        <w:pStyle w:val="EW"/>
      </w:pPr>
      <w:r w:rsidRPr="0046266F">
        <w:tab/>
        <w:t>6</w:t>
      </w:r>
      <w:r w:rsidRPr="0046266F">
        <w:rPr>
          <w:vertAlign w:val="superscript"/>
        </w:rPr>
        <w:t>th</w:t>
      </w:r>
      <w:r w:rsidRPr="0046266F">
        <w:t xml:space="preserve"> ACT:</w:t>
      </w:r>
      <w:r w:rsidRPr="0046266F">
        <w:tab/>
        <w:t>UTRAN</w:t>
      </w:r>
    </w:p>
    <w:p w14:paraId="4F10F19B" w14:textId="77777777" w:rsidR="002536E4" w:rsidRPr="0046266F" w:rsidRDefault="002536E4" w:rsidP="002536E4">
      <w:pPr>
        <w:pStyle w:val="EW"/>
      </w:pPr>
      <w:r w:rsidRPr="0046266F">
        <w:tab/>
        <w:t>7</w:t>
      </w:r>
      <w:r w:rsidRPr="0046266F">
        <w:rPr>
          <w:vertAlign w:val="superscript"/>
        </w:rPr>
        <w:t>th</w:t>
      </w:r>
      <w:r w:rsidRPr="0046266F">
        <w:t xml:space="preserve"> PLMN:</w:t>
      </w:r>
      <w:r w:rsidRPr="0046266F">
        <w:tab/>
        <w:t>254 006</w:t>
      </w:r>
    </w:p>
    <w:p w14:paraId="58119FF3" w14:textId="77777777" w:rsidR="002536E4" w:rsidRPr="0046266F" w:rsidRDefault="002536E4" w:rsidP="002536E4">
      <w:pPr>
        <w:pStyle w:val="EW"/>
      </w:pPr>
      <w:r w:rsidRPr="0046266F">
        <w:tab/>
        <w:t>7</w:t>
      </w:r>
      <w:r w:rsidRPr="0046266F">
        <w:rPr>
          <w:vertAlign w:val="superscript"/>
        </w:rPr>
        <w:t>th</w:t>
      </w:r>
      <w:r w:rsidRPr="0046266F">
        <w:t xml:space="preserve"> ACT:</w:t>
      </w:r>
      <w:r w:rsidRPr="0046266F">
        <w:tab/>
        <w:t>UTRAN</w:t>
      </w:r>
    </w:p>
    <w:p w14:paraId="3732028C" w14:textId="77777777" w:rsidR="002536E4" w:rsidRPr="0046266F" w:rsidRDefault="002536E4" w:rsidP="002536E4">
      <w:pPr>
        <w:pStyle w:val="EW"/>
      </w:pPr>
      <w:r w:rsidRPr="0046266F">
        <w:tab/>
        <w:t>8</w:t>
      </w:r>
      <w:r w:rsidRPr="0046266F">
        <w:rPr>
          <w:vertAlign w:val="superscript"/>
        </w:rPr>
        <w:t>th</w:t>
      </w:r>
      <w:r w:rsidRPr="0046266F">
        <w:t xml:space="preserve"> PLMN:</w:t>
      </w:r>
      <w:r w:rsidRPr="0046266F">
        <w:tab/>
        <w:t>254 007</w:t>
      </w:r>
    </w:p>
    <w:p w14:paraId="14988376" w14:textId="77777777" w:rsidR="002536E4" w:rsidRPr="0046266F" w:rsidRDefault="002536E4" w:rsidP="002536E4">
      <w:pPr>
        <w:pStyle w:val="EW"/>
      </w:pPr>
      <w:r w:rsidRPr="0046266F">
        <w:tab/>
        <w:t>8</w:t>
      </w:r>
      <w:r w:rsidRPr="0046266F">
        <w:rPr>
          <w:vertAlign w:val="superscript"/>
        </w:rPr>
        <w:t>th</w:t>
      </w:r>
      <w:r w:rsidRPr="0046266F">
        <w:t xml:space="preserve"> ACT:</w:t>
      </w:r>
      <w:r w:rsidRPr="0046266F">
        <w:tab/>
        <w:t>UTRAN</w:t>
      </w:r>
    </w:p>
    <w:p w14:paraId="39F80E19"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155D6305" w14:textId="77777777" w:rsidTr="002E7EB2">
        <w:tc>
          <w:tcPr>
            <w:tcW w:w="907" w:type="dxa"/>
            <w:tcBorders>
              <w:top w:val="single" w:sz="4" w:space="0" w:color="auto"/>
              <w:left w:val="single" w:sz="4" w:space="0" w:color="auto"/>
              <w:bottom w:val="single" w:sz="4" w:space="0" w:color="auto"/>
              <w:right w:val="single" w:sz="4" w:space="0" w:color="auto"/>
            </w:tcBorders>
          </w:tcPr>
          <w:p w14:paraId="7C41B2D0" w14:textId="77777777" w:rsidR="002536E4" w:rsidRPr="0046266F" w:rsidRDefault="002536E4" w:rsidP="002E7EB2">
            <w:pPr>
              <w:pStyle w:val="TAL"/>
            </w:pPr>
            <w:r w:rsidRPr="0046266F">
              <w:t>Coding:</w:t>
            </w:r>
          </w:p>
        </w:tc>
        <w:tc>
          <w:tcPr>
            <w:tcW w:w="851" w:type="dxa"/>
            <w:tcBorders>
              <w:top w:val="single" w:sz="4" w:space="0" w:color="auto"/>
              <w:left w:val="single" w:sz="4" w:space="0" w:color="auto"/>
              <w:bottom w:val="single" w:sz="4" w:space="0" w:color="auto"/>
              <w:right w:val="single" w:sz="4" w:space="0" w:color="auto"/>
            </w:tcBorders>
          </w:tcPr>
          <w:p w14:paraId="7F75DEAE" w14:textId="77777777" w:rsidR="002536E4" w:rsidRPr="005B2BA1" w:rsidRDefault="002536E4" w:rsidP="002E7EB2">
            <w:pPr>
              <w:pStyle w:val="TAL"/>
              <w:rPr>
                <w:b/>
                <w:bCs/>
              </w:rPr>
            </w:pPr>
            <w:r w:rsidRPr="005B2BA1">
              <w:rPr>
                <w:b/>
                <w:bCs/>
              </w:rPr>
              <w:t>B01</w:t>
            </w:r>
          </w:p>
        </w:tc>
        <w:tc>
          <w:tcPr>
            <w:tcW w:w="851" w:type="dxa"/>
            <w:tcBorders>
              <w:top w:val="single" w:sz="4" w:space="0" w:color="auto"/>
              <w:left w:val="single" w:sz="4" w:space="0" w:color="auto"/>
              <w:bottom w:val="single" w:sz="4" w:space="0" w:color="auto"/>
              <w:right w:val="single" w:sz="4" w:space="0" w:color="auto"/>
            </w:tcBorders>
          </w:tcPr>
          <w:p w14:paraId="67ECA2A2" w14:textId="77777777" w:rsidR="002536E4" w:rsidRPr="005B2BA1" w:rsidRDefault="002536E4" w:rsidP="002E7EB2">
            <w:pPr>
              <w:pStyle w:val="TAL"/>
              <w:rPr>
                <w:b/>
                <w:bCs/>
              </w:rPr>
            </w:pPr>
            <w:r w:rsidRPr="005B2BA1">
              <w:rPr>
                <w:b/>
                <w:bCs/>
              </w:rPr>
              <w:t>B02</w:t>
            </w:r>
          </w:p>
        </w:tc>
        <w:tc>
          <w:tcPr>
            <w:tcW w:w="851" w:type="dxa"/>
            <w:tcBorders>
              <w:top w:val="single" w:sz="4" w:space="0" w:color="auto"/>
              <w:left w:val="single" w:sz="4" w:space="0" w:color="auto"/>
              <w:bottom w:val="single" w:sz="4" w:space="0" w:color="auto"/>
              <w:right w:val="single" w:sz="4" w:space="0" w:color="auto"/>
            </w:tcBorders>
          </w:tcPr>
          <w:p w14:paraId="7C281091" w14:textId="77777777" w:rsidR="002536E4" w:rsidRPr="005B2BA1" w:rsidRDefault="002536E4" w:rsidP="002E7EB2">
            <w:pPr>
              <w:pStyle w:val="TAL"/>
              <w:rPr>
                <w:b/>
                <w:bCs/>
              </w:rPr>
            </w:pPr>
            <w:r w:rsidRPr="005B2BA1">
              <w:rPr>
                <w:b/>
                <w:bCs/>
              </w:rPr>
              <w:t>B03</w:t>
            </w:r>
          </w:p>
        </w:tc>
        <w:tc>
          <w:tcPr>
            <w:tcW w:w="851" w:type="dxa"/>
            <w:tcBorders>
              <w:top w:val="single" w:sz="4" w:space="0" w:color="auto"/>
              <w:left w:val="single" w:sz="4" w:space="0" w:color="auto"/>
              <w:bottom w:val="single" w:sz="4" w:space="0" w:color="auto"/>
              <w:right w:val="single" w:sz="4" w:space="0" w:color="auto"/>
            </w:tcBorders>
          </w:tcPr>
          <w:p w14:paraId="28108436" w14:textId="77777777" w:rsidR="002536E4" w:rsidRPr="005B2BA1" w:rsidRDefault="002536E4" w:rsidP="002E7EB2">
            <w:pPr>
              <w:pStyle w:val="TAL"/>
              <w:rPr>
                <w:b/>
                <w:bCs/>
              </w:rPr>
            </w:pPr>
            <w:r w:rsidRPr="005B2BA1">
              <w:rPr>
                <w:b/>
                <w:bCs/>
              </w:rPr>
              <w:t>B04</w:t>
            </w:r>
          </w:p>
        </w:tc>
        <w:tc>
          <w:tcPr>
            <w:tcW w:w="851" w:type="dxa"/>
            <w:tcBorders>
              <w:top w:val="single" w:sz="4" w:space="0" w:color="auto"/>
              <w:left w:val="single" w:sz="4" w:space="0" w:color="auto"/>
              <w:bottom w:val="single" w:sz="4" w:space="0" w:color="auto"/>
              <w:right w:val="single" w:sz="4" w:space="0" w:color="auto"/>
            </w:tcBorders>
          </w:tcPr>
          <w:p w14:paraId="1CACD713" w14:textId="77777777" w:rsidR="002536E4" w:rsidRPr="005B2BA1" w:rsidRDefault="002536E4" w:rsidP="002E7EB2">
            <w:pPr>
              <w:pStyle w:val="TAL"/>
              <w:rPr>
                <w:b/>
                <w:bCs/>
              </w:rPr>
            </w:pPr>
            <w:r w:rsidRPr="005B2BA1">
              <w:rPr>
                <w:b/>
                <w:bCs/>
              </w:rPr>
              <w:t>B05</w:t>
            </w:r>
          </w:p>
        </w:tc>
        <w:tc>
          <w:tcPr>
            <w:tcW w:w="851" w:type="dxa"/>
            <w:tcBorders>
              <w:top w:val="single" w:sz="4" w:space="0" w:color="auto"/>
              <w:left w:val="single" w:sz="4" w:space="0" w:color="auto"/>
              <w:bottom w:val="single" w:sz="4" w:space="0" w:color="auto"/>
              <w:right w:val="single" w:sz="4" w:space="0" w:color="auto"/>
            </w:tcBorders>
          </w:tcPr>
          <w:p w14:paraId="2DC3A402" w14:textId="77777777" w:rsidR="002536E4" w:rsidRPr="005B2BA1" w:rsidRDefault="002536E4" w:rsidP="002E7EB2">
            <w:pPr>
              <w:pStyle w:val="TAL"/>
              <w:rPr>
                <w:b/>
                <w:bCs/>
              </w:rPr>
            </w:pPr>
            <w:r w:rsidRPr="005B2BA1">
              <w:rPr>
                <w:b/>
                <w:bCs/>
              </w:rPr>
              <w:t>B06</w:t>
            </w:r>
          </w:p>
        </w:tc>
        <w:tc>
          <w:tcPr>
            <w:tcW w:w="851" w:type="dxa"/>
            <w:tcBorders>
              <w:top w:val="single" w:sz="4" w:space="0" w:color="auto"/>
              <w:left w:val="single" w:sz="4" w:space="0" w:color="auto"/>
              <w:bottom w:val="single" w:sz="4" w:space="0" w:color="auto"/>
              <w:right w:val="single" w:sz="4" w:space="0" w:color="auto"/>
            </w:tcBorders>
          </w:tcPr>
          <w:p w14:paraId="4577ABBB" w14:textId="77777777" w:rsidR="002536E4" w:rsidRPr="005B2BA1" w:rsidRDefault="002536E4" w:rsidP="002E7EB2">
            <w:pPr>
              <w:pStyle w:val="TAL"/>
              <w:rPr>
                <w:b/>
                <w:bCs/>
              </w:rPr>
            </w:pPr>
            <w:r w:rsidRPr="005B2BA1">
              <w:rPr>
                <w:b/>
                <w:bCs/>
              </w:rPr>
              <w:t>B07</w:t>
            </w:r>
          </w:p>
        </w:tc>
        <w:tc>
          <w:tcPr>
            <w:tcW w:w="851" w:type="dxa"/>
            <w:tcBorders>
              <w:top w:val="single" w:sz="4" w:space="0" w:color="auto"/>
              <w:left w:val="single" w:sz="4" w:space="0" w:color="auto"/>
              <w:bottom w:val="single" w:sz="4" w:space="0" w:color="auto"/>
              <w:right w:val="single" w:sz="4" w:space="0" w:color="auto"/>
            </w:tcBorders>
          </w:tcPr>
          <w:p w14:paraId="1B03F7F5" w14:textId="77777777" w:rsidR="002536E4" w:rsidRPr="005B2BA1" w:rsidRDefault="002536E4" w:rsidP="002E7EB2">
            <w:pPr>
              <w:pStyle w:val="TAL"/>
              <w:rPr>
                <w:b/>
                <w:bCs/>
              </w:rPr>
            </w:pPr>
            <w:r w:rsidRPr="005B2BA1">
              <w:rPr>
                <w:b/>
                <w:bCs/>
              </w:rPr>
              <w:t>B08</w:t>
            </w:r>
          </w:p>
        </w:tc>
        <w:tc>
          <w:tcPr>
            <w:tcW w:w="851" w:type="dxa"/>
            <w:tcBorders>
              <w:top w:val="single" w:sz="4" w:space="0" w:color="auto"/>
              <w:left w:val="single" w:sz="4" w:space="0" w:color="auto"/>
              <w:bottom w:val="single" w:sz="4" w:space="0" w:color="auto"/>
              <w:right w:val="single" w:sz="4" w:space="0" w:color="auto"/>
            </w:tcBorders>
          </w:tcPr>
          <w:p w14:paraId="024C2F60" w14:textId="77777777" w:rsidR="002536E4" w:rsidRPr="005B2BA1" w:rsidRDefault="002536E4" w:rsidP="002E7EB2">
            <w:pPr>
              <w:pStyle w:val="TAL"/>
              <w:rPr>
                <w:b/>
                <w:bCs/>
              </w:rPr>
            </w:pPr>
            <w:r w:rsidRPr="005B2BA1">
              <w:rPr>
                <w:b/>
                <w:bCs/>
              </w:rPr>
              <w:t>B09</w:t>
            </w:r>
          </w:p>
        </w:tc>
        <w:tc>
          <w:tcPr>
            <w:tcW w:w="851" w:type="dxa"/>
            <w:tcBorders>
              <w:top w:val="single" w:sz="4" w:space="0" w:color="auto"/>
              <w:left w:val="single" w:sz="4" w:space="0" w:color="auto"/>
              <w:bottom w:val="single" w:sz="4" w:space="0" w:color="auto"/>
              <w:right w:val="single" w:sz="4" w:space="0" w:color="auto"/>
            </w:tcBorders>
          </w:tcPr>
          <w:p w14:paraId="3FC22049" w14:textId="77777777" w:rsidR="002536E4" w:rsidRPr="005B2BA1" w:rsidRDefault="002536E4" w:rsidP="002E7EB2">
            <w:pPr>
              <w:pStyle w:val="TAL"/>
              <w:rPr>
                <w:b/>
                <w:bCs/>
              </w:rPr>
            </w:pPr>
            <w:r w:rsidRPr="005B2BA1">
              <w:rPr>
                <w:b/>
                <w:bCs/>
              </w:rPr>
              <w:t>B10</w:t>
            </w:r>
          </w:p>
        </w:tc>
      </w:tr>
      <w:tr w:rsidR="002536E4" w:rsidRPr="0046266F" w14:paraId="241233BE" w14:textId="77777777" w:rsidTr="002E7EB2">
        <w:tc>
          <w:tcPr>
            <w:tcW w:w="907" w:type="dxa"/>
            <w:tcBorders>
              <w:top w:val="single" w:sz="4" w:space="0" w:color="auto"/>
              <w:left w:val="single" w:sz="4" w:space="0" w:color="auto"/>
              <w:bottom w:val="single" w:sz="4" w:space="0" w:color="auto"/>
              <w:right w:val="single" w:sz="4" w:space="0" w:color="auto"/>
            </w:tcBorders>
          </w:tcPr>
          <w:p w14:paraId="3AAC80C5" w14:textId="77777777" w:rsidR="002536E4" w:rsidRPr="0046266F" w:rsidRDefault="002536E4" w:rsidP="002E7EB2">
            <w:pPr>
              <w:pStyle w:val="TAL"/>
            </w:pPr>
            <w:r w:rsidRPr="0046266F">
              <w:t>Hex</w:t>
            </w:r>
          </w:p>
        </w:tc>
        <w:tc>
          <w:tcPr>
            <w:tcW w:w="851" w:type="dxa"/>
            <w:tcBorders>
              <w:top w:val="single" w:sz="4" w:space="0" w:color="auto"/>
              <w:left w:val="single" w:sz="4" w:space="0" w:color="auto"/>
              <w:bottom w:val="single" w:sz="4" w:space="0" w:color="auto"/>
              <w:right w:val="single" w:sz="4" w:space="0" w:color="auto"/>
            </w:tcBorders>
          </w:tcPr>
          <w:p w14:paraId="06D4EA20"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12677F6"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2BD4E3E5"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137A5A1" w14:textId="77777777" w:rsidR="002536E4" w:rsidRPr="0046266F" w:rsidRDefault="002536E4" w:rsidP="002E7EB2">
            <w:pPr>
              <w:pStyle w:val="TAL"/>
            </w:pPr>
            <w:r>
              <w:t>02</w:t>
            </w:r>
          </w:p>
        </w:tc>
        <w:tc>
          <w:tcPr>
            <w:tcW w:w="851" w:type="dxa"/>
            <w:tcBorders>
              <w:top w:val="single" w:sz="4" w:space="0" w:color="auto"/>
              <w:left w:val="single" w:sz="4" w:space="0" w:color="auto"/>
              <w:bottom w:val="single" w:sz="4" w:space="0" w:color="auto"/>
              <w:right w:val="single" w:sz="4" w:space="0" w:color="auto"/>
            </w:tcBorders>
          </w:tcPr>
          <w:p w14:paraId="6ED9D85E" w14:textId="77777777" w:rsidR="002536E4" w:rsidRPr="0046266F" w:rsidRDefault="002536E4" w:rsidP="002E7EB2">
            <w:pPr>
              <w:pStyle w:val="TAL"/>
            </w:pPr>
            <w:r w:rsidRPr="0046266F">
              <w:t>0</w:t>
            </w:r>
            <w:r>
              <w:t>0</w:t>
            </w:r>
          </w:p>
        </w:tc>
        <w:tc>
          <w:tcPr>
            <w:tcW w:w="851" w:type="dxa"/>
            <w:tcBorders>
              <w:top w:val="single" w:sz="4" w:space="0" w:color="auto"/>
              <w:left w:val="single" w:sz="4" w:space="0" w:color="auto"/>
              <w:bottom w:val="single" w:sz="4" w:space="0" w:color="auto"/>
              <w:right w:val="single" w:sz="4" w:space="0" w:color="auto"/>
            </w:tcBorders>
          </w:tcPr>
          <w:p w14:paraId="364E87E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DC0AF90"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641C10CF"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23BDCBD0" w14:textId="77777777" w:rsidR="002536E4" w:rsidRPr="0046266F" w:rsidRDefault="002536E4" w:rsidP="002E7EB2">
            <w:pPr>
              <w:pStyle w:val="TAL"/>
            </w:pPr>
            <w:r w:rsidRPr="0046266F">
              <w:t>40</w:t>
            </w:r>
          </w:p>
        </w:tc>
        <w:tc>
          <w:tcPr>
            <w:tcW w:w="851" w:type="dxa"/>
            <w:tcBorders>
              <w:top w:val="single" w:sz="4" w:space="0" w:color="auto"/>
              <w:left w:val="single" w:sz="4" w:space="0" w:color="auto"/>
              <w:bottom w:val="single" w:sz="4" w:space="0" w:color="auto"/>
              <w:right w:val="single" w:sz="4" w:space="0" w:color="auto"/>
            </w:tcBorders>
          </w:tcPr>
          <w:p w14:paraId="4340B2A5" w14:textId="77777777" w:rsidR="002536E4" w:rsidRPr="0046266F" w:rsidRDefault="002536E4" w:rsidP="002E7EB2">
            <w:pPr>
              <w:pStyle w:val="TAL"/>
            </w:pPr>
            <w:r w:rsidRPr="0046266F">
              <w:t>00</w:t>
            </w:r>
          </w:p>
        </w:tc>
      </w:tr>
      <w:tr w:rsidR="002536E4" w:rsidRPr="0046266F" w14:paraId="21754282" w14:textId="77777777" w:rsidTr="002E7EB2">
        <w:tc>
          <w:tcPr>
            <w:tcW w:w="907" w:type="dxa"/>
            <w:tcBorders>
              <w:top w:val="single" w:sz="4" w:space="0" w:color="auto"/>
              <w:right w:val="single" w:sz="4" w:space="0" w:color="auto"/>
            </w:tcBorders>
          </w:tcPr>
          <w:p w14:paraId="6957C4A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720498E" w14:textId="77777777" w:rsidR="002536E4" w:rsidRPr="005B2BA1" w:rsidRDefault="002536E4" w:rsidP="002E7EB2">
            <w:pPr>
              <w:pStyle w:val="TAL"/>
              <w:rPr>
                <w:b/>
                <w:bCs/>
              </w:rPr>
            </w:pPr>
            <w:r w:rsidRPr="005B2BA1">
              <w:rPr>
                <w:b/>
                <w:bCs/>
              </w:rPr>
              <w:t>B11</w:t>
            </w:r>
          </w:p>
        </w:tc>
        <w:tc>
          <w:tcPr>
            <w:tcW w:w="851" w:type="dxa"/>
            <w:tcBorders>
              <w:top w:val="single" w:sz="4" w:space="0" w:color="auto"/>
              <w:left w:val="single" w:sz="4" w:space="0" w:color="auto"/>
              <w:bottom w:val="single" w:sz="4" w:space="0" w:color="auto"/>
              <w:right w:val="single" w:sz="4" w:space="0" w:color="auto"/>
            </w:tcBorders>
          </w:tcPr>
          <w:p w14:paraId="5CB2B556" w14:textId="77777777" w:rsidR="002536E4" w:rsidRPr="005B2BA1" w:rsidRDefault="002536E4" w:rsidP="002E7EB2">
            <w:pPr>
              <w:pStyle w:val="TAL"/>
              <w:rPr>
                <w:b/>
                <w:bCs/>
              </w:rPr>
            </w:pPr>
            <w:r w:rsidRPr="005B2BA1">
              <w:rPr>
                <w:b/>
                <w:bCs/>
              </w:rPr>
              <w:t>B12</w:t>
            </w:r>
          </w:p>
        </w:tc>
        <w:tc>
          <w:tcPr>
            <w:tcW w:w="851" w:type="dxa"/>
            <w:tcBorders>
              <w:top w:val="single" w:sz="4" w:space="0" w:color="auto"/>
              <w:left w:val="single" w:sz="4" w:space="0" w:color="auto"/>
              <w:bottom w:val="single" w:sz="4" w:space="0" w:color="auto"/>
              <w:right w:val="single" w:sz="4" w:space="0" w:color="auto"/>
            </w:tcBorders>
          </w:tcPr>
          <w:p w14:paraId="4EE37B88" w14:textId="77777777" w:rsidR="002536E4" w:rsidRPr="005B2BA1" w:rsidRDefault="002536E4" w:rsidP="002E7EB2">
            <w:pPr>
              <w:pStyle w:val="TAL"/>
              <w:rPr>
                <w:b/>
                <w:bCs/>
              </w:rPr>
            </w:pPr>
            <w:r w:rsidRPr="005B2BA1">
              <w:rPr>
                <w:b/>
                <w:bCs/>
              </w:rPr>
              <w:t>B13</w:t>
            </w:r>
          </w:p>
        </w:tc>
        <w:tc>
          <w:tcPr>
            <w:tcW w:w="851" w:type="dxa"/>
            <w:tcBorders>
              <w:top w:val="single" w:sz="4" w:space="0" w:color="auto"/>
              <w:left w:val="single" w:sz="4" w:space="0" w:color="auto"/>
              <w:bottom w:val="single" w:sz="4" w:space="0" w:color="auto"/>
              <w:right w:val="single" w:sz="4" w:space="0" w:color="auto"/>
            </w:tcBorders>
          </w:tcPr>
          <w:p w14:paraId="080701B4" w14:textId="77777777" w:rsidR="002536E4" w:rsidRPr="005B2BA1" w:rsidRDefault="002536E4" w:rsidP="002E7EB2">
            <w:pPr>
              <w:pStyle w:val="TAL"/>
              <w:rPr>
                <w:b/>
                <w:bCs/>
              </w:rPr>
            </w:pPr>
            <w:r w:rsidRPr="005B2BA1">
              <w:rPr>
                <w:b/>
                <w:bCs/>
              </w:rPr>
              <w:t>B14</w:t>
            </w:r>
          </w:p>
        </w:tc>
        <w:tc>
          <w:tcPr>
            <w:tcW w:w="851" w:type="dxa"/>
            <w:tcBorders>
              <w:top w:val="single" w:sz="4" w:space="0" w:color="auto"/>
              <w:left w:val="single" w:sz="4" w:space="0" w:color="auto"/>
              <w:bottom w:val="single" w:sz="4" w:space="0" w:color="auto"/>
              <w:right w:val="single" w:sz="4" w:space="0" w:color="auto"/>
            </w:tcBorders>
          </w:tcPr>
          <w:p w14:paraId="0FD8FC15" w14:textId="77777777" w:rsidR="002536E4" w:rsidRPr="005B2BA1" w:rsidRDefault="002536E4" w:rsidP="002E7EB2">
            <w:pPr>
              <w:pStyle w:val="TAL"/>
              <w:rPr>
                <w:b/>
                <w:bCs/>
              </w:rPr>
            </w:pPr>
            <w:r w:rsidRPr="005B2BA1">
              <w:rPr>
                <w:b/>
                <w:bCs/>
              </w:rPr>
              <w:t>B15</w:t>
            </w:r>
          </w:p>
        </w:tc>
        <w:tc>
          <w:tcPr>
            <w:tcW w:w="851" w:type="dxa"/>
            <w:tcBorders>
              <w:top w:val="single" w:sz="4" w:space="0" w:color="auto"/>
              <w:left w:val="single" w:sz="4" w:space="0" w:color="auto"/>
              <w:bottom w:val="single" w:sz="4" w:space="0" w:color="auto"/>
              <w:right w:val="single" w:sz="4" w:space="0" w:color="auto"/>
            </w:tcBorders>
          </w:tcPr>
          <w:p w14:paraId="124B731F" w14:textId="77777777" w:rsidR="002536E4" w:rsidRPr="005B2BA1" w:rsidRDefault="002536E4" w:rsidP="002E7EB2">
            <w:pPr>
              <w:pStyle w:val="TAL"/>
              <w:rPr>
                <w:b/>
                <w:bCs/>
              </w:rPr>
            </w:pPr>
            <w:r w:rsidRPr="005B2BA1">
              <w:rPr>
                <w:b/>
                <w:bCs/>
              </w:rPr>
              <w:t>B16</w:t>
            </w:r>
          </w:p>
        </w:tc>
        <w:tc>
          <w:tcPr>
            <w:tcW w:w="851" w:type="dxa"/>
            <w:tcBorders>
              <w:top w:val="single" w:sz="4" w:space="0" w:color="auto"/>
              <w:left w:val="single" w:sz="4" w:space="0" w:color="auto"/>
              <w:bottom w:val="single" w:sz="4" w:space="0" w:color="auto"/>
              <w:right w:val="single" w:sz="4" w:space="0" w:color="auto"/>
            </w:tcBorders>
          </w:tcPr>
          <w:p w14:paraId="738C164B" w14:textId="77777777" w:rsidR="002536E4" w:rsidRPr="005B2BA1" w:rsidRDefault="002536E4" w:rsidP="002E7EB2">
            <w:pPr>
              <w:pStyle w:val="TAL"/>
              <w:rPr>
                <w:b/>
                <w:bCs/>
              </w:rPr>
            </w:pPr>
            <w:r w:rsidRPr="005B2BA1">
              <w:rPr>
                <w:b/>
                <w:bCs/>
              </w:rPr>
              <w:t>B17</w:t>
            </w:r>
          </w:p>
        </w:tc>
        <w:tc>
          <w:tcPr>
            <w:tcW w:w="851" w:type="dxa"/>
            <w:tcBorders>
              <w:top w:val="single" w:sz="4" w:space="0" w:color="auto"/>
              <w:left w:val="single" w:sz="4" w:space="0" w:color="auto"/>
              <w:bottom w:val="single" w:sz="4" w:space="0" w:color="auto"/>
              <w:right w:val="single" w:sz="4" w:space="0" w:color="auto"/>
            </w:tcBorders>
          </w:tcPr>
          <w:p w14:paraId="604037A0" w14:textId="77777777" w:rsidR="002536E4" w:rsidRPr="005B2BA1" w:rsidRDefault="002536E4" w:rsidP="002E7EB2">
            <w:pPr>
              <w:pStyle w:val="TAL"/>
              <w:rPr>
                <w:b/>
                <w:bCs/>
              </w:rPr>
            </w:pPr>
            <w:r w:rsidRPr="005B2BA1">
              <w:rPr>
                <w:b/>
                <w:bCs/>
              </w:rPr>
              <w:t>B18</w:t>
            </w:r>
          </w:p>
        </w:tc>
        <w:tc>
          <w:tcPr>
            <w:tcW w:w="851" w:type="dxa"/>
            <w:tcBorders>
              <w:top w:val="single" w:sz="4" w:space="0" w:color="auto"/>
              <w:left w:val="single" w:sz="4" w:space="0" w:color="auto"/>
              <w:bottom w:val="single" w:sz="4" w:space="0" w:color="auto"/>
              <w:right w:val="single" w:sz="4" w:space="0" w:color="auto"/>
            </w:tcBorders>
          </w:tcPr>
          <w:p w14:paraId="1AA2E30C" w14:textId="77777777" w:rsidR="002536E4" w:rsidRPr="005B2BA1" w:rsidRDefault="002536E4" w:rsidP="002E7EB2">
            <w:pPr>
              <w:pStyle w:val="TAL"/>
              <w:rPr>
                <w:b/>
                <w:bCs/>
              </w:rPr>
            </w:pPr>
            <w:r w:rsidRPr="005B2BA1">
              <w:rPr>
                <w:b/>
                <w:bCs/>
              </w:rPr>
              <w:t>B19</w:t>
            </w:r>
          </w:p>
        </w:tc>
        <w:tc>
          <w:tcPr>
            <w:tcW w:w="851" w:type="dxa"/>
            <w:tcBorders>
              <w:top w:val="single" w:sz="4" w:space="0" w:color="auto"/>
              <w:left w:val="single" w:sz="4" w:space="0" w:color="auto"/>
              <w:bottom w:val="single" w:sz="4" w:space="0" w:color="auto"/>
              <w:right w:val="single" w:sz="4" w:space="0" w:color="auto"/>
            </w:tcBorders>
          </w:tcPr>
          <w:p w14:paraId="75ED08BD" w14:textId="77777777" w:rsidR="002536E4" w:rsidRPr="005B2BA1" w:rsidRDefault="002536E4" w:rsidP="002E7EB2">
            <w:pPr>
              <w:pStyle w:val="TAL"/>
              <w:rPr>
                <w:b/>
                <w:bCs/>
              </w:rPr>
            </w:pPr>
            <w:r w:rsidRPr="005B2BA1">
              <w:rPr>
                <w:b/>
                <w:bCs/>
              </w:rPr>
              <w:t>B20</w:t>
            </w:r>
          </w:p>
        </w:tc>
      </w:tr>
      <w:tr w:rsidR="002536E4" w:rsidRPr="0046266F" w14:paraId="042A672C" w14:textId="77777777" w:rsidTr="002E7EB2">
        <w:tc>
          <w:tcPr>
            <w:tcW w:w="907" w:type="dxa"/>
            <w:tcBorders>
              <w:right w:val="single" w:sz="4" w:space="0" w:color="auto"/>
            </w:tcBorders>
          </w:tcPr>
          <w:p w14:paraId="2A8534D8"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5348FE1C"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3249687E"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453A67F7" w14:textId="77777777" w:rsidR="002536E4" w:rsidRPr="0046266F" w:rsidRDefault="002536E4" w:rsidP="002E7EB2">
            <w:pPr>
              <w:pStyle w:val="TAL"/>
            </w:pPr>
            <w:r>
              <w:t>10</w:t>
            </w:r>
          </w:p>
        </w:tc>
        <w:tc>
          <w:tcPr>
            <w:tcW w:w="851" w:type="dxa"/>
            <w:tcBorders>
              <w:top w:val="single" w:sz="4" w:space="0" w:color="auto"/>
              <w:left w:val="single" w:sz="4" w:space="0" w:color="auto"/>
              <w:bottom w:val="single" w:sz="4" w:space="0" w:color="auto"/>
              <w:right w:val="single" w:sz="4" w:space="0" w:color="auto"/>
            </w:tcBorders>
          </w:tcPr>
          <w:p w14:paraId="6CB33F6D" w14:textId="77777777" w:rsidR="002536E4" w:rsidRPr="0046266F" w:rsidRDefault="002536E4" w:rsidP="002E7EB2">
            <w:pPr>
              <w:pStyle w:val="TAL"/>
            </w:pPr>
            <w:r>
              <w:t>6</w:t>
            </w:r>
            <w:r w:rsidRPr="0046266F">
              <w:t>0</w:t>
            </w:r>
          </w:p>
        </w:tc>
        <w:tc>
          <w:tcPr>
            <w:tcW w:w="851" w:type="dxa"/>
            <w:tcBorders>
              <w:top w:val="single" w:sz="4" w:space="0" w:color="auto"/>
              <w:left w:val="single" w:sz="4" w:space="0" w:color="auto"/>
              <w:bottom w:val="single" w:sz="4" w:space="0" w:color="auto"/>
              <w:right w:val="single" w:sz="4" w:space="0" w:color="auto"/>
            </w:tcBorders>
          </w:tcPr>
          <w:p w14:paraId="33952A7D"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7C8BDAD8"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577DB7" w14:textId="77777777" w:rsidR="002536E4" w:rsidRPr="0046266F" w:rsidRDefault="002536E4" w:rsidP="002E7EB2">
            <w:pPr>
              <w:pStyle w:val="TAL"/>
            </w:pPr>
            <w:r w:rsidRPr="0046266F">
              <w:t>24</w:t>
            </w:r>
          </w:p>
        </w:tc>
        <w:tc>
          <w:tcPr>
            <w:tcW w:w="851" w:type="dxa"/>
            <w:tcBorders>
              <w:top w:val="single" w:sz="4" w:space="0" w:color="auto"/>
              <w:left w:val="single" w:sz="4" w:space="0" w:color="auto"/>
              <w:bottom w:val="single" w:sz="4" w:space="0" w:color="auto"/>
              <w:right w:val="single" w:sz="4" w:space="0" w:color="auto"/>
            </w:tcBorders>
          </w:tcPr>
          <w:p w14:paraId="637EA906"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0D27395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34CEFF71" w14:textId="77777777" w:rsidR="002536E4" w:rsidRPr="0046266F" w:rsidRDefault="002536E4" w:rsidP="002E7EB2">
            <w:pPr>
              <w:pStyle w:val="TAL"/>
            </w:pPr>
            <w:r w:rsidRPr="0046266F">
              <w:t>80</w:t>
            </w:r>
          </w:p>
        </w:tc>
      </w:tr>
      <w:tr w:rsidR="002536E4" w:rsidRPr="0046266F" w14:paraId="580D539D" w14:textId="77777777" w:rsidTr="002E7EB2">
        <w:tc>
          <w:tcPr>
            <w:tcW w:w="907" w:type="dxa"/>
            <w:tcBorders>
              <w:right w:val="single" w:sz="4" w:space="0" w:color="auto"/>
            </w:tcBorders>
          </w:tcPr>
          <w:p w14:paraId="69C4C3A5"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C9287C7" w14:textId="77777777" w:rsidR="002536E4" w:rsidRPr="005B2BA1" w:rsidRDefault="002536E4" w:rsidP="002E7EB2">
            <w:pPr>
              <w:pStyle w:val="TAL"/>
              <w:rPr>
                <w:b/>
                <w:bCs/>
              </w:rPr>
            </w:pPr>
            <w:r w:rsidRPr="005B2BA1">
              <w:rPr>
                <w:b/>
                <w:bCs/>
              </w:rPr>
              <w:t>B21</w:t>
            </w:r>
          </w:p>
        </w:tc>
        <w:tc>
          <w:tcPr>
            <w:tcW w:w="851" w:type="dxa"/>
            <w:tcBorders>
              <w:top w:val="single" w:sz="4" w:space="0" w:color="auto"/>
              <w:left w:val="single" w:sz="4" w:space="0" w:color="auto"/>
              <w:bottom w:val="single" w:sz="4" w:space="0" w:color="auto"/>
              <w:right w:val="single" w:sz="4" w:space="0" w:color="auto"/>
            </w:tcBorders>
          </w:tcPr>
          <w:p w14:paraId="5C6FBA47" w14:textId="77777777" w:rsidR="002536E4" w:rsidRPr="005B2BA1" w:rsidRDefault="002536E4" w:rsidP="002E7EB2">
            <w:pPr>
              <w:pStyle w:val="TAL"/>
              <w:rPr>
                <w:b/>
                <w:bCs/>
              </w:rPr>
            </w:pPr>
            <w:r w:rsidRPr="005B2BA1">
              <w:rPr>
                <w:b/>
                <w:bCs/>
              </w:rPr>
              <w:t>B22</w:t>
            </w:r>
          </w:p>
        </w:tc>
        <w:tc>
          <w:tcPr>
            <w:tcW w:w="851" w:type="dxa"/>
            <w:tcBorders>
              <w:top w:val="single" w:sz="4" w:space="0" w:color="auto"/>
              <w:left w:val="single" w:sz="4" w:space="0" w:color="auto"/>
              <w:bottom w:val="single" w:sz="4" w:space="0" w:color="auto"/>
              <w:right w:val="single" w:sz="4" w:space="0" w:color="auto"/>
            </w:tcBorders>
          </w:tcPr>
          <w:p w14:paraId="454A1F97" w14:textId="77777777" w:rsidR="002536E4" w:rsidRPr="005B2BA1" w:rsidRDefault="002536E4" w:rsidP="002E7EB2">
            <w:pPr>
              <w:pStyle w:val="TAL"/>
              <w:rPr>
                <w:b/>
                <w:bCs/>
              </w:rPr>
            </w:pPr>
            <w:r w:rsidRPr="005B2BA1">
              <w:rPr>
                <w:b/>
                <w:bCs/>
              </w:rPr>
              <w:t>B23</w:t>
            </w:r>
          </w:p>
        </w:tc>
        <w:tc>
          <w:tcPr>
            <w:tcW w:w="851" w:type="dxa"/>
            <w:tcBorders>
              <w:top w:val="single" w:sz="4" w:space="0" w:color="auto"/>
              <w:left w:val="single" w:sz="4" w:space="0" w:color="auto"/>
              <w:bottom w:val="single" w:sz="4" w:space="0" w:color="auto"/>
              <w:right w:val="single" w:sz="4" w:space="0" w:color="auto"/>
            </w:tcBorders>
          </w:tcPr>
          <w:p w14:paraId="47AACFFA" w14:textId="77777777" w:rsidR="002536E4" w:rsidRPr="005B2BA1" w:rsidRDefault="002536E4" w:rsidP="002E7EB2">
            <w:pPr>
              <w:pStyle w:val="TAL"/>
              <w:rPr>
                <w:b/>
                <w:bCs/>
              </w:rPr>
            </w:pPr>
            <w:r w:rsidRPr="005B2BA1">
              <w:rPr>
                <w:b/>
                <w:bCs/>
              </w:rPr>
              <w:t>B24</w:t>
            </w:r>
          </w:p>
        </w:tc>
        <w:tc>
          <w:tcPr>
            <w:tcW w:w="851" w:type="dxa"/>
            <w:tcBorders>
              <w:top w:val="single" w:sz="4" w:space="0" w:color="auto"/>
              <w:left w:val="single" w:sz="4" w:space="0" w:color="auto"/>
              <w:bottom w:val="single" w:sz="4" w:space="0" w:color="auto"/>
              <w:right w:val="single" w:sz="4" w:space="0" w:color="auto"/>
            </w:tcBorders>
          </w:tcPr>
          <w:p w14:paraId="7EF987C7" w14:textId="77777777" w:rsidR="002536E4" w:rsidRPr="005B2BA1" w:rsidRDefault="002536E4" w:rsidP="002E7EB2">
            <w:pPr>
              <w:pStyle w:val="TAL"/>
              <w:rPr>
                <w:b/>
                <w:bCs/>
              </w:rPr>
            </w:pPr>
            <w:r w:rsidRPr="005B2BA1">
              <w:rPr>
                <w:b/>
                <w:bCs/>
              </w:rPr>
              <w:t>B25</w:t>
            </w:r>
          </w:p>
        </w:tc>
        <w:tc>
          <w:tcPr>
            <w:tcW w:w="851" w:type="dxa"/>
            <w:tcBorders>
              <w:top w:val="single" w:sz="4" w:space="0" w:color="auto"/>
              <w:left w:val="single" w:sz="4" w:space="0" w:color="auto"/>
              <w:bottom w:val="single" w:sz="4" w:space="0" w:color="auto"/>
              <w:right w:val="single" w:sz="4" w:space="0" w:color="auto"/>
            </w:tcBorders>
          </w:tcPr>
          <w:p w14:paraId="45DAD4F4" w14:textId="77777777" w:rsidR="002536E4" w:rsidRPr="005B2BA1" w:rsidRDefault="002536E4" w:rsidP="002E7EB2">
            <w:pPr>
              <w:pStyle w:val="TAL"/>
              <w:rPr>
                <w:b/>
                <w:bCs/>
              </w:rPr>
            </w:pPr>
            <w:r w:rsidRPr="005B2BA1">
              <w:rPr>
                <w:b/>
                <w:bCs/>
              </w:rPr>
              <w:t>B26</w:t>
            </w:r>
          </w:p>
        </w:tc>
        <w:tc>
          <w:tcPr>
            <w:tcW w:w="851" w:type="dxa"/>
            <w:tcBorders>
              <w:top w:val="single" w:sz="4" w:space="0" w:color="auto"/>
              <w:left w:val="single" w:sz="4" w:space="0" w:color="auto"/>
              <w:bottom w:val="single" w:sz="4" w:space="0" w:color="auto"/>
              <w:right w:val="single" w:sz="4" w:space="0" w:color="auto"/>
            </w:tcBorders>
          </w:tcPr>
          <w:p w14:paraId="772871A0" w14:textId="77777777" w:rsidR="002536E4" w:rsidRPr="005B2BA1" w:rsidRDefault="002536E4" w:rsidP="002E7EB2">
            <w:pPr>
              <w:pStyle w:val="TAL"/>
              <w:rPr>
                <w:b/>
                <w:bCs/>
              </w:rPr>
            </w:pPr>
            <w:r w:rsidRPr="005B2BA1">
              <w:rPr>
                <w:b/>
                <w:bCs/>
              </w:rPr>
              <w:t>B27</w:t>
            </w:r>
          </w:p>
        </w:tc>
        <w:tc>
          <w:tcPr>
            <w:tcW w:w="851" w:type="dxa"/>
            <w:tcBorders>
              <w:top w:val="single" w:sz="4" w:space="0" w:color="auto"/>
              <w:left w:val="single" w:sz="4" w:space="0" w:color="auto"/>
              <w:bottom w:val="single" w:sz="4" w:space="0" w:color="auto"/>
              <w:right w:val="single" w:sz="4" w:space="0" w:color="auto"/>
            </w:tcBorders>
          </w:tcPr>
          <w:p w14:paraId="659BF0EC" w14:textId="77777777" w:rsidR="002536E4" w:rsidRPr="005B2BA1" w:rsidRDefault="002536E4" w:rsidP="002E7EB2">
            <w:pPr>
              <w:pStyle w:val="TAL"/>
              <w:rPr>
                <w:b/>
                <w:bCs/>
              </w:rPr>
            </w:pPr>
            <w:r w:rsidRPr="005B2BA1">
              <w:rPr>
                <w:b/>
                <w:bCs/>
              </w:rPr>
              <w:t>B28</w:t>
            </w:r>
          </w:p>
        </w:tc>
        <w:tc>
          <w:tcPr>
            <w:tcW w:w="851" w:type="dxa"/>
            <w:tcBorders>
              <w:top w:val="single" w:sz="4" w:space="0" w:color="auto"/>
              <w:left w:val="single" w:sz="4" w:space="0" w:color="auto"/>
              <w:bottom w:val="single" w:sz="4" w:space="0" w:color="auto"/>
              <w:right w:val="single" w:sz="4" w:space="0" w:color="auto"/>
            </w:tcBorders>
          </w:tcPr>
          <w:p w14:paraId="2A7679DC" w14:textId="77777777" w:rsidR="002536E4" w:rsidRPr="005B2BA1" w:rsidRDefault="002536E4" w:rsidP="002E7EB2">
            <w:pPr>
              <w:pStyle w:val="TAL"/>
              <w:rPr>
                <w:b/>
                <w:bCs/>
              </w:rPr>
            </w:pPr>
            <w:r w:rsidRPr="005B2BA1">
              <w:rPr>
                <w:b/>
                <w:bCs/>
              </w:rPr>
              <w:t>B29</w:t>
            </w:r>
          </w:p>
        </w:tc>
        <w:tc>
          <w:tcPr>
            <w:tcW w:w="851" w:type="dxa"/>
            <w:tcBorders>
              <w:top w:val="single" w:sz="4" w:space="0" w:color="auto"/>
              <w:left w:val="single" w:sz="4" w:space="0" w:color="auto"/>
              <w:bottom w:val="single" w:sz="4" w:space="0" w:color="auto"/>
              <w:right w:val="single" w:sz="4" w:space="0" w:color="auto"/>
            </w:tcBorders>
          </w:tcPr>
          <w:p w14:paraId="1E2DA485" w14:textId="77777777" w:rsidR="002536E4" w:rsidRPr="005B2BA1" w:rsidRDefault="002536E4" w:rsidP="002E7EB2">
            <w:pPr>
              <w:pStyle w:val="TAL"/>
              <w:rPr>
                <w:b/>
                <w:bCs/>
              </w:rPr>
            </w:pPr>
            <w:r w:rsidRPr="005B2BA1">
              <w:rPr>
                <w:b/>
                <w:bCs/>
              </w:rPr>
              <w:t>B30</w:t>
            </w:r>
          </w:p>
        </w:tc>
      </w:tr>
      <w:tr w:rsidR="002536E4" w:rsidRPr="0046266F" w14:paraId="26835CBC" w14:textId="77777777" w:rsidTr="002E7EB2">
        <w:tc>
          <w:tcPr>
            <w:tcW w:w="907" w:type="dxa"/>
            <w:tcBorders>
              <w:right w:val="single" w:sz="4" w:space="0" w:color="auto"/>
            </w:tcBorders>
          </w:tcPr>
          <w:p w14:paraId="124D8AF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43D848BF"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5B6B9144" w14:textId="77777777" w:rsidR="002536E4" w:rsidRPr="0046266F" w:rsidRDefault="002536E4" w:rsidP="002E7EB2">
            <w:pPr>
              <w:pStyle w:val="TAL"/>
            </w:pPr>
            <w:r w:rsidRPr="0046266F">
              <w:t>14</w:t>
            </w:r>
          </w:p>
        </w:tc>
        <w:tc>
          <w:tcPr>
            <w:tcW w:w="851" w:type="dxa"/>
            <w:tcBorders>
              <w:top w:val="single" w:sz="4" w:space="0" w:color="auto"/>
              <w:left w:val="single" w:sz="4" w:space="0" w:color="auto"/>
              <w:bottom w:val="single" w:sz="4" w:space="0" w:color="auto"/>
              <w:right w:val="single" w:sz="4" w:space="0" w:color="auto"/>
            </w:tcBorders>
          </w:tcPr>
          <w:p w14:paraId="48B0BB4A" w14:textId="77777777" w:rsidR="002536E4" w:rsidRPr="0046266F" w:rsidRDefault="002536E4" w:rsidP="002E7EB2">
            <w:pPr>
              <w:pStyle w:val="TAL"/>
            </w:pPr>
            <w:r w:rsidRPr="0046266F">
              <w:t>10</w:t>
            </w:r>
          </w:p>
        </w:tc>
        <w:tc>
          <w:tcPr>
            <w:tcW w:w="851" w:type="dxa"/>
            <w:tcBorders>
              <w:top w:val="single" w:sz="4" w:space="0" w:color="auto"/>
              <w:left w:val="single" w:sz="4" w:space="0" w:color="auto"/>
              <w:bottom w:val="single" w:sz="4" w:space="0" w:color="auto"/>
              <w:right w:val="single" w:sz="4" w:space="0" w:color="auto"/>
            </w:tcBorders>
          </w:tcPr>
          <w:p w14:paraId="3F0DDAB4"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18BF6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417E1374"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1CBD24A1" w14:textId="77777777" w:rsidR="002536E4" w:rsidRPr="0046266F" w:rsidRDefault="002536E4" w:rsidP="002E7EB2">
            <w:pPr>
              <w:pStyle w:val="TAL"/>
            </w:pPr>
            <w:r w:rsidRPr="0046266F">
              <w:t>54</w:t>
            </w:r>
          </w:p>
        </w:tc>
        <w:tc>
          <w:tcPr>
            <w:tcW w:w="851" w:type="dxa"/>
            <w:tcBorders>
              <w:top w:val="single" w:sz="4" w:space="0" w:color="auto"/>
              <w:left w:val="single" w:sz="4" w:space="0" w:color="auto"/>
              <w:bottom w:val="single" w:sz="4" w:space="0" w:color="auto"/>
              <w:right w:val="single" w:sz="4" w:space="0" w:color="auto"/>
            </w:tcBorders>
          </w:tcPr>
          <w:p w14:paraId="1F3306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037A6C8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0AA2E6F8" w14:textId="77777777" w:rsidR="002536E4" w:rsidRPr="0046266F" w:rsidRDefault="002536E4" w:rsidP="002E7EB2">
            <w:pPr>
              <w:pStyle w:val="TAL"/>
            </w:pPr>
            <w:r w:rsidRPr="0046266F">
              <w:t>00</w:t>
            </w:r>
          </w:p>
        </w:tc>
      </w:tr>
      <w:tr w:rsidR="002536E4" w:rsidRPr="0046266F" w14:paraId="23FBDF23" w14:textId="77777777" w:rsidTr="002E7EB2">
        <w:tc>
          <w:tcPr>
            <w:tcW w:w="907" w:type="dxa"/>
            <w:tcBorders>
              <w:right w:val="single" w:sz="4" w:space="0" w:color="auto"/>
            </w:tcBorders>
          </w:tcPr>
          <w:p w14:paraId="18896B52"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6AE6E627" w14:textId="77777777" w:rsidR="002536E4" w:rsidRPr="005B2BA1" w:rsidRDefault="002536E4" w:rsidP="002E7EB2">
            <w:pPr>
              <w:pStyle w:val="TAL"/>
              <w:rPr>
                <w:b/>
                <w:bCs/>
              </w:rPr>
            </w:pPr>
            <w:r w:rsidRPr="005B2BA1">
              <w:rPr>
                <w:b/>
                <w:bCs/>
              </w:rPr>
              <w:t>B31</w:t>
            </w:r>
          </w:p>
        </w:tc>
        <w:tc>
          <w:tcPr>
            <w:tcW w:w="851" w:type="dxa"/>
            <w:tcBorders>
              <w:top w:val="single" w:sz="4" w:space="0" w:color="auto"/>
              <w:left w:val="single" w:sz="4" w:space="0" w:color="auto"/>
              <w:bottom w:val="single" w:sz="4" w:space="0" w:color="auto"/>
              <w:right w:val="single" w:sz="4" w:space="0" w:color="auto"/>
            </w:tcBorders>
          </w:tcPr>
          <w:p w14:paraId="37185D4E" w14:textId="77777777" w:rsidR="002536E4" w:rsidRPr="005B2BA1" w:rsidRDefault="002536E4" w:rsidP="002E7EB2">
            <w:pPr>
              <w:pStyle w:val="TAL"/>
              <w:rPr>
                <w:b/>
                <w:bCs/>
              </w:rPr>
            </w:pPr>
            <w:r w:rsidRPr="005B2BA1">
              <w:rPr>
                <w:b/>
                <w:bCs/>
              </w:rPr>
              <w:t>B32</w:t>
            </w:r>
          </w:p>
        </w:tc>
        <w:tc>
          <w:tcPr>
            <w:tcW w:w="851" w:type="dxa"/>
            <w:tcBorders>
              <w:top w:val="single" w:sz="4" w:space="0" w:color="auto"/>
              <w:left w:val="single" w:sz="4" w:space="0" w:color="auto"/>
              <w:bottom w:val="single" w:sz="4" w:space="0" w:color="auto"/>
              <w:right w:val="single" w:sz="4" w:space="0" w:color="auto"/>
            </w:tcBorders>
          </w:tcPr>
          <w:p w14:paraId="3CC04BFB" w14:textId="77777777" w:rsidR="002536E4" w:rsidRPr="005B2BA1" w:rsidRDefault="002536E4" w:rsidP="002E7EB2">
            <w:pPr>
              <w:pStyle w:val="TAL"/>
              <w:rPr>
                <w:b/>
                <w:bCs/>
              </w:rPr>
            </w:pPr>
            <w:r w:rsidRPr="005B2BA1">
              <w:rPr>
                <w:b/>
                <w:bCs/>
              </w:rPr>
              <w:t>B33</w:t>
            </w:r>
          </w:p>
        </w:tc>
        <w:tc>
          <w:tcPr>
            <w:tcW w:w="851" w:type="dxa"/>
            <w:tcBorders>
              <w:top w:val="single" w:sz="4" w:space="0" w:color="auto"/>
              <w:left w:val="single" w:sz="4" w:space="0" w:color="auto"/>
              <w:bottom w:val="single" w:sz="4" w:space="0" w:color="auto"/>
              <w:right w:val="single" w:sz="4" w:space="0" w:color="auto"/>
            </w:tcBorders>
          </w:tcPr>
          <w:p w14:paraId="382FC370" w14:textId="77777777" w:rsidR="002536E4" w:rsidRPr="005B2BA1" w:rsidRDefault="002536E4" w:rsidP="002E7EB2">
            <w:pPr>
              <w:pStyle w:val="TAL"/>
              <w:rPr>
                <w:b/>
                <w:bCs/>
              </w:rPr>
            </w:pPr>
            <w:r w:rsidRPr="005B2BA1">
              <w:rPr>
                <w:b/>
                <w:bCs/>
              </w:rPr>
              <w:t>B34</w:t>
            </w:r>
          </w:p>
        </w:tc>
        <w:tc>
          <w:tcPr>
            <w:tcW w:w="851" w:type="dxa"/>
            <w:tcBorders>
              <w:top w:val="single" w:sz="4" w:space="0" w:color="auto"/>
              <w:left w:val="single" w:sz="4" w:space="0" w:color="auto"/>
              <w:bottom w:val="single" w:sz="4" w:space="0" w:color="auto"/>
              <w:right w:val="single" w:sz="4" w:space="0" w:color="auto"/>
            </w:tcBorders>
          </w:tcPr>
          <w:p w14:paraId="1B695EB4" w14:textId="77777777" w:rsidR="002536E4" w:rsidRPr="005B2BA1" w:rsidRDefault="002536E4" w:rsidP="002E7EB2">
            <w:pPr>
              <w:pStyle w:val="TAL"/>
              <w:rPr>
                <w:b/>
                <w:bCs/>
              </w:rPr>
            </w:pPr>
            <w:r w:rsidRPr="005B2BA1">
              <w:rPr>
                <w:b/>
                <w:bCs/>
              </w:rPr>
              <w:t>B35</w:t>
            </w:r>
          </w:p>
        </w:tc>
        <w:tc>
          <w:tcPr>
            <w:tcW w:w="851" w:type="dxa"/>
            <w:tcBorders>
              <w:top w:val="single" w:sz="4" w:space="0" w:color="auto"/>
              <w:left w:val="single" w:sz="4" w:space="0" w:color="auto"/>
              <w:bottom w:val="single" w:sz="4" w:space="0" w:color="auto"/>
              <w:right w:val="single" w:sz="4" w:space="0" w:color="auto"/>
            </w:tcBorders>
          </w:tcPr>
          <w:p w14:paraId="3462F004" w14:textId="77777777" w:rsidR="002536E4" w:rsidRPr="005B2BA1" w:rsidRDefault="002536E4" w:rsidP="002E7EB2">
            <w:pPr>
              <w:pStyle w:val="TAL"/>
              <w:rPr>
                <w:b/>
                <w:bCs/>
              </w:rPr>
            </w:pPr>
            <w:r w:rsidRPr="005B2BA1">
              <w:rPr>
                <w:b/>
                <w:bCs/>
              </w:rPr>
              <w:t>B36</w:t>
            </w:r>
          </w:p>
        </w:tc>
        <w:tc>
          <w:tcPr>
            <w:tcW w:w="851" w:type="dxa"/>
            <w:tcBorders>
              <w:top w:val="single" w:sz="4" w:space="0" w:color="auto"/>
              <w:left w:val="single" w:sz="4" w:space="0" w:color="auto"/>
              <w:bottom w:val="single" w:sz="4" w:space="0" w:color="auto"/>
              <w:right w:val="single" w:sz="4" w:space="0" w:color="auto"/>
            </w:tcBorders>
          </w:tcPr>
          <w:p w14:paraId="529E8E03" w14:textId="77777777" w:rsidR="002536E4" w:rsidRPr="005B2BA1" w:rsidRDefault="002536E4" w:rsidP="002E7EB2">
            <w:pPr>
              <w:pStyle w:val="TAL"/>
              <w:rPr>
                <w:b/>
                <w:bCs/>
              </w:rPr>
            </w:pPr>
            <w:r w:rsidRPr="005B2BA1">
              <w:rPr>
                <w:b/>
                <w:bCs/>
              </w:rPr>
              <w:t>B37</w:t>
            </w:r>
          </w:p>
        </w:tc>
        <w:tc>
          <w:tcPr>
            <w:tcW w:w="851" w:type="dxa"/>
            <w:tcBorders>
              <w:top w:val="single" w:sz="4" w:space="0" w:color="auto"/>
              <w:left w:val="single" w:sz="4" w:space="0" w:color="auto"/>
              <w:bottom w:val="single" w:sz="4" w:space="0" w:color="auto"/>
              <w:right w:val="single" w:sz="4" w:space="0" w:color="auto"/>
            </w:tcBorders>
          </w:tcPr>
          <w:p w14:paraId="27BAEAA6" w14:textId="77777777" w:rsidR="002536E4" w:rsidRPr="005B2BA1" w:rsidRDefault="002536E4" w:rsidP="002E7EB2">
            <w:pPr>
              <w:pStyle w:val="TAL"/>
              <w:rPr>
                <w:b/>
                <w:bCs/>
              </w:rPr>
            </w:pPr>
            <w:r w:rsidRPr="005B2BA1">
              <w:rPr>
                <w:b/>
                <w:bCs/>
              </w:rPr>
              <w:t>B38</w:t>
            </w:r>
          </w:p>
        </w:tc>
        <w:tc>
          <w:tcPr>
            <w:tcW w:w="851" w:type="dxa"/>
            <w:tcBorders>
              <w:top w:val="single" w:sz="4" w:space="0" w:color="auto"/>
              <w:left w:val="single" w:sz="4" w:space="0" w:color="auto"/>
              <w:bottom w:val="single" w:sz="4" w:space="0" w:color="auto"/>
              <w:right w:val="single" w:sz="4" w:space="0" w:color="auto"/>
            </w:tcBorders>
          </w:tcPr>
          <w:p w14:paraId="48C8A8D0" w14:textId="77777777" w:rsidR="002536E4" w:rsidRPr="005B2BA1" w:rsidRDefault="002536E4" w:rsidP="002E7EB2">
            <w:pPr>
              <w:pStyle w:val="TAL"/>
              <w:rPr>
                <w:b/>
                <w:bCs/>
              </w:rPr>
            </w:pPr>
            <w:r w:rsidRPr="005B2BA1">
              <w:rPr>
                <w:b/>
                <w:bCs/>
              </w:rPr>
              <w:t>B39</w:t>
            </w:r>
          </w:p>
        </w:tc>
        <w:tc>
          <w:tcPr>
            <w:tcW w:w="851" w:type="dxa"/>
            <w:tcBorders>
              <w:top w:val="single" w:sz="4" w:space="0" w:color="auto"/>
              <w:left w:val="single" w:sz="4" w:space="0" w:color="auto"/>
              <w:bottom w:val="single" w:sz="4" w:space="0" w:color="auto"/>
              <w:right w:val="single" w:sz="4" w:space="0" w:color="auto"/>
            </w:tcBorders>
          </w:tcPr>
          <w:p w14:paraId="55010A7A" w14:textId="77777777" w:rsidR="002536E4" w:rsidRPr="005B2BA1" w:rsidRDefault="002536E4" w:rsidP="002E7EB2">
            <w:pPr>
              <w:pStyle w:val="TAL"/>
              <w:rPr>
                <w:b/>
                <w:bCs/>
              </w:rPr>
            </w:pPr>
            <w:r w:rsidRPr="005B2BA1">
              <w:rPr>
                <w:b/>
                <w:bCs/>
              </w:rPr>
              <w:t>B40</w:t>
            </w:r>
          </w:p>
        </w:tc>
      </w:tr>
      <w:tr w:rsidR="002536E4" w:rsidRPr="0046266F" w14:paraId="2A5F951F" w14:textId="77777777" w:rsidTr="002E7EB2">
        <w:tc>
          <w:tcPr>
            <w:tcW w:w="907" w:type="dxa"/>
            <w:tcBorders>
              <w:right w:val="single" w:sz="4" w:space="0" w:color="auto"/>
            </w:tcBorders>
          </w:tcPr>
          <w:p w14:paraId="10ABFC03" w14:textId="77777777" w:rsidR="002536E4" w:rsidRPr="0046266F" w:rsidRDefault="002536E4" w:rsidP="002E7EB2">
            <w:pPr>
              <w:pStyle w:val="TAL"/>
            </w:pPr>
          </w:p>
        </w:tc>
        <w:tc>
          <w:tcPr>
            <w:tcW w:w="851" w:type="dxa"/>
            <w:tcBorders>
              <w:top w:val="single" w:sz="4" w:space="0" w:color="auto"/>
              <w:left w:val="single" w:sz="4" w:space="0" w:color="auto"/>
              <w:bottom w:val="single" w:sz="4" w:space="0" w:color="auto"/>
              <w:right w:val="single" w:sz="4" w:space="0" w:color="auto"/>
            </w:tcBorders>
          </w:tcPr>
          <w:p w14:paraId="30EFBEB5"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7873E165" w14:textId="77777777" w:rsidR="002536E4" w:rsidRPr="0046266F" w:rsidRDefault="002536E4" w:rsidP="002E7EB2">
            <w:pPr>
              <w:pStyle w:val="TAL"/>
            </w:pPr>
            <w:r w:rsidRPr="0046266F">
              <w:t>64</w:t>
            </w:r>
          </w:p>
        </w:tc>
        <w:tc>
          <w:tcPr>
            <w:tcW w:w="851" w:type="dxa"/>
            <w:tcBorders>
              <w:top w:val="single" w:sz="4" w:space="0" w:color="auto"/>
              <w:left w:val="single" w:sz="4" w:space="0" w:color="auto"/>
              <w:bottom w:val="single" w:sz="4" w:space="0" w:color="auto"/>
              <w:right w:val="single" w:sz="4" w:space="0" w:color="auto"/>
            </w:tcBorders>
          </w:tcPr>
          <w:p w14:paraId="109AD003"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1E2AC15C"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694897B9"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20F181FB" w14:textId="77777777" w:rsidR="002536E4" w:rsidRPr="0046266F" w:rsidRDefault="002536E4" w:rsidP="002E7EB2">
            <w:pPr>
              <w:pStyle w:val="TAL"/>
            </w:pPr>
            <w:r w:rsidRPr="0046266F">
              <w:t>52</w:t>
            </w:r>
          </w:p>
        </w:tc>
        <w:tc>
          <w:tcPr>
            <w:tcW w:w="851" w:type="dxa"/>
            <w:tcBorders>
              <w:top w:val="single" w:sz="4" w:space="0" w:color="auto"/>
              <w:left w:val="single" w:sz="4" w:space="0" w:color="auto"/>
              <w:bottom w:val="single" w:sz="4" w:space="0" w:color="auto"/>
              <w:right w:val="single" w:sz="4" w:space="0" w:color="auto"/>
            </w:tcBorders>
          </w:tcPr>
          <w:p w14:paraId="6C1431A1" w14:textId="77777777" w:rsidR="002536E4" w:rsidRPr="0046266F" w:rsidRDefault="002536E4" w:rsidP="002E7EB2">
            <w:pPr>
              <w:pStyle w:val="TAL"/>
            </w:pPr>
            <w:r w:rsidRPr="0046266F">
              <w:t>74</w:t>
            </w:r>
          </w:p>
        </w:tc>
        <w:tc>
          <w:tcPr>
            <w:tcW w:w="851" w:type="dxa"/>
            <w:tcBorders>
              <w:top w:val="single" w:sz="4" w:space="0" w:color="auto"/>
              <w:left w:val="single" w:sz="4" w:space="0" w:color="auto"/>
              <w:bottom w:val="single" w:sz="4" w:space="0" w:color="auto"/>
              <w:right w:val="single" w:sz="4" w:space="0" w:color="auto"/>
            </w:tcBorders>
          </w:tcPr>
          <w:p w14:paraId="5DC0D736" w14:textId="77777777" w:rsidR="002536E4" w:rsidRPr="0046266F" w:rsidRDefault="002536E4" w:rsidP="002E7EB2">
            <w:pPr>
              <w:pStyle w:val="TAL"/>
            </w:pPr>
            <w:r w:rsidRPr="0046266F">
              <w:t>00</w:t>
            </w:r>
          </w:p>
        </w:tc>
        <w:tc>
          <w:tcPr>
            <w:tcW w:w="851" w:type="dxa"/>
            <w:tcBorders>
              <w:top w:val="single" w:sz="4" w:space="0" w:color="auto"/>
              <w:left w:val="single" w:sz="4" w:space="0" w:color="auto"/>
              <w:bottom w:val="single" w:sz="4" w:space="0" w:color="auto"/>
              <w:right w:val="single" w:sz="4" w:space="0" w:color="auto"/>
            </w:tcBorders>
          </w:tcPr>
          <w:p w14:paraId="4A0D17D8" w14:textId="77777777" w:rsidR="002536E4" w:rsidRPr="0046266F" w:rsidRDefault="002536E4" w:rsidP="002E7EB2">
            <w:pPr>
              <w:pStyle w:val="TAL"/>
            </w:pPr>
            <w:r w:rsidRPr="0046266F">
              <w:t>80</w:t>
            </w:r>
          </w:p>
        </w:tc>
        <w:tc>
          <w:tcPr>
            <w:tcW w:w="851" w:type="dxa"/>
            <w:tcBorders>
              <w:top w:val="single" w:sz="4" w:space="0" w:color="auto"/>
              <w:left w:val="single" w:sz="4" w:space="0" w:color="auto"/>
              <w:bottom w:val="single" w:sz="4" w:space="0" w:color="auto"/>
              <w:right w:val="single" w:sz="4" w:space="0" w:color="auto"/>
            </w:tcBorders>
          </w:tcPr>
          <w:p w14:paraId="7358A284" w14:textId="77777777" w:rsidR="002536E4" w:rsidRPr="0046266F" w:rsidRDefault="002536E4" w:rsidP="002E7EB2">
            <w:pPr>
              <w:pStyle w:val="TAL"/>
            </w:pPr>
            <w:r w:rsidRPr="0046266F">
              <w:t>00</w:t>
            </w:r>
          </w:p>
        </w:tc>
      </w:tr>
    </w:tbl>
    <w:p w14:paraId="2FE880C8" w14:textId="77777777" w:rsidR="002536E4" w:rsidRPr="0046266F" w:rsidRDefault="002536E4" w:rsidP="002536E4"/>
    <w:p w14:paraId="05A14D2E" w14:textId="77777777" w:rsidR="002536E4" w:rsidRDefault="002536E4" w:rsidP="002536E4">
      <w:r w:rsidRPr="0046266F">
        <w:t>The UICC is installed into the Terminal and the UE is set to automatic PLMN selection mode.</w:t>
      </w:r>
    </w:p>
    <w:p w14:paraId="181A8CFE" w14:textId="77777777" w:rsidR="002536E4" w:rsidRPr="00B9392D" w:rsidRDefault="002536E4" w:rsidP="002536E4">
      <w:r>
        <w:t>The UE is pre-configured with the UE position defined in TS 36.508 [29] clause 4.13.</w:t>
      </w:r>
    </w:p>
    <w:p w14:paraId="4D9FB75A" w14:textId="22B79F79" w:rsidR="002536E4" w:rsidRPr="0046266F" w:rsidRDefault="002536E4" w:rsidP="002536E4">
      <w:pPr>
        <w:pStyle w:val="Heading5"/>
      </w:pPr>
      <w:r>
        <w:t>7.3.16.</w:t>
      </w:r>
      <w:r w:rsidRPr="0046266F">
        <w:t>4.2</w:t>
      </w:r>
      <w:r w:rsidRPr="0046266F">
        <w:tab/>
        <w:t>Procedure</w:t>
      </w:r>
    </w:p>
    <w:p w14:paraId="0349D1B0" w14:textId="77777777" w:rsidR="002536E4" w:rsidRPr="0046266F" w:rsidRDefault="002536E4" w:rsidP="002536E4">
      <w:pPr>
        <w:pStyle w:val="B1"/>
      </w:pPr>
      <w:r w:rsidRPr="0046266F">
        <w:t>a)</w:t>
      </w:r>
      <w:r w:rsidRPr="0046266F">
        <w:tab/>
        <w:t>The UE is powered on.</w:t>
      </w:r>
    </w:p>
    <w:p w14:paraId="41FE062F" w14:textId="77777777" w:rsidR="002536E4" w:rsidRPr="0046266F" w:rsidRDefault="002536E4" w:rsidP="002536E4">
      <w:pPr>
        <w:pStyle w:val="B1"/>
      </w:pPr>
      <w:r w:rsidRPr="0046266F">
        <w:t>b)</w:t>
      </w:r>
      <w:r w:rsidRPr="0046266F">
        <w:tab/>
        <w:t xml:space="preserve">After receipt of a </w:t>
      </w:r>
      <w:r w:rsidRPr="002D1C60">
        <w:rPr>
          <w:bCs/>
          <w:i/>
          <w:iCs/>
        </w:rPr>
        <w:t>RRCConnectionRequest</w:t>
      </w:r>
      <w:r w:rsidRPr="002D1C60">
        <w:rPr>
          <w:bCs/>
        </w:rPr>
        <w:t xml:space="preserve"> from the UE on the satellite E-UTRAN in </w:t>
      </w:r>
      <w:r>
        <w:rPr>
          <w:bCs/>
        </w:rPr>
        <w:t>W</w:t>
      </w:r>
      <w:r w:rsidRPr="002D1C60">
        <w:rPr>
          <w:bCs/>
        </w:rPr>
        <w:t xml:space="preserve">B-S1 mode cell related to the BCCH transmitting MCC/MNC 254/012, the SAT-E-USS sends </w:t>
      </w:r>
      <w:r w:rsidRPr="002D1C60">
        <w:rPr>
          <w:bCs/>
          <w:i/>
        </w:rPr>
        <w:t>RRCConnectionSetup</w:t>
      </w:r>
      <w:r w:rsidRPr="002D1C60">
        <w:rPr>
          <w:bCs/>
        </w:rPr>
        <w:t xml:space="preserve"> to the UE, followed by </w:t>
      </w:r>
      <w:r w:rsidRPr="002D1C60">
        <w:rPr>
          <w:bCs/>
          <w:i/>
        </w:rPr>
        <w:t>RRCConnectionSetupComplete</w:t>
      </w:r>
      <w:r w:rsidRPr="002D1C60">
        <w:rPr>
          <w:bCs/>
        </w:rPr>
        <w:t xml:space="preserve"> sent by the UE to the SAT-E-USS.</w:t>
      </w:r>
    </w:p>
    <w:p w14:paraId="49400A39" w14:textId="77777777" w:rsidR="002536E4" w:rsidRPr="002D1C60" w:rsidRDefault="002536E4" w:rsidP="002536E4">
      <w:pPr>
        <w:pStyle w:val="B1"/>
        <w:keepNext/>
        <w:keepLines/>
      </w:pPr>
      <w:r w:rsidRPr="0046266F">
        <w:t>c)</w:t>
      </w:r>
      <w:r w:rsidRPr="0046266F">
        <w:tab/>
        <w:t>During registration and after receipt of a</w:t>
      </w:r>
      <w:r>
        <w:t>n</w:t>
      </w:r>
      <w:r w:rsidRPr="0046266F">
        <w:t xml:space="preserve"> </w:t>
      </w:r>
      <w:r w:rsidRPr="0046266F">
        <w:rPr>
          <w:i/>
        </w:rPr>
        <w:t>Attac</w:t>
      </w:r>
      <w:r w:rsidRPr="002D1C60">
        <w:rPr>
          <w:i/>
        </w:rPr>
        <w:t>hRequest</w:t>
      </w:r>
      <w:r w:rsidRPr="002D1C60">
        <w:t xml:space="preserve"> from the UE, the SAT-E-USS initiates authentication, starts integrity by using the security procedure and sends </w:t>
      </w:r>
      <w:r w:rsidRPr="002D1C60">
        <w:rPr>
          <w:i/>
        </w:rPr>
        <w:t>AttachAccept</w:t>
      </w:r>
      <w:r w:rsidRPr="002D1C60">
        <w:t xml:space="preserve"> with to the UE:</w:t>
      </w:r>
    </w:p>
    <w:p w14:paraId="38D512AF" w14:textId="77777777" w:rsidR="002536E4" w:rsidRPr="002D1C60" w:rsidRDefault="002536E4" w:rsidP="002536E4">
      <w:pPr>
        <w:pStyle w:val="B2"/>
        <w:rPr>
          <w:lang w:val="fr-FR"/>
        </w:rPr>
      </w:pPr>
      <w:r w:rsidRPr="002D1C60">
        <w:tab/>
      </w:r>
      <w:r w:rsidRPr="002D1C60">
        <w:rPr>
          <w:lang w:val="fr-FR"/>
        </w:rPr>
        <w:t>TAI (MCC/MNC/TAC): 254/012/0001</w:t>
      </w:r>
    </w:p>
    <w:p w14:paraId="613AA594" w14:textId="77777777" w:rsidR="002536E4" w:rsidRPr="002D1C60" w:rsidRDefault="002536E4" w:rsidP="002536E4">
      <w:pPr>
        <w:pStyle w:val="B2"/>
        <w:rPr>
          <w:lang w:val="fr-FR"/>
        </w:rPr>
      </w:pPr>
      <w:r w:rsidRPr="002D1C60">
        <w:rPr>
          <w:lang w:val="fr-FR"/>
        </w:rPr>
        <w:tab/>
        <w:t>GUTI: "25401200010266436587"</w:t>
      </w:r>
    </w:p>
    <w:p w14:paraId="21EF0F16" w14:textId="77777777" w:rsidR="002536E4" w:rsidRPr="002D1C60" w:rsidRDefault="002536E4" w:rsidP="002536E4">
      <w:pPr>
        <w:pStyle w:val="B1"/>
      </w:pPr>
      <w:r w:rsidRPr="002D1C60">
        <w:t>d)</w:t>
      </w:r>
      <w:r w:rsidRPr="002D1C60">
        <w:tab/>
        <w:t xml:space="preserve">After receipt of the </w:t>
      </w:r>
      <w:r w:rsidRPr="002D1C60">
        <w:rPr>
          <w:i/>
        </w:rPr>
        <w:t>AttachComplete</w:t>
      </w:r>
      <w:r w:rsidRPr="002D1C60">
        <w:t xml:space="preserve"> during registration from the UE, the SAT-E-USS sends </w:t>
      </w:r>
      <w:r w:rsidRPr="002D1C60">
        <w:rPr>
          <w:i/>
        </w:rPr>
        <w:t>RRCConnectionRelease</w:t>
      </w:r>
      <w:r w:rsidRPr="002D1C60">
        <w:t>.</w:t>
      </w:r>
    </w:p>
    <w:p w14:paraId="6B227D2E" w14:textId="77777777" w:rsidR="002536E4" w:rsidRPr="0046266F" w:rsidRDefault="002536E4" w:rsidP="002536E4">
      <w:pPr>
        <w:pStyle w:val="B1"/>
      </w:pPr>
      <w:r w:rsidRPr="0046266F">
        <w:t>e)</w:t>
      </w:r>
      <w:r w:rsidRPr="0046266F">
        <w:tab/>
        <w:t>The UE is soft powered down.</w:t>
      </w:r>
    </w:p>
    <w:p w14:paraId="252944C6" w14:textId="7D975F52" w:rsidR="002536E4" w:rsidRPr="0046266F" w:rsidRDefault="002536E4" w:rsidP="002536E4">
      <w:pPr>
        <w:pStyle w:val="Heading4"/>
      </w:pPr>
      <w:r>
        <w:lastRenderedPageBreak/>
        <w:t>7.3.16</w:t>
      </w:r>
      <w:r w:rsidRPr="0046266F">
        <w:t>.5</w:t>
      </w:r>
      <w:r w:rsidRPr="0046266F">
        <w:tab/>
        <w:t>Acceptance criteria</w:t>
      </w:r>
    </w:p>
    <w:p w14:paraId="3B402B88" w14:textId="77777777" w:rsidR="002536E4" w:rsidRPr="002D1C60" w:rsidRDefault="002536E4" w:rsidP="002536E4">
      <w:pPr>
        <w:pStyle w:val="B1"/>
        <w:keepNext/>
        <w:keepLines/>
        <w:rPr>
          <w:bCs/>
        </w:rPr>
      </w:pPr>
      <w:r w:rsidRPr="0046266F">
        <w:t xml:space="preserve">1.) After step a) the UE shall send a </w:t>
      </w:r>
      <w:r w:rsidRPr="002D1C60">
        <w:rPr>
          <w:bCs/>
          <w:i/>
          <w:iCs/>
        </w:rPr>
        <w:t>RRCConnectionRequest</w:t>
      </w:r>
      <w:r w:rsidRPr="002D1C60">
        <w:rPr>
          <w:bCs/>
        </w:rPr>
        <w:t xml:space="preserve"> on the satellite E-UTRAN in </w:t>
      </w:r>
      <w:r>
        <w:rPr>
          <w:bCs/>
        </w:rPr>
        <w:t>W</w:t>
      </w:r>
      <w:r w:rsidRPr="002D1C60">
        <w:rPr>
          <w:bCs/>
        </w:rPr>
        <w:t>B-S1 mode cell related to the BCCH transmitting MCC/MNC 254/012 to the SAT-E-USS.</w:t>
      </w:r>
    </w:p>
    <w:p w14:paraId="27D2E4D0" w14:textId="77777777" w:rsidR="002536E4" w:rsidRPr="002D1C60" w:rsidRDefault="002536E4" w:rsidP="002536E4">
      <w:pPr>
        <w:pStyle w:val="B1"/>
        <w:rPr>
          <w:bCs/>
        </w:rPr>
      </w:pPr>
      <w:r w:rsidRPr="002D1C60">
        <w:rPr>
          <w:bCs/>
        </w:rPr>
        <w:t>2)</w:t>
      </w:r>
      <w:r w:rsidRPr="002D1C60">
        <w:rPr>
          <w:bCs/>
        </w:rPr>
        <w:tab/>
        <w:t xml:space="preserve">After step b) the terminal shall send </w:t>
      </w:r>
      <w:r w:rsidRPr="002D1C60">
        <w:rPr>
          <w:bCs/>
          <w:i/>
        </w:rPr>
        <w:t>AttachRequest</w:t>
      </w:r>
      <w:r w:rsidRPr="002D1C60">
        <w:rPr>
          <w:bCs/>
        </w:rPr>
        <w:t xml:space="preserve"> to the SAT-E-USS.</w:t>
      </w:r>
    </w:p>
    <w:p w14:paraId="60A0C252" w14:textId="77777777" w:rsidR="002536E4" w:rsidRPr="0046266F" w:rsidRDefault="002536E4" w:rsidP="002536E4">
      <w:pPr>
        <w:pStyle w:val="B1"/>
      </w:pPr>
      <w:r w:rsidRPr="002D1C60">
        <w:rPr>
          <w:bCs/>
        </w:rPr>
        <w:t>3)</w:t>
      </w:r>
      <w:r w:rsidRPr="002D1C60">
        <w:rPr>
          <w:bCs/>
        </w:rPr>
        <w:tab/>
        <w:t xml:space="preserve">After step c) the terminal shall respond with </w:t>
      </w:r>
      <w:r w:rsidRPr="002D1C60">
        <w:rPr>
          <w:bCs/>
          <w:i/>
        </w:rPr>
        <w:t xml:space="preserve">AttachComplete </w:t>
      </w:r>
      <w:r w:rsidRPr="002D1C60">
        <w:rPr>
          <w:bCs/>
        </w:rPr>
        <w:t>during registrati</w:t>
      </w:r>
      <w:r w:rsidRPr="0046266F">
        <w:t>on.</w:t>
      </w:r>
    </w:p>
    <w:p w14:paraId="124BBDED" w14:textId="77777777" w:rsidR="002536E4" w:rsidRPr="0046266F" w:rsidRDefault="002536E4" w:rsidP="002536E4">
      <w:pPr>
        <w:pStyle w:val="B1"/>
      </w:pPr>
      <w:r w:rsidRPr="0046266F">
        <w:t>4)</w:t>
      </w:r>
      <w:r w:rsidRPr="0046266F">
        <w:tab/>
        <w:t xml:space="preserve">After step </w:t>
      </w:r>
      <w:r>
        <w:t>d</w:t>
      </w:r>
      <w:r w:rsidRPr="0046266F">
        <w:t>) the USIM shall contain the following values:</w:t>
      </w:r>
    </w:p>
    <w:p w14:paraId="7EC1E36B"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6F3E7428" w14:textId="77777777" w:rsidR="002536E4" w:rsidRPr="0046266F" w:rsidRDefault="002536E4" w:rsidP="002536E4">
      <w:pPr>
        <w:pStyle w:val="EW"/>
        <w:tabs>
          <w:tab w:val="left" w:pos="2835"/>
        </w:tabs>
      </w:pPr>
      <w:r w:rsidRPr="0046266F">
        <w:t>Logically:</w:t>
      </w:r>
      <w:r w:rsidRPr="0046266F">
        <w:tab/>
        <w:t>GUTI:</w:t>
      </w:r>
      <w:r w:rsidRPr="0046266F">
        <w:tab/>
        <w:t>25401200010266436587</w:t>
      </w:r>
    </w:p>
    <w:p w14:paraId="49FB1F23" w14:textId="77777777" w:rsidR="002536E4" w:rsidRPr="0046266F" w:rsidRDefault="002536E4" w:rsidP="002536E4">
      <w:pPr>
        <w:pStyle w:val="EW"/>
        <w:tabs>
          <w:tab w:val="left" w:pos="2835"/>
        </w:tabs>
      </w:pPr>
      <w:r w:rsidRPr="0046266F">
        <w:tab/>
        <w:t>Last visited registered TAI:</w:t>
      </w:r>
      <w:r w:rsidRPr="0046266F">
        <w:tab/>
        <w:t>254/012/0001</w:t>
      </w:r>
    </w:p>
    <w:p w14:paraId="41E65E40" w14:textId="77777777" w:rsidR="002536E4" w:rsidRPr="0046266F" w:rsidRDefault="002536E4" w:rsidP="002536E4">
      <w:pPr>
        <w:pStyle w:val="EW"/>
        <w:tabs>
          <w:tab w:val="left" w:pos="2835"/>
        </w:tabs>
      </w:pPr>
      <w:r w:rsidRPr="0046266F">
        <w:tab/>
        <w:t>EPS update status:</w:t>
      </w:r>
      <w:r w:rsidRPr="0046266F">
        <w:tab/>
        <w:t>updated</w:t>
      </w:r>
    </w:p>
    <w:p w14:paraId="3DBAA39A" w14:textId="77777777" w:rsidR="002536E4" w:rsidRPr="0046266F" w:rsidRDefault="002536E4" w:rsidP="002536E4">
      <w:pPr>
        <w:pStyle w:val="EW"/>
        <w:tabs>
          <w:tab w:val="left" w:pos="2835"/>
        </w:tabs>
      </w:pPr>
    </w:p>
    <w:p w14:paraId="3C23296E" w14:textId="77777777" w:rsidR="002536E4" w:rsidRPr="0046266F" w:rsidRDefault="002536E4" w:rsidP="002536E4">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FFFB159" w14:textId="77777777" w:rsidTr="002E7EB2">
        <w:tc>
          <w:tcPr>
            <w:tcW w:w="959" w:type="dxa"/>
            <w:tcBorders>
              <w:top w:val="single" w:sz="4" w:space="0" w:color="auto"/>
              <w:left w:val="single" w:sz="4" w:space="0" w:color="auto"/>
              <w:bottom w:val="single" w:sz="4" w:space="0" w:color="auto"/>
              <w:right w:val="single" w:sz="4" w:space="0" w:color="auto"/>
            </w:tcBorders>
          </w:tcPr>
          <w:p w14:paraId="2BF93CAD" w14:textId="77777777" w:rsidR="002536E4" w:rsidRPr="0046266F" w:rsidRDefault="002536E4" w:rsidP="002E7EB2">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139978EA" w14:textId="77777777" w:rsidR="002536E4" w:rsidRPr="00A27AAC" w:rsidRDefault="002536E4" w:rsidP="002E7EB2">
            <w:pPr>
              <w:pStyle w:val="TAL"/>
              <w:rPr>
                <w:b/>
                <w:bCs/>
              </w:rPr>
            </w:pPr>
            <w:r w:rsidRPr="00A27AAC">
              <w:rPr>
                <w:b/>
                <w:bCs/>
              </w:rPr>
              <w:t>B1</w:t>
            </w:r>
          </w:p>
        </w:tc>
        <w:tc>
          <w:tcPr>
            <w:tcW w:w="782" w:type="dxa"/>
            <w:tcBorders>
              <w:top w:val="single" w:sz="4" w:space="0" w:color="auto"/>
              <w:left w:val="single" w:sz="4" w:space="0" w:color="auto"/>
              <w:bottom w:val="single" w:sz="4" w:space="0" w:color="auto"/>
              <w:right w:val="single" w:sz="4" w:space="0" w:color="auto"/>
            </w:tcBorders>
          </w:tcPr>
          <w:p w14:paraId="01C0681A" w14:textId="77777777" w:rsidR="002536E4" w:rsidRPr="00A27AAC" w:rsidRDefault="002536E4" w:rsidP="002E7EB2">
            <w:pPr>
              <w:pStyle w:val="TAL"/>
              <w:rPr>
                <w:b/>
                <w:bCs/>
              </w:rPr>
            </w:pPr>
            <w:r w:rsidRPr="00A27AAC">
              <w:rPr>
                <w:b/>
                <w:bCs/>
              </w:rPr>
              <w:t>B2</w:t>
            </w:r>
          </w:p>
        </w:tc>
        <w:tc>
          <w:tcPr>
            <w:tcW w:w="782" w:type="dxa"/>
            <w:tcBorders>
              <w:top w:val="single" w:sz="4" w:space="0" w:color="auto"/>
              <w:left w:val="single" w:sz="4" w:space="0" w:color="auto"/>
              <w:bottom w:val="single" w:sz="4" w:space="0" w:color="auto"/>
              <w:right w:val="single" w:sz="4" w:space="0" w:color="auto"/>
            </w:tcBorders>
          </w:tcPr>
          <w:p w14:paraId="4D665EAC" w14:textId="77777777" w:rsidR="002536E4" w:rsidRPr="00A27AAC" w:rsidRDefault="002536E4" w:rsidP="002E7EB2">
            <w:pPr>
              <w:pStyle w:val="TAL"/>
              <w:rPr>
                <w:b/>
                <w:bCs/>
              </w:rPr>
            </w:pPr>
            <w:r w:rsidRPr="00A27AAC">
              <w:rPr>
                <w:b/>
                <w:bCs/>
              </w:rPr>
              <w:t>B3</w:t>
            </w:r>
          </w:p>
        </w:tc>
        <w:tc>
          <w:tcPr>
            <w:tcW w:w="782" w:type="dxa"/>
            <w:tcBorders>
              <w:top w:val="single" w:sz="4" w:space="0" w:color="auto"/>
              <w:left w:val="single" w:sz="4" w:space="0" w:color="auto"/>
              <w:bottom w:val="single" w:sz="4" w:space="0" w:color="auto"/>
              <w:right w:val="single" w:sz="4" w:space="0" w:color="auto"/>
            </w:tcBorders>
          </w:tcPr>
          <w:p w14:paraId="6B4AD349" w14:textId="77777777" w:rsidR="002536E4" w:rsidRPr="00A27AAC" w:rsidRDefault="002536E4" w:rsidP="002E7EB2">
            <w:pPr>
              <w:pStyle w:val="TAL"/>
              <w:rPr>
                <w:b/>
                <w:bCs/>
              </w:rPr>
            </w:pPr>
            <w:r w:rsidRPr="00A27AAC">
              <w:rPr>
                <w:b/>
                <w:bCs/>
              </w:rPr>
              <w:t>B4</w:t>
            </w:r>
          </w:p>
        </w:tc>
        <w:tc>
          <w:tcPr>
            <w:tcW w:w="782" w:type="dxa"/>
            <w:tcBorders>
              <w:top w:val="single" w:sz="4" w:space="0" w:color="auto"/>
              <w:left w:val="single" w:sz="4" w:space="0" w:color="auto"/>
              <w:bottom w:val="single" w:sz="4" w:space="0" w:color="auto"/>
              <w:right w:val="single" w:sz="4" w:space="0" w:color="auto"/>
            </w:tcBorders>
          </w:tcPr>
          <w:p w14:paraId="30989074" w14:textId="77777777" w:rsidR="002536E4" w:rsidRPr="00A27AAC" w:rsidRDefault="002536E4" w:rsidP="002E7EB2">
            <w:pPr>
              <w:pStyle w:val="TAL"/>
              <w:rPr>
                <w:b/>
                <w:bCs/>
              </w:rPr>
            </w:pPr>
            <w:r w:rsidRPr="00A27AAC">
              <w:rPr>
                <w:b/>
                <w:bCs/>
              </w:rPr>
              <w:t>B5</w:t>
            </w:r>
          </w:p>
        </w:tc>
        <w:tc>
          <w:tcPr>
            <w:tcW w:w="782" w:type="dxa"/>
            <w:tcBorders>
              <w:top w:val="single" w:sz="4" w:space="0" w:color="auto"/>
              <w:left w:val="single" w:sz="4" w:space="0" w:color="auto"/>
              <w:bottom w:val="single" w:sz="4" w:space="0" w:color="auto"/>
              <w:right w:val="single" w:sz="4" w:space="0" w:color="auto"/>
            </w:tcBorders>
          </w:tcPr>
          <w:p w14:paraId="67EA9292" w14:textId="77777777" w:rsidR="002536E4" w:rsidRPr="00A27AAC" w:rsidRDefault="002536E4" w:rsidP="002E7EB2">
            <w:pPr>
              <w:pStyle w:val="TAL"/>
              <w:rPr>
                <w:b/>
                <w:bCs/>
              </w:rPr>
            </w:pPr>
            <w:r w:rsidRPr="00A27AAC">
              <w:rPr>
                <w:b/>
                <w:bCs/>
              </w:rPr>
              <w:t>B6</w:t>
            </w:r>
          </w:p>
        </w:tc>
        <w:tc>
          <w:tcPr>
            <w:tcW w:w="782" w:type="dxa"/>
            <w:tcBorders>
              <w:top w:val="single" w:sz="4" w:space="0" w:color="auto"/>
              <w:left w:val="single" w:sz="4" w:space="0" w:color="auto"/>
              <w:bottom w:val="single" w:sz="4" w:space="0" w:color="auto"/>
              <w:right w:val="single" w:sz="4" w:space="0" w:color="auto"/>
            </w:tcBorders>
          </w:tcPr>
          <w:p w14:paraId="2D05E27A" w14:textId="77777777" w:rsidR="002536E4" w:rsidRPr="00A27AAC" w:rsidRDefault="002536E4" w:rsidP="002E7EB2">
            <w:pPr>
              <w:pStyle w:val="TAL"/>
              <w:rPr>
                <w:b/>
                <w:bCs/>
              </w:rPr>
            </w:pPr>
            <w:r w:rsidRPr="00A27AAC">
              <w:rPr>
                <w:b/>
                <w:bCs/>
              </w:rPr>
              <w:t>B7</w:t>
            </w:r>
          </w:p>
        </w:tc>
        <w:tc>
          <w:tcPr>
            <w:tcW w:w="782" w:type="dxa"/>
            <w:tcBorders>
              <w:top w:val="single" w:sz="4" w:space="0" w:color="auto"/>
              <w:left w:val="single" w:sz="4" w:space="0" w:color="auto"/>
              <w:bottom w:val="single" w:sz="4" w:space="0" w:color="auto"/>
              <w:right w:val="single" w:sz="4" w:space="0" w:color="auto"/>
            </w:tcBorders>
          </w:tcPr>
          <w:p w14:paraId="55CE2A53" w14:textId="77777777" w:rsidR="002536E4" w:rsidRPr="00A27AAC" w:rsidRDefault="002536E4" w:rsidP="002E7EB2">
            <w:pPr>
              <w:pStyle w:val="TAL"/>
              <w:rPr>
                <w:b/>
                <w:bCs/>
              </w:rPr>
            </w:pPr>
            <w:r w:rsidRPr="00A27AAC">
              <w:rPr>
                <w:b/>
                <w:bCs/>
              </w:rPr>
              <w:t>B8</w:t>
            </w:r>
          </w:p>
        </w:tc>
        <w:tc>
          <w:tcPr>
            <w:tcW w:w="782" w:type="dxa"/>
            <w:tcBorders>
              <w:top w:val="single" w:sz="4" w:space="0" w:color="auto"/>
              <w:left w:val="single" w:sz="4" w:space="0" w:color="auto"/>
              <w:bottom w:val="single" w:sz="4" w:space="0" w:color="auto"/>
              <w:right w:val="single" w:sz="4" w:space="0" w:color="auto"/>
            </w:tcBorders>
          </w:tcPr>
          <w:p w14:paraId="613AA158" w14:textId="77777777" w:rsidR="002536E4" w:rsidRPr="00A27AAC" w:rsidRDefault="002536E4" w:rsidP="002E7EB2">
            <w:pPr>
              <w:pStyle w:val="TAL"/>
              <w:rPr>
                <w:b/>
                <w:bCs/>
              </w:rPr>
            </w:pPr>
            <w:r w:rsidRPr="00A27AAC">
              <w:rPr>
                <w:b/>
                <w:bCs/>
              </w:rPr>
              <w:t>B9</w:t>
            </w:r>
          </w:p>
        </w:tc>
        <w:tc>
          <w:tcPr>
            <w:tcW w:w="782" w:type="dxa"/>
            <w:tcBorders>
              <w:top w:val="single" w:sz="4" w:space="0" w:color="auto"/>
              <w:left w:val="single" w:sz="4" w:space="0" w:color="auto"/>
              <w:bottom w:val="single" w:sz="4" w:space="0" w:color="auto"/>
              <w:right w:val="single" w:sz="4" w:space="0" w:color="auto"/>
            </w:tcBorders>
          </w:tcPr>
          <w:p w14:paraId="214C9C17" w14:textId="77777777" w:rsidR="002536E4" w:rsidRPr="00A27AAC" w:rsidRDefault="002536E4" w:rsidP="002E7EB2">
            <w:pPr>
              <w:pStyle w:val="TAL"/>
              <w:rPr>
                <w:b/>
                <w:bCs/>
              </w:rPr>
            </w:pPr>
            <w:r w:rsidRPr="00A27AAC">
              <w:rPr>
                <w:b/>
                <w:bCs/>
              </w:rPr>
              <w:t>B10</w:t>
            </w:r>
          </w:p>
        </w:tc>
        <w:tc>
          <w:tcPr>
            <w:tcW w:w="782" w:type="dxa"/>
            <w:tcBorders>
              <w:top w:val="single" w:sz="4" w:space="0" w:color="auto"/>
              <w:left w:val="single" w:sz="4" w:space="0" w:color="auto"/>
              <w:bottom w:val="single" w:sz="4" w:space="0" w:color="auto"/>
              <w:right w:val="single" w:sz="4" w:space="0" w:color="auto"/>
            </w:tcBorders>
          </w:tcPr>
          <w:p w14:paraId="130CE025" w14:textId="77777777" w:rsidR="002536E4" w:rsidRPr="00A27AAC" w:rsidRDefault="002536E4" w:rsidP="002E7EB2">
            <w:pPr>
              <w:pStyle w:val="TAL"/>
              <w:rPr>
                <w:b/>
                <w:bCs/>
              </w:rPr>
            </w:pPr>
            <w:r w:rsidRPr="00A27AAC">
              <w:rPr>
                <w:b/>
                <w:bCs/>
              </w:rPr>
              <w:t>B11</w:t>
            </w:r>
          </w:p>
        </w:tc>
      </w:tr>
      <w:tr w:rsidR="002536E4" w:rsidRPr="0046266F" w14:paraId="2917862A" w14:textId="77777777" w:rsidTr="002E7EB2">
        <w:tc>
          <w:tcPr>
            <w:tcW w:w="959" w:type="dxa"/>
            <w:tcBorders>
              <w:top w:val="single" w:sz="4" w:space="0" w:color="auto"/>
              <w:left w:val="single" w:sz="4" w:space="0" w:color="auto"/>
              <w:bottom w:val="single" w:sz="4" w:space="0" w:color="auto"/>
              <w:right w:val="single" w:sz="4" w:space="0" w:color="auto"/>
            </w:tcBorders>
          </w:tcPr>
          <w:p w14:paraId="3F438F3B" w14:textId="77777777" w:rsidR="002536E4" w:rsidRPr="0046266F" w:rsidRDefault="002536E4" w:rsidP="002E7EB2">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DDA937E" w14:textId="77777777" w:rsidR="002536E4" w:rsidRPr="0046266F" w:rsidRDefault="002536E4" w:rsidP="002E7EB2">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65590012" w14:textId="77777777" w:rsidR="002536E4" w:rsidRPr="0046266F" w:rsidRDefault="002536E4" w:rsidP="002E7EB2">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648E54"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6B4F38D"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66F02330"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2582E6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9DBD07C"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0D9F25F" w14:textId="77777777" w:rsidR="002536E4" w:rsidRPr="0046266F" w:rsidRDefault="002536E4" w:rsidP="002E7EB2">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743411BB" w14:textId="77777777" w:rsidR="002536E4" w:rsidRPr="0046266F" w:rsidRDefault="002536E4" w:rsidP="002E7EB2">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C993071" w14:textId="77777777" w:rsidR="002536E4" w:rsidRPr="0046266F" w:rsidRDefault="002536E4" w:rsidP="002E7EB2">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BE41C1D" w14:textId="77777777" w:rsidR="002536E4" w:rsidRPr="0046266F" w:rsidRDefault="002536E4" w:rsidP="002E7EB2">
            <w:pPr>
              <w:pStyle w:val="TAL"/>
            </w:pPr>
            <w:r w:rsidRPr="0046266F">
              <w:t>65</w:t>
            </w:r>
          </w:p>
        </w:tc>
      </w:tr>
      <w:tr w:rsidR="002536E4" w:rsidRPr="0046266F" w14:paraId="03AD3A86" w14:textId="77777777" w:rsidTr="002E7EB2">
        <w:tc>
          <w:tcPr>
            <w:tcW w:w="959" w:type="dxa"/>
            <w:tcBorders>
              <w:right w:val="single" w:sz="4" w:space="0" w:color="auto"/>
            </w:tcBorders>
          </w:tcPr>
          <w:p w14:paraId="0682B607"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F8DE9EE" w14:textId="77777777" w:rsidR="002536E4" w:rsidRPr="00A27AAC" w:rsidRDefault="002536E4" w:rsidP="002E7EB2">
            <w:pPr>
              <w:pStyle w:val="TAL"/>
              <w:rPr>
                <w:b/>
                <w:bCs/>
              </w:rPr>
            </w:pPr>
            <w:r w:rsidRPr="00A27AAC">
              <w:rPr>
                <w:b/>
                <w:bCs/>
              </w:rPr>
              <w:t>B12</w:t>
            </w:r>
          </w:p>
        </w:tc>
        <w:tc>
          <w:tcPr>
            <w:tcW w:w="782" w:type="dxa"/>
            <w:tcBorders>
              <w:top w:val="single" w:sz="4" w:space="0" w:color="auto"/>
              <w:left w:val="single" w:sz="4" w:space="0" w:color="auto"/>
              <w:bottom w:val="single" w:sz="4" w:space="0" w:color="auto"/>
              <w:right w:val="single" w:sz="4" w:space="0" w:color="auto"/>
            </w:tcBorders>
          </w:tcPr>
          <w:p w14:paraId="625442EC" w14:textId="77777777" w:rsidR="002536E4" w:rsidRPr="00A27AAC" w:rsidRDefault="002536E4" w:rsidP="002E7EB2">
            <w:pPr>
              <w:pStyle w:val="TAL"/>
              <w:rPr>
                <w:b/>
                <w:bCs/>
              </w:rPr>
            </w:pPr>
            <w:r w:rsidRPr="00A27AAC">
              <w:rPr>
                <w:b/>
                <w:bCs/>
              </w:rPr>
              <w:t>B13</w:t>
            </w:r>
          </w:p>
        </w:tc>
        <w:tc>
          <w:tcPr>
            <w:tcW w:w="782" w:type="dxa"/>
            <w:tcBorders>
              <w:top w:val="single" w:sz="4" w:space="0" w:color="auto"/>
              <w:left w:val="single" w:sz="4" w:space="0" w:color="auto"/>
              <w:bottom w:val="single" w:sz="4" w:space="0" w:color="auto"/>
              <w:right w:val="single" w:sz="4" w:space="0" w:color="auto"/>
            </w:tcBorders>
          </w:tcPr>
          <w:p w14:paraId="5598546A" w14:textId="77777777" w:rsidR="002536E4" w:rsidRPr="00A27AAC" w:rsidRDefault="002536E4" w:rsidP="002E7EB2">
            <w:pPr>
              <w:pStyle w:val="TAL"/>
              <w:rPr>
                <w:b/>
                <w:bCs/>
              </w:rPr>
            </w:pPr>
            <w:r w:rsidRPr="00A27AAC">
              <w:rPr>
                <w:b/>
                <w:bCs/>
              </w:rPr>
              <w:t>B14</w:t>
            </w:r>
          </w:p>
        </w:tc>
        <w:tc>
          <w:tcPr>
            <w:tcW w:w="782" w:type="dxa"/>
            <w:tcBorders>
              <w:top w:val="single" w:sz="4" w:space="0" w:color="auto"/>
              <w:left w:val="single" w:sz="4" w:space="0" w:color="auto"/>
              <w:bottom w:val="single" w:sz="4" w:space="0" w:color="auto"/>
              <w:right w:val="single" w:sz="4" w:space="0" w:color="auto"/>
            </w:tcBorders>
          </w:tcPr>
          <w:p w14:paraId="4FEB49F0" w14:textId="77777777" w:rsidR="002536E4" w:rsidRPr="00A27AAC" w:rsidRDefault="002536E4" w:rsidP="002E7EB2">
            <w:pPr>
              <w:pStyle w:val="TAL"/>
              <w:rPr>
                <w:b/>
                <w:bCs/>
              </w:rPr>
            </w:pPr>
            <w:r w:rsidRPr="00A27AAC">
              <w:rPr>
                <w:b/>
                <w:bCs/>
              </w:rPr>
              <w:t>B15</w:t>
            </w:r>
          </w:p>
        </w:tc>
        <w:tc>
          <w:tcPr>
            <w:tcW w:w="782" w:type="dxa"/>
            <w:tcBorders>
              <w:top w:val="single" w:sz="4" w:space="0" w:color="auto"/>
              <w:left w:val="single" w:sz="4" w:space="0" w:color="auto"/>
              <w:bottom w:val="single" w:sz="4" w:space="0" w:color="auto"/>
              <w:right w:val="single" w:sz="4" w:space="0" w:color="auto"/>
            </w:tcBorders>
          </w:tcPr>
          <w:p w14:paraId="10805774" w14:textId="77777777" w:rsidR="002536E4" w:rsidRPr="00A27AAC" w:rsidRDefault="002536E4" w:rsidP="002E7EB2">
            <w:pPr>
              <w:pStyle w:val="TAL"/>
              <w:rPr>
                <w:b/>
                <w:bCs/>
              </w:rPr>
            </w:pPr>
            <w:r w:rsidRPr="00A27AAC">
              <w:rPr>
                <w:b/>
                <w:bCs/>
              </w:rPr>
              <w:t>B16</w:t>
            </w:r>
          </w:p>
        </w:tc>
        <w:tc>
          <w:tcPr>
            <w:tcW w:w="782" w:type="dxa"/>
            <w:tcBorders>
              <w:top w:val="single" w:sz="4" w:space="0" w:color="auto"/>
              <w:left w:val="single" w:sz="4" w:space="0" w:color="auto"/>
              <w:bottom w:val="single" w:sz="4" w:space="0" w:color="auto"/>
              <w:right w:val="single" w:sz="4" w:space="0" w:color="auto"/>
            </w:tcBorders>
          </w:tcPr>
          <w:p w14:paraId="26A7B9C2" w14:textId="77777777" w:rsidR="002536E4" w:rsidRPr="00A27AAC" w:rsidRDefault="002536E4" w:rsidP="002E7EB2">
            <w:pPr>
              <w:pStyle w:val="TAL"/>
              <w:rPr>
                <w:b/>
                <w:bCs/>
              </w:rPr>
            </w:pPr>
            <w:r w:rsidRPr="00A27AAC">
              <w:rPr>
                <w:b/>
                <w:bCs/>
              </w:rPr>
              <w:t>B17</w:t>
            </w:r>
          </w:p>
        </w:tc>
        <w:tc>
          <w:tcPr>
            <w:tcW w:w="782" w:type="dxa"/>
            <w:tcBorders>
              <w:top w:val="single" w:sz="4" w:space="0" w:color="auto"/>
              <w:left w:val="single" w:sz="4" w:space="0" w:color="auto"/>
              <w:bottom w:val="single" w:sz="4" w:space="0" w:color="auto"/>
              <w:right w:val="single" w:sz="4" w:space="0" w:color="auto"/>
            </w:tcBorders>
          </w:tcPr>
          <w:p w14:paraId="0B8E1F4C" w14:textId="77777777" w:rsidR="002536E4" w:rsidRPr="00A27AAC" w:rsidRDefault="002536E4" w:rsidP="002E7EB2">
            <w:pPr>
              <w:pStyle w:val="TAL"/>
              <w:rPr>
                <w:b/>
                <w:bCs/>
              </w:rPr>
            </w:pPr>
            <w:r w:rsidRPr="00A27AAC">
              <w:rPr>
                <w:b/>
                <w:bCs/>
              </w:rPr>
              <w:t>B18</w:t>
            </w:r>
          </w:p>
        </w:tc>
        <w:tc>
          <w:tcPr>
            <w:tcW w:w="782" w:type="dxa"/>
            <w:tcBorders>
              <w:top w:val="single" w:sz="4" w:space="0" w:color="auto"/>
              <w:left w:val="single" w:sz="4" w:space="0" w:color="auto"/>
              <w:bottom w:val="single" w:sz="4" w:space="0" w:color="auto"/>
              <w:right w:val="single" w:sz="4" w:space="0" w:color="auto"/>
            </w:tcBorders>
          </w:tcPr>
          <w:p w14:paraId="6653559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2607576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02B1B4B6"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66E61DC" w14:textId="77777777" w:rsidR="002536E4" w:rsidRPr="0046266F" w:rsidRDefault="002536E4" w:rsidP="002E7EB2">
            <w:pPr>
              <w:pStyle w:val="TAL"/>
            </w:pPr>
          </w:p>
        </w:tc>
      </w:tr>
      <w:tr w:rsidR="002536E4" w:rsidRPr="0046266F" w14:paraId="0A9B7D0C" w14:textId="77777777" w:rsidTr="002E7EB2">
        <w:tc>
          <w:tcPr>
            <w:tcW w:w="959" w:type="dxa"/>
            <w:tcBorders>
              <w:right w:val="single" w:sz="4" w:space="0" w:color="auto"/>
            </w:tcBorders>
          </w:tcPr>
          <w:p w14:paraId="27AAEBFD"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632C236C" w14:textId="77777777" w:rsidR="002536E4" w:rsidRPr="0046266F" w:rsidRDefault="002536E4" w:rsidP="002E7EB2">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F57D042" w14:textId="77777777" w:rsidR="002536E4" w:rsidRPr="0046266F" w:rsidRDefault="002536E4" w:rsidP="002E7EB2">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56DD4EA4" w14:textId="77777777" w:rsidR="002536E4" w:rsidRPr="0046266F" w:rsidRDefault="002536E4" w:rsidP="002E7EB2">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031EBB2E" w14:textId="77777777" w:rsidR="002536E4" w:rsidRPr="0046266F" w:rsidRDefault="002536E4" w:rsidP="002E7EB2">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4CFF7FC5"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0D57AEB" w14:textId="77777777" w:rsidR="002536E4" w:rsidRPr="0046266F" w:rsidRDefault="002536E4" w:rsidP="002E7EB2">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D94564" w14:textId="77777777" w:rsidR="002536E4" w:rsidRPr="0046266F" w:rsidRDefault="002536E4" w:rsidP="002E7EB2">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47D3C3"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7893BB49"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5684E724" w14:textId="77777777" w:rsidR="002536E4" w:rsidRPr="0046266F" w:rsidRDefault="002536E4" w:rsidP="002E7EB2">
            <w:pPr>
              <w:pStyle w:val="TAL"/>
            </w:pPr>
          </w:p>
        </w:tc>
        <w:tc>
          <w:tcPr>
            <w:tcW w:w="782" w:type="dxa"/>
            <w:tcBorders>
              <w:top w:val="single" w:sz="4" w:space="0" w:color="auto"/>
              <w:left w:val="single" w:sz="4" w:space="0" w:color="auto"/>
              <w:bottom w:val="single" w:sz="4" w:space="0" w:color="auto"/>
              <w:right w:val="single" w:sz="4" w:space="0" w:color="auto"/>
            </w:tcBorders>
          </w:tcPr>
          <w:p w14:paraId="43A4213A" w14:textId="77777777" w:rsidR="002536E4" w:rsidRPr="0046266F" w:rsidRDefault="002536E4" w:rsidP="002E7EB2">
            <w:pPr>
              <w:pStyle w:val="TAL"/>
            </w:pPr>
          </w:p>
        </w:tc>
      </w:tr>
    </w:tbl>
    <w:p w14:paraId="0A18FA12" w14:textId="77777777" w:rsidR="002536E4" w:rsidRPr="0046266F" w:rsidRDefault="002536E4" w:rsidP="002536E4"/>
    <w:p w14:paraId="7B3E4DAA" w14:textId="6F1BA1B6" w:rsidR="002536E4" w:rsidRPr="0046266F" w:rsidRDefault="002536E4" w:rsidP="002536E4">
      <w:pPr>
        <w:pStyle w:val="Heading3"/>
      </w:pPr>
      <w:r>
        <w:t>7.3.17</w:t>
      </w:r>
      <w:r w:rsidRPr="0046266F">
        <w:tab/>
      </w:r>
      <w:r w:rsidRPr="00DA0E5A">
        <w:t xml:space="preserve">UE recognising the priority order of the User controlled PLMN selector over the Operator controlled PLMN selector list – </w:t>
      </w:r>
      <w:r>
        <w:t>S</w:t>
      </w:r>
      <w:r w:rsidRPr="00DA0E5A">
        <w:t xml:space="preserve">atellite E-UTRAN in </w:t>
      </w:r>
      <w:r>
        <w:t>W</w:t>
      </w:r>
      <w:r w:rsidRPr="00DA0E5A">
        <w:t>B-S1 mode</w:t>
      </w:r>
    </w:p>
    <w:p w14:paraId="20367DC1" w14:textId="33A19EA4" w:rsidR="002536E4" w:rsidRPr="0046266F" w:rsidRDefault="002536E4" w:rsidP="002536E4">
      <w:pPr>
        <w:pStyle w:val="Heading4"/>
      </w:pPr>
      <w:r>
        <w:t>7.3.17</w:t>
      </w:r>
      <w:r w:rsidRPr="0046266F">
        <w:t>.1</w:t>
      </w:r>
      <w:r w:rsidRPr="0046266F">
        <w:tab/>
        <w:t>Definition and applicability</w:t>
      </w:r>
    </w:p>
    <w:p w14:paraId="6583067D" w14:textId="77777777" w:rsidR="002536E4" w:rsidRPr="0046266F" w:rsidRDefault="002536E4" w:rsidP="002536E4">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E9CDE25" w14:textId="3FA5CD20" w:rsidR="002536E4" w:rsidRPr="0046266F" w:rsidRDefault="002536E4" w:rsidP="002536E4">
      <w:pPr>
        <w:pStyle w:val="Heading4"/>
      </w:pPr>
      <w:r>
        <w:t>7.3.17</w:t>
      </w:r>
      <w:r w:rsidRPr="0046266F">
        <w:t>.2</w:t>
      </w:r>
      <w:r w:rsidRPr="0046266F">
        <w:tab/>
        <w:t>Conformance requirement</w:t>
      </w:r>
    </w:p>
    <w:p w14:paraId="1303317F" w14:textId="77777777" w:rsidR="002536E4" w:rsidRPr="0046266F" w:rsidRDefault="002536E4" w:rsidP="002536E4">
      <w:r w:rsidRPr="0046266F">
        <w:t>When registering onto a VPLMN the UE shall take into account the priority of UPLMNs first before the OPLMNs in the preferred list on the USIM.</w:t>
      </w:r>
    </w:p>
    <w:p w14:paraId="7C8E98F2" w14:textId="77777777" w:rsidR="002536E4" w:rsidRPr="0046266F" w:rsidRDefault="002536E4" w:rsidP="002536E4">
      <w:pPr>
        <w:pStyle w:val="B1"/>
      </w:pPr>
      <w:r w:rsidRPr="0046266F">
        <w:t>-</w:t>
      </w:r>
      <w:r w:rsidRPr="0046266F">
        <w:tab/>
        <w:t>TS 22.011 [6], clause 3.2.2.2;</w:t>
      </w:r>
    </w:p>
    <w:p w14:paraId="058E6485" w14:textId="77777777" w:rsidR="002536E4" w:rsidRPr="0046266F" w:rsidRDefault="002536E4" w:rsidP="002536E4">
      <w:pPr>
        <w:pStyle w:val="B1"/>
      </w:pPr>
      <w:r w:rsidRPr="0046266F">
        <w:t>-</w:t>
      </w:r>
      <w:r w:rsidRPr="0046266F">
        <w:tab/>
        <w:t>TS 31.102 [4], clauses 4.2.5, 4.2.53 and 5.1.1.2.</w:t>
      </w:r>
    </w:p>
    <w:p w14:paraId="42B2E54F" w14:textId="64A3605B" w:rsidR="002536E4" w:rsidRPr="0046266F" w:rsidRDefault="002536E4" w:rsidP="002536E4">
      <w:pPr>
        <w:pStyle w:val="Heading4"/>
      </w:pPr>
      <w:r>
        <w:t>7.3.17</w:t>
      </w:r>
      <w:r w:rsidRPr="0046266F">
        <w:t>.3</w:t>
      </w:r>
      <w:r w:rsidRPr="0046266F">
        <w:tab/>
        <w:t>Test purpose</w:t>
      </w:r>
    </w:p>
    <w:p w14:paraId="6413DADE" w14:textId="77777777" w:rsidR="002536E4" w:rsidRPr="0046266F" w:rsidRDefault="002536E4" w:rsidP="002536E4">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t xml:space="preserve"> </w:t>
      </w:r>
      <w:r w:rsidRPr="00700453">
        <w:t xml:space="preserve">satellite E-UTRAN in </w:t>
      </w:r>
      <w:r>
        <w:t>W</w:t>
      </w:r>
      <w:r w:rsidRPr="00700453">
        <w:t>B-S1 mode</w:t>
      </w:r>
      <w:r w:rsidRPr="0046266F">
        <w:t xml:space="preserve"> has to be handled correctly by the UE.</w:t>
      </w:r>
    </w:p>
    <w:p w14:paraId="68C06850" w14:textId="27A12F98" w:rsidR="002536E4" w:rsidRPr="0046266F" w:rsidRDefault="002536E4" w:rsidP="002536E4">
      <w:pPr>
        <w:pStyle w:val="Heading4"/>
      </w:pPr>
      <w:r>
        <w:t>7.3.17</w:t>
      </w:r>
      <w:r w:rsidRPr="0046266F">
        <w:t>.4</w:t>
      </w:r>
      <w:r w:rsidRPr="0046266F">
        <w:tab/>
        <w:t>Method of test</w:t>
      </w:r>
    </w:p>
    <w:p w14:paraId="386EB3F5" w14:textId="6D97E718" w:rsidR="002536E4" w:rsidRPr="0046266F" w:rsidRDefault="002536E4" w:rsidP="002536E4">
      <w:pPr>
        <w:pStyle w:val="Heading5"/>
      </w:pPr>
      <w:r>
        <w:t>7.3.17</w:t>
      </w:r>
      <w:r w:rsidRPr="0046266F">
        <w:t>.4.1</w:t>
      </w:r>
      <w:r w:rsidRPr="0046266F">
        <w:tab/>
        <w:t>Initial conditions</w:t>
      </w:r>
    </w:p>
    <w:p w14:paraId="09FA9141" w14:textId="77777777" w:rsidR="002536E4" w:rsidRPr="002D1C60" w:rsidRDefault="002536E4" w:rsidP="002536E4">
      <w:r w:rsidRPr="0046266F">
        <w:t>For this</w:t>
      </w:r>
      <w:r w:rsidRPr="002D1C60">
        <w:t xml:space="preserve"> test an SAT-E-USS is required.</w:t>
      </w:r>
    </w:p>
    <w:p w14:paraId="6CA31685" w14:textId="77777777" w:rsidR="002536E4" w:rsidRPr="0046266F" w:rsidRDefault="002536E4" w:rsidP="002536E4">
      <w:r w:rsidRPr="002D1C60">
        <w:t>The SAT-E-USS transmits on two BCCHs, with the following network parameter</w:t>
      </w:r>
      <w:r w:rsidRPr="0046266F">
        <w:t>s:</w:t>
      </w:r>
    </w:p>
    <w:p w14:paraId="47A3D717" w14:textId="77777777" w:rsidR="002536E4" w:rsidRPr="0046266F" w:rsidRDefault="002536E4" w:rsidP="002536E4">
      <w:pPr>
        <w:tabs>
          <w:tab w:val="left" w:pos="2835"/>
        </w:tabs>
        <w:ind w:left="568" w:hanging="284"/>
      </w:pPr>
      <w:r w:rsidRPr="0046266F">
        <w:t>-</w:t>
      </w:r>
      <w:r w:rsidRPr="0046266F">
        <w:tab/>
        <w:t>TAI (MCC/MNC/TAC):</w:t>
      </w:r>
      <w:r w:rsidRPr="0046266F">
        <w:tab/>
        <w:t>254/001/0001.</w:t>
      </w:r>
    </w:p>
    <w:p w14:paraId="737F610C" w14:textId="77777777" w:rsidR="002536E4" w:rsidRPr="0046266F" w:rsidRDefault="002536E4" w:rsidP="002536E4">
      <w:pPr>
        <w:tabs>
          <w:tab w:val="left" w:pos="2835"/>
        </w:tabs>
        <w:ind w:left="568" w:hanging="284"/>
      </w:pPr>
      <w:r w:rsidRPr="0046266F">
        <w:t>--</w:t>
      </w:r>
      <w:r w:rsidRPr="0046266F">
        <w:tab/>
        <w:t>Access control:</w:t>
      </w:r>
      <w:r w:rsidRPr="0046266F">
        <w:tab/>
        <w:t>unrestricted.</w:t>
      </w:r>
    </w:p>
    <w:p w14:paraId="78BB0570" w14:textId="77777777" w:rsidR="002536E4" w:rsidRPr="008C4DC7" w:rsidRDefault="002536E4" w:rsidP="002536E4">
      <w:pPr>
        <w:tabs>
          <w:tab w:val="left" w:pos="2835"/>
        </w:tabs>
        <w:ind w:left="568" w:hanging="284"/>
      </w:pPr>
    </w:p>
    <w:p w14:paraId="39CC9219" w14:textId="77777777" w:rsidR="002536E4" w:rsidRPr="0046266F" w:rsidRDefault="002536E4" w:rsidP="002536E4">
      <w:pPr>
        <w:tabs>
          <w:tab w:val="left" w:pos="2835"/>
        </w:tabs>
        <w:ind w:left="568" w:hanging="284"/>
      </w:pPr>
      <w:r w:rsidRPr="0046266F">
        <w:lastRenderedPageBreak/>
        <w:t>-</w:t>
      </w:r>
      <w:r w:rsidRPr="0046266F">
        <w:tab/>
        <w:t>TAI (MCC/MNC/TAC):</w:t>
      </w:r>
      <w:r w:rsidRPr="0046266F">
        <w:tab/>
        <w:t>244/010/0001.</w:t>
      </w:r>
    </w:p>
    <w:p w14:paraId="780D9F06" w14:textId="77777777" w:rsidR="002536E4" w:rsidRDefault="002536E4" w:rsidP="002536E4">
      <w:pPr>
        <w:tabs>
          <w:tab w:val="left" w:pos="2835"/>
        </w:tabs>
        <w:ind w:left="568" w:hanging="284"/>
      </w:pPr>
      <w:r w:rsidRPr="0046266F">
        <w:t>-</w:t>
      </w:r>
      <w:r w:rsidRPr="0046266F">
        <w:tab/>
        <w:t>Access control:</w:t>
      </w:r>
      <w:r w:rsidRPr="0046266F">
        <w:tab/>
        <w:t>unrestricted.</w:t>
      </w:r>
    </w:p>
    <w:p w14:paraId="3D9A9022" w14:textId="77777777" w:rsidR="002536E4" w:rsidRDefault="002536E4" w:rsidP="002536E4">
      <w:pPr>
        <w:pStyle w:val="B1"/>
        <w:tabs>
          <w:tab w:val="left" w:pos="2835"/>
        </w:tabs>
      </w:pPr>
      <w:r w:rsidRPr="00E6720E">
        <w:t>-</w:t>
      </w:r>
      <w:r w:rsidRPr="00E6720E">
        <w:tab/>
      </w:r>
      <w:r w:rsidRPr="00065668">
        <w:t xml:space="preserve">System information combination </w:t>
      </w:r>
      <w:r>
        <w:t>32</w:t>
      </w:r>
      <w:r w:rsidRPr="00065668">
        <w:t xml:space="preserve"> as defined in TS 36.508 [</w:t>
      </w:r>
      <w:r>
        <w:t>29</w:t>
      </w:r>
      <w:r w:rsidRPr="00065668">
        <w:t xml:space="preserve">] clause </w:t>
      </w:r>
      <w:r>
        <w:t>4</w:t>
      </w:r>
      <w:r w:rsidRPr="00065668">
        <w:t>.4.3.1.1 is used.</w:t>
      </w:r>
    </w:p>
    <w:p w14:paraId="6D983201" w14:textId="77777777" w:rsidR="002536E4" w:rsidRPr="0046266F" w:rsidRDefault="002536E4" w:rsidP="002536E4">
      <w:r w:rsidRPr="0046266F">
        <w:t>The default E-UTRAN UICC is used with the following exception:</w:t>
      </w:r>
    </w:p>
    <w:p w14:paraId="02C33F69" w14:textId="77777777" w:rsidR="002536E4" w:rsidRPr="0046266F" w:rsidRDefault="002536E4" w:rsidP="002536E4">
      <w:pPr>
        <w:rPr>
          <w:b/>
        </w:rPr>
      </w:pPr>
      <w:r w:rsidRPr="0046266F">
        <w:rPr>
          <w:b/>
        </w:rPr>
        <w:t>EF</w:t>
      </w:r>
      <w:r w:rsidRPr="0046266F">
        <w:rPr>
          <w:b/>
          <w:vertAlign w:val="subscript"/>
        </w:rPr>
        <w:t>UST</w:t>
      </w:r>
      <w:r w:rsidRPr="0046266F">
        <w:rPr>
          <w:b/>
        </w:rPr>
        <w:t xml:space="preserve"> (USIM Service Table)</w:t>
      </w:r>
    </w:p>
    <w:p w14:paraId="17645A1E" w14:textId="77777777" w:rsidR="002536E4" w:rsidRDefault="002536E4" w:rsidP="002536E4">
      <w:pPr>
        <w:ind w:left="568" w:hanging="284"/>
      </w:pPr>
      <w:r>
        <w:t>Logically:</w:t>
      </w:r>
    </w:p>
    <w:tbl>
      <w:tblPr>
        <w:tblW w:w="7770" w:type="dxa"/>
        <w:tblInd w:w="744" w:type="dxa"/>
        <w:tblLayout w:type="fixed"/>
        <w:tblLook w:val="04A0" w:firstRow="1" w:lastRow="0" w:firstColumn="1" w:lastColumn="0" w:noHBand="0" w:noVBand="1"/>
      </w:tblPr>
      <w:tblGrid>
        <w:gridCol w:w="1473"/>
        <w:gridCol w:w="236"/>
        <w:gridCol w:w="4701"/>
        <w:gridCol w:w="1360"/>
      </w:tblGrid>
      <w:tr w:rsidR="002536E4" w14:paraId="75718718" w14:textId="77777777" w:rsidTr="002E7EB2">
        <w:tc>
          <w:tcPr>
            <w:tcW w:w="1473" w:type="dxa"/>
            <w:hideMark/>
          </w:tcPr>
          <w:p w14:paraId="7FE1E280" w14:textId="77777777" w:rsidR="002536E4" w:rsidRDefault="002536E4" w:rsidP="002E7EB2">
            <w:pPr>
              <w:spacing w:after="0"/>
              <w:ind w:left="34"/>
              <w:rPr>
                <w:rFonts w:ascii="Arial" w:hAnsi="Arial"/>
                <w:sz w:val="18"/>
              </w:rPr>
            </w:pPr>
            <w:r>
              <w:rPr>
                <w:rFonts w:ascii="Arial" w:hAnsi="Arial"/>
                <w:sz w:val="18"/>
              </w:rPr>
              <w:t>Service n°42:</w:t>
            </w:r>
          </w:p>
        </w:tc>
        <w:tc>
          <w:tcPr>
            <w:tcW w:w="236" w:type="dxa"/>
          </w:tcPr>
          <w:p w14:paraId="17BB42C9" w14:textId="77777777" w:rsidR="002536E4" w:rsidRDefault="002536E4" w:rsidP="002E7EB2">
            <w:pPr>
              <w:spacing w:after="0"/>
              <w:ind w:left="34"/>
              <w:rPr>
                <w:rFonts w:ascii="Arial" w:hAnsi="Arial"/>
                <w:sz w:val="18"/>
              </w:rPr>
            </w:pPr>
          </w:p>
        </w:tc>
        <w:tc>
          <w:tcPr>
            <w:tcW w:w="4701" w:type="dxa"/>
            <w:hideMark/>
          </w:tcPr>
          <w:p w14:paraId="05FDDD48" w14:textId="77777777" w:rsidR="002536E4" w:rsidRPr="00107EDB" w:rsidRDefault="002536E4" w:rsidP="002E7EB2">
            <w:pPr>
              <w:spacing w:after="0"/>
              <w:ind w:left="34"/>
              <w:rPr>
                <w:rFonts w:ascii="Arial" w:hAnsi="Arial"/>
                <w:sz w:val="18"/>
              </w:rPr>
            </w:pPr>
            <w:r w:rsidRPr="00107EDB">
              <w:rPr>
                <w:rFonts w:ascii="Arial" w:hAnsi="Arial"/>
                <w:sz w:val="18"/>
              </w:rPr>
              <w:t>Operator controlled PLMN selector with Access Technology</w:t>
            </w:r>
          </w:p>
        </w:tc>
        <w:tc>
          <w:tcPr>
            <w:tcW w:w="1360" w:type="dxa"/>
            <w:hideMark/>
          </w:tcPr>
          <w:p w14:paraId="771ED8D6" w14:textId="77777777" w:rsidR="002536E4" w:rsidRDefault="002536E4" w:rsidP="002E7EB2">
            <w:pPr>
              <w:spacing w:after="0"/>
              <w:ind w:left="34"/>
              <w:rPr>
                <w:rFonts w:ascii="Arial" w:hAnsi="Arial"/>
                <w:sz w:val="18"/>
              </w:rPr>
            </w:pPr>
            <w:r>
              <w:rPr>
                <w:rFonts w:ascii="Arial" w:hAnsi="Arial"/>
                <w:sz w:val="18"/>
              </w:rPr>
              <w:t>available</w:t>
            </w:r>
          </w:p>
        </w:tc>
      </w:tr>
    </w:tbl>
    <w:p w14:paraId="1F589F94" w14:textId="77777777" w:rsidR="002536E4" w:rsidRPr="0046266F" w:rsidRDefault="002536E4" w:rsidP="002536E4">
      <w:pPr>
        <w:pStyle w:val="EW"/>
        <w:ind w:hanging="850"/>
      </w:pPr>
    </w:p>
    <w:p w14:paraId="25EEADFC" w14:textId="77777777" w:rsidR="002536E4" w:rsidRPr="0046266F" w:rsidRDefault="002536E4" w:rsidP="002536E4">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2536E4" w:rsidRPr="0046266F" w14:paraId="02C847A4" w14:textId="77777777" w:rsidTr="002E7EB2">
        <w:tc>
          <w:tcPr>
            <w:tcW w:w="959" w:type="dxa"/>
            <w:tcBorders>
              <w:top w:val="single" w:sz="4" w:space="0" w:color="auto"/>
              <w:left w:val="single" w:sz="4" w:space="0" w:color="auto"/>
              <w:bottom w:val="single" w:sz="4" w:space="0" w:color="auto"/>
              <w:right w:val="single" w:sz="4" w:space="0" w:color="auto"/>
            </w:tcBorders>
          </w:tcPr>
          <w:p w14:paraId="50955F62" w14:textId="77777777" w:rsidR="002536E4" w:rsidRPr="0046266F" w:rsidRDefault="002536E4" w:rsidP="002E7EB2">
            <w:pPr>
              <w:pStyle w:val="TAL"/>
            </w:pPr>
            <w:r w:rsidRPr="0046266F">
              <w:t>Coding:</w:t>
            </w:r>
          </w:p>
        </w:tc>
        <w:tc>
          <w:tcPr>
            <w:tcW w:w="1134" w:type="dxa"/>
            <w:tcBorders>
              <w:top w:val="single" w:sz="4" w:space="0" w:color="auto"/>
              <w:left w:val="single" w:sz="4" w:space="0" w:color="auto"/>
              <w:bottom w:val="single" w:sz="4" w:space="0" w:color="auto"/>
              <w:right w:val="single" w:sz="4" w:space="0" w:color="auto"/>
            </w:tcBorders>
          </w:tcPr>
          <w:p w14:paraId="0D790D58" w14:textId="77777777" w:rsidR="002536E4" w:rsidRPr="00554CF6" w:rsidRDefault="002536E4" w:rsidP="002E7EB2">
            <w:pPr>
              <w:pStyle w:val="TAL"/>
              <w:rPr>
                <w:b/>
                <w:bCs/>
              </w:rPr>
            </w:pPr>
            <w:r w:rsidRPr="00554CF6">
              <w:rPr>
                <w:b/>
                <w:bCs/>
              </w:rPr>
              <w:t>B1</w:t>
            </w:r>
          </w:p>
        </w:tc>
        <w:tc>
          <w:tcPr>
            <w:tcW w:w="1134" w:type="dxa"/>
            <w:tcBorders>
              <w:top w:val="single" w:sz="4" w:space="0" w:color="auto"/>
              <w:left w:val="single" w:sz="4" w:space="0" w:color="auto"/>
              <w:bottom w:val="single" w:sz="4" w:space="0" w:color="auto"/>
              <w:right w:val="single" w:sz="4" w:space="0" w:color="auto"/>
            </w:tcBorders>
          </w:tcPr>
          <w:p w14:paraId="78019B2B" w14:textId="77777777" w:rsidR="002536E4" w:rsidRPr="00554CF6" w:rsidRDefault="002536E4" w:rsidP="002E7EB2">
            <w:pPr>
              <w:pStyle w:val="TAL"/>
              <w:rPr>
                <w:b/>
                <w:bCs/>
              </w:rPr>
            </w:pPr>
            <w:r w:rsidRPr="00554CF6">
              <w:rPr>
                <w:b/>
                <w:bCs/>
              </w:rPr>
              <w:t>B2</w:t>
            </w:r>
          </w:p>
        </w:tc>
        <w:tc>
          <w:tcPr>
            <w:tcW w:w="1134" w:type="dxa"/>
            <w:tcBorders>
              <w:top w:val="single" w:sz="4" w:space="0" w:color="auto"/>
              <w:left w:val="single" w:sz="4" w:space="0" w:color="auto"/>
              <w:bottom w:val="single" w:sz="4" w:space="0" w:color="auto"/>
              <w:right w:val="single" w:sz="4" w:space="0" w:color="auto"/>
            </w:tcBorders>
          </w:tcPr>
          <w:p w14:paraId="70AAB548" w14:textId="77777777" w:rsidR="002536E4" w:rsidRPr="00554CF6" w:rsidRDefault="002536E4" w:rsidP="002E7EB2">
            <w:pPr>
              <w:pStyle w:val="TAL"/>
              <w:rPr>
                <w:b/>
                <w:bCs/>
              </w:rPr>
            </w:pPr>
            <w:r w:rsidRPr="00554CF6">
              <w:rPr>
                <w:b/>
                <w:bCs/>
              </w:rPr>
              <w:t>B3</w:t>
            </w:r>
          </w:p>
        </w:tc>
        <w:tc>
          <w:tcPr>
            <w:tcW w:w="1134" w:type="dxa"/>
            <w:tcBorders>
              <w:top w:val="single" w:sz="4" w:space="0" w:color="auto"/>
              <w:left w:val="single" w:sz="4" w:space="0" w:color="auto"/>
              <w:bottom w:val="single" w:sz="4" w:space="0" w:color="auto"/>
              <w:right w:val="single" w:sz="4" w:space="0" w:color="auto"/>
            </w:tcBorders>
          </w:tcPr>
          <w:p w14:paraId="5FF98450" w14:textId="77777777" w:rsidR="002536E4" w:rsidRPr="00554CF6" w:rsidRDefault="002536E4" w:rsidP="002E7EB2">
            <w:pPr>
              <w:pStyle w:val="TAL"/>
              <w:rPr>
                <w:b/>
                <w:bCs/>
              </w:rPr>
            </w:pPr>
            <w:r w:rsidRPr="00554CF6">
              <w:rPr>
                <w:b/>
                <w:bCs/>
              </w:rPr>
              <w:t>B4</w:t>
            </w:r>
          </w:p>
        </w:tc>
        <w:tc>
          <w:tcPr>
            <w:tcW w:w="1134" w:type="dxa"/>
            <w:tcBorders>
              <w:top w:val="single" w:sz="4" w:space="0" w:color="auto"/>
              <w:left w:val="single" w:sz="4" w:space="0" w:color="auto"/>
              <w:bottom w:val="single" w:sz="4" w:space="0" w:color="auto"/>
              <w:right w:val="single" w:sz="4" w:space="0" w:color="auto"/>
            </w:tcBorders>
          </w:tcPr>
          <w:p w14:paraId="0255E654" w14:textId="77777777" w:rsidR="002536E4" w:rsidRPr="00554CF6" w:rsidRDefault="002536E4" w:rsidP="002E7EB2">
            <w:pPr>
              <w:pStyle w:val="TAL"/>
              <w:rPr>
                <w:b/>
                <w:bCs/>
              </w:rPr>
            </w:pPr>
            <w:r w:rsidRPr="00554CF6">
              <w:rPr>
                <w:b/>
                <w:bCs/>
              </w:rPr>
              <w:t>B5</w:t>
            </w:r>
          </w:p>
        </w:tc>
        <w:tc>
          <w:tcPr>
            <w:tcW w:w="1134" w:type="dxa"/>
            <w:tcBorders>
              <w:top w:val="single" w:sz="4" w:space="0" w:color="auto"/>
              <w:left w:val="single" w:sz="4" w:space="0" w:color="auto"/>
              <w:bottom w:val="single" w:sz="4" w:space="0" w:color="auto"/>
              <w:right w:val="single" w:sz="4" w:space="0" w:color="auto"/>
            </w:tcBorders>
          </w:tcPr>
          <w:p w14:paraId="3471E242" w14:textId="77777777" w:rsidR="002536E4" w:rsidRPr="00554CF6" w:rsidRDefault="002536E4" w:rsidP="002E7EB2">
            <w:pPr>
              <w:pStyle w:val="TAL"/>
              <w:rPr>
                <w:b/>
                <w:bCs/>
              </w:rPr>
            </w:pPr>
            <w:r w:rsidRPr="00554CF6">
              <w:rPr>
                <w:b/>
                <w:bCs/>
              </w:rPr>
              <w:t>B6</w:t>
            </w:r>
          </w:p>
        </w:tc>
        <w:tc>
          <w:tcPr>
            <w:tcW w:w="1134" w:type="dxa"/>
            <w:tcBorders>
              <w:top w:val="single" w:sz="4" w:space="0" w:color="auto"/>
              <w:left w:val="single" w:sz="4" w:space="0" w:color="auto"/>
              <w:bottom w:val="single" w:sz="4" w:space="0" w:color="auto"/>
              <w:right w:val="single" w:sz="4" w:space="0" w:color="auto"/>
            </w:tcBorders>
          </w:tcPr>
          <w:p w14:paraId="1001CB3C" w14:textId="77777777" w:rsidR="002536E4" w:rsidRPr="00554CF6" w:rsidRDefault="002536E4" w:rsidP="002E7EB2">
            <w:pPr>
              <w:pStyle w:val="TAL"/>
              <w:rPr>
                <w:b/>
                <w:bCs/>
              </w:rPr>
            </w:pPr>
            <w:r w:rsidRPr="00554CF6">
              <w:rPr>
                <w:b/>
                <w:bCs/>
              </w:rPr>
              <w:t>B7</w:t>
            </w:r>
          </w:p>
        </w:tc>
        <w:tc>
          <w:tcPr>
            <w:tcW w:w="1134" w:type="dxa"/>
            <w:tcBorders>
              <w:top w:val="single" w:sz="4" w:space="0" w:color="auto"/>
              <w:left w:val="single" w:sz="4" w:space="0" w:color="auto"/>
              <w:bottom w:val="single" w:sz="4" w:space="0" w:color="auto"/>
              <w:right w:val="single" w:sz="4" w:space="0" w:color="auto"/>
            </w:tcBorders>
          </w:tcPr>
          <w:p w14:paraId="2FDE6B54" w14:textId="77777777" w:rsidR="002536E4" w:rsidRPr="00554CF6" w:rsidRDefault="002536E4" w:rsidP="002E7EB2">
            <w:pPr>
              <w:pStyle w:val="TAL"/>
              <w:rPr>
                <w:b/>
                <w:bCs/>
              </w:rPr>
            </w:pPr>
            <w:r w:rsidRPr="00554CF6">
              <w:rPr>
                <w:b/>
                <w:bCs/>
              </w:rPr>
              <w:t>B8</w:t>
            </w:r>
          </w:p>
        </w:tc>
      </w:tr>
      <w:tr w:rsidR="002536E4" w:rsidRPr="0046266F" w14:paraId="1A8C76A9" w14:textId="77777777" w:rsidTr="002E7EB2">
        <w:tc>
          <w:tcPr>
            <w:tcW w:w="959" w:type="dxa"/>
            <w:tcBorders>
              <w:top w:val="single" w:sz="4" w:space="0" w:color="auto"/>
              <w:left w:val="single" w:sz="4" w:space="0" w:color="auto"/>
              <w:bottom w:val="single" w:sz="4" w:space="0" w:color="auto"/>
              <w:right w:val="single" w:sz="4" w:space="0" w:color="auto"/>
            </w:tcBorders>
          </w:tcPr>
          <w:p w14:paraId="5871150D" w14:textId="77777777" w:rsidR="002536E4" w:rsidRPr="0046266F" w:rsidRDefault="002536E4" w:rsidP="002E7EB2">
            <w:pPr>
              <w:pStyle w:val="TAL"/>
            </w:pPr>
            <w:r w:rsidRPr="0046266F">
              <w:t>Binary</w:t>
            </w:r>
          </w:p>
        </w:tc>
        <w:tc>
          <w:tcPr>
            <w:tcW w:w="1134" w:type="dxa"/>
            <w:tcBorders>
              <w:top w:val="single" w:sz="4" w:space="0" w:color="auto"/>
              <w:left w:val="single" w:sz="4" w:space="0" w:color="auto"/>
              <w:bottom w:val="single" w:sz="4" w:space="0" w:color="auto"/>
              <w:right w:val="single" w:sz="4" w:space="0" w:color="auto"/>
            </w:tcBorders>
          </w:tcPr>
          <w:p w14:paraId="05416F97" w14:textId="77777777" w:rsidR="002536E4" w:rsidRPr="0046266F" w:rsidRDefault="002536E4" w:rsidP="002E7EB2">
            <w:pPr>
              <w:pStyle w:val="TAL"/>
            </w:pPr>
            <w:r w:rsidRPr="0046266F">
              <w:t>xx</w:t>
            </w:r>
            <w:r>
              <w:t>x</w:t>
            </w:r>
            <w:r w:rsidRPr="0046266F">
              <w:t>x xx</w:t>
            </w:r>
            <w:r>
              <w:t>xx</w:t>
            </w:r>
          </w:p>
        </w:tc>
        <w:tc>
          <w:tcPr>
            <w:tcW w:w="1134" w:type="dxa"/>
            <w:tcBorders>
              <w:top w:val="single" w:sz="4" w:space="0" w:color="auto"/>
              <w:left w:val="single" w:sz="4" w:space="0" w:color="auto"/>
              <w:bottom w:val="single" w:sz="4" w:space="0" w:color="auto"/>
              <w:right w:val="single" w:sz="4" w:space="0" w:color="auto"/>
            </w:tcBorders>
          </w:tcPr>
          <w:p w14:paraId="3A62B27F"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77668647" w14:textId="77777777" w:rsidR="002536E4" w:rsidRPr="0046266F" w:rsidRDefault="002536E4" w:rsidP="002E7EB2">
            <w:pPr>
              <w:pStyle w:val="TAL"/>
            </w:pPr>
            <w:r w:rsidRPr="0046266F">
              <w:t>xxxx </w:t>
            </w:r>
            <w:r>
              <w:t>x</w:t>
            </w:r>
            <w:r w:rsidRPr="0046266F">
              <w:t>x</w:t>
            </w:r>
            <w:r>
              <w:t>xx</w:t>
            </w:r>
          </w:p>
        </w:tc>
        <w:tc>
          <w:tcPr>
            <w:tcW w:w="1134" w:type="dxa"/>
            <w:tcBorders>
              <w:top w:val="single" w:sz="4" w:space="0" w:color="auto"/>
              <w:left w:val="single" w:sz="4" w:space="0" w:color="auto"/>
              <w:bottom w:val="single" w:sz="4" w:space="0" w:color="auto"/>
              <w:right w:val="single" w:sz="4" w:space="0" w:color="auto"/>
            </w:tcBorders>
          </w:tcPr>
          <w:p w14:paraId="333A5152" w14:textId="77777777" w:rsidR="002536E4" w:rsidRPr="0046266F" w:rsidRDefault="002536E4" w:rsidP="002E7EB2">
            <w:pPr>
              <w:pStyle w:val="TAL"/>
            </w:pPr>
            <w:r w:rsidRPr="0046266F">
              <w:t>xxxx x</w:t>
            </w:r>
            <w:r>
              <w:t>x</w:t>
            </w:r>
            <w:r w:rsidRPr="0046266F">
              <w:t>xx</w:t>
            </w:r>
          </w:p>
        </w:tc>
        <w:tc>
          <w:tcPr>
            <w:tcW w:w="1134" w:type="dxa"/>
            <w:tcBorders>
              <w:top w:val="single" w:sz="4" w:space="0" w:color="auto"/>
              <w:left w:val="single" w:sz="4" w:space="0" w:color="auto"/>
              <w:bottom w:val="single" w:sz="4" w:space="0" w:color="auto"/>
              <w:right w:val="single" w:sz="4" w:space="0" w:color="auto"/>
            </w:tcBorders>
          </w:tcPr>
          <w:p w14:paraId="5F4E969F" w14:textId="77777777" w:rsidR="002536E4" w:rsidRPr="0046266F" w:rsidRDefault="002536E4" w:rsidP="002E7EB2">
            <w:pPr>
              <w:pStyle w:val="TAL"/>
            </w:pPr>
            <w:r w:rsidRPr="0046266F">
              <w:t>xxxx xx</w:t>
            </w:r>
            <w:r>
              <w:t>xx</w:t>
            </w:r>
          </w:p>
        </w:tc>
        <w:tc>
          <w:tcPr>
            <w:tcW w:w="1134" w:type="dxa"/>
            <w:tcBorders>
              <w:top w:val="single" w:sz="4" w:space="0" w:color="auto"/>
              <w:left w:val="single" w:sz="4" w:space="0" w:color="auto"/>
              <w:bottom w:val="single" w:sz="4" w:space="0" w:color="auto"/>
              <w:right w:val="single" w:sz="4" w:space="0" w:color="auto"/>
            </w:tcBorders>
          </w:tcPr>
          <w:p w14:paraId="64F537D0" w14:textId="77777777" w:rsidR="002536E4" w:rsidRPr="0046266F" w:rsidRDefault="002536E4" w:rsidP="002E7EB2">
            <w:pPr>
              <w:pStyle w:val="TAL"/>
            </w:pPr>
            <w:r w:rsidRPr="0046266F">
              <w:t>xxxx xx1x</w:t>
            </w:r>
          </w:p>
        </w:tc>
        <w:tc>
          <w:tcPr>
            <w:tcW w:w="1134" w:type="dxa"/>
            <w:tcBorders>
              <w:top w:val="single" w:sz="4" w:space="0" w:color="auto"/>
              <w:left w:val="single" w:sz="4" w:space="0" w:color="auto"/>
              <w:bottom w:val="single" w:sz="4" w:space="0" w:color="auto"/>
              <w:right w:val="single" w:sz="4" w:space="0" w:color="auto"/>
            </w:tcBorders>
          </w:tcPr>
          <w:p w14:paraId="2E6B0F8A"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5C3FE6F7" w14:textId="77777777" w:rsidR="002536E4" w:rsidRPr="0046266F" w:rsidRDefault="002536E4" w:rsidP="002E7EB2">
            <w:pPr>
              <w:pStyle w:val="TAL"/>
            </w:pPr>
            <w:r w:rsidRPr="0046266F">
              <w:t>xxxx xxxx</w:t>
            </w:r>
          </w:p>
        </w:tc>
      </w:tr>
      <w:tr w:rsidR="002536E4" w:rsidRPr="0046266F" w14:paraId="391CB789" w14:textId="77777777" w:rsidTr="002E7EB2">
        <w:tc>
          <w:tcPr>
            <w:tcW w:w="959" w:type="dxa"/>
            <w:tcBorders>
              <w:right w:val="single" w:sz="4" w:space="0" w:color="auto"/>
            </w:tcBorders>
          </w:tcPr>
          <w:p w14:paraId="19B0FE93"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36230453" w14:textId="77777777" w:rsidR="002536E4" w:rsidRPr="00554CF6" w:rsidRDefault="002536E4" w:rsidP="002E7EB2">
            <w:pPr>
              <w:pStyle w:val="TAL"/>
              <w:rPr>
                <w:b/>
                <w:bCs/>
              </w:rPr>
            </w:pPr>
            <w:r w:rsidRPr="00554CF6">
              <w:rPr>
                <w:b/>
                <w:bCs/>
              </w:rPr>
              <w:t>B9</w:t>
            </w:r>
          </w:p>
        </w:tc>
        <w:tc>
          <w:tcPr>
            <w:tcW w:w="1134" w:type="dxa"/>
            <w:tcBorders>
              <w:top w:val="single" w:sz="4" w:space="0" w:color="auto"/>
              <w:left w:val="single" w:sz="4" w:space="0" w:color="auto"/>
              <w:bottom w:val="single" w:sz="4" w:space="0" w:color="auto"/>
              <w:right w:val="single" w:sz="4" w:space="0" w:color="auto"/>
            </w:tcBorders>
          </w:tcPr>
          <w:p w14:paraId="7869C375" w14:textId="77777777" w:rsidR="002536E4" w:rsidRPr="00554CF6" w:rsidRDefault="002536E4" w:rsidP="002E7EB2">
            <w:pPr>
              <w:pStyle w:val="TAL"/>
              <w:rPr>
                <w:b/>
                <w:bCs/>
              </w:rPr>
            </w:pPr>
            <w:r w:rsidRPr="00554CF6">
              <w:rPr>
                <w:b/>
                <w:bCs/>
              </w:rPr>
              <w:t>B10</w:t>
            </w:r>
          </w:p>
        </w:tc>
        <w:tc>
          <w:tcPr>
            <w:tcW w:w="1134" w:type="dxa"/>
            <w:tcBorders>
              <w:top w:val="single" w:sz="4" w:space="0" w:color="auto"/>
              <w:left w:val="single" w:sz="4" w:space="0" w:color="auto"/>
              <w:bottom w:val="single" w:sz="4" w:space="0" w:color="auto"/>
              <w:right w:val="single" w:sz="4" w:space="0" w:color="auto"/>
            </w:tcBorders>
          </w:tcPr>
          <w:p w14:paraId="0C7C6182" w14:textId="77777777" w:rsidR="002536E4" w:rsidRPr="00554CF6" w:rsidRDefault="002536E4" w:rsidP="002E7EB2">
            <w:pPr>
              <w:pStyle w:val="TAL"/>
              <w:rPr>
                <w:b/>
                <w:bCs/>
              </w:rPr>
            </w:pPr>
            <w:r w:rsidRPr="00554CF6">
              <w:rPr>
                <w:b/>
                <w:bCs/>
              </w:rPr>
              <w:t>B11</w:t>
            </w:r>
          </w:p>
        </w:tc>
        <w:tc>
          <w:tcPr>
            <w:tcW w:w="1134" w:type="dxa"/>
            <w:tcBorders>
              <w:top w:val="single" w:sz="4" w:space="0" w:color="auto"/>
              <w:left w:val="single" w:sz="4" w:space="0" w:color="auto"/>
              <w:bottom w:val="single" w:sz="4" w:space="0" w:color="auto"/>
              <w:right w:val="single" w:sz="4" w:space="0" w:color="auto"/>
            </w:tcBorders>
          </w:tcPr>
          <w:p w14:paraId="1AB57166" w14:textId="77777777" w:rsidR="002536E4" w:rsidRPr="0046266F" w:rsidRDefault="002536E4" w:rsidP="002E7EB2">
            <w:pPr>
              <w:pStyle w:val="TAL"/>
              <w:jc w:val="center"/>
            </w:pPr>
            <w:r>
              <w:t>…</w:t>
            </w:r>
          </w:p>
        </w:tc>
        <w:tc>
          <w:tcPr>
            <w:tcW w:w="1134" w:type="dxa"/>
            <w:tcBorders>
              <w:top w:val="single" w:sz="4" w:space="0" w:color="auto"/>
              <w:left w:val="single" w:sz="4" w:space="0" w:color="auto"/>
              <w:bottom w:val="single" w:sz="4" w:space="0" w:color="auto"/>
              <w:right w:val="single" w:sz="4" w:space="0" w:color="auto"/>
            </w:tcBorders>
          </w:tcPr>
          <w:p w14:paraId="3DCC203C" w14:textId="77777777" w:rsidR="002536E4" w:rsidRPr="00554CF6" w:rsidRDefault="002536E4" w:rsidP="002E7EB2">
            <w:pPr>
              <w:pStyle w:val="TAL"/>
              <w:rPr>
                <w:b/>
                <w:bCs/>
              </w:rPr>
            </w:pPr>
            <w:r w:rsidRPr="00554CF6">
              <w:rPr>
                <w:b/>
                <w:bCs/>
              </w:rPr>
              <w:t>B16</w:t>
            </w:r>
          </w:p>
        </w:tc>
        <w:tc>
          <w:tcPr>
            <w:tcW w:w="1134" w:type="dxa"/>
            <w:tcBorders>
              <w:top w:val="single" w:sz="4" w:space="0" w:color="auto"/>
              <w:left w:val="single" w:sz="4" w:space="0" w:color="auto"/>
              <w:bottom w:val="single" w:sz="4" w:space="0" w:color="auto"/>
              <w:right w:val="single" w:sz="4" w:space="0" w:color="auto"/>
            </w:tcBorders>
          </w:tcPr>
          <w:p w14:paraId="5AFD70E4"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47E0C587"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50698B3" w14:textId="77777777" w:rsidR="002536E4" w:rsidRPr="0046266F" w:rsidRDefault="002536E4" w:rsidP="002E7EB2">
            <w:pPr>
              <w:pStyle w:val="TAL"/>
            </w:pPr>
          </w:p>
        </w:tc>
      </w:tr>
      <w:tr w:rsidR="002536E4" w:rsidRPr="0046266F" w14:paraId="23474B55" w14:textId="77777777" w:rsidTr="002E7EB2">
        <w:tc>
          <w:tcPr>
            <w:tcW w:w="959" w:type="dxa"/>
            <w:tcBorders>
              <w:right w:val="single" w:sz="4" w:space="0" w:color="auto"/>
            </w:tcBorders>
          </w:tcPr>
          <w:p w14:paraId="1DB9D891"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7DB5E55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462B9943" w14:textId="77777777" w:rsidR="002536E4" w:rsidRPr="0046266F" w:rsidRDefault="002536E4" w:rsidP="002E7EB2">
            <w:pPr>
              <w:pStyle w:val="TAL"/>
            </w:pPr>
            <w:r w:rsidRPr="0046266F">
              <w:t>xxxx xxxx</w:t>
            </w:r>
          </w:p>
        </w:tc>
        <w:tc>
          <w:tcPr>
            <w:tcW w:w="1134" w:type="dxa"/>
            <w:tcBorders>
              <w:top w:val="single" w:sz="4" w:space="0" w:color="auto"/>
              <w:left w:val="single" w:sz="4" w:space="0" w:color="auto"/>
              <w:bottom w:val="single" w:sz="4" w:space="0" w:color="auto"/>
              <w:right w:val="single" w:sz="4" w:space="0" w:color="auto"/>
            </w:tcBorders>
          </w:tcPr>
          <w:p w14:paraId="11A37FC7"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4869A000"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172C0E5F" w14:textId="77777777" w:rsidR="002536E4" w:rsidRPr="0046266F" w:rsidRDefault="002536E4" w:rsidP="002E7EB2">
            <w:pPr>
              <w:pStyle w:val="TAL"/>
            </w:pPr>
            <w:r w:rsidRPr="0046266F">
              <w:t>xx</w:t>
            </w:r>
            <w:r>
              <w:t>xx</w:t>
            </w:r>
            <w:r w:rsidRPr="0046266F">
              <w:t> xxxx</w:t>
            </w:r>
          </w:p>
        </w:tc>
        <w:tc>
          <w:tcPr>
            <w:tcW w:w="1134" w:type="dxa"/>
            <w:tcBorders>
              <w:top w:val="single" w:sz="4" w:space="0" w:color="auto"/>
              <w:left w:val="single" w:sz="4" w:space="0" w:color="auto"/>
              <w:bottom w:val="single" w:sz="4" w:space="0" w:color="auto"/>
              <w:right w:val="single" w:sz="4" w:space="0" w:color="auto"/>
            </w:tcBorders>
          </w:tcPr>
          <w:p w14:paraId="10301B58"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095C7BA" w14:textId="77777777" w:rsidR="002536E4" w:rsidRPr="0046266F" w:rsidRDefault="002536E4" w:rsidP="002E7EB2">
            <w:pPr>
              <w:pStyle w:val="TAL"/>
            </w:pPr>
          </w:p>
        </w:tc>
        <w:tc>
          <w:tcPr>
            <w:tcW w:w="1134" w:type="dxa"/>
            <w:tcBorders>
              <w:top w:val="single" w:sz="4" w:space="0" w:color="auto"/>
              <w:left w:val="single" w:sz="4" w:space="0" w:color="auto"/>
              <w:bottom w:val="single" w:sz="4" w:space="0" w:color="auto"/>
              <w:right w:val="single" w:sz="4" w:space="0" w:color="auto"/>
            </w:tcBorders>
          </w:tcPr>
          <w:p w14:paraId="2D1BEC5C" w14:textId="77777777" w:rsidR="002536E4" w:rsidRPr="0046266F" w:rsidRDefault="002536E4" w:rsidP="002E7EB2">
            <w:pPr>
              <w:pStyle w:val="TAL"/>
            </w:pPr>
          </w:p>
        </w:tc>
      </w:tr>
    </w:tbl>
    <w:p w14:paraId="0121C16B" w14:textId="77777777" w:rsidR="002536E4" w:rsidRDefault="002536E4" w:rsidP="002536E4"/>
    <w:p w14:paraId="0705C891" w14:textId="77777777" w:rsidR="002536E4" w:rsidRPr="0046266F" w:rsidRDefault="002536E4" w:rsidP="002536E4">
      <w:pPr>
        <w:rPr>
          <w:b/>
        </w:rPr>
      </w:pPr>
      <w:r w:rsidRPr="0046266F">
        <w:rPr>
          <w:b/>
        </w:rPr>
        <w:t>EF</w:t>
      </w:r>
      <w:r w:rsidRPr="0046266F">
        <w:rPr>
          <w:b/>
          <w:vertAlign w:val="subscript"/>
        </w:rPr>
        <w:t>PLMNwACT</w:t>
      </w:r>
      <w:r w:rsidRPr="0046266F">
        <w:rPr>
          <w:b/>
        </w:rPr>
        <w:t xml:space="preserve"> (User Controlled PLMN Selector with Access Technology)</w:t>
      </w:r>
    </w:p>
    <w:p w14:paraId="03EC19FA"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13AD4CC0"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A661110"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38A99AEC"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DA91498"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3A87E249" w14:textId="77777777" w:rsidR="002536E4" w:rsidRPr="0046266F" w:rsidRDefault="002536E4" w:rsidP="002536E4">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0A00E6E9"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5FA72AB2" w14:textId="77777777" w:rsidR="002536E4" w:rsidRPr="0046266F" w:rsidRDefault="002536E4" w:rsidP="002536E4">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1DD564"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290384B" w14:textId="77777777" w:rsidR="002536E4" w:rsidRPr="0046266F" w:rsidRDefault="002536E4" w:rsidP="002536E4">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61CC5C5A"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77FFD0FE" w14:textId="77777777" w:rsidR="002536E4" w:rsidRPr="0046266F" w:rsidRDefault="002536E4" w:rsidP="002536E4">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2C019A7C"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5490446A" w14:textId="77777777" w:rsidR="002536E4" w:rsidRPr="0046266F" w:rsidRDefault="002536E4" w:rsidP="002536E4">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3D9D6748"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A9007A7" w14:textId="77777777" w:rsidR="002536E4" w:rsidRPr="0046266F" w:rsidRDefault="002536E4" w:rsidP="002536E4">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62826AFB"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4F0CCE" w14:textId="77777777" w:rsidR="002536E4" w:rsidRPr="0046266F" w:rsidRDefault="002536E4" w:rsidP="002536E4">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33AB0AB6"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3C6B3B8" w14:textId="77777777" w:rsidR="002536E4" w:rsidRPr="0046266F" w:rsidRDefault="002536E4" w:rsidP="002536E4">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38E97E40"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709D2002" w14:textId="77777777" w:rsidR="002536E4" w:rsidRPr="0046266F" w:rsidRDefault="002536E4" w:rsidP="002536E4">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56E1E6DC" w14:textId="77777777" w:rsidR="002536E4" w:rsidRPr="0046266F" w:rsidRDefault="002536E4" w:rsidP="002536E4">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336262C2" w14:textId="77777777" w:rsidR="002536E4" w:rsidRPr="0046266F" w:rsidRDefault="002536E4" w:rsidP="002536E4">
      <w:pPr>
        <w:keepLines/>
        <w:tabs>
          <w:tab w:val="left" w:pos="2835"/>
        </w:tabs>
        <w:ind w:left="1702" w:hanging="1418"/>
      </w:pPr>
      <w:r w:rsidRPr="0046266F">
        <w:tab/>
        <w:t>12</w:t>
      </w:r>
      <w:r w:rsidRPr="0046266F">
        <w:rPr>
          <w:vertAlign w:val="superscript"/>
        </w:rPr>
        <w:t>th</w:t>
      </w:r>
      <w:r w:rsidRPr="0046266F">
        <w:t xml:space="preserve"> ACT:</w:t>
      </w:r>
      <w:r w:rsidRPr="0046266F">
        <w:tab/>
      </w:r>
      <w:r w:rsidRPr="00632542">
        <w:t xml:space="preserve">satellite E-UTRAN in </w:t>
      </w:r>
      <w:r>
        <w:t>W</w:t>
      </w:r>
      <w:r w:rsidRPr="00632542">
        <w:t>B-S1 mode</w:t>
      </w:r>
    </w:p>
    <w:p w14:paraId="60738856" w14:textId="77777777" w:rsidR="002536E4" w:rsidRPr="0046266F" w:rsidRDefault="002536E4" w:rsidP="002536E4">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2536E4" w:rsidRPr="0046266F" w14:paraId="096F3CF6" w14:textId="77777777" w:rsidTr="002E7EB2">
        <w:tc>
          <w:tcPr>
            <w:tcW w:w="907" w:type="dxa"/>
            <w:tcBorders>
              <w:top w:val="single" w:sz="4" w:space="0" w:color="auto"/>
              <w:left w:val="single" w:sz="4" w:space="0" w:color="auto"/>
              <w:bottom w:val="single" w:sz="4" w:space="0" w:color="auto"/>
              <w:right w:val="single" w:sz="4" w:space="0" w:color="auto"/>
            </w:tcBorders>
          </w:tcPr>
          <w:p w14:paraId="4B423F9B"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624" w:type="dxa"/>
            <w:tcBorders>
              <w:top w:val="single" w:sz="4" w:space="0" w:color="auto"/>
              <w:left w:val="single" w:sz="4" w:space="0" w:color="auto"/>
              <w:bottom w:val="single" w:sz="4" w:space="0" w:color="auto"/>
              <w:right w:val="single" w:sz="4" w:space="0" w:color="auto"/>
            </w:tcBorders>
          </w:tcPr>
          <w:p w14:paraId="478EFA8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w:t>
            </w:r>
          </w:p>
        </w:tc>
        <w:tc>
          <w:tcPr>
            <w:tcW w:w="624" w:type="dxa"/>
            <w:tcBorders>
              <w:top w:val="single" w:sz="4" w:space="0" w:color="auto"/>
              <w:left w:val="single" w:sz="4" w:space="0" w:color="auto"/>
              <w:bottom w:val="single" w:sz="4" w:space="0" w:color="auto"/>
              <w:right w:val="single" w:sz="4" w:space="0" w:color="auto"/>
            </w:tcBorders>
          </w:tcPr>
          <w:p w14:paraId="532D98A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w:t>
            </w:r>
          </w:p>
        </w:tc>
        <w:tc>
          <w:tcPr>
            <w:tcW w:w="624" w:type="dxa"/>
            <w:tcBorders>
              <w:top w:val="single" w:sz="4" w:space="0" w:color="auto"/>
              <w:left w:val="single" w:sz="4" w:space="0" w:color="auto"/>
              <w:bottom w:val="single" w:sz="4" w:space="0" w:color="auto"/>
              <w:right w:val="single" w:sz="4" w:space="0" w:color="auto"/>
            </w:tcBorders>
          </w:tcPr>
          <w:p w14:paraId="174644C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w:t>
            </w:r>
          </w:p>
        </w:tc>
        <w:tc>
          <w:tcPr>
            <w:tcW w:w="624" w:type="dxa"/>
            <w:tcBorders>
              <w:top w:val="single" w:sz="4" w:space="0" w:color="auto"/>
              <w:left w:val="single" w:sz="4" w:space="0" w:color="auto"/>
              <w:bottom w:val="single" w:sz="4" w:space="0" w:color="auto"/>
              <w:right w:val="single" w:sz="4" w:space="0" w:color="auto"/>
            </w:tcBorders>
          </w:tcPr>
          <w:p w14:paraId="7DC9D87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w:t>
            </w:r>
          </w:p>
        </w:tc>
        <w:tc>
          <w:tcPr>
            <w:tcW w:w="624" w:type="dxa"/>
            <w:tcBorders>
              <w:top w:val="single" w:sz="4" w:space="0" w:color="auto"/>
              <w:left w:val="single" w:sz="4" w:space="0" w:color="auto"/>
              <w:bottom w:val="single" w:sz="4" w:space="0" w:color="auto"/>
              <w:right w:val="single" w:sz="4" w:space="0" w:color="auto"/>
            </w:tcBorders>
          </w:tcPr>
          <w:p w14:paraId="43823A5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w:t>
            </w:r>
          </w:p>
        </w:tc>
        <w:tc>
          <w:tcPr>
            <w:tcW w:w="624" w:type="dxa"/>
            <w:tcBorders>
              <w:top w:val="single" w:sz="4" w:space="0" w:color="auto"/>
              <w:left w:val="single" w:sz="4" w:space="0" w:color="auto"/>
              <w:bottom w:val="single" w:sz="4" w:space="0" w:color="auto"/>
              <w:right w:val="single" w:sz="4" w:space="0" w:color="auto"/>
            </w:tcBorders>
          </w:tcPr>
          <w:p w14:paraId="76046DF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w:t>
            </w:r>
          </w:p>
        </w:tc>
        <w:tc>
          <w:tcPr>
            <w:tcW w:w="624" w:type="dxa"/>
            <w:tcBorders>
              <w:top w:val="single" w:sz="4" w:space="0" w:color="auto"/>
              <w:left w:val="single" w:sz="4" w:space="0" w:color="auto"/>
              <w:bottom w:val="single" w:sz="4" w:space="0" w:color="auto"/>
              <w:right w:val="single" w:sz="4" w:space="0" w:color="auto"/>
            </w:tcBorders>
          </w:tcPr>
          <w:p w14:paraId="22FBD1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B7</w:t>
            </w:r>
          </w:p>
        </w:tc>
        <w:tc>
          <w:tcPr>
            <w:tcW w:w="624" w:type="dxa"/>
            <w:tcBorders>
              <w:top w:val="single" w:sz="4" w:space="0" w:color="auto"/>
              <w:left w:val="single" w:sz="4" w:space="0" w:color="auto"/>
              <w:bottom w:val="single" w:sz="4" w:space="0" w:color="auto"/>
              <w:right w:val="single" w:sz="4" w:space="0" w:color="auto"/>
            </w:tcBorders>
          </w:tcPr>
          <w:p w14:paraId="31B093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B8</w:t>
            </w:r>
          </w:p>
        </w:tc>
        <w:tc>
          <w:tcPr>
            <w:tcW w:w="624" w:type="dxa"/>
            <w:tcBorders>
              <w:top w:val="single" w:sz="4" w:space="0" w:color="auto"/>
              <w:left w:val="single" w:sz="4" w:space="0" w:color="auto"/>
              <w:bottom w:val="single" w:sz="4" w:space="0" w:color="auto"/>
              <w:right w:val="single" w:sz="4" w:space="0" w:color="auto"/>
            </w:tcBorders>
          </w:tcPr>
          <w:p w14:paraId="5E0C67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B9</w:t>
            </w:r>
          </w:p>
        </w:tc>
        <w:tc>
          <w:tcPr>
            <w:tcW w:w="624" w:type="dxa"/>
            <w:tcBorders>
              <w:top w:val="single" w:sz="4" w:space="0" w:color="auto"/>
              <w:left w:val="single" w:sz="4" w:space="0" w:color="auto"/>
              <w:bottom w:val="single" w:sz="4" w:space="0" w:color="auto"/>
              <w:right w:val="single" w:sz="4" w:space="0" w:color="auto"/>
            </w:tcBorders>
          </w:tcPr>
          <w:p w14:paraId="1CFD576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B10</w:t>
            </w:r>
          </w:p>
        </w:tc>
        <w:tc>
          <w:tcPr>
            <w:tcW w:w="624" w:type="dxa"/>
            <w:tcBorders>
              <w:top w:val="single" w:sz="4" w:space="0" w:color="auto"/>
              <w:left w:val="single" w:sz="4" w:space="0" w:color="auto"/>
              <w:bottom w:val="single" w:sz="4" w:space="0" w:color="auto"/>
              <w:right w:val="single" w:sz="4" w:space="0" w:color="auto"/>
            </w:tcBorders>
          </w:tcPr>
          <w:p w14:paraId="3E0F011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B11</w:t>
            </w:r>
          </w:p>
        </w:tc>
        <w:tc>
          <w:tcPr>
            <w:tcW w:w="624" w:type="dxa"/>
            <w:tcBorders>
              <w:top w:val="single" w:sz="4" w:space="0" w:color="auto"/>
              <w:left w:val="single" w:sz="4" w:space="0" w:color="auto"/>
              <w:bottom w:val="single" w:sz="4" w:space="0" w:color="auto"/>
              <w:right w:val="single" w:sz="4" w:space="0" w:color="auto"/>
            </w:tcBorders>
          </w:tcPr>
          <w:p w14:paraId="60AA37D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B12</w:t>
            </w:r>
          </w:p>
        </w:tc>
        <w:tc>
          <w:tcPr>
            <w:tcW w:w="624" w:type="dxa"/>
            <w:tcBorders>
              <w:top w:val="single" w:sz="4" w:space="0" w:color="auto"/>
              <w:left w:val="single" w:sz="4" w:space="0" w:color="auto"/>
              <w:bottom w:val="single" w:sz="4" w:space="0" w:color="auto"/>
              <w:right w:val="single" w:sz="4" w:space="0" w:color="auto"/>
            </w:tcBorders>
          </w:tcPr>
          <w:p w14:paraId="7D2DBE9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B13</w:t>
            </w:r>
          </w:p>
        </w:tc>
        <w:tc>
          <w:tcPr>
            <w:tcW w:w="624" w:type="dxa"/>
            <w:tcBorders>
              <w:top w:val="single" w:sz="4" w:space="0" w:color="auto"/>
              <w:left w:val="single" w:sz="4" w:space="0" w:color="auto"/>
              <w:bottom w:val="single" w:sz="4" w:space="0" w:color="auto"/>
              <w:right w:val="single" w:sz="4" w:space="0" w:color="auto"/>
            </w:tcBorders>
          </w:tcPr>
          <w:p w14:paraId="5EF5DEF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B14</w:t>
            </w:r>
          </w:p>
        </w:tc>
        <w:tc>
          <w:tcPr>
            <w:tcW w:w="624" w:type="dxa"/>
            <w:tcBorders>
              <w:top w:val="single" w:sz="4" w:space="0" w:color="auto"/>
              <w:left w:val="single" w:sz="4" w:space="0" w:color="auto"/>
              <w:bottom w:val="single" w:sz="4" w:space="0" w:color="auto"/>
              <w:right w:val="single" w:sz="4" w:space="0" w:color="auto"/>
            </w:tcBorders>
          </w:tcPr>
          <w:p w14:paraId="19771BB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B15</w:t>
            </w:r>
          </w:p>
        </w:tc>
      </w:tr>
      <w:tr w:rsidR="002536E4" w:rsidRPr="0046266F" w14:paraId="4A5A7542" w14:textId="77777777" w:rsidTr="002E7EB2">
        <w:tc>
          <w:tcPr>
            <w:tcW w:w="907" w:type="dxa"/>
            <w:tcBorders>
              <w:top w:val="single" w:sz="4" w:space="0" w:color="auto"/>
              <w:left w:val="single" w:sz="4" w:space="0" w:color="auto"/>
              <w:bottom w:val="single" w:sz="4" w:space="0" w:color="auto"/>
              <w:right w:val="single" w:sz="4" w:space="0" w:color="auto"/>
            </w:tcBorders>
          </w:tcPr>
          <w:p w14:paraId="0B82580D"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tcPr>
          <w:p w14:paraId="2278A46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09487178"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B35BED8"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E72B6E"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1A79CEF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E058F7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65D380C"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013BF53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43ACBB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EA6270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17347DE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3CDF302"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F07E80"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B31C82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0FD71C0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1993B09" w14:textId="77777777" w:rsidTr="002E7EB2">
        <w:tc>
          <w:tcPr>
            <w:tcW w:w="907" w:type="dxa"/>
            <w:tcBorders>
              <w:top w:val="single" w:sz="4" w:space="0" w:color="auto"/>
              <w:right w:val="single" w:sz="4" w:space="0" w:color="auto"/>
            </w:tcBorders>
          </w:tcPr>
          <w:p w14:paraId="0B513A79"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63CF11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B16</w:t>
            </w:r>
          </w:p>
        </w:tc>
        <w:tc>
          <w:tcPr>
            <w:tcW w:w="624" w:type="dxa"/>
            <w:tcBorders>
              <w:top w:val="single" w:sz="4" w:space="0" w:color="auto"/>
              <w:left w:val="single" w:sz="4" w:space="0" w:color="auto"/>
              <w:bottom w:val="single" w:sz="4" w:space="0" w:color="auto"/>
              <w:right w:val="single" w:sz="4" w:space="0" w:color="auto"/>
            </w:tcBorders>
          </w:tcPr>
          <w:p w14:paraId="2AFA2E5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B17</w:t>
            </w:r>
          </w:p>
        </w:tc>
        <w:tc>
          <w:tcPr>
            <w:tcW w:w="624" w:type="dxa"/>
            <w:tcBorders>
              <w:top w:val="single" w:sz="4" w:space="0" w:color="auto"/>
              <w:left w:val="single" w:sz="4" w:space="0" w:color="auto"/>
              <w:bottom w:val="single" w:sz="4" w:space="0" w:color="auto"/>
              <w:right w:val="single" w:sz="4" w:space="0" w:color="auto"/>
            </w:tcBorders>
          </w:tcPr>
          <w:p w14:paraId="5ACF91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B18</w:t>
            </w:r>
          </w:p>
        </w:tc>
        <w:tc>
          <w:tcPr>
            <w:tcW w:w="624" w:type="dxa"/>
            <w:tcBorders>
              <w:top w:val="single" w:sz="4" w:space="0" w:color="auto"/>
              <w:left w:val="single" w:sz="4" w:space="0" w:color="auto"/>
              <w:bottom w:val="single" w:sz="4" w:space="0" w:color="auto"/>
              <w:right w:val="single" w:sz="4" w:space="0" w:color="auto"/>
            </w:tcBorders>
          </w:tcPr>
          <w:p w14:paraId="681DE2E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B19</w:t>
            </w:r>
          </w:p>
        </w:tc>
        <w:tc>
          <w:tcPr>
            <w:tcW w:w="624" w:type="dxa"/>
            <w:tcBorders>
              <w:top w:val="single" w:sz="4" w:space="0" w:color="auto"/>
              <w:left w:val="single" w:sz="4" w:space="0" w:color="auto"/>
              <w:bottom w:val="single" w:sz="4" w:space="0" w:color="auto"/>
              <w:right w:val="single" w:sz="4" w:space="0" w:color="auto"/>
            </w:tcBorders>
          </w:tcPr>
          <w:p w14:paraId="5D976FE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B20</w:t>
            </w:r>
          </w:p>
        </w:tc>
        <w:tc>
          <w:tcPr>
            <w:tcW w:w="624" w:type="dxa"/>
            <w:tcBorders>
              <w:top w:val="single" w:sz="4" w:space="0" w:color="auto"/>
              <w:left w:val="single" w:sz="4" w:space="0" w:color="auto"/>
              <w:bottom w:val="single" w:sz="4" w:space="0" w:color="auto"/>
              <w:right w:val="single" w:sz="4" w:space="0" w:color="auto"/>
            </w:tcBorders>
          </w:tcPr>
          <w:p w14:paraId="15AD71B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B21</w:t>
            </w:r>
          </w:p>
        </w:tc>
        <w:tc>
          <w:tcPr>
            <w:tcW w:w="624" w:type="dxa"/>
            <w:tcBorders>
              <w:top w:val="single" w:sz="4" w:space="0" w:color="auto"/>
              <w:left w:val="single" w:sz="4" w:space="0" w:color="auto"/>
              <w:bottom w:val="single" w:sz="4" w:space="0" w:color="auto"/>
              <w:right w:val="single" w:sz="4" w:space="0" w:color="auto"/>
            </w:tcBorders>
          </w:tcPr>
          <w:p w14:paraId="39EFA60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B22</w:t>
            </w:r>
          </w:p>
        </w:tc>
        <w:tc>
          <w:tcPr>
            <w:tcW w:w="624" w:type="dxa"/>
            <w:tcBorders>
              <w:top w:val="single" w:sz="4" w:space="0" w:color="auto"/>
              <w:left w:val="single" w:sz="4" w:space="0" w:color="auto"/>
              <w:bottom w:val="single" w:sz="4" w:space="0" w:color="auto"/>
              <w:right w:val="single" w:sz="4" w:space="0" w:color="auto"/>
            </w:tcBorders>
          </w:tcPr>
          <w:p w14:paraId="39C08D9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B23</w:t>
            </w:r>
          </w:p>
        </w:tc>
        <w:tc>
          <w:tcPr>
            <w:tcW w:w="624" w:type="dxa"/>
            <w:tcBorders>
              <w:top w:val="single" w:sz="4" w:space="0" w:color="auto"/>
              <w:left w:val="single" w:sz="4" w:space="0" w:color="auto"/>
              <w:bottom w:val="single" w:sz="4" w:space="0" w:color="auto"/>
              <w:right w:val="single" w:sz="4" w:space="0" w:color="auto"/>
            </w:tcBorders>
          </w:tcPr>
          <w:p w14:paraId="2B04C52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B24</w:t>
            </w:r>
          </w:p>
        </w:tc>
        <w:tc>
          <w:tcPr>
            <w:tcW w:w="624" w:type="dxa"/>
            <w:tcBorders>
              <w:top w:val="single" w:sz="4" w:space="0" w:color="auto"/>
              <w:left w:val="single" w:sz="4" w:space="0" w:color="auto"/>
              <w:bottom w:val="single" w:sz="4" w:space="0" w:color="auto"/>
              <w:right w:val="single" w:sz="4" w:space="0" w:color="auto"/>
            </w:tcBorders>
          </w:tcPr>
          <w:p w14:paraId="710C473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B25</w:t>
            </w:r>
          </w:p>
        </w:tc>
        <w:tc>
          <w:tcPr>
            <w:tcW w:w="624" w:type="dxa"/>
            <w:tcBorders>
              <w:top w:val="single" w:sz="4" w:space="0" w:color="auto"/>
              <w:left w:val="single" w:sz="4" w:space="0" w:color="auto"/>
              <w:bottom w:val="single" w:sz="4" w:space="0" w:color="auto"/>
              <w:right w:val="single" w:sz="4" w:space="0" w:color="auto"/>
            </w:tcBorders>
          </w:tcPr>
          <w:p w14:paraId="7F146E2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B26</w:t>
            </w:r>
          </w:p>
        </w:tc>
        <w:tc>
          <w:tcPr>
            <w:tcW w:w="624" w:type="dxa"/>
            <w:tcBorders>
              <w:top w:val="single" w:sz="4" w:space="0" w:color="auto"/>
              <w:left w:val="single" w:sz="4" w:space="0" w:color="auto"/>
              <w:bottom w:val="single" w:sz="4" w:space="0" w:color="auto"/>
              <w:right w:val="single" w:sz="4" w:space="0" w:color="auto"/>
            </w:tcBorders>
          </w:tcPr>
          <w:p w14:paraId="4DD2CD78"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B27</w:t>
            </w:r>
          </w:p>
        </w:tc>
        <w:tc>
          <w:tcPr>
            <w:tcW w:w="624" w:type="dxa"/>
            <w:tcBorders>
              <w:top w:val="single" w:sz="4" w:space="0" w:color="auto"/>
              <w:left w:val="single" w:sz="4" w:space="0" w:color="auto"/>
              <w:bottom w:val="single" w:sz="4" w:space="0" w:color="auto"/>
              <w:right w:val="single" w:sz="4" w:space="0" w:color="auto"/>
            </w:tcBorders>
          </w:tcPr>
          <w:p w14:paraId="2B2165D0"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B28</w:t>
            </w:r>
          </w:p>
        </w:tc>
        <w:tc>
          <w:tcPr>
            <w:tcW w:w="624" w:type="dxa"/>
            <w:tcBorders>
              <w:top w:val="single" w:sz="4" w:space="0" w:color="auto"/>
              <w:left w:val="single" w:sz="4" w:space="0" w:color="auto"/>
              <w:bottom w:val="single" w:sz="4" w:space="0" w:color="auto"/>
              <w:right w:val="single" w:sz="4" w:space="0" w:color="auto"/>
            </w:tcBorders>
          </w:tcPr>
          <w:p w14:paraId="3B4BA1A6"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B29</w:t>
            </w:r>
          </w:p>
        </w:tc>
        <w:tc>
          <w:tcPr>
            <w:tcW w:w="624" w:type="dxa"/>
            <w:tcBorders>
              <w:top w:val="single" w:sz="4" w:space="0" w:color="auto"/>
              <w:left w:val="single" w:sz="4" w:space="0" w:color="auto"/>
              <w:bottom w:val="single" w:sz="4" w:space="0" w:color="auto"/>
              <w:right w:val="single" w:sz="4" w:space="0" w:color="auto"/>
            </w:tcBorders>
          </w:tcPr>
          <w:p w14:paraId="5F8522E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B30</w:t>
            </w:r>
          </w:p>
        </w:tc>
      </w:tr>
      <w:tr w:rsidR="002536E4" w:rsidRPr="0046266F" w14:paraId="6F5CABA9" w14:textId="77777777" w:rsidTr="002E7EB2">
        <w:tc>
          <w:tcPr>
            <w:tcW w:w="907" w:type="dxa"/>
            <w:tcBorders>
              <w:right w:val="single" w:sz="4" w:space="0" w:color="auto"/>
            </w:tcBorders>
          </w:tcPr>
          <w:p w14:paraId="3E7A7B7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BDEA09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6C31147"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624" w:type="dxa"/>
            <w:tcBorders>
              <w:top w:val="single" w:sz="4" w:space="0" w:color="auto"/>
              <w:left w:val="single" w:sz="4" w:space="0" w:color="auto"/>
              <w:bottom w:val="single" w:sz="4" w:space="0" w:color="auto"/>
              <w:right w:val="single" w:sz="4" w:space="0" w:color="auto"/>
            </w:tcBorders>
          </w:tcPr>
          <w:p w14:paraId="247A9D9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EFCB10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F202719"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F889D7B"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170E68C1"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624" w:type="dxa"/>
            <w:tcBorders>
              <w:top w:val="single" w:sz="4" w:space="0" w:color="auto"/>
              <w:left w:val="single" w:sz="4" w:space="0" w:color="auto"/>
              <w:bottom w:val="single" w:sz="4" w:space="0" w:color="auto"/>
              <w:right w:val="single" w:sz="4" w:space="0" w:color="auto"/>
            </w:tcBorders>
          </w:tcPr>
          <w:p w14:paraId="1ED56B4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0B730"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7100A21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05693A3"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546A9ADF"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624" w:type="dxa"/>
            <w:tcBorders>
              <w:top w:val="single" w:sz="4" w:space="0" w:color="auto"/>
              <w:left w:val="single" w:sz="4" w:space="0" w:color="auto"/>
              <w:bottom w:val="single" w:sz="4" w:space="0" w:color="auto"/>
              <w:right w:val="single" w:sz="4" w:space="0" w:color="auto"/>
            </w:tcBorders>
          </w:tcPr>
          <w:p w14:paraId="18C441D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3C1FA7DB"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25775DF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5204113E" w14:textId="77777777" w:rsidTr="002E7EB2">
        <w:tc>
          <w:tcPr>
            <w:tcW w:w="907" w:type="dxa"/>
            <w:tcBorders>
              <w:right w:val="single" w:sz="4" w:space="0" w:color="auto"/>
            </w:tcBorders>
          </w:tcPr>
          <w:p w14:paraId="513277EB"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182F403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B31</w:t>
            </w:r>
          </w:p>
        </w:tc>
        <w:tc>
          <w:tcPr>
            <w:tcW w:w="624" w:type="dxa"/>
            <w:tcBorders>
              <w:top w:val="single" w:sz="4" w:space="0" w:color="auto"/>
              <w:left w:val="single" w:sz="4" w:space="0" w:color="auto"/>
              <w:bottom w:val="single" w:sz="4" w:space="0" w:color="auto"/>
              <w:right w:val="single" w:sz="4" w:space="0" w:color="auto"/>
            </w:tcBorders>
          </w:tcPr>
          <w:p w14:paraId="67BF99FB"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B32</w:t>
            </w:r>
          </w:p>
        </w:tc>
        <w:tc>
          <w:tcPr>
            <w:tcW w:w="624" w:type="dxa"/>
            <w:tcBorders>
              <w:top w:val="single" w:sz="4" w:space="0" w:color="auto"/>
              <w:left w:val="single" w:sz="4" w:space="0" w:color="auto"/>
              <w:bottom w:val="single" w:sz="4" w:space="0" w:color="auto"/>
              <w:right w:val="single" w:sz="4" w:space="0" w:color="auto"/>
            </w:tcBorders>
          </w:tcPr>
          <w:p w14:paraId="3C8312C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B33</w:t>
            </w:r>
          </w:p>
        </w:tc>
        <w:tc>
          <w:tcPr>
            <w:tcW w:w="624" w:type="dxa"/>
            <w:tcBorders>
              <w:top w:val="single" w:sz="4" w:space="0" w:color="auto"/>
              <w:left w:val="single" w:sz="4" w:space="0" w:color="auto"/>
              <w:bottom w:val="single" w:sz="4" w:space="0" w:color="auto"/>
              <w:right w:val="single" w:sz="4" w:space="0" w:color="auto"/>
            </w:tcBorders>
          </w:tcPr>
          <w:p w14:paraId="0B73C83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B34</w:t>
            </w:r>
          </w:p>
        </w:tc>
        <w:tc>
          <w:tcPr>
            <w:tcW w:w="624" w:type="dxa"/>
            <w:tcBorders>
              <w:top w:val="single" w:sz="4" w:space="0" w:color="auto"/>
              <w:left w:val="single" w:sz="4" w:space="0" w:color="auto"/>
              <w:bottom w:val="single" w:sz="4" w:space="0" w:color="auto"/>
              <w:right w:val="single" w:sz="4" w:space="0" w:color="auto"/>
            </w:tcBorders>
          </w:tcPr>
          <w:p w14:paraId="73D4A5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B35</w:t>
            </w:r>
          </w:p>
        </w:tc>
        <w:tc>
          <w:tcPr>
            <w:tcW w:w="624" w:type="dxa"/>
            <w:tcBorders>
              <w:top w:val="single" w:sz="4" w:space="0" w:color="auto"/>
              <w:left w:val="single" w:sz="4" w:space="0" w:color="auto"/>
              <w:bottom w:val="single" w:sz="4" w:space="0" w:color="auto"/>
              <w:right w:val="single" w:sz="4" w:space="0" w:color="auto"/>
            </w:tcBorders>
          </w:tcPr>
          <w:p w14:paraId="3FE759F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B36</w:t>
            </w:r>
          </w:p>
        </w:tc>
        <w:tc>
          <w:tcPr>
            <w:tcW w:w="624" w:type="dxa"/>
            <w:tcBorders>
              <w:top w:val="single" w:sz="4" w:space="0" w:color="auto"/>
              <w:left w:val="single" w:sz="4" w:space="0" w:color="auto"/>
              <w:bottom w:val="single" w:sz="4" w:space="0" w:color="auto"/>
              <w:right w:val="single" w:sz="4" w:space="0" w:color="auto"/>
            </w:tcBorders>
          </w:tcPr>
          <w:p w14:paraId="297340F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B37</w:t>
            </w:r>
          </w:p>
        </w:tc>
        <w:tc>
          <w:tcPr>
            <w:tcW w:w="624" w:type="dxa"/>
            <w:tcBorders>
              <w:top w:val="single" w:sz="4" w:space="0" w:color="auto"/>
              <w:left w:val="single" w:sz="4" w:space="0" w:color="auto"/>
              <w:bottom w:val="single" w:sz="4" w:space="0" w:color="auto"/>
              <w:right w:val="single" w:sz="4" w:space="0" w:color="auto"/>
            </w:tcBorders>
          </w:tcPr>
          <w:p w14:paraId="458FC3E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B38</w:t>
            </w:r>
          </w:p>
        </w:tc>
        <w:tc>
          <w:tcPr>
            <w:tcW w:w="624" w:type="dxa"/>
            <w:tcBorders>
              <w:top w:val="single" w:sz="4" w:space="0" w:color="auto"/>
              <w:left w:val="single" w:sz="4" w:space="0" w:color="auto"/>
              <w:bottom w:val="single" w:sz="4" w:space="0" w:color="auto"/>
              <w:right w:val="single" w:sz="4" w:space="0" w:color="auto"/>
            </w:tcBorders>
          </w:tcPr>
          <w:p w14:paraId="375A768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B39</w:t>
            </w:r>
          </w:p>
        </w:tc>
        <w:tc>
          <w:tcPr>
            <w:tcW w:w="624" w:type="dxa"/>
            <w:tcBorders>
              <w:top w:val="single" w:sz="4" w:space="0" w:color="auto"/>
              <w:left w:val="single" w:sz="4" w:space="0" w:color="auto"/>
              <w:bottom w:val="single" w:sz="4" w:space="0" w:color="auto"/>
              <w:right w:val="single" w:sz="4" w:space="0" w:color="auto"/>
            </w:tcBorders>
          </w:tcPr>
          <w:p w14:paraId="24816F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B40</w:t>
            </w:r>
          </w:p>
        </w:tc>
        <w:tc>
          <w:tcPr>
            <w:tcW w:w="624" w:type="dxa"/>
            <w:tcBorders>
              <w:top w:val="single" w:sz="4" w:space="0" w:color="auto"/>
              <w:left w:val="single" w:sz="4" w:space="0" w:color="auto"/>
              <w:bottom w:val="single" w:sz="4" w:space="0" w:color="auto"/>
              <w:right w:val="single" w:sz="4" w:space="0" w:color="auto"/>
            </w:tcBorders>
          </w:tcPr>
          <w:p w14:paraId="149ADCB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B41</w:t>
            </w:r>
          </w:p>
        </w:tc>
        <w:tc>
          <w:tcPr>
            <w:tcW w:w="624" w:type="dxa"/>
            <w:tcBorders>
              <w:top w:val="single" w:sz="4" w:space="0" w:color="auto"/>
              <w:left w:val="single" w:sz="4" w:space="0" w:color="auto"/>
              <w:bottom w:val="single" w:sz="4" w:space="0" w:color="auto"/>
              <w:right w:val="single" w:sz="4" w:space="0" w:color="auto"/>
            </w:tcBorders>
          </w:tcPr>
          <w:p w14:paraId="14132C35"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B42</w:t>
            </w:r>
          </w:p>
        </w:tc>
        <w:tc>
          <w:tcPr>
            <w:tcW w:w="624" w:type="dxa"/>
            <w:tcBorders>
              <w:top w:val="single" w:sz="4" w:space="0" w:color="auto"/>
              <w:left w:val="single" w:sz="4" w:space="0" w:color="auto"/>
              <w:bottom w:val="single" w:sz="4" w:space="0" w:color="auto"/>
              <w:right w:val="single" w:sz="4" w:space="0" w:color="auto"/>
            </w:tcBorders>
          </w:tcPr>
          <w:p w14:paraId="3E93B62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B43</w:t>
            </w:r>
          </w:p>
        </w:tc>
        <w:tc>
          <w:tcPr>
            <w:tcW w:w="624" w:type="dxa"/>
            <w:tcBorders>
              <w:top w:val="single" w:sz="4" w:space="0" w:color="auto"/>
              <w:left w:val="single" w:sz="4" w:space="0" w:color="auto"/>
              <w:bottom w:val="single" w:sz="4" w:space="0" w:color="auto"/>
              <w:right w:val="single" w:sz="4" w:space="0" w:color="auto"/>
            </w:tcBorders>
          </w:tcPr>
          <w:p w14:paraId="43C0129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B44</w:t>
            </w:r>
          </w:p>
        </w:tc>
        <w:tc>
          <w:tcPr>
            <w:tcW w:w="624" w:type="dxa"/>
            <w:tcBorders>
              <w:top w:val="single" w:sz="4" w:space="0" w:color="auto"/>
              <w:left w:val="single" w:sz="4" w:space="0" w:color="auto"/>
              <w:bottom w:val="single" w:sz="4" w:space="0" w:color="auto"/>
              <w:right w:val="single" w:sz="4" w:space="0" w:color="auto"/>
            </w:tcBorders>
          </w:tcPr>
          <w:p w14:paraId="3A971B6E"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B45</w:t>
            </w:r>
          </w:p>
        </w:tc>
      </w:tr>
      <w:tr w:rsidR="002536E4" w:rsidRPr="0046266F" w14:paraId="6E77C722" w14:textId="77777777" w:rsidTr="002E7EB2">
        <w:tc>
          <w:tcPr>
            <w:tcW w:w="907" w:type="dxa"/>
            <w:tcBorders>
              <w:right w:val="single" w:sz="4" w:space="0" w:color="auto"/>
            </w:tcBorders>
          </w:tcPr>
          <w:p w14:paraId="01165FE7"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269D55E"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412B56AF"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624" w:type="dxa"/>
            <w:tcBorders>
              <w:top w:val="single" w:sz="4" w:space="0" w:color="auto"/>
              <w:left w:val="single" w:sz="4" w:space="0" w:color="auto"/>
              <w:bottom w:val="single" w:sz="4" w:space="0" w:color="auto"/>
              <w:right w:val="single" w:sz="4" w:space="0" w:color="auto"/>
            </w:tcBorders>
          </w:tcPr>
          <w:p w14:paraId="36A94D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1804286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28F91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08C31752"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F624F93"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624" w:type="dxa"/>
            <w:tcBorders>
              <w:top w:val="single" w:sz="4" w:space="0" w:color="auto"/>
              <w:left w:val="single" w:sz="4" w:space="0" w:color="auto"/>
              <w:bottom w:val="single" w:sz="4" w:space="0" w:color="auto"/>
              <w:right w:val="single" w:sz="4" w:space="0" w:color="auto"/>
            </w:tcBorders>
          </w:tcPr>
          <w:p w14:paraId="3993896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6C0A12F2"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5985BD6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AC02368"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81B4AD0"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624" w:type="dxa"/>
            <w:tcBorders>
              <w:top w:val="single" w:sz="4" w:space="0" w:color="auto"/>
              <w:left w:val="single" w:sz="4" w:space="0" w:color="auto"/>
              <w:bottom w:val="single" w:sz="4" w:space="0" w:color="auto"/>
              <w:right w:val="single" w:sz="4" w:space="0" w:color="auto"/>
            </w:tcBorders>
          </w:tcPr>
          <w:p w14:paraId="0A11D51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6929CBA5"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03765A6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1BF7CF76" w14:textId="77777777" w:rsidTr="002E7EB2">
        <w:tc>
          <w:tcPr>
            <w:tcW w:w="907" w:type="dxa"/>
            <w:tcBorders>
              <w:right w:val="single" w:sz="4" w:space="0" w:color="auto"/>
            </w:tcBorders>
          </w:tcPr>
          <w:p w14:paraId="041F64C2"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43690E4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B46</w:t>
            </w:r>
          </w:p>
        </w:tc>
        <w:tc>
          <w:tcPr>
            <w:tcW w:w="624" w:type="dxa"/>
            <w:tcBorders>
              <w:top w:val="single" w:sz="4" w:space="0" w:color="auto"/>
              <w:left w:val="single" w:sz="4" w:space="0" w:color="auto"/>
              <w:bottom w:val="single" w:sz="4" w:space="0" w:color="auto"/>
              <w:right w:val="single" w:sz="4" w:space="0" w:color="auto"/>
            </w:tcBorders>
          </w:tcPr>
          <w:p w14:paraId="30550B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B47</w:t>
            </w:r>
          </w:p>
        </w:tc>
        <w:tc>
          <w:tcPr>
            <w:tcW w:w="624" w:type="dxa"/>
            <w:tcBorders>
              <w:top w:val="single" w:sz="4" w:space="0" w:color="auto"/>
              <w:left w:val="single" w:sz="4" w:space="0" w:color="auto"/>
              <w:bottom w:val="single" w:sz="4" w:space="0" w:color="auto"/>
              <w:right w:val="single" w:sz="4" w:space="0" w:color="auto"/>
            </w:tcBorders>
          </w:tcPr>
          <w:p w14:paraId="49A68A8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B48</w:t>
            </w:r>
          </w:p>
        </w:tc>
        <w:tc>
          <w:tcPr>
            <w:tcW w:w="624" w:type="dxa"/>
            <w:tcBorders>
              <w:top w:val="single" w:sz="4" w:space="0" w:color="auto"/>
              <w:left w:val="single" w:sz="4" w:space="0" w:color="auto"/>
              <w:bottom w:val="single" w:sz="4" w:space="0" w:color="auto"/>
              <w:right w:val="single" w:sz="4" w:space="0" w:color="auto"/>
            </w:tcBorders>
          </w:tcPr>
          <w:p w14:paraId="151C7DB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B49</w:t>
            </w:r>
          </w:p>
        </w:tc>
        <w:tc>
          <w:tcPr>
            <w:tcW w:w="624" w:type="dxa"/>
            <w:tcBorders>
              <w:top w:val="single" w:sz="4" w:space="0" w:color="auto"/>
              <w:left w:val="single" w:sz="4" w:space="0" w:color="auto"/>
              <w:bottom w:val="single" w:sz="4" w:space="0" w:color="auto"/>
              <w:right w:val="single" w:sz="4" w:space="0" w:color="auto"/>
            </w:tcBorders>
          </w:tcPr>
          <w:p w14:paraId="01106D57"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B50</w:t>
            </w:r>
          </w:p>
        </w:tc>
        <w:tc>
          <w:tcPr>
            <w:tcW w:w="624" w:type="dxa"/>
            <w:tcBorders>
              <w:top w:val="single" w:sz="4" w:space="0" w:color="auto"/>
              <w:left w:val="single" w:sz="4" w:space="0" w:color="auto"/>
              <w:bottom w:val="single" w:sz="4" w:space="0" w:color="auto"/>
              <w:right w:val="single" w:sz="4" w:space="0" w:color="auto"/>
            </w:tcBorders>
          </w:tcPr>
          <w:p w14:paraId="6E3F667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B51</w:t>
            </w:r>
          </w:p>
        </w:tc>
        <w:tc>
          <w:tcPr>
            <w:tcW w:w="624" w:type="dxa"/>
            <w:tcBorders>
              <w:top w:val="single" w:sz="4" w:space="0" w:color="auto"/>
              <w:left w:val="single" w:sz="4" w:space="0" w:color="auto"/>
              <w:bottom w:val="single" w:sz="4" w:space="0" w:color="auto"/>
              <w:right w:val="single" w:sz="4" w:space="0" w:color="auto"/>
            </w:tcBorders>
          </w:tcPr>
          <w:p w14:paraId="114BB8FC"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B52</w:t>
            </w:r>
          </w:p>
        </w:tc>
        <w:tc>
          <w:tcPr>
            <w:tcW w:w="624" w:type="dxa"/>
            <w:tcBorders>
              <w:top w:val="single" w:sz="4" w:space="0" w:color="auto"/>
              <w:left w:val="single" w:sz="4" w:space="0" w:color="auto"/>
              <w:bottom w:val="single" w:sz="4" w:space="0" w:color="auto"/>
              <w:right w:val="single" w:sz="4" w:space="0" w:color="auto"/>
            </w:tcBorders>
          </w:tcPr>
          <w:p w14:paraId="2104460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B53</w:t>
            </w:r>
          </w:p>
        </w:tc>
        <w:tc>
          <w:tcPr>
            <w:tcW w:w="624" w:type="dxa"/>
            <w:tcBorders>
              <w:top w:val="single" w:sz="4" w:space="0" w:color="auto"/>
              <w:left w:val="single" w:sz="4" w:space="0" w:color="auto"/>
              <w:bottom w:val="single" w:sz="4" w:space="0" w:color="auto"/>
              <w:right w:val="single" w:sz="4" w:space="0" w:color="auto"/>
            </w:tcBorders>
          </w:tcPr>
          <w:p w14:paraId="3BFF7A5F"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B54</w:t>
            </w:r>
          </w:p>
        </w:tc>
        <w:tc>
          <w:tcPr>
            <w:tcW w:w="624" w:type="dxa"/>
            <w:tcBorders>
              <w:top w:val="single" w:sz="4" w:space="0" w:color="auto"/>
              <w:left w:val="single" w:sz="4" w:space="0" w:color="auto"/>
              <w:bottom w:val="single" w:sz="4" w:space="0" w:color="auto"/>
              <w:right w:val="single" w:sz="4" w:space="0" w:color="auto"/>
            </w:tcBorders>
          </w:tcPr>
          <w:p w14:paraId="530663B4"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B55</w:t>
            </w:r>
          </w:p>
        </w:tc>
        <w:tc>
          <w:tcPr>
            <w:tcW w:w="624" w:type="dxa"/>
            <w:tcBorders>
              <w:top w:val="single" w:sz="4" w:space="0" w:color="auto"/>
              <w:left w:val="single" w:sz="4" w:space="0" w:color="auto"/>
              <w:bottom w:val="single" w:sz="4" w:space="0" w:color="auto"/>
              <w:right w:val="single" w:sz="4" w:space="0" w:color="auto"/>
            </w:tcBorders>
          </w:tcPr>
          <w:p w14:paraId="372BDE63"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B56</w:t>
            </w:r>
          </w:p>
        </w:tc>
        <w:tc>
          <w:tcPr>
            <w:tcW w:w="624" w:type="dxa"/>
            <w:tcBorders>
              <w:top w:val="single" w:sz="4" w:space="0" w:color="auto"/>
              <w:left w:val="single" w:sz="4" w:space="0" w:color="auto"/>
              <w:bottom w:val="single" w:sz="4" w:space="0" w:color="auto"/>
              <w:right w:val="single" w:sz="4" w:space="0" w:color="auto"/>
            </w:tcBorders>
          </w:tcPr>
          <w:p w14:paraId="28FF4852"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B57</w:t>
            </w:r>
          </w:p>
        </w:tc>
        <w:tc>
          <w:tcPr>
            <w:tcW w:w="624" w:type="dxa"/>
            <w:tcBorders>
              <w:top w:val="single" w:sz="4" w:space="0" w:color="auto"/>
              <w:left w:val="single" w:sz="4" w:space="0" w:color="auto"/>
              <w:bottom w:val="single" w:sz="4" w:space="0" w:color="auto"/>
              <w:right w:val="single" w:sz="4" w:space="0" w:color="auto"/>
            </w:tcBorders>
          </w:tcPr>
          <w:p w14:paraId="648628C9"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B58</w:t>
            </w:r>
          </w:p>
        </w:tc>
        <w:tc>
          <w:tcPr>
            <w:tcW w:w="624" w:type="dxa"/>
            <w:tcBorders>
              <w:top w:val="single" w:sz="4" w:space="0" w:color="auto"/>
              <w:left w:val="single" w:sz="4" w:space="0" w:color="auto"/>
              <w:bottom w:val="single" w:sz="4" w:space="0" w:color="auto"/>
              <w:right w:val="single" w:sz="4" w:space="0" w:color="auto"/>
            </w:tcBorders>
          </w:tcPr>
          <w:p w14:paraId="09D78D4D"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B59</w:t>
            </w:r>
          </w:p>
        </w:tc>
        <w:tc>
          <w:tcPr>
            <w:tcW w:w="624" w:type="dxa"/>
            <w:tcBorders>
              <w:top w:val="single" w:sz="4" w:space="0" w:color="auto"/>
              <w:left w:val="single" w:sz="4" w:space="0" w:color="auto"/>
              <w:bottom w:val="single" w:sz="4" w:space="0" w:color="auto"/>
              <w:right w:val="single" w:sz="4" w:space="0" w:color="auto"/>
            </w:tcBorders>
          </w:tcPr>
          <w:p w14:paraId="2D547421" w14:textId="77777777" w:rsidR="002536E4" w:rsidRPr="007867CB" w:rsidRDefault="002536E4" w:rsidP="002E7EB2">
            <w:pPr>
              <w:keepNext/>
              <w:keepLines/>
              <w:spacing w:after="0"/>
              <w:rPr>
                <w:rFonts w:ascii="Arial" w:hAnsi="Arial"/>
                <w:b/>
                <w:bCs/>
                <w:sz w:val="18"/>
              </w:rPr>
            </w:pPr>
            <w:r w:rsidRPr="007867CB">
              <w:rPr>
                <w:rFonts w:ascii="Arial" w:hAnsi="Arial"/>
                <w:b/>
                <w:bCs/>
                <w:sz w:val="18"/>
              </w:rPr>
              <w:t>B60</w:t>
            </w:r>
          </w:p>
        </w:tc>
      </w:tr>
      <w:tr w:rsidR="002536E4" w:rsidRPr="0046266F" w14:paraId="44F595FD" w14:textId="77777777" w:rsidTr="002E7EB2">
        <w:tc>
          <w:tcPr>
            <w:tcW w:w="907" w:type="dxa"/>
            <w:tcBorders>
              <w:right w:val="single" w:sz="4" w:space="0" w:color="auto"/>
            </w:tcBorders>
          </w:tcPr>
          <w:p w14:paraId="0CDEA18F" w14:textId="77777777" w:rsidR="002536E4" w:rsidRPr="0046266F" w:rsidRDefault="002536E4" w:rsidP="002E7EB2">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53E8AD8F"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0573326" w14:textId="77777777" w:rsidR="002536E4" w:rsidRPr="0046266F" w:rsidRDefault="002536E4" w:rsidP="002E7EB2">
            <w:pPr>
              <w:keepNext/>
              <w:keepLines/>
              <w:spacing w:after="0"/>
              <w:rPr>
                <w:rFonts w:ascii="Arial" w:hAnsi="Arial"/>
                <w:sz w:val="18"/>
              </w:rPr>
            </w:pPr>
            <w:r w:rsidRPr="0046266F">
              <w:rPr>
                <w:rFonts w:ascii="Arial" w:hAnsi="Arial"/>
                <w:sz w:val="18"/>
              </w:rPr>
              <w:t>84</w:t>
            </w:r>
          </w:p>
        </w:tc>
        <w:tc>
          <w:tcPr>
            <w:tcW w:w="624" w:type="dxa"/>
            <w:tcBorders>
              <w:top w:val="single" w:sz="4" w:space="0" w:color="auto"/>
              <w:left w:val="single" w:sz="4" w:space="0" w:color="auto"/>
              <w:bottom w:val="single" w:sz="4" w:space="0" w:color="auto"/>
              <w:right w:val="single" w:sz="4" w:space="0" w:color="auto"/>
            </w:tcBorders>
          </w:tcPr>
          <w:p w14:paraId="4C51F75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F8BC4AF"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624" w:type="dxa"/>
            <w:tcBorders>
              <w:top w:val="single" w:sz="4" w:space="0" w:color="auto"/>
              <w:left w:val="single" w:sz="4" w:space="0" w:color="auto"/>
              <w:bottom w:val="single" w:sz="4" w:space="0" w:color="auto"/>
              <w:right w:val="single" w:sz="4" w:space="0" w:color="auto"/>
            </w:tcBorders>
          </w:tcPr>
          <w:p w14:paraId="30057139"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5BD57717"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27468FF7" w14:textId="77777777" w:rsidR="002536E4" w:rsidRPr="0046266F" w:rsidRDefault="002536E4" w:rsidP="002E7EB2">
            <w:pPr>
              <w:keepNext/>
              <w:keepLines/>
              <w:spacing w:after="0"/>
              <w:rPr>
                <w:rFonts w:ascii="Arial" w:hAnsi="Arial"/>
                <w:sz w:val="18"/>
              </w:rPr>
            </w:pPr>
            <w:r w:rsidRPr="0046266F">
              <w:rPr>
                <w:rFonts w:ascii="Arial" w:hAnsi="Arial"/>
                <w:sz w:val="18"/>
              </w:rPr>
              <w:t>94</w:t>
            </w:r>
          </w:p>
        </w:tc>
        <w:tc>
          <w:tcPr>
            <w:tcW w:w="624" w:type="dxa"/>
            <w:tcBorders>
              <w:top w:val="single" w:sz="4" w:space="0" w:color="auto"/>
              <w:left w:val="single" w:sz="4" w:space="0" w:color="auto"/>
              <w:bottom w:val="single" w:sz="4" w:space="0" w:color="auto"/>
              <w:right w:val="single" w:sz="4" w:space="0" w:color="auto"/>
            </w:tcBorders>
          </w:tcPr>
          <w:p w14:paraId="590DABB4"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7C810256"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624" w:type="dxa"/>
            <w:tcBorders>
              <w:top w:val="single" w:sz="4" w:space="0" w:color="auto"/>
              <w:left w:val="single" w:sz="4" w:space="0" w:color="auto"/>
              <w:bottom w:val="single" w:sz="4" w:space="0" w:color="auto"/>
              <w:right w:val="single" w:sz="4" w:space="0" w:color="auto"/>
            </w:tcBorders>
          </w:tcPr>
          <w:p w14:paraId="7C43974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624" w:type="dxa"/>
            <w:tcBorders>
              <w:top w:val="single" w:sz="4" w:space="0" w:color="auto"/>
              <w:left w:val="single" w:sz="4" w:space="0" w:color="auto"/>
              <w:bottom w:val="single" w:sz="4" w:space="0" w:color="auto"/>
              <w:right w:val="single" w:sz="4" w:space="0" w:color="auto"/>
            </w:tcBorders>
          </w:tcPr>
          <w:p w14:paraId="48103AC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624" w:type="dxa"/>
            <w:tcBorders>
              <w:top w:val="single" w:sz="4" w:space="0" w:color="auto"/>
              <w:left w:val="single" w:sz="4" w:space="0" w:color="auto"/>
              <w:bottom w:val="single" w:sz="4" w:space="0" w:color="auto"/>
              <w:right w:val="single" w:sz="4" w:space="0" w:color="auto"/>
            </w:tcBorders>
          </w:tcPr>
          <w:p w14:paraId="31AB4A4B"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624" w:type="dxa"/>
            <w:tcBorders>
              <w:top w:val="single" w:sz="4" w:space="0" w:color="auto"/>
              <w:left w:val="single" w:sz="4" w:space="0" w:color="auto"/>
              <w:bottom w:val="single" w:sz="4" w:space="0" w:color="auto"/>
              <w:right w:val="single" w:sz="4" w:space="0" w:color="auto"/>
            </w:tcBorders>
          </w:tcPr>
          <w:p w14:paraId="134DF7F7"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624" w:type="dxa"/>
            <w:tcBorders>
              <w:top w:val="single" w:sz="4" w:space="0" w:color="auto"/>
              <w:left w:val="single" w:sz="4" w:space="0" w:color="auto"/>
              <w:bottom w:val="single" w:sz="4" w:space="0" w:color="auto"/>
              <w:right w:val="single" w:sz="4" w:space="0" w:color="auto"/>
            </w:tcBorders>
          </w:tcPr>
          <w:p w14:paraId="312E749B" w14:textId="77777777" w:rsidR="002536E4" w:rsidRPr="0046266F" w:rsidRDefault="002536E4" w:rsidP="002E7EB2">
            <w:pPr>
              <w:keepNext/>
              <w:keepLines/>
              <w:spacing w:after="0"/>
              <w:rPr>
                <w:rFonts w:ascii="Arial" w:hAnsi="Arial"/>
                <w:sz w:val="18"/>
              </w:rPr>
            </w:pPr>
            <w:r>
              <w:rPr>
                <w:rFonts w:ascii="Arial" w:hAnsi="Arial"/>
                <w:sz w:val="18"/>
              </w:rPr>
              <w:t>02</w:t>
            </w:r>
          </w:p>
        </w:tc>
        <w:tc>
          <w:tcPr>
            <w:tcW w:w="624" w:type="dxa"/>
            <w:tcBorders>
              <w:top w:val="single" w:sz="4" w:space="0" w:color="auto"/>
              <w:left w:val="single" w:sz="4" w:space="0" w:color="auto"/>
              <w:bottom w:val="single" w:sz="4" w:space="0" w:color="auto"/>
              <w:right w:val="single" w:sz="4" w:space="0" w:color="auto"/>
            </w:tcBorders>
          </w:tcPr>
          <w:p w14:paraId="5E3C28C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r>
    </w:tbl>
    <w:p w14:paraId="1C87E520" w14:textId="77777777" w:rsidR="002536E4" w:rsidRPr="0046266F" w:rsidRDefault="002536E4" w:rsidP="002536E4"/>
    <w:p w14:paraId="246DCAC7" w14:textId="77777777" w:rsidR="002536E4" w:rsidRPr="0046266F" w:rsidRDefault="002536E4" w:rsidP="002536E4">
      <w:pPr>
        <w:rPr>
          <w:b/>
        </w:rPr>
      </w:pPr>
      <w:r w:rsidRPr="0046266F">
        <w:rPr>
          <w:b/>
        </w:rPr>
        <w:t>EF</w:t>
      </w:r>
      <w:r w:rsidRPr="0046266F">
        <w:rPr>
          <w:b/>
          <w:vertAlign w:val="subscript"/>
        </w:rPr>
        <w:t xml:space="preserve">OPLMNwACT </w:t>
      </w:r>
      <w:r w:rsidRPr="0046266F">
        <w:rPr>
          <w:b/>
        </w:rPr>
        <w:t>(Operator Controlled PLMN Selector with Access Technology)</w:t>
      </w:r>
    </w:p>
    <w:p w14:paraId="2308F914" w14:textId="77777777" w:rsidR="002536E4" w:rsidRPr="0046266F" w:rsidRDefault="002536E4" w:rsidP="002536E4">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A48445E" w14:textId="77777777" w:rsidR="002536E4" w:rsidRPr="0046266F" w:rsidRDefault="002536E4" w:rsidP="002536E4">
      <w:pPr>
        <w:keepLines/>
        <w:tabs>
          <w:tab w:val="left" w:pos="2835"/>
        </w:tabs>
        <w:spacing w:after="0"/>
        <w:ind w:left="1702" w:hanging="1418"/>
      </w:pPr>
      <w:r w:rsidRPr="0046266F">
        <w:tab/>
        <w:t>1</w:t>
      </w:r>
      <w:r w:rsidRPr="0046266F">
        <w:rPr>
          <w:vertAlign w:val="superscript"/>
        </w:rPr>
        <w:t>st</w:t>
      </w:r>
      <w:r w:rsidRPr="0046266F">
        <w:t xml:space="preserve"> ACT:</w:t>
      </w:r>
      <w:r w:rsidRPr="0046266F">
        <w:tab/>
      </w:r>
      <w:r w:rsidRPr="002F0F2A">
        <w:t xml:space="preserve">satellite E-UTRAN in </w:t>
      </w:r>
      <w:r>
        <w:t>W</w:t>
      </w:r>
      <w:r w:rsidRPr="002F0F2A">
        <w:t>B-S1 mode</w:t>
      </w:r>
    </w:p>
    <w:p w14:paraId="3173844B" w14:textId="77777777" w:rsidR="002536E4" w:rsidRPr="0046266F" w:rsidRDefault="002536E4" w:rsidP="002536E4">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37A7094A" w14:textId="77777777" w:rsidR="002536E4" w:rsidRPr="0046266F" w:rsidRDefault="002536E4" w:rsidP="002536E4">
      <w:pPr>
        <w:keepLines/>
        <w:spacing w:after="0"/>
        <w:ind w:left="1702" w:hanging="1418"/>
      </w:pPr>
      <w:r w:rsidRPr="0046266F">
        <w:tab/>
        <w:t>2</w:t>
      </w:r>
      <w:r w:rsidRPr="0046266F">
        <w:rPr>
          <w:vertAlign w:val="superscript"/>
        </w:rPr>
        <w:t>nd</w:t>
      </w:r>
      <w:r w:rsidRPr="0046266F">
        <w:t xml:space="preserve"> ACT:</w:t>
      </w:r>
      <w:r w:rsidRPr="0046266F">
        <w:tab/>
        <w:t>GSM</w:t>
      </w:r>
    </w:p>
    <w:p w14:paraId="1E1C1FC5" w14:textId="77777777" w:rsidR="002536E4" w:rsidRPr="0046266F" w:rsidRDefault="002536E4" w:rsidP="002536E4">
      <w:pPr>
        <w:keepLines/>
        <w:spacing w:after="0"/>
        <w:ind w:left="1702" w:hanging="1418"/>
      </w:pPr>
      <w:r w:rsidRPr="0046266F">
        <w:lastRenderedPageBreak/>
        <w:tab/>
        <w:t>3</w:t>
      </w:r>
      <w:r w:rsidRPr="0046266F">
        <w:rPr>
          <w:vertAlign w:val="superscript"/>
        </w:rPr>
        <w:t>rd</w:t>
      </w:r>
      <w:r w:rsidRPr="0046266F">
        <w:t xml:space="preserve"> PLMN:</w:t>
      </w:r>
      <w:r w:rsidRPr="0046266F">
        <w:tab/>
        <w:t>254 002</w:t>
      </w:r>
    </w:p>
    <w:p w14:paraId="37FB91C6" w14:textId="77777777" w:rsidR="002536E4" w:rsidRPr="0046266F" w:rsidRDefault="002536E4" w:rsidP="002536E4">
      <w:pPr>
        <w:keepLines/>
        <w:spacing w:after="0"/>
        <w:ind w:left="1702" w:hanging="1418"/>
      </w:pPr>
      <w:r w:rsidRPr="0046266F">
        <w:tab/>
        <w:t>3</w:t>
      </w:r>
      <w:r w:rsidRPr="0046266F">
        <w:rPr>
          <w:vertAlign w:val="superscript"/>
        </w:rPr>
        <w:t>rd</w:t>
      </w:r>
      <w:r w:rsidRPr="0046266F">
        <w:t xml:space="preserve"> ACT:</w:t>
      </w:r>
      <w:r w:rsidRPr="0046266F">
        <w:tab/>
        <w:t>E-UTRAN</w:t>
      </w:r>
    </w:p>
    <w:p w14:paraId="49141E2A"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PLMN:</w:t>
      </w:r>
      <w:r w:rsidRPr="0046266F">
        <w:tab/>
        <w:t>254 003</w:t>
      </w:r>
    </w:p>
    <w:p w14:paraId="23D604CE" w14:textId="77777777" w:rsidR="002536E4" w:rsidRPr="0046266F" w:rsidRDefault="002536E4" w:rsidP="002536E4">
      <w:pPr>
        <w:keepLines/>
        <w:spacing w:after="0"/>
        <w:ind w:left="1702" w:hanging="1418"/>
      </w:pPr>
      <w:r w:rsidRPr="0046266F">
        <w:tab/>
        <w:t>4</w:t>
      </w:r>
      <w:r w:rsidRPr="0046266F">
        <w:rPr>
          <w:vertAlign w:val="superscript"/>
        </w:rPr>
        <w:t>th</w:t>
      </w:r>
      <w:r w:rsidRPr="0046266F">
        <w:t xml:space="preserve"> ACT:</w:t>
      </w:r>
      <w:r w:rsidRPr="0046266F">
        <w:tab/>
        <w:t>E-UTRAN</w:t>
      </w:r>
    </w:p>
    <w:p w14:paraId="64831A9E"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PLMN:</w:t>
      </w:r>
      <w:r w:rsidRPr="0046266F">
        <w:tab/>
        <w:t>254 004</w:t>
      </w:r>
    </w:p>
    <w:p w14:paraId="14A0F9B1" w14:textId="77777777" w:rsidR="002536E4" w:rsidRPr="0046266F" w:rsidRDefault="002536E4" w:rsidP="002536E4">
      <w:pPr>
        <w:keepLines/>
        <w:spacing w:after="0"/>
        <w:ind w:left="1702" w:hanging="1418"/>
      </w:pPr>
      <w:r w:rsidRPr="0046266F">
        <w:tab/>
        <w:t>5</w:t>
      </w:r>
      <w:r w:rsidRPr="0046266F">
        <w:rPr>
          <w:vertAlign w:val="superscript"/>
        </w:rPr>
        <w:t>th</w:t>
      </w:r>
      <w:r w:rsidRPr="0046266F">
        <w:t xml:space="preserve"> ACT:</w:t>
      </w:r>
      <w:r w:rsidRPr="0046266F">
        <w:tab/>
        <w:t>UTRAN</w:t>
      </w:r>
    </w:p>
    <w:p w14:paraId="7E97AA0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PLMN:</w:t>
      </w:r>
      <w:r w:rsidRPr="0046266F">
        <w:tab/>
        <w:t>254 005</w:t>
      </w:r>
    </w:p>
    <w:p w14:paraId="1B63C21D" w14:textId="77777777" w:rsidR="002536E4" w:rsidRPr="0046266F" w:rsidRDefault="002536E4" w:rsidP="002536E4">
      <w:pPr>
        <w:keepLines/>
        <w:spacing w:after="0"/>
        <w:ind w:left="1702" w:hanging="1418"/>
      </w:pPr>
      <w:r w:rsidRPr="0046266F">
        <w:tab/>
        <w:t>6</w:t>
      </w:r>
      <w:r w:rsidRPr="0046266F">
        <w:rPr>
          <w:vertAlign w:val="superscript"/>
        </w:rPr>
        <w:t>th</w:t>
      </w:r>
      <w:r w:rsidRPr="0046266F">
        <w:t xml:space="preserve"> ACT:</w:t>
      </w:r>
      <w:r w:rsidRPr="0046266F">
        <w:tab/>
        <w:t>UTRAN</w:t>
      </w:r>
    </w:p>
    <w:p w14:paraId="5D1AA31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PLMN:</w:t>
      </w:r>
      <w:r w:rsidRPr="0046266F">
        <w:tab/>
        <w:t>254 006</w:t>
      </w:r>
    </w:p>
    <w:p w14:paraId="61EF4095" w14:textId="77777777" w:rsidR="002536E4" w:rsidRPr="0046266F" w:rsidRDefault="002536E4" w:rsidP="002536E4">
      <w:pPr>
        <w:keepLines/>
        <w:spacing w:after="0"/>
        <w:ind w:left="1702" w:hanging="1418"/>
      </w:pPr>
      <w:r w:rsidRPr="0046266F">
        <w:tab/>
        <w:t>7</w:t>
      </w:r>
      <w:r w:rsidRPr="0046266F">
        <w:rPr>
          <w:vertAlign w:val="superscript"/>
        </w:rPr>
        <w:t>th</w:t>
      </w:r>
      <w:r w:rsidRPr="0046266F">
        <w:t xml:space="preserve"> ACT:</w:t>
      </w:r>
      <w:r w:rsidRPr="0046266F">
        <w:tab/>
        <w:t>UTRAN</w:t>
      </w:r>
    </w:p>
    <w:p w14:paraId="328D79CF"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PLMN:</w:t>
      </w:r>
      <w:r w:rsidRPr="0046266F">
        <w:tab/>
        <w:t>254 007</w:t>
      </w:r>
    </w:p>
    <w:p w14:paraId="7886C054" w14:textId="77777777" w:rsidR="002536E4" w:rsidRPr="0046266F" w:rsidRDefault="002536E4" w:rsidP="002536E4">
      <w:pPr>
        <w:keepLines/>
        <w:spacing w:after="0"/>
        <w:ind w:left="1702" w:hanging="1418"/>
      </w:pPr>
      <w:r w:rsidRPr="0046266F">
        <w:tab/>
        <w:t>8</w:t>
      </w:r>
      <w:r w:rsidRPr="0046266F">
        <w:rPr>
          <w:vertAlign w:val="superscript"/>
        </w:rPr>
        <w:t>th</w:t>
      </w:r>
      <w:r w:rsidRPr="0046266F">
        <w:t xml:space="preserve"> ACT:</w:t>
      </w:r>
      <w:r w:rsidRPr="0046266F">
        <w:tab/>
        <w:t>UTRAN</w:t>
      </w:r>
    </w:p>
    <w:p w14:paraId="648D5751"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2536E4" w:rsidRPr="0046266F" w14:paraId="431B0485" w14:textId="77777777" w:rsidTr="002E7EB2">
        <w:tc>
          <w:tcPr>
            <w:tcW w:w="907" w:type="dxa"/>
            <w:tcBorders>
              <w:top w:val="single" w:sz="4" w:space="0" w:color="auto"/>
              <w:left w:val="single" w:sz="4" w:space="0" w:color="auto"/>
              <w:bottom w:val="single" w:sz="4" w:space="0" w:color="auto"/>
              <w:right w:val="single" w:sz="4" w:space="0" w:color="auto"/>
            </w:tcBorders>
          </w:tcPr>
          <w:p w14:paraId="1D5BA18F"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F51AA5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B01</w:t>
            </w:r>
          </w:p>
        </w:tc>
        <w:tc>
          <w:tcPr>
            <w:tcW w:w="851" w:type="dxa"/>
            <w:tcBorders>
              <w:top w:val="single" w:sz="4" w:space="0" w:color="auto"/>
              <w:left w:val="single" w:sz="4" w:space="0" w:color="auto"/>
              <w:bottom w:val="single" w:sz="4" w:space="0" w:color="auto"/>
              <w:right w:val="single" w:sz="4" w:space="0" w:color="auto"/>
            </w:tcBorders>
          </w:tcPr>
          <w:p w14:paraId="5B0098B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B02</w:t>
            </w:r>
          </w:p>
        </w:tc>
        <w:tc>
          <w:tcPr>
            <w:tcW w:w="851" w:type="dxa"/>
            <w:tcBorders>
              <w:top w:val="single" w:sz="4" w:space="0" w:color="auto"/>
              <w:left w:val="single" w:sz="4" w:space="0" w:color="auto"/>
              <w:bottom w:val="single" w:sz="4" w:space="0" w:color="auto"/>
              <w:right w:val="single" w:sz="4" w:space="0" w:color="auto"/>
            </w:tcBorders>
          </w:tcPr>
          <w:p w14:paraId="40EF2E1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B03</w:t>
            </w:r>
          </w:p>
        </w:tc>
        <w:tc>
          <w:tcPr>
            <w:tcW w:w="851" w:type="dxa"/>
            <w:tcBorders>
              <w:top w:val="single" w:sz="4" w:space="0" w:color="auto"/>
              <w:left w:val="single" w:sz="4" w:space="0" w:color="auto"/>
              <w:bottom w:val="single" w:sz="4" w:space="0" w:color="auto"/>
              <w:right w:val="single" w:sz="4" w:space="0" w:color="auto"/>
            </w:tcBorders>
          </w:tcPr>
          <w:p w14:paraId="32C74BF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B04</w:t>
            </w:r>
          </w:p>
        </w:tc>
        <w:tc>
          <w:tcPr>
            <w:tcW w:w="851" w:type="dxa"/>
            <w:tcBorders>
              <w:top w:val="single" w:sz="4" w:space="0" w:color="auto"/>
              <w:left w:val="single" w:sz="4" w:space="0" w:color="auto"/>
              <w:bottom w:val="single" w:sz="4" w:space="0" w:color="auto"/>
              <w:right w:val="single" w:sz="4" w:space="0" w:color="auto"/>
            </w:tcBorders>
          </w:tcPr>
          <w:p w14:paraId="22BA445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B05</w:t>
            </w:r>
          </w:p>
        </w:tc>
        <w:tc>
          <w:tcPr>
            <w:tcW w:w="851" w:type="dxa"/>
            <w:tcBorders>
              <w:top w:val="single" w:sz="4" w:space="0" w:color="auto"/>
              <w:left w:val="single" w:sz="4" w:space="0" w:color="auto"/>
              <w:bottom w:val="single" w:sz="4" w:space="0" w:color="auto"/>
              <w:right w:val="single" w:sz="4" w:space="0" w:color="auto"/>
            </w:tcBorders>
          </w:tcPr>
          <w:p w14:paraId="5EDD3A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B06</w:t>
            </w:r>
          </w:p>
        </w:tc>
        <w:tc>
          <w:tcPr>
            <w:tcW w:w="851" w:type="dxa"/>
            <w:tcBorders>
              <w:top w:val="single" w:sz="4" w:space="0" w:color="auto"/>
              <w:left w:val="single" w:sz="4" w:space="0" w:color="auto"/>
              <w:bottom w:val="single" w:sz="4" w:space="0" w:color="auto"/>
              <w:right w:val="single" w:sz="4" w:space="0" w:color="auto"/>
            </w:tcBorders>
          </w:tcPr>
          <w:p w14:paraId="6808697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B07</w:t>
            </w:r>
          </w:p>
        </w:tc>
        <w:tc>
          <w:tcPr>
            <w:tcW w:w="851" w:type="dxa"/>
            <w:tcBorders>
              <w:top w:val="single" w:sz="4" w:space="0" w:color="auto"/>
              <w:left w:val="single" w:sz="4" w:space="0" w:color="auto"/>
              <w:bottom w:val="single" w:sz="4" w:space="0" w:color="auto"/>
              <w:right w:val="single" w:sz="4" w:space="0" w:color="auto"/>
            </w:tcBorders>
          </w:tcPr>
          <w:p w14:paraId="25C2361F"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B08</w:t>
            </w:r>
          </w:p>
        </w:tc>
        <w:tc>
          <w:tcPr>
            <w:tcW w:w="851" w:type="dxa"/>
            <w:tcBorders>
              <w:top w:val="single" w:sz="4" w:space="0" w:color="auto"/>
              <w:left w:val="single" w:sz="4" w:space="0" w:color="auto"/>
              <w:bottom w:val="single" w:sz="4" w:space="0" w:color="auto"/>
              <w:right w:val="single" w:sz="4" w:space="0" w:color="auto"/>
            </w:tcBorders>
          </w:tcPr>
          <w:p w14:paraId="26A318D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B09</w:t>
            </w:r>
          </w:p>
        </w:tc>
        <w:tc>
          <w:tcPr>
            <w:tcW w:w="851" w:type="dxa"/>
            <w:tcBorders>
              <w:top w:val="single" w:sz="4" w:space="0" w:color="auto"/>
              <w:left w:val="single" w:sz="4" w:space="0" w:color="auto"/>
              <w:bottom w:val="single" w:sz="4" w:space="0" w:color="auto"/>
              <w:right w:val="single" w:sz="4" w:space="0" w:color="auto"/>
            </w:tcBorders>
          </w:tcPr>
          <w:p w14:paraId="59FC677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B10</w:t>
            </w:r>
          </w:p>
        </w:tc>
      </w:tr>
      <w:tr w:rsidR="002536E4" w:rsidRPr="0046266F" w14:paraId="273A5ABA" w14:textId="77777777" w:rsidTr="002E7EB2">
        <w:tc>
          <w:tcPr>
            <w:tcW w:w="907" w:type="dxa"/>
            <w:tcBorders>
              <w:top w:val="single" w:sz="4" w:space="0" w:color="auto"/>
              <w:left w:val="single" w:sz="4" w:space="0" w:color="auto"/>
              <w:bottom w:val="single" w:sz="4" w:space="0" w:color="auto"/>
              <w:right w:val="single" w:sz="4" w:space="0" w:color="auto"/>
            </w:tcBorders>
          </w:tcPr>
          <w:p w14:paraId="7E89418C"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851" w:type="dxa"/>
            <w:tcBorders>
              <w:top w:val="single" w:sz="4" w:space="0" w:color="auto"/>
              <w:left w:val="single" w:sz="4" w:space="0" w:color="auto"/>
              <w:bottom w:val="single" w:sz="4" w:space="0" w:color="auto"/>
              <w:right w:val="single" w:sz="4" w:space="0" w:color="auto"/>
            </w:tcBorders>
          </w:tcPr>
          <w:p w14:paraId="72A492E4"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2EA4188F"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84EF6CB"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5EC993" w14:textId="77777777" w:rsidR="002536E4" w:rsidRPr="0046266F" w:rsidRDefault="002536E4" w:rsidP="002E7EB2">
            <w:pPr>
              <w:keepNext/>
              <w:keepLines/>
              <w:spacing w:after="0"/>
              <w:rPr>
                <w:rFonts w:ascii="Arial" w:hAnsi="Arial"/>
                <w:sz w:val="18"/>
              </w:rPr>
            </w:pPr>
            <w:r>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2767E199" w14:textId="77777777" w:rsidR="002536E4" w:rsidRPr="0046266F" w:rsidRDefault="002536E4" w:rsidP="002E7EB2">
            <w:pPr>
              <w:keepNext/>
              <w:keepLines/>
              <w:spacing w:after="0"/>
              <w:rPr>
                <w:rFonts w:ascii="Arial" w:hAnsi="Arial"/>
                <w:sz w:val="18"/>
              </w:rPr>
            </w:pPr>
            <w:r w:rsidRPr="0046266F">
              <w:rPr>
                <w:rFonts w:ascii="Arial" w:hAnsi="Arial"/>
                <w:sz w:val="18"/>
              </w:rPr>
              <w:t>0</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57467236"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4987455" w14:textId="77777777" w:rsidR="002536E4" w:rsidRPr="0046266F" w:rsidRDefault="002536E4" w:rsidP="002E7EB2">
            <w:pPr>
              <w:keepNext/>
              <w:keepLines/>
              <w:spacing w:after="0"/>
              <w:rPr>
                <w:rFonts w:ascii="Arial" w:hAnsi="Arial"/>
                <w:sz w:val="18"/>
              </w:rPr>
            </w:pPr>
            <w:r w:rsidRPr="0046266F">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27B3BE3E"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961070"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9017034"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r>
      <w:tr w:rsidR="002536E4" w:rsidRPr="0046266F" w14:paraId="3F3558AC" w14:textId="77777777" w:rsidTr="002E7EB2">
        <w:tc>
          <w:tcPr>
            <w:tcW w:w="907" w:type="dxa"/>
            <w:tcBorders>
              <w:top w:val="single" w:sz="4" w:space="0" w:color="auto"/>
              <w:right w:val="single" w:sz="4" w:space="0" w:color="auto"/>
            </w:tcBorders>
          </w:tcPr>
          <w:p w14:paraId="04B7514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B539F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B11</w:t>
            </w:r>
          </w:p>
        </w:tc>
        <w:tc>
          <w:tcPr>
            <w:tcW w:w="851" w:type="dxa"/>
            <w:tcBorders>
              <w:top w:val="single" w:sz="4" w:space="0" w:color="auto"/>
              <w:left w:val="single" w:sz="4" w:space="0" w:color="auto"/>
              <w:bottom w:val="single" w:sz="4" w:space="0" w:color="auto"/>
              <w:right w:val="single" w:sz="4" w:space="0" w:color="auto"/>
            </w:tcBorders>
          </w:tcPr>
          <w:p w14:paraId="4E7D0B79"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B12</w:t>
            </w:r>
          </w:p>
        </w:tc>
        <w:tc>
          <w:tcPr>
            <w:tcW w:w="851" w:type="dxa"/>
            <w:tcBorders>
              <w:top w:val="single" w:sz="4" w:space="0" w:color="auto"/>
              <w:left w:val="single" w:sz="4" w:space="0" w:color="auto"/>
              <w:bottom w:val="single" w:sz="4" w:space="0" w:color="auto"/>
              <w:right w:val="single" w:sz="4" w:space="0" w:color="auto"/>
            </w:tcBorders>
          </w:tcPr>
          <w:p w14:paraId="2E2E05E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B13</w:t>
            </w:r>
          </w:p>
        </w:tc>
        <w:tc>
          <w:tcPr>
            <w:tcW w:w="851" w:type="dxa"/>
            <w:tcBorders>
              <w:top w:val="single" w:sz="4" w:space="0" w:color="auto"/>
              <w:left w:val="single" w:sz="4" w:space="0" w:color="auto"/>
              <w:bottom w:val="single" w:sz="4" w:space="0" w:color="auto"/>
              <w:right w:val="single" w:sz="4" w:space="0" w:color="auto"/>
            </w:tcBorders>
          </w:tcPr>
          <w:p w14:paraId="36A4A2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B14</w:t>
            </w:r>
          </w:p>
        </w:tc>
        <w:tc>
          <w:tcPr>
            <w:tcW w:w="851" w:type="dxa"/>
            <w:tcBorders>
              <w:top w:val="single" w:sz="4" w:space="0" w:color="auto"/>
              <w:left w:val="single" w:sz="4" w:space="0" w:color="auto"/>
              <w:bottom w:val="single" w:sz="4" w:space="0" w:color="auto"/>
              <w:right w:val="single" w:sz="4" w:space="0" w:color="auto"/>
            </w:tcBorders>
          </w:tcPr>
          <w:p w14:paraId="65004AD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B15</w:t>
            </w:r>
          </w:p>
        </w:tc>
        <w:tc>
          <w:tcPr>
            <w:tcW w:w="851" w:type="dxa"/>
            <w:tcBorders>
              <w:top w:val="single" w:sz="4" w:space="0" w:color="auto"/>
              <w:left w:val="single" w:sz="4" w:space="0" w:color="auto"/>
              <w:bottom w:val="single" w:sz="4" w:space="0" w:color="auto"/>
              <w:right w:val="single" w:sz="4" w:space="0" w:color="auto"/>
            </w:tcBorders>
          </w:tcPr>
          <w:p w14:paraId="5744DF9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B16</w:t>
            </w:r>
          </w:p>
        </w:tc>
        <w:tc>
          <w:tcPr>
            <w:tcW w:w="851" w:type="dxa"/>
            <w:tcBorders>
              <w:top w:val="single" w:sz="4" w:space="0" w:color="auto"/>
              <w:left w:val="single" w:sz="4" w:space="0" w:color="auto"/>
              <w:bottom w:val="single" w:sz="4" w:space="0" w:color="auto"/>
              <w:right w:val="single" w:sz="4" w:space="0" w:color="auto"/>
            </w:tcBorders>
          </w:tcPr>
          <w:p w14:paraId="0842A5D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B17</w:t>
            </w:r>
          </w:p>
        </w:tc>
        <w:tc>
          <w:tcPr>
            <w:tcW w:w="851" w:type="dxa"/>
            <w:tcBorders>
              <w:top w:val="single" w:sz="4" w:space="0" w:color="auto"/>
              <w:left w:val="single" w:sz="4" w:space="0" w:color="auto"/>
              <w:bottom w:val="single" w:sz="4" w:space="0" w:color="auto"/>
              <w:right w:val="single" w:sz="4" w:space="0" w:color="auto"/>
            </w:tcBorders>
          </w:tcPr>
          <w:p w14:paraId="7FE1A20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B18</w:t>
            </w:r>
          </w:p>
        </w:tc>
        <w:tc>
          <w:tcPr>
            <w:tcW w:w="851" w:type="dxa"/>
            <w:tcBorders>
              <w:top w:val="single" w:sz="4" w:space="0" w:color="auto"/>
              <w:left w:val="single" w:sz="4" w:space="0" w:color="auto"/>
              <w:bottom w:val="single" w:sz="4" w:space="0" w:color="auto"/>
              <w:right w:val="single" w:sz="4" w:space="0" w:color="auto"/>
            </w:tcBorders>
          </w:tcPr>
          <w:p w14:paraId="0E115D08"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B19</w:t>
            </w:r>
          </w:p>
        </w:tc>
        <w:tc>
          <w:tcPr>
            <w:tcW w:w="851" w:type="dxa"/>
            <w:tcBorders>
              <w:top w:val="single" w:sz="4" w:space="0" w:color="auto"/>
              <w:left w:val="single" w:sz="4" w:space="0" w:color="auto"/>
              <w:bottom w:val="single" w:sz="4" w:space="0" w:color="auto"/>
              <w:right w:val="single" w:sz="4" w:space="0" w:color="auto"/>
            </w:tcBorders>
          </w:tcPr>
          <w:p w14:paraId="4B2AACD6"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B20</w:t>
            </w:r>
          </w:p>
        </w:tc>
      </w:tr>
      <w:tr w:rsidR="002536E4" w:rsidRPr="0046266F" w14:paraId="3AA060D0" w14:textId="77777777" w:rsidTr="002E7EB2">
        <w:tc>
          <w:tcPr>
            <w:tcW w:w="907" w:type="dxa"/>
            <w:tcBorders>
              <w:right w:val="single" w:sz="4" w:space="0" w:color="auto"/>
            </w:tcBorders>
          </w:tcPr>
          <w:p w14:paraId="7C978A89"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AA919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16A15150" w14:textId="77777777" w:rsidR="002536E4" w:rsidRPr="0046266F" w:rsidRDefault="002536E4" w:rsidP="002E7EB2">
            <w:pPr>
              <w:keepNext/>
              <w:keepLines/>
              <w:spacing w:after="0"/>
              <w:rPr>
                <w:rFonts w:ascii="Arial" w:hAnsi="Arial"/>
                <w:sz w:val="18"/>
              </w:rPr>
            </w:pPr>
            <w:r w:rsidRPr="0046266F">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45B927A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331758"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21377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DAEAA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C69852D" w14:textId="77777777" w:rsidR="002536E4" w:rsidRPr="0046266F" w:rsidRDefault="002536E4" w:rsidP="002E7EB2">
            <w:pPr>
              <w:keepNext/>
              <w:keepLines/>
              <w:spacing w:after="0"/>
              <w:rPr>
                <w:rFonts w:ascii="Arial" w:hAnsi="Arial"/>
                <w:sz w:val="18"/>
              </w:rPr>
            </w:pPr>
            <w:r w:rsidRPr="0046266F">
              <w:rPr>
                <w:rFonts w:ascii="Arial" w:hAnsi="Arial"/>
                <w:sz w:val="18"/>
              </w:rPr>
              <w:t>34</w:t>
            </w:r>
          </w:p>
        </w:tc>
        <w:tc>
          <w:tcPr>
            <w:tcW w:w="851" w:type="dxa"/>
            <w:tcBorders>
              <w:top w:val="single" w:sz="4" w:space="0" w:color="auto"/>
              <w:left w:val="single" w:sz="4" w:space="0" w:color="auto"/>
              <w:bottom w:val="single" w:sz="4" w:space="0" w:color="auto"/>
              <w:right w:val="single" w:sz="4" w:space="0" w:color="auto"/>
            </w:tcBorders>
          </w:tcPr>
          <w:p w14:paraId="2726EE2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8A5FA7" w14:textId="77777777" w:rsidR="002536E4" w:rsidRPr="0046266F" w:rsidRDefault="002536E4" w:rsidP="002E7EB2">
            <w:pPr>
              <w:keepNext/>
              <w:keepLines/>
              <w:spacing w:after="0"/>
              <w:rPr>
                <w:rFonts w:ascii="Arial" w:hAnsi="Arial"/>
                <w:sz w:val="18"/>
              </w:rPr>
            </w:pPr>
            <w:r w:rsidRPr="0046266F">
              <w:rPr>
                <w:rFonts w:ascii="Arial" w:hAnsi="Arial"/>
                <w:sz w:val="18"/>
              </w:rPr>
              <w:t>40</w:t>
            </w:r>
          </w:p>
        </w:tc>
        <w:tc>
          <w:tcPr>
            <w:tcW w:w="851" w:type="dxa"/>
            <w:tcBorders>
              <w:top w:val="single" w:sz="4" w:space="0" w:color="auto"/>
              <w:left w:val="single" w:sz="4" w:space="0" w:color="auto"/>
              <w:bottom w:val="single" w:sz="4" w:space="0" w:color="auto"/>
              <w:right w:val="single" w:sz="4" w:space="0" w:color="auto"/>
            </w:tcBorders>
          </w:tcPr>
          <w:p w14:paraId="2684403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72431B70" w14:textId="77777777" w:rsidTr="002E7EB2">
        <w:tc>
          <w:tcPr>
            <w:tcW w:w="907" w:type="dxa"/>
            <w:tcBorders>
              <w:right w:val="single" w:sz="4" w:space="0" w:color="auto"/>
            </w:tcBorders>
          </w:tcPr>
          <w:p w14:paraId="35AED571"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F3F2DA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B21</w:t>
            </w:r>
          </w:p>
        </w:tc>
        <w:tc>
          <w:tcPr>
            <w:tcW w:w="851" w:type="dxa"/>
            <w:tcBorders>
              <w:top w:val="single" w:sz="4" w:space="0" w:color="auto"/>
              <w:left w:val="single" w:sz="4" w:space="0" w:color="auto"/>
              <w:bottom w:val="single" w:sz="4" w:space="0" w:color="auto"/>
              <w:right w:val="single" w:sz="4" w:space="0" w:color="auto"/>
            </w:tcBorders>
          </w:tcPr>
          <w:p w14:paraId="05C69B0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B22</w:t>
            </w:r>
          </w:p>
        </w:tc>
        <w:tc>
          <w:tcPr>
            <w:tcW w:w="851" w:type="dxa"/>
            <w:tcBorders>
              <w:top w:val="single" w:sz="4" w:space="0" w:color="auto"/>
              <w:left w:val="single" w:sz="4" w:space="0" w:color="auto"/>
              <w:bottom w:val="single" w:sz="4" w:space="0" w:color="auto"/>
              <w:right w:val="single" w:sz="4" w:space="0" w:color="auto"/>
            </w:tcBorders>
          </w:tcPr>
          <w:p w14:paraId="2F36736D"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B23</w:t>
            </w:r>
          </w:p>
        </w:tc>
        <w:tc>
          <w:tcPr>
            <w:tcW w:w="851" w:type="dxa"/>
            <w:tcBorders>
              <w:top w:val="single" w:sz="4" w:space="0" w:color="auto"/>
              <w:left w:val="single" w:sz="4" w:space="0" w:color="auto"/>
              <w:bottom w:val="single" w:sz="4" w:space="0" w:color="auto"/>
              <w:right w:val="single" w:sz="4" w:space="0" w:color="auto"/>
            </w:tcBorders>
          </w:tcPr>
          <w:p w14:paraId="56F6D73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B24</w:t>
            </w:r>
          </w:p>
        </w:tc>
        <w:tc>
          <w:tcPr>
            <w:tcW w:w="851" w:type="dxa"/>
            <w:tcBorders>
              <w:top w:val="single" w:sz="4" w:space="0" w:color="auto"/>
              <w:left w:val="single" w:sz="4" w:space="0" w:color="auto"/>
              <w:bottom w:val="single" w:sz="4" w:space="0" w:color="auto"/>
              <w:right w:val="single" w:sz="4" w:space="0" w:color="auto"/>
            </w:tcBorders>
          </w:tcPr>
          <w:p w14:paraId="56AA4E4A"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B25</w:t>
            </w:r>
          </w:p>
        </w:tc>
        <w:tc>
          <w:tcPr>
            <w:tcW w:w="851" w:type="dxa"/>
            <w:tcBorders>
              <w:top w:val="single" w:sz="4" w:space="0" w:color="auto"/>
              <w:left w:val="single" w:sz="4" w:space="0" w:color="auto"/>
              <w:bottom w:val="single" w:sz="4" w:space="0" w:color="auto"/>
              <w:right w:val="single" w:sz="4" w:space="0" w:color="auto"/>
            </w:tcBorders>
          </w:tcPr>
          <w:p w14:paraId="5E8A3E67"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B26</w:t>
            </w:r>
          </w:p>
        </w:tc>
        <w:tc>
          <w:tcPr>
            <w:tcW w:w="851" w:type="dxa"/>
            <w:tcBorders>
              <w:top w:val="single" w:sz="4" w:space="0" w:color="auto"/>
              <w:left w:val="single" w:sz="4" w:space="0" w:color="auto"/>
              <w:bottom w:val="single" w:sz="4" w:space="0" w:color="auto"/>
              <w:right w:val="single" w:sz="4" w:space="0" w:color="auto"/>
            </w:tcBorders>
          </w:tcPr>
          <w:p w14:paraId="7888E73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B27</w:t>
            </w:r>
          </w:p>
        </w:tc>
        <w:tc>
          <w:tcPr>
            <w:tcW w:w="851" w:type="dxa"/>
            <w:tcBorders>
              <w:top w:val="single" w:sz="4" w:space="0" w:color="auto"/>
              <w:left w:val="single" w:sz="4" w:space="0" w:color="auto"/>
              <w:bottom w:val="single" w:sz="4" w:space="0" w:color="auto"/>
              <w:right w:val="single" w:sz="4" w:space="0" w:color="auto"/>
            </w:tcBorders>
          </w:tcPr>
          <w:p w14:paraId="371BBF44"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B28</w:t>
            </w:r>
          </w:p>
        </w:tc>
        <w:tc>
          <w:tcPr>
            <w:tcW w:w="851" w:type="dxa"/>
            <w:tcBorders>
              <w:top w:val="single" w:sz="4" w:space="0" w:color="auto"/>
              <w:left w:val="single" w:sz="4" w:space="0" w:color="auto"/>
              <w:bottom w:val="single" w:sz="4" w:space="0" w:color="auto"/>
              <w:right w:val="single" w:sz="4" w:space="0" w:color="auto"/>
            </w:tcBorders>
          </w:tcPr>
          <w:p w14:paraId="3E855ED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B29</w:t>
            </w:r>
          </w:p>
        </w:tc>
        <w:tc>
          <w:tcPr>
            <w:tcW w:w="851" w:type="dxa"/>
            <w:tcBorders>
              <w:top w:val="single" w:sz="4" w:space="0" w:color="auto"/>
              <w:left w:val="single" w:sz="4" w:space="0" w:color="auto"/>
              <w:bottom w:val="single" w:sz="4" w:space="0" w:color="auto"/>
              <w:right w:val="single" w:sz="4" w:space="0" w:color="auto"/>
            </w:tcBorders>
          </w:tcPr>
          <w:p w14:paraId="1D94D88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B30</w:t>
            </w:r>
          </w:p>
        </w:tc>
      </w:tr>
      <w:tr w:rsidR="002536E4" w:rsidRPr="0046266F" w14:paraId="034E7117" w14:textId="77777777" w:rsidTr="002E7EB2">
        <w:tc>
          <w:tcPr>
            <w:tcW w:w="907" w:type="dxa"/>
            <w:tcBorders>
              <w:right w:val="single" w:sz="4" w:space="0" w:color="auto"/>
            </w:tcBorders>
          </w:tcPr>
          <w:p w14:paraId="13808F93"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10C5DB"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833908" w14:textId="77777777" w:rsidR="002536E4" w:rsidRPr="0046266F" w:rsidRDefault="002536E4" w:rsidP="002E7EB2">
            <w:pPr>
              <w:keepNext/>
              <w:keepLines/>
              <w:spacing w:after="0"/>
              <w:rPr>
                <w:rFonts w:ascii="Arial" w:hAnsi="Arial"/>
                <w:sz w:val="18"/>
              </w:rPr>
            </w:pPr>
            <w:r w:rsidRPr="0046266F">
              <w:rPr>
                <w:rFonts w:ascii="Arial" w:hAnsi="Arial"/>
                <w:sz w:val="18"/>
              </w:rPr>
              <w:t>44</w:t>
            </w:r>
          </w:p>
        </w:tc>
        <w:tc>
          <w:tcPr>
            <w:tcW w:w="851" w:type="dxa"/>
            <w:tcBorders>
              <w:top w:val="single" w:sz="4" w:space="0" w:color="auto"/>
              <w:left w:val="single" w:sz="4" w:space="0" w:color="auto"/>
              <w:bottom w:val="single" w:sz="4" w:space="0" w:color="auto"/>
              <w:right w:val="single" w:sz="4" w:space="0" w:color="auto"/>
            </w:tcBorders>
          </w:tcPr>
          <w:p w14:paraId="212F8C8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2FA9E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7950078"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3FCC5E"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0C9004A6" w14:textId="77777777" w:rsidR="002536E4" w:rsidRPr="0046266F" w:rsidRDefault="002536E4" w:rsidP="002E7EB2">
            <w:pPr>
              <w:keepNext/>
              <w:keepLines/>
              <w:spacing w:after="0"/>
              <w:rPr>
                <w:rFonts w:ascii="Arial" w:hAnsi="Arial"/>
                <w:sz w:val="18"/>
              </w:rPr>
            </w:pPr>
            <w:r w:rsidRPr="0046266F">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C0F0742"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796363C"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8AB6BA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r w:rsidR="002536E4" w:rsidRPr="0046266F" w14:paraId="071CEAD3" w14:textId="77777777" w:rsidTr="002E7EB2">
        <w:tc>
          <w:tcPr>
            <w:tcW w:w="907" w:type="dxa"/>
            <w:tcBorders>
              <w:right w:val="single" w:sz="4" w:space="0" w:color="auto"/>
            </w:tcBorders>
          </w:tcPr>
          <w:p w14:paraId="73553D65"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2134D2"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B31</w:t>
            </w:r>
          </w:p>
        </w:tc>
        <w:tc>
          <w:tcPr>
            <w:tcW w:w="851" w:type="dxa"/>
            <w:tcBorders>
              <w:top w:val="single" w:sz="4" w:space="0" w:color="auto"/>
              <w:left w:val="single" w:sz="4" w:space="0" w:color="auto"/>
              <w:bottom w:val="single" w:sz="4" w:space="0" w:color="auto"/>
              <w:right w:val="single" w:sz="4" w:space="0" w:color="auto"/>
            </w:tcBorders>
          </w:tcPr>
          <w:p w14:paraId="1CF420B3"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B32</w:t>
            </w:r>
          </w:p>
        </w:tc>
        <w:tc>
          <w:tcPr>
            <w:tcW w:w="851" w:type="dxa"/>
            <w:tcBorders>
              <w:top w:val="single" w:sz="4" w:space="0" w:color="auto"/>
              <w:left w:val="single" w:sz="4" w:space="0" w:color="auto"/>
              <w:bottom w:val="single" w:sz="4" w:space="0" w:color="auto"/>
              <w:right w:val="single" w:sz="4" w:space="0" w:color="auto"/>
            </w:tcBorders>
          </w:tcPr>
          <w:p w14:paraId="5C9746A5"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B33</w:t>
            </w:r>
          </w:p>
        </w:tc>
        <w:tc>
          <w:tcPr>
            <w:tcW w:w="851" w:type="dxa"/>
            <w:tcBorders>
              <w:top w:val="single" w:sz="4" w:space="0" w:color="auto"/>
              <w:left w:val="single" w:sz="4" w:space="0" w:color="auto"/>
              <w:bottom w:val="single" w:sz="4" w:space="0" w:color="auto"/>
              <w:right w:val="single" w:sz="4" w:space="0" w:color="auto"/>
            </w:tcBorders>
          </w:tcPr>
          <w:p w14:paraId="327E1D0E"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B34</w:t>
            </w:r>
          </w:p>
        </w:tc>
        <w:tc>
          <w:tcPr>
            <w:tcW w:w="851" w:type="dxa"/>
            <w:tcBorders>
              <w:top w:val="single" w:sz="4" w:space="0" w:color="auto"/>
              <w:left w:val="single" w:sz="4" w:space="0" w:color="auto"/>
              <w:bottom w:val="single" w:sz="4" w:space="0" w:color="auto"/>
              <w:right w:val="single" w:sz="4" w:space="0" w:color="auto"/>
            </w:tcBorders>
          </w:tcPr>
          <w:p w14:paraId="2B2D7841"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B35</w:t>
            </w:r>
          </w:p>
        </w:tc>
        <w:tc>
          <w:tcPr>
            <w:tcW w:w="851" w:type="dxa"/>
            <w:tcBorders>
              <w:top w:val="single" w:sz="4" w:space="0" w:color="auto"/>
              <w:left w:val="single" w:sz="4" w:space="0" w:color="auto"/>
              <w:bottom w:val="single" w:sz="4" w:space="0" w:color="auto"/>
              <w:right w:val="single" w:sz="4" w:space="0" w:color="auto"/>
            </w:tcBorders>
          </w:tcPr>
          <w:p w14:paraId="0A6B2B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B36</w:t>
            </w:r>
          </w:p>
        </w:tc>
        <w:tc>
          <w:tcPr>
            <w:tcW w:w="851" w:type="dxa"/>
            <w:tcBorders>
              <w:top w:val="single" w:sz="4" w:space="0" w:color="auto"/>
              <w:left w:val="single" w:sz="4" w:space="0" w:color="auto"/>
              <w:bottom w:val="single" w:sz="4" w:space="0" w:color="auto"/>
              <w:right w:val="single" w:sz="4" w:space="0" w:color="auto"/>
            </w:tcBorders>
          </w:tcPr>
          <w:p w14:paraId="4C618E5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B37</w:t>
            </w:r>
          </w:p>
        </w:tc>
        <w:tc>
          <w:tcPr>
            <w:tcW w:w="851" w:type="dxa"/>
            <w:tcBorders>
              <w:top w:val="single" w:sz="4" w:space="0" w:color="auto"/>
              <w:left w:val="single" w:sz="4" w:space="0" w:color="auto"/>
              <w:bottom w:val="single" w:sz="4" w:space="0" w:color="auto"/>
              <w:right w:val="single" w:sz="4" w:space="0" w:color="auto"/>
            </w:tcBorders>
          </w:tcPr>
          <w:p w14:paraId="559D754B"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B38</w:t>
            </w:r>
          </w:p>
        </w:tc>
        <w:tc>
          <w:tcPr>
            <w:tcW w:w="851" w:type="dxa"/>
            <w:tcBorders>
              <w:top w:val="single" w:sz="4" w:space="0" w:color="auto"/>
              <w:left w:val="single" w:sz="4" w:space="0" w:color="auto"/>
              <w:bottom w:val="single" w:sz="4" w:space="0" w:color="auto"/>
              <w:right w:val="single" w:sz="4" w:space="0" w:color="auto"/>
            </w:tcBorders>
          </w:tcPr>
          <w:p w14:paraId="14A99D1C"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B39</w:t>
            </w:r>
          </w:p>
        </w:tc>
        <w:tc>
          <w:tcPr>
            <w:tcW w:w="851" w:type="dxa"/>
            <w:tcBorders>
              <w:top w:val="single" w:sz="4" w:space="0" w:color="auto"/>
              <w:left w:val="single" w:sz="4" w:space="0" w:color="auto"/>
              <w:bottom w:val="single" w:sz="4" w:space="0" w:color="auto"/>
              <w:right w:val="single" w:sz="4" w:space="0" w:color="auto"/>
            </w:tcBorders>
          </w:tcPr>
          <w:p w14:paraId="49FCED00" w14:textId="77777777" w:rsidR="002536E4" w:rsidRPr="00A14622" w:rsidRDefault="002536E4" w:rsidP="002E7EB2">
            <w:pPr>
              <w:keepNext/>
              <w:keepLines/>
              <w:spacing w:after="0"/>
              <w:rPr>
                <w:rFonts w:ascii="Arial" w:hAnsi="Arial"/>
                <w:b/>
                <w:bCs/>
                <w:sz w:val="18"/>
              </w:rPr>
            </w:pPr>
            <w:r w:rsidRPr="00A14622">
              <w:rPr>
                <w:rFonts w:ascii="Arial" w:hAnsi="Arial"/>
                <w:b/>
                <w:bCs/>
                <w:sz w:val="18"/>
              </w:rPr>
              <w:t>B40</w:t>
            </w:r>
          </w:p>
        </w:tc>
      </w:tr>
      <w:tr w:rsidR="002536E4" w:rsidRPr="0046266F" w14:paraId="77B0DC34" w14:textId="77777777" w:rsidTr="002E7EB2">
        <w:tc>
          <w:tcPr>
            <w:tcW w:w="907" w:type="dxa"/>
            <w:tcBorders>
              <w:right w:val="single" w:sz="4" w:space="0" w:color="auto"/>
            </w:tcBorders>
          </w:tcPr>
          <w:p w14:paraId="7B69619D" w14:textId="77777777" w:rsidR="002536E4" w:rsidRPr="0046266F" w:rsidRDefault="002536E4" w:rsidP="002E7EB2">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2B062"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71C56C40" w14:textId="77777777" w:rsidR="002536E4" w:rsidRPr="0046266F" w:rsidRDefault="002536E4" w:rsidP="002E7EB2">
            <w:pPr>
              <w:keepNext/>
              <w:keepLines/>
              <w:spacing w:after="0"/>
              <w:rPr>
                <w:rFonts w:ascii="Arial" w:hAnsi="Arial"/>
                <w:sz w:val="18"/>
              </w:rPr>
            </w:pPr>
            <w:r w:rsidRPr="0046266F">
              <w:rPr>
                <w:rFonts w:ascii="Arial" w:hAnsi="Arial"/>
                <w:sz w:val="18"/>
              </w:rPr>
              <w:t>64</w:t>
            </w:r>
          </w:p>
        </w:tc>
        <w:tc>
          <w:tcPr>
            <w:tcW w:w="851" w:type="dxa"/>
            <w:tcBorders>
              <w:top w:val="single" w:sz="4" w:space="0" w:color="auto"/>
              <w:left w:val="single" w:sz="4" w:space="0" w:color="auto"/>
              <w:bottom w:val="single" w:sz="4" w:space="0" w:color="auto"/>
              <w:right w:val="single" w:sz="4" w:space="0" w:color="auto"/>
            </w:tcBorders>
          </w:tcPr>
          <w:p w14:paraId="3DD6CC7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6F86FD"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59A7EDC"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01ADF1" w14:textId="77777777" w:rsidR="002536E4" w:rsidRPr="0046266F" w:rsidRDefault="002536E4" w:rsidP="002E7EB2">
            <w:pPr>
              <w:keepNext/>
              <w:keepLines/>
              <w:spacing w:after="0"/>
              <w:rPr>
                <w:rFonts w:ascii="Arial" w:hAnsi="Arial"/>
                <w:sz w:val="18"/>
              </w:rPr>
            </w:pPr>
            <w:r w:rsidRPr="0046266F">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327ABF4F" w14:textId="77777777" w:rsidR="002536E4" w:rsidRPr="0046266F" w:rsidRDefault="002536E4" w:rsidP="002E7EB2">
            <w:pPr>
              <w:keepNext/>
              <w:keepLines/>
              <w:spacing w:after="0"/>
              <w:rPr>
                <w:rFonts w:ascii="Arial" w:hAnsi="Arial"/>
                <w:sz w:val="18"/>
              </w:rPr>
            </w:pPr>
            <w:r w:rsidRPr="0046266F">
              <w:rPr>
                <w:rFonts w:ascii="Arial" w:hAnsi="Arial"/>
                <w:sz w:val="18"/>
              </w:rPr>
              <w:t>74</w:t>
            </w:r>
          </w:p>
        </w:tc>
        <w:tc>
          <w:tcPr>
            <w:tcW w:w="851" w:type="dxa"/>
            <w:tcBorders>
              <w:top w:val="single" w:sz="4" w:space="0" w:color="auto"/>
              <w:left w:val="single" w:sz="4" w:space="0" w:color="auto"/>
              <w:bottom w:val="single" w:sz="4" w:space="0" w:color="auto"/>
              <w:right w:val="single" w:sz="4" w:space="0" w:color="auto"/>
            </w:tcBorders>
          </w:tcPr>
          <w:p w14:paraId="2A09FB7D"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01B051" w14:textId="77777777" w:rsidR="002536E4" w:rsidRPr="0046266F" w:rsidRDefault="002536E4" w:rsidP="002E7EB2">
            <w:pPr>
              <w:keepNext/>
              <w:keepLines/>
              <w:spacing w:after="0"/>
              <w:rPr>
                <w:rFonts w:ascii="Arial" w:hAnsi="Arial"/>
                <w:sz w:val="18"/>
              </w:rPr>
            </w:pPr>
            <w:r w:rsidRPr="0046266F">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7D5FF53"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r>
    </w:tbl>
    <w:p w14:paraId="56FCBAEA" w14:textId="77777777" w:rsidR="002536E4" w:rsidRPr="0046266F" w:rsidRDefault="002536E4" w:rsidP="002536E4"/>
    <w:p w14:paraId="389B7EF2" w14:textId="77777777" w:rsidR="002536E4" w:rsidRDefault="002536E4" w:rsidP="002536E4">
      <w:r w:rsidRPr="0046266F">
        <w:t>The UICC is installed into the Terminal and the UE is set to automatic PLMN selection mode.</w:t>
      </w:r>
    </w:p>
    <w:p w14:paraId="4061DEE2" w14:textId="77777777" w:rsidR="002536E4" w:rsidRPr="00473DBC" w:rsidRDefault="002536E4" w:rsidP="002536E4">
      <w:r>
        <w:t>The UE is pre-configured with the UE position defined in TS 36.508 [29] clause 4.13.</w:t>
      </w:r>
    </w:p>
    <w:p w14:paraId="05B05D32" w14:textId="7123CBA7" w:rsidR="002536E4" w:rsidRPr="0046266F" w:rsidRDefault="002536E4" w:rsidP="002536E4">
      <w:pPr>
        <w:pStyle w:val="Heading5"/>
      </w:pPr>
      <w:r>
        <w:t>7.3.17</w:t>
      </w:r>
      <w:r w:rsidRPr="0046266F">
        <w:t>.4.2</w:t>
      </w:r>
      <w:r w:rsidRPr="0046266F">
        <w:tab/>
        <w:t>Procedure</w:t>
      </w:r>
    </w:p>
    <w:p w14:paraId="59F3F984" w14:textId="77777777" w:rsidR="002536E4" w:rsidRPr="0046266F" w:rsidRDefault="002536E4" w:rsidP="002536E4">
      <w:pPr>
        <w:ind w:left="568" w:hanging="284"/>
      </w:pPr>
      <w:r w:rsidRPr="0046266F">
        <w:t>a)</w:t>
      </w:r>
      <w:r w:rsidRPr="0046266F">
        <w:tab/>
        <w:t>The UE is powered on.</w:t>
      </w:r>
    </w:p>
    <w:p w14:paraId="7FB81930" w14:textId="77777777" w:rsidR="002536E4" w:rsidRPr="00EA16EC" w:rsidRDefault="002536E4" w:rsidP="002536E4">
      <w:pPr>
        <w:ind w:left="568" w:hanging="284"/>
        <w:rPr>
          <w:bCs/>
        </w:rPr>
      </w:pPr>
      <w:r w:rsidRPr="0046266F">
        <w:t>b)</w:t>
      </w:r>
      <w:r w:rsidRPr="0046266F">
        <w:tab/>
        <w:t xml:space="preserve">After receipt of a </w:t>
      </w:r>
      <w:r w:rsidRPr="00EA16EC">
        <w:rPr>
          <w:bCs/>
          <w:i/>
          <w:iCs/>
        </w:rPr>
        <w:t>RRCConnectionRequest</w:t>
      </w:r>
      <w:r w:rsidRPr="00EA16EC">
        <w:rPr>
          <w:bCs/>
        </w:rPr>
        <w:t xml:space="preserve"> from the UE on the satellite E-UTRAN in </w:t>
      </w:r>
      <w:r>
        <w:rPr>
          <w:bCs/>
        </w:rPr>
        <w:t>W</w:t>
      </w:r>
      <w:r w:rsidRPr="00EA16EC">
        <w:rPr>
          <w:bCs/>
        </w:rPr>
        <w:t xml:space="preserve">B-S1 mode cell related to the BCCH transmitting MCC/MNC 244/010, the SAT-E-USS sends </w:t>
      </w:r>
      <w:r w:rsidRPr="00EA16EC">
        <w:rPr>
          <w:bCs/>
          <w:i/>
        </w:rPr>
        <w:t>RRCConnectionSetup</w:t>
      </w:r>
      <w:r w:rsidRPr="00EA16EC">
        <w:rPr>
          <w:bCs/>
        </w:rPr>
        <w:t xml:space="preserve"> to the UE, followed by </w:t>
      </w:r>
      <w:r w:rsidRPr="00EA16EC">
        <w:rPr>
          <w:bCs/>
          <w:i/>
        </w:rPr>
        <w:t>RRCConnectionSetupComplete</w:t>
      </w:r>
      <w:r w:rsidRPr="00EA16EC">
        <w:rPr>
          <w:bCs/>
        </w:rPr>
        <w:t xml:space="preserve"> sent by the UE to the SAT-E-USS.</w:t>
      </w:r>
    </w:p>
    <w:p w14:paraId="54AB3747" w14:textId="77777777" w:rsidR="002536E4" w:rsidRPr="00EA16EC" w:rsidRDefault="002536E4" w:rsidP="002536E4">
      <w:pPr>
        <w:keepNext/>
        <w:keepLines/>
        <w:ind w:left="568" w:hanging="284"/>
        <w:rPr>
          <w:bCs/>
        </w:rPr>
      </w:pPr>
      <w:r w:rsidRPr="00EA16EC">
        <w:rPr>
          <w:bCs/>
        </w:rPr>
        <w:t>c)</w:t>
      </w:r>
      <w:r w:rsidRPr="00EA16EC">
        <w:rPr>
          <w:bCs/>
        </w:rPr>
        <w:tab/>
        <w:t xml:space="preserve">During registration and after receipt of an </w:t>
      </w:r>
      <w:r w:rsidRPr="00EA16EC">
        <w:rPr>
          <w:bCs/>
          <w:i/>
        </w:rPr>
        <w:t>AttachRequest</w:t>
      </w:r>
      <w:r w:rsidRPr="00EA16EC">
        <w:rPr>
          <w:bCs/>
        </w:rPr>
        <w:t xml:space="preserve"> from the UE, the SAT-E-USS initiates authentication, starts integrity by using the security procedure and sends </w:t>
      </w:r>
      <w:r w:rsidRPr="00EA16EC">
        <w:rPr>
          <w:bCs/>
          <w:i/>
        </w:rPr>
        <w:t>AttachAccept</w:t>
      </w:r>
      <w:r w:rsidRPr="00EA16EC">
        <w:rPr>
          <w:bCs/>
        </w:rPr>
        <w:t xml:space="preserve"> with to the UE:</w:t>
      </w:r>
    </w:p>
    <w:p w14:paraId="47748DE9" w14:textId="77777777" w:rsidR="002536E4" w:rsidRPr="00EA16EC" w:rsidRDefault="002536E4" w:rsidP="002536E4">
      <w:pPr>
        <w:ind w:left="851" w:hanging="284"/>
        <w:rPr>
          <w:bCs/>
          <w:lang w:val="fr-FR"/>
        </w:rPr>
      </w:pPr>
      <w:r w:rsidRPr="00EA16EC">
        <w:rPr>
          <w:bCs/>
        </w:rPr>
        <w:tab/>
      </w:r>
      <w:r w:rsidRPr="00EA16EC">
        <w:rPr>
          <w:bCs/>
          <w:lang w:val="fr-FR"/>
        </w:rPr>
        <w:t>TAI (MCC/MNC/TAC):</w:t>
      </w:r>
      <w:r w:rsidRPr="00EA16EC">
        <w:rPr>
          <w:bCs/>
          <w:lang w:val="fr-FR"/>
        </w:rPr>
        <w:tab/>
        <w:t xml:space="preserve"> 244/010/0001</w:t>
      </w:r>
    </w:p>
    <w:p w14:paraId="5D750BCB" w14:textId="77777777" w:rsidR="002536E4" w:rsidRPr="00EA16EC" w:rsidRDefault="002536E4" w:rsidP="002536E4">
      <w:pPr>
        <w:ind w:left="851" w:hanging="284"/>
        <w:rPr>
          <w:bCs/>
          <w:lang w:val="fr-FR"/>
        </w:rPr>
      </w:pPr>
      <w:r w:rsidRPr="00EA16EC">
        <w:rPr>
          <w:bCs/>
          <w:lang w:val="fr-FR"/>
        </w:rPr>
        <w:tab/>
        <w:t>GUTI: "24401000010266436587"</w:t>
      </w:r>
    </w:p>
    <w:p w14:paraId="6E525704" w14:textId="77777777" w:rsidR="002536E4" w:rsidRPr="0046266F" w:rsidRDefault="002536E4" w:rsidP="002536E4">
      <w:pPr>
        <w:ind w:left="568" w:hanging="284"/>
      </w:pPr>
      <w:r w:rsidRPr="00EA16EC">
        <w:rPr>
          <w:bCs/>
        </w:rPr>
        <w:t>d)</w:t>
      </w:r>
      <w:r w:rsidRPr="00EA16EC">
        <w:rPr>
          <w:bCs/>
        </w:rPr>
        <w:tab/>
        <w:t xml:space="preserve">After receipt of the </w:t>
      </w:r>
      <w:r w:rsidRPr="00EA16EC">
        <w:rPr>
          <w:bCs/>
          <w:i/>
        </w:rPr>
        <w:t>AttachComplete</w:t>
      </w:r>
      <w:r w:rsidRPr="00EA16EC">
        <w:rPr>
          <w:bCs/>
        </w:rPr>
        <w:t xml:space="preserve"> during registration from the UE, the SAT-E-USS sends </w:t>
      </w:r>
      <w:r w:rsidRPr="0046266F">
        <w:rPr>
          <w:i/>
        </w:rPr>
        <w:t>RRCConnectionRelease</w:t>
      </w:r>
      <w:r w:rsidRPr="0046266F">
        <w:t>.</w:t>
      </w:r>
    </w:p>
    <w:p w14:paraId="67E12059" w14:textId="77777777" w:rsidR="002536E4" w:rsidRPr="0046266F" w:rsidRDefault="002536E4" w:rsidP="002536E4">
      <w:pPr>
        <w:ind w:left="568" w:hanging="284"/>
      </w:pPr>
      <w:r w:rsidRPr="0046266F">
        <w:t>e)</w:t>
      </w:r>
      <w:r w:rsidRPr="0046266F">
        <w:tab/>
        <w:t>The UE is soft powered down.</w:t>
      </w:r>
    </w:p>
    <w:p w14:paraId="42A2E5C0" w14:textId="50CDF0EF" w:rsidR="002536E4" w:rsidRPr="0046266F" w:rsidRDefault="002536E4" w:rsidP="002536E4">
      <w:pPr>
        <w:spacing w:before="120"/>
        <w:ind w:left="1418" w:hanging="1418"/>
        <w:outlineLvl w:val="3"/>
        <w:rPr>
          <w:rFonts w:ascii="Arial" w:hAnsi="Arial"/>
          <w:sz w:val="24"/>
        </w:rPr>
      </w:pPr>
      <w:r>
        <w:rPr>
          <w:rFonts w:ascii="Arial" w:hAnsi="Arial"/>
          <w:sz w:val="24"/>
        </w:rPr>
        <w:t>7.3.17.</w:t>
      </w:r>
      <w:r w:rsidRPr="0046266F">
        <w:rPr>
          <w:rFonts w:ascii="Arial" w:hAnsi="Arial"/>
          <w:sz w:val="24"/>
        </w:rPr>
        <w:t>5</w:t>
      </w:r>
      <w:r w:rsidRPr="0046266F">
        <w:rPr>
          <w:rFonts w:ascii="Arial" w:hAnsi="Arial"/>
          <w:sz w:val="24"/>
        </w:rPr>
        <w:tab/>
        <w:t>Acceptance criteria</w:t>
      </w:r>
    </w:p>
    <w:p w14:paraId="7E54D468" w14:textId="77777777" w:rsidR="002536E4" w:rsidRPr="00EA16EC" w:rsidRDefault="002536E4" w:rsidP="002536E4">
      <w:pPr>
        <w:keepNext/>
        <w:keepLines/>
        <w:ind w:left="568" w:hanging="284"/>
        <w:rPr>
          <w:bCs/>
        </w:rPr>
      </w:pPr>
      <w:r w:rsidRPr="0046266F">
        <w:t xml:space="preserve">1.) After step a) the UE shall send a </w:t>
      </w:r>
      <w:r w:rsidRPr="00EA16EC">
        <w:rPr>
          <w:bCs/>
          <w:i/>
          <w:iCs/>
        </w:rPr>
        <w:t>RRCConnectionRequest</w:t>
      </w:r>
      <w:r w:rsidRPr="00EA16EC">
        <w:rPr>
          <w:bCs/>
        </w:rPr>
        <w:t xml:space="preserve"> on the satellite E-UTRAN in </w:t>
      </w:r>
      <w:r>
        <w:rPr>
          <w:bCs/>
        </w:rPr>
        <w:t>W</w:t>
      </w:r>
      <w:r w:rsidRPr="00EA16EC">
        <w:rPr>
          <w:bCs/>
        </w:rPr>
        <w:t>B-S1 mode cell related to the BCCH transmitting MCC/MNC 244/010 to the SAT-E-USS.</w:t>
      </w:r>
    </w:p>
    <w:p w14:paraId="17659BEF" w14:textId="77777777" w:rsidR="002536E4" w:rsidRPr="00EA16EC" w:rsidRDefault="002536E4" w:rsidP="002536E4">
      <w:pPr>
        <w:ind w:left="568" w:hanging="284"/>
        <w:rPr>
          <w:bCs/>
        </w:rPr>
      </w:pPr>
      <w:r w:rsidRPr="00EA16EC">
        <w:rPr>
          <w:bCs/>
        </w:rPr>
        <w:t>2)</w:t>
      </w:r>
      <w:r w:rsidRPr="00EA16EC">
        <w:rPr>
          <w:bCs/>
        </w:rPr>
        <w:tab/>
        <w:t xml:space="preserve">After step b) the terminal shall send </w:t>
      </w:r>
      <w:r w:rsidRPr="00EA16EC">
        <w:rPr>
          <w:bCs/>
          <w:i/>
        </w:rPr>
        <w:t>AttachRequest</w:t>
      </w:r>
      <w:r w:rsidRPr="00EA16EC">
        <w:rPr>
          <w:bCs/>
        </w:rPr>
        <w:t xml:space="preserve"> to the SAT-E-USS.</w:t>
      </w:r>
    </w:p>
    <w:p w14:paraId="301BE6EF" w14:textId="77777777" w:rsidR="002536E4" w:rsidRPr="0046266F" w:rsidRDefault="002536E4" w:rsidP="002536E4">
      <w:pPr>
        <w:ind w:left="568" w:hanging="284"/>
      </w:pPr>
      <w:r w:rsidRPr="00EA16EC">
        <w:rPr>
          <w:bCs/>
        </w:rPr>
        <w:t>3)</w:t>
      </w:r>
      <w:r w:rsidRPr="00EA16EC">
        <w:rPr>
          <w:bCs/>
        </w:rPr>
        <w:tab/>
        <w:t xml:space="preserve">After step c) the terminal shall respond with </w:t>
      </w:r>
      <w:r w:rsidRPr="00EA16EC">
        <w:rPr>
          <w:bCs/>
          <w:i/>
        </w:rPr>
        <w:t xml:space="preserve">AttachComplete </w:t>
      </w:r>
      <w:r w:rsidRPr="00EA16EC">
        <w:rPr>
          <w:bCs/>
        </w:rPr>
        <w:t>during registratio</w:t>
      </w:r>
      <w:r w:rsidRPr="0046266F">
        <w:t>n.</w:t>
      </w:r>
    </w:p>
    <w:p w14:paraId="397720C3" w14:textId="77777777" w:rsidR="002536E4" w:rsidRPr="0046266F" w:rsidRDefault="002536E4" w:rsidP="002536E4">
      <w:pPr>
        <w:ind w:left="568" w:hanging="284"/>
      </w:pPr>
      <w:r w:rsidRPr="0046266F">
        <w:t>4)</w:t>
      </w:r>
      <w:r w:rsidRPr="0046266F">
        <w:tab/>
        <w:t xml:space="preserve">After step </w:t>
      </w:r>
      <w:r>
        <w:t>d</w:t>
      </w:r>
      <w:r w:rsidRPr="0046266F">
        <w:t>) the USIM shall contain the following values:</w:t>
      </w:r>
    </w:p>
    <w:p w14:paraId="2A30ACB0" w14:textId="77777777" w:rsidR="002536E4" w:rsidRPr="0046266F" w:rsidRDefault="002536E4" w:rsidP="002536E4">
      <w:pPr>
        <w:keepNext/>
        <w:rPr>
          <w:b/>
        </w:rPr>
      </w:pPr>
      <w:r w:rsidRPr="0046266F">
        <w:rPr>
          <w:b/>
        </w:rPr>
        <w:t>EF</w:t>
      </w:r>
      <w:r w:rsidRPr="0046266F">
        <w:rPr>
          <w:b/>
          <w:vertAlign w:val="subscript"/>
        </w:rPr>
        <w:t>EPSLOCI</w:t>
      </w:r>
      <w:r w:rsidRPr="0046266F">
        <w:rPr>
          <w:b/>
        </w:rPr>
        <w:t xml:space="preserve"> (EPS Information)</w:t>
      </w:r>
    </w:p>
    <w:p w14:paraId="285D993B" w14:textId="77777777" w:rsidR="002536E4" w:rsidRPr="0046266F" w:rsidRDefault="002536E4" w:rsidP="002536E4">
      <w:pPr>
        <w:keepLines/>
        <w:tabs>
          <w:tab w:val="left" w:pos="2835"/>
        </w:tabs>
        <w:spacing w:after="0"/>
        <w:ind w:left="1702" w:hanging="1418"/>
      </w:pPr>
      <w:r w:rsidRPr="0046266F">
        <w:t>Logically:</w:t>
      </w:r>
      <w:r w:rsidRPr="0046266F">
        <w:tab/>
        <w:t>GUTI:</w:t>
      </w:r>
      <w:r w:rsidRPr="0046266F">
        <w:tab/>
        <w:t>24401000010266436587</w:t>
      </w:r>
    </w:p>
    <w:p w14:paraId="29CC363D" w14:textId="77777777" w:rsidR="002536E4" w:rsidRPr="0046266F" w:rsidRDefault="002536E4" w:rsidP="002536E4">
      <w:pPr>
        <w:keepLines/>
        <w:tabs>
          <w:tab w:val="left" w:pos="2835"/>
        </w:tabs>
        <w:spacing w:after="0"/>
        <w:ind w:left="1702" w:hanging="1418"/>
      </w:pPr>
      <w:r w:rsidRPr="0046266F">
        <w:tab/>
        <w:t>Last visited registered TAI:</w:t>
      </w:r>
      <w:r w:rsidRPr="0046266F">
        <w:tab/>
        <w:t>244/010/0001</w:t>
      </w:r>
    </w:p>
    <w:p w14:paraId="1A4998C8" w14:textId="77777777" w:rsidR="002536E4" w:rsidRPr="0046266F" w:rsidRDefault="002536E4" w:rsidP="002536E4">
      <w:pPr>
        <w:keepLines/>
        <w:tabs>
          <w:tab w:val="left" w:pos="2835"/>
        </w:tabs>
        <w:spacing w:after="0"/>
        <w:ind w:left="1702" w:hanging="1418"/>
      </w:pPr>
      <w:r w:rsidRPr="0046266F">
        <w:tab/>
        <w:t>EPS update status:</w:t>
      </w:r>
      <w:r w:rsidRPr="0046266F">
        <w:tab/>
        <w:t>updated</w:t>
      </w:r>
    </w:p>
    <w:p w14:paraId="1476E33C" w14:textId="77777777" w:rsidR="002536E4" w:rsidRPr="0046266F" w:rsidRDefault="002536E4" w:rsidP="002536E4">
      <w:pPr>
        <w:keepLines/>
        <w:tabs>
          <w:tab w:val="left" w:pos="2835"/>
        </w:tabs>
        <w:spacing w:after="0"/>
        <w:ind w:left="1702" w:hanging="1418"/>
      </w:pPr>
    </w:p>
    <w:p w14:paraId="2FF83F94" w14:textId="77777777" w:rsidR="002536E4" w:rsidRPr="0046266F" w:rsidRDefault="002536E4" w:rsidP="002536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2536E4" w:rsidRPr="0046266F" w14:paraId="69BA6C4C" w14:textId="77777777" w:rsidTr="002E7EB2">
        <w:tc>
          <w:tcPr>
            <w:tcW w:w="959" w:type="dxa"/>
            <w:tcBorders>
              <w:top w:val="single" w:sz="4" w:space="0" w:color="auto"/>
              <w:left w:val="single" w:sz="4" w:space="0" w:color="auto"/>
              <w:bottom w:val="single" w:sz="4" w:space="0" w:color="auto"/>
              <w:right w:val="single" w:sz="4" w:space="0" w:color="auto"/>
            </w:tcBorders>
          </w:tcPr>
          <w:p w14:paraId="61ABCEE1" w14:textId="77777777" w:rsidR="002536E4" w:rsidRPr="0046266F" w:rsidRDefault="002536E4" w:rsidP="002E7EB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72C7DD5"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w:t>
            </w:r>
          </w:p>
        </w:tc>
        <w:tc>
          <w:tcPr>
            <w:tcW w:w="782" w:type="dxa"/>
            <w:tcBorders>
              <w:top w:val="single" w:sz="4" w:space="0" w:color="auto"/>
              <w:left w:val="single" w:sz="4" w:space="0" w:color="auto"/>
              <w:bottom w:val="single" w:sz="4" w:space="0" w:color="auto"/>
              <w:right w:val="single" w:sz="4" w:space="0" w:color="auto"/>
            </w:tcBorders>
          </w:tcPr>
          <w:p w14:paraId="20E4240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B2</w:t>
            </w:r>
          </w:p>
        </w:tc>
        <w:tc>
          <w:tcPr>
            <w:tcW w:w="782" w:type="dxa"/>
            <w:tcBorders>
              <w:top w:val="single" w:sz="4" w:space="0" w:color="auto"/>
              <w:left w:val="single" w:sz="4" w:space="0" w:color="auto"/>
              <w:bottom w:val="single" w:sz="4" w:space="0" w:color="auto"/>
              <w:right w:val="single" w:sz="4" w:space="0" w:color="auto"/>
            </w:tcBorders>
          </w:tcPr>
          <w:p w14:paraId="6B46FD9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B3</w:t>
            </w:r>
          </w:p>
        </w:tc>
        <w:tc>
          <w:tcPr>
            <w:tcW w:w="782" w:type="dxa"/>
            <w:tcBorders>
              <w:top w:val="single" w:sz="4" w:space="0" w:color="auto"/>
              <w:left w:val="single" w:sz="4" w:space="0" w:color="auto"/>
              <w:bottom w:val="single" w:sz="4" w:space="0" w:color="auto"/>
              <w:right w:val="single" w:sz="4" w:space="0" w:color="auto"/>
            </w:tcBorders>
          </w:tcPr>
          <w:p w14:paraId="1D7BEDB7"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B4</w:t>
            </w:r>
          </w:p>
        </w:tc>
        <w:tc>
          <w:tcPr>
            <w:tcW w:w="782" w:type="dxa"/>
            <w:tcBorders>
              <w:top w:val="single" w:sz="4" w:space="0" w:color="auto"/>
              <w:left w:val="single" w:sz="4" w:space="0" w:color="auto"/>
              <w:bottom w:val="single" w:sz="4" w:space="0" w:color="auto"/>
              <w:right w:val="single" w:sz="4" w:space="0" w:color="auto"/>
            </w:tcBorders>
          </w:tcPr>
          <w:p w14:paraId="365B47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B5</w:t>
            </w:r>
          </w:p>
        </w:tc>
        <w:tc>
          <w:tcPr>
            <w:tcW w:w="782" w:type="dxa"/>
            <w:tcBorders>
              <w:top w:val="single" w:sz="4" w:space="0" w:color="auto"/>
              <w:left w:val="single" w:sz="4" w:space="0" w:color="auto"/>
              <w:bottom w:val="single" w:sz="4" w:space="0" w:color="auto"/>
              <w:right w:val="single" w:sz="4" w:space="0" w:color="auto"/>
            </w:tcBorders>
          </w:tcPr>
          <w:p w14:paraId="66C7081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B6</w:t>
            </w:r>
          </w:p>
        </w:tc>
        <w:tc>
          <w:tcPr>
            <w:tcW w:w="782" w:type="dxa"/>
            <w:tcBorders>
              <w:top w:val="single" w:sz="4" w:space="0" w:color="auto"/>
              <w:left w:val="single" w:sz="4" w:space="0" w:color="auto"/>
              <w:bottom w:val="single" w:sz="4" w:space="0" w:color="auto"/>
              <w:right w:val="single" w:sz="4" w:space="0" w:color="auto"/>
            </w:tcBorders>
          </w:tcPr>
          <w:p w14:paraId="7C8EBD76"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B7</w:t>
            </w:r>
          </w:p>
        </w:tc>
        <w:tc>
          <w:tcPr>
            <w:tcW w:w="782" w:type="dxa"/>
            <w:tcBorders>
              <w:top w:val="single" w:sz="4" w:space="0" w:color="auto"/>
              <w:left w:val="single" w:sz="4" w:space="0" w:color="auto"/>
              <w:bottom w:val="single" w:sz="4" w:space="0" w:color="auto"/>
              <w:right w:val="single" w:sz="4" w:space="0" w:color="auto"/>
            </w:tcBorders>
          </w:tcPr>
          <w:p w14:paraId="0B0746E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B8</w:t>
            </w:r>
          </w:p>
        </w:tc>
        <w:tc>
          <w:tcPr>
            <w:tcW w:w="782" w:type="dxa"/>
            <w:tcBorders>
              <w:top w:val="single" w:sz="4" w:space="0" w:color="auto"/>
              <w:left w:val="single" w:sz="4" w:space="0" w:color="auto"/>
              <w:bottom w:val="single" w:sz="4" w:space="0" w:color="auto"/>
              <w:right w:val="single" w:sz="4" w:space="0" w:color="auto"/>
            </w:tcBorders>
          </w:tcPr>
          <w:p w14:paraId="313839FA"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B9</w:t>
            </w:r>
          </w:p>
        </w:tc>
        <w:tc>
          <w:tcPr>
            <w:tcW w:w="782" w:type="dxa"/>
            <w:tcBorders>
              <w:top w:val="single" w:sz="4" w:space="0" w:color="auto"/>
              <w:left w:val="single" w:sz="4" w:space="0" w:color="auto"/>
              <w:bottom w:val="single" w:sz="4" w:space="0" w:color="auto"/>
              <w:right w:val="single" w:sz="4" w:space="0" w:color="auto"/>
            </w:tcBorders>
          </w:tcPr>
          <w:p w14:paraId="551503C9"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B10</w:t>
            </w:r>
          </w:p>
        </w:tc>
        <w:tc>
          <w:tcPr>
            <w:tcW w:w="782" w:type="dxa"/>
            <w:tcBorders>
              <w:top w:val="single" w:sz="4" w:space="0" w:color="auto"/>
              <w:left w:val="single" w:sz="4" w:space="0" w:color="auto"/>
              <w:bottom w:val="single" w:sz="4" w:space="0" w:color="auto"/>
              <w:right w:val="single" w:sz="4" w:space="0" w:color="auto"/>
            </w:tcBorders>
          </w:tcPr>
          <w:p w14:paraId="223F194D"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B11</w:t>
            </w:r>
          </w:p>
        </w:tc>
      </w:tr>
      <w:tr w:rsidR="002536E4" w:rsidRPr="0046266F" w14:paraId="1486E5B5" w14:textId="77777777" w:rsidTr="002E7EB2">
        <w:tc>
          <w:tcPr>
            <w:tcW w:w="959" w:type="dxa"/>
            <w:tcBorders>
              <w:top w:val="single" w:sz="4" w:space="0" w:color="auto"/>
              <w:left w:val="single" w:sz="4" w:space="0" w:color="auto"/>
              <w:bottom w:val="single" w:sz="4" w:space="0" w:color="auto"/>
              <w:right w:val="single" w:sz="4" w:space="0" w:color="auto"/>
            </w:tcBorders>
          </w:tcPr>
          <w:p w14:paraId="2FD98AD5" w14:textId="77777777" w:rsidR="002536E4" w:rsidRPr="0046266F" w:rsidRDefault="002536E4" w:rsidP="002E7EB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47AFE472" w14:textId="77777777" w:rsidR="002536E4" w:rsidRPr="0046266F" w:rsidRDefault="002536E4" w:rsidP="002E7EB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41DBC5CD" w14:textId="77777777" w:rsidR="002536E4" w:rsidRPr="0046266F" w:rsidRDefault="002536E4" w:rsidP="002E7EB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74021E4"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260E831"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B87AC4"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524A784F"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F65701"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E746ED8" w14:textId="77777777" w:rsidR="002536E4" w:rsidRPr="0046266F" w:rsidRDefault="002536E4" w:rsidP="002E7EB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3CD3820" w14:textId="77777777" w:rsidR="002536E4" w:rsidRPr="0046266F" w:rsidRDefault="002536E4" w:rsidP="002E7EB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2EEED6E" w14:textId="77777777" w:rsidR="002536E4" w:rsidRPr="0046266F" w:rsidRDefault="002536E4" w:rsidP="002E7EB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3176B94" w14:textId="77777777" w:rsidR="002536E4" w:rsidRPr="0046266F" w:rsidRDefault="002536E4" w:rsidP="002E7EB2">
            <w:pPr>
              <w:keepNext/>
              <w:keepLines/>
              <w:spacing w:after="0"/>
              <w:rPr>
                <w:rFonts w:ascii="Arial" w:hAnsi="Arial"/>
                <w:sz w:val="18"/>
              </w:rPr>
            </w:pPr>
            <w:r w:rsidRPr="0046266F">
              <w:rPr>
                <w:rFonts w:ascii="Arial" w:hAnsi="Arial"/>
                <w:sz w:val="18"/>
              </w:rPr>
              <w:t>65</w:t>
            </w:r>
          </w:p>
        </w:tc>
      </w:tr>
      <w:tr w:rsidR="002536E4" w:rsidRPr="0046266F" w14:paraId="57366621" w14:textId="77777777" w:rsidTr="002E7EB2">
        <w:tc>
          <w:tcPr>
            <w:tcW w:w="959" w:type="dxa"/>
            <w:tcBorders>
              <w:right w:val="single" w:sz="4" w:space="0" w:color="auto"/>
            </w:tcBorders>
          </w:tcPr>
          <w:p w14:paraId="16271B8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5814E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B12</w:t>
            </w:r>
          </w:p>
        </w:tc>
        <w:tc>
          <w:tcPr>
            <w:tcW w:w="782" w:type="dxa"/>
            <w:tcBorders>
              <w:top w:val="single" w:sz="4" w:space="0" w:color="auto"/>
              <w:left w:val="single" w:sz="4" w:space="0" w:color="auto"/>
              <w:bottom w:val="single" w:sz="4" w:space="0" w:color="auto"/>
              <w:right w:val="single" w:sz="4" w:space="0" w:color="auto"/>
            </w:tcBorders>
          </w:tcPr>
          <w:p w14:paraId="4F261232"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B13</w:t>
            </w:r>
          </w:p>
        </w:tc>
        <w:tc>
          <w:tcPr>
            <w:tcW w:w="782" w:type="dxa"/>
            <w:tcBorders>
              <w:top w:val="single" w:sz="4" w:space="0" w:color="auto"/>
              <w:left w:val="single" w:sz="4" w:space="0" w:color="auto"/>
              <w:bottom w:val="single" w:sz="4" w:space="0" w:color="auto"/>
              <w:right w:val="single" w:sz="4" w:space="0" w:color="auto"/>
            </w:tcBorders>
          </w:tcPr>
          <w:p w14:paraId="0294D7D1"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B14</w:t>
            </w:r>
          </w:p>
        </w:tc>
        <w:tc>
          <w:tcPr>
            <w:tcW w:w="782" w:type="dxa"/>
            <w:tcBorders>
              <w:top w:val="single" w:sz="4" w:space="0" w:color="auto"/>
              <w:left w:val="single" w:sz="4" w:space="0" w:color="auto"/>
              <w:bottom w:val="single" w:sz="4" w:space="0" w:color="auto"/>
              <w:right w:val="single" w:sz="4" w:space="0" w:color="auto"/>
            </w:tcBorders>
          </w:tcPr>
          <w:p w14:paraId="232823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B15</w:t>
            </w:r>
          </w:p>
        </w:tc>
        <w:tc>
          <w:tcPr>
            <w:tcW w:w="782" w:type="dxa"/>
            <w:tcBorders>
              <w:top w:val="single" w:sz="4" w:space="0" w:color="auto"/>
              <w:left w:val="single" w:sz="4" w:space="0" w:color="auto"/>
              <w:bottom w:val="single" w:sz="4" w:space="0" w:color="auto"/>
              <w:right w:val="single" w:sz="4" w:space="0" w:color="auto"/>
            </w:tcBorders>
          </w:tcPr>
          <w:p w14:paraId="55EB7B88"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B16</w:t>
            </w:r>
          </w:p>
        </w:tc>
        <w:tc>
          <w:tcPr>
            <w:tcW w:w="782" w:type="dxa"/>
            <w:tcBorders>
              <w:top w:val="single" w:sz="4" w:space="0" w:color="auto"/>
              <w:left w:val="single" w:sz="4" w:space="0" w:color="auto"/>
              <w:bottom w:val="single" w:sz="4" w:space="0" w:color="auto"/>
              <w:right w:val="single" w:sz="4" w:space="0" w:color="auto"/>
            </w:tcBorders>
          </w:tcPr>
          <w:p w14:paraId="45EEE90C"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B17</w:t>
            </w:r>
          </w:p>
        </w:tc>
        <w:tc>
          <w:tcPr>
            <w:tcW w:w="782" w:type="dxa"/>
            <w:tcBorders>
              <w:top w:val="single" w:sz="4" w:space="0" w:color="auto"/>
              <w:left w:val="single" w:sz="4" w:space="0" w:color="auto"/>
              <w:bottom w:val="single" w:sz="4" w:space="0" w:color="auto"/>
              <w:right w:val="single" w:sz="4" w:space="0" w:color="auto"/>
            </w:tcBorders>
          </w:tcPr>
          <w:p w14:paraId="796F46A0" w14:textId="77777777" w:rsidR="002536E4" w:rsidRPr="00554CF6" w:rsidRDefault="002536E4" w:rsidP="002E7EB2">
            <w:pPr>
              <w:keepNext/>
              <w:keepLines/>
              <w:spacing w:after="0"/>
              <w:rPr>
                <w:rFonts w:ascii="Arial" w:hAnsi="Arial"/>
                <w:b/>
                <w:bCs/>
                <w:sz w:val="18"/>
              </w:rPr>
            </w:pPr>
            <w:r w:rsidRPr="00554CF6">
              <w:rPr>
                <w:rFonts w:ascii="Arial" w:hAnsi="Arial"/>
                <w:b/>
                <w:bCs/>
                <w:sz w:val="18"/>
              </w:rPr>
              <w:t>B18</w:t>
            </w:r>
          </w:p>
        </w:tc>
        <w:tc>
          <w:tcPr>
            <w:tcW w:w="782" w:type="dxa"/>
            <w:tcBorders>
              <w:top w:val="single" w:sz="4" w:space="0" w:color="auto"/>
              <w:left w:val="single" w:sz="4" w:space="0" w:color="auto"/>
              <w:bottom w:val="single" w:sz="4" w:space="0" w:color="auto"/>
              <w:right w:val="single" w:sz="4" w:space="0" w:color="auto"/>
            </w:tcBorders>
          </w:tcPr>
          <w:p w14:paraId="3CF55D1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C0103AA"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F64F1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4550B8" w14:textId="77777777" w:rsidR="002536E4" w:rsidRPr="0046266F" w:rsidRDefault="002536E4" w:rsidP="002E7EB2">
            <w:pPr>
              <w:keepNext/>
              <w:keepLines/>
              <w:spacing w:after="0"/>
              <w:rPr>
                <w:rFonts w:ascii="Arial" w:hAnsi="Arial"/>
                <w:sz w:val="18"/>
              </w:rPr>
            </w:pPr>
          </w:p>
        </w:tc>
      </w:tr>
      <w:tr w:rsidR="002536E4" w:rsidRPr="0046266F" w14:paraId="0681817A" w14:textId="77777777" w:rsidTr="002E7EB2">
        <w:tc>
          <w:tcPr>
            <w:tcW w:w="959" w:type="dxa"/>
            <w:tcBorders>
              <w:right w:val="single" w:sz="4" w:space="0" w:color="auto"/>
            </w:tcBorders>
          </w:tcPr>
          <w:p w14:paraId="5CF8DE2C"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702430" w14:textId="77777777" w:rsidR="002536E4" w:rsidRPr="0046266F" w:rsidRDefault="002536E4" w:rsidP="002E7EB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32915FD" w14:textId="77777777" w:rsidR="002536E4" w:rsidRPr="0046266F" w:rsidRDefault="002536E4" w:rsidP="002E7EB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A3D4880" w14:textId="77777777" w:rsidR="002536E4" w:rsidRPr="0046266F" w:rsidRDefault="002536E4" w:rsidP="002E7EB2">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2C133C2E" w14:textId="77777777" w:rsidR="002536E4" w:rsidRPr="0046266F" w:rsidRDefault="002536E4" w:rsidP="002E7EB2">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78F876D7"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EF416E8" w14:textId="77777777" w:rsidR="002536E4" w:rsidRPr="0046266F" w:rsidRDefault="002536E4" w:rsidP="002E7EB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51FA56A" w14:textId="77777777" w:rsidR="002536E4" w:rsidRPr="0046266F" w:rsidRDefault="002536E4" w:rsidP="002E7EB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A1992F9"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2282E87"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8DC33D" w14:textId="77777777" w:rsidR="002536E4" w:rsidRPr="0046266F" w:rsidRDefault="002536E4" w:rsidP="002E7EB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87DEF7" w14:textId="77777777" w:rsidR="002536E4" w:rsidRPr="0046266F" w:rsidRDefault="002536E4" w:rsidP="002E7EB2">
            <w:pPr>
              <w:keepNext/>
              <w:keepLines/>
              <w:spacing w:after="0"/>
              <w:rPr>
                <w:rFonts w:ascii="Arial" w:hAnsi="Arial"/>
                <w:sz w:val="18"/>
              </w:rPr>
            </w:pPr>
          </w:p>
        </w:tc>
      </w:tr>
    </w:tbl>
    <w:p w14:paraId="6961E73D" w14:textId="77777777" w:rsidR="002536E4" w:rsidRDefault="002536E4" w:rsidP="00B40BBE">
      <w:pPr>
        <w:rPr>
          <w:lang w:eastAsia="de-DE"/>
        </w:rPr>
      </w:pPr>
    </w:p>
    <w:p w14:paraId="033014F3" w14:textId="5BF908EA" w:rsidR="00BD7469" w:rsidRPr="0046266F" w:rsidRDefault="00BD7469" w:rsidP="00BD7469">
      <w:pPr>
        <w:pStyle w:val="Heading2"/>
      </w:pPr>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024AB29B" w:rsidR="00BD7469" w:rsidRPr="0046266F" w:rsidRDefault="00BD7469" w:rsidP="00BD7469">
      <w:pPr>
        <w:pStyle w:val="B1"/>
        <w:ind w:left="284" w:firstLine="0"/>
      </w:pPr>
      <w:r w:rsidRPr="0046266F">
        <w:t>I.</w:t>
      </w:r>
      <w:r w:rsidRPr="0046266F">
        <w:tab/>
        <w:t xml:space="preserve">registration procedures for </w:t>
      </w:r>
      <w:r w:rsidR="00026967" w:rsidRPr="0046266F">
        <w:t>U</w:t>
      </w:r>
      <w:r w:rsidR="00026967">
        <w:t>E</w:t>
      </w:r>
      <w:r w:rsidR="00026967" w:rsidRPr="0046266F">
        <w:t>s</w:t>
      </w:r>
      <w:r w:rsidRPr="0046266F">
        <w:t xml:space="preserve"> supporting CS or</w:t>
      </w:r>
    </w:p>
    <w:p w14:paraId="1C4ABEDD" w14:textId="27B4841A" w:rsidR="00BD7469" w:rsidRPr="0046266F" w:rsidRDefault="00BD7469" w:rsidP="00BD7469">
      <w:pPr>
        <w:pStyle w:val="B1"/>
      </w:pPr>
      <w:r w:rsidRPr="0046266F">
        <w:t>II.</w:t>
      </w:r>
      <w:r w:rsidRPr="0046266F">
        <w:tab/>
        <w:t xml:space="preserve">registration procedures for </w:t>
      </w:r>
      <w:r w:rsidR="00026967" w:rsidRPr="0046266F">
        <w:t>U</w:t>
      </w:r>
      <w:r w:rsidR="00026967">
        <w:t>E</w:t>
      </w:r>
      <w:r w:rsidR="00026967" w:rsidRPr="0046266F">
        <w:t>s</w:t>
      </w:r>
      <w:r w:rsidRPr="0046266F">
        <w:t xml:space="preserve"> supporting PS or</w:t>
      </w:r>
    </w:p>
    <w:p w14:paraId="7A88D2BD" w14:textId="20E2AC86" w:rsidR="00BD7469" w:rsidRPr="0046266F" w:rsidRDefault="00BD7469" w:rsidP="00BD7469">
      <w:pPr>
        <w:pStyle w:val="B1"/>
      </w:pPr>
      <w:r w:rsidRPr="0046266F">
        <w:t>III.</w:t>
      </w:r>
      <w:r w:rsidRPr="0046266F">
        <w:tab/>
        <w:t xml:space="preserve">registration procedures for </w:t>
      </w:r>
      <w:r w:rsidR="00026967" w:rsidRPr="0046266F">
        <w:t>U</w:t>
      </w:r>
      <w:r w:rsidR="00026967">
        <w:t>E</w:t>
      </w:r>
      <w:r w:rsidR="00026967" w:rsidRPr="0046266F">
        <w:t>s</w:t>
      </w:r>
      <w:r w:rsidRPr="0046266F">
        <w:t xml:space="preserve">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lastRenderedPageBreak/>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7E6FAC1"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032EA080" w14:textId="77777777" w:rsidR="00026967" w:rsidRDefault="00026967" w:rsidP="00026967">
      <w:pPr>
        <w:pStyle w:val="B1"/>
      </w:pPr>
      <w:r w:rsidRPr="0046266F">
        <w:t>Logically:</w:t>
      </w:r>
    </w:p>
    <w:p w14:paraId="2ECFEE92" w14:textId="7DC5593A" w:rsidR="00026967" w:rsidRPr="0046266F" w:rsidRDefault="00026967" w:rsidP="00026967">
      <w:pPr>
        <w:pStyle w:val="B1"/>
        <w:ind w:left="852"/>
      </w:pPr>
      <w:r>
        <w:t>Time interval:</w:t>
      </w:r>
      <w:r w:rsidRPr="0046266F">
        <w:tab/>
        <w:t>6 minutes</w:t>
      </w:r>
    </w:p>
    <w:p w14:paraId="7A0026FD"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3EEB799C" w14:textId="77777777" w:rsidTr="00BE4C89">
        <w:tc>
          <w:tcPr>
            <w:tcW w:w="907" w:type="dxa"/>
          </w:tcPr>
          <w:p w14:paraId="72E4A17B" w14:textId="01C46CAE" w:rsidR="00026967" w:rsidRPr="00170EAF" w:rsidRDefault="00026967" w:rsidP="00BE4C89">
            <w:pPr>
              <w:pStyle w:val="TAL"/>
              <w:rPr>
                <w:b/>
                <w:bCs/>
              </w:rPr>
            </w:pPr>
            <w:r w:rsidRPr="00170EAF">
              <w:rPr>
                <w:b/>
                <w:bCs/>
              </w:rPr>
              <w:t>Byte</w:t>
            </w:r>
          </w:p>
        </w:tc>
        <w:tc>
          <w:tcPr>
            <w:tcW w:w="624" w:type="dxa"/>
          </w:tcPr>
          <w:p w14:paraId="4813E957" w14:textId="77777777" w:rsidR="00026967" w:rsidRPr="00170EAF" w:rsidRDefault="00026967" w:rsidP="00BE4C89">
            <w:pPr>
              <w:pStyle w:val="TAL"/>
              <w:jc w:val="center"/>
              <w:rPr>
                <w:b/>
                <w:bCs/>
              </w:rPr>
            </w:pPr>
            <w:r w:rsidRPr="00170EAF">
              <w:rPr>
                <w:b/>
                <w:bCs/>
              </w:rPr>
              <w:t>B1</w:t>
            </w:r>
          </w:p>
        </w:tc>
      </w:tr>
      <w:tr w:rsidR="00026967" w:rsidRPr="0046266F" w14:paraId="544FEDAE" w14:textId="77777777" w:rsidTr="00BE4C89">
        <w:tc>
          <w:tcPr>
            <w:tcW w:w="907" w:type="dxa"/>
          </w:tcPr>
          <w:p w14:paraId="6AA528B1" w14:textId="77777777" w:rsidR="00026967" w:rsidRPr="0046266F" w:rsidRDefault="00026967" w:rsidP="00BE4C89">
            <w:pPr>
              <w:pStyle w:val="TAL"/>
            </w:pPr>
            <w:r w:rsidRPr="0046266F">
              <w:t>Hex</w:t>
            </w:r>
          </w:p>
        </w:tc>
        <w:tc>
          <w:tcPr>
            <w:tcW w:w="624" w:type="dxa"/>
          </w:tcPr>
          <w:p w14:paraId="5D16F207" w14:textId="77777777" w:rsidR="00026967" w:rsidRPr="0046266F" w:rsidRDefault="00026967" w:rsidP="00BE4C89">
            <w:pPr>
              <w:pStyle w:val="TAL"/>
              <w:jc w:val="center"/>
            </w:pPr>
            <w:r w:rsidRPr="0046266F">
              <w:t>01</w:t>
            </w:r>
          </w:p>
        </w:tc>
      </w:tr>
    </w:tbl>
    <w:p w14:paraId="195DFEB6" w14:textId="0021962E" w:rsidR="00026967" w:rsidRDefault="00026967" w:rsidP="00026967"/>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lastRenderedPageBreak/>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lastRenderedPageBreak/>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lastRenderedPageBreak/>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7E9F3F6F" w14:textId="6790BAC4" w:rsidR="00026967" w:rsidRPr="0046266F" w:rsidRDefault="00BD7469" w:rsidP="00026967">
      <w:pPr>
        <w:keepNext/>
        <w:keepLines/>
        <w:rPr>
          <w:b/>
          <w:lang w:val="fr-FR"/>
        </w:rPr>
      </w:pPr>
      <w:r w:rsidRPr="0046266F">
        <w:rPr>
          <w:b/>
          <w:lang w:val="fr-FR"/>
        </w:rPr>
        <w:t>E</w:t>
      </w: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00026967" w:rsidRPr="00026967">
        <w:rPr>
          <w:b/>
          <w:lang w:val="fr-FR"/>
        </w:rPr>
        <w:t xml:space="preserve"> </w:t>
      </w:r>
      <w:r w:rsidR="00026967" w:rsidRPr="0046266F">
        <w:rPr>
          <w:b/>
          <w:lang w:val="fr-FR"/>
        </w:rPr>
        <w:t>EF</w:t>
      </w:r>
      <w:r w:rsidR="00026967" w:rsidRPr="0046266F">
        <w:rPr>
          <w:b/>
          <w:vertAlign w:val="subscript"/>
          <w:lang w:val="fr-FR"/>
        </w:rPr>
        <w:t>LOCI</w:t>
      </w:r>
      <w:r w:rsidR="00026967" w:rsidRPr="0046266F">
        <w:rPr>
          <w:b/>
          <w:lang w:val="fr-FR"/>
        </w:rPr>
        <w:t xml:space="preserve"> (Location Information)</w:t>
      </w:r>
    </w:p>
    <w:p w14:paraId="3E51709F" w14:textId="77777777" w:rsidR="00026967" w:rsidRDefault="00026967" w:rsidP="00026967">
      <w:pPr>
        <w:pStyle w:val="B1"/>
        <w:rPr>
          <w:lang w:val="fr-FR"/>
        </w:rPr>
      </w:pPr>
      <w:r w:rsidRPr="0046266F">
        <w:rPr>
          <w:lang w:val="fr-FR"/>
        </w:rPr>
        <w:t>Logically:</w:t>
      </w:r>
      <w:r w:rsidRPr="0046266F">
        <w:rPr>
          <w:lang w:val="fr-FR"/>
        </w:rPr>
        <w:tab/>
      </w:r>
    </w:p>
    <w:p w14:paraId="555A61CC"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0766A761"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082FE6AB"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30B0EAF7" w14:textId="77777777" w:rsidR="00026967" w:rsidRPr="00027260" w:rsidRDefault="00026967" w:rsidP="00026967">
      <w:pPr>
        <w:pStyle w:val="B1"/>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3FD293F9" w14:textId="77777777" w:rsidTr="00BE4C89">
        <w:tc>
          <w:tcPr>
            <w:tcW w:w="907" w:type="dxa"/>
          </w:tcPr>
          <w:p w14:paraId="0E32CC17" w14:textId="678A08E7" w:rsidR="00026967" w:rsidRPr="00027260" w:rsidRDefault="00026967" w:rsidP="00BE4C89">
            <w:pPr>
              <w:pStyle w:val="TAL"/>
              <w:rPr>
                <w:b/>
                <w:bCs/>
              </w:rPr>
            </w:pPr>
            <w:r w:rsidRPr="00027260">
              <w:rPr>
                <w:b/>
                <w:bCs/>
              </w:rPr>
              <w:t>Byte</w:t>
            </w:r>
          </w:p>
        </w:tc>
        <w:tc>
          <w:tcPr>
            <w:tcW w:w="624" w:type="dxa"/>
          </w:tcPr>
          <w:p w14:paraId="4DCC5756" w14:textId="77777777" w:rsidR="00026967" w:rsidRPr="00027260" w:rsidRDefault="00026967" w:rsidP="00BE4C89">
            <w:pPr>
              <w:pStyle w:val="TAL"/>
              <w:jc w:val="center"/>
              <w:rPr>
                <w:b/>
                <w:bCs/>
              </w:rPr>
            </w:pPr>
            <w:r w:rsidRPr="00027260">
              <w:rPr>
                <w:b/>
                <w:bCs/>
              </w:rPr>
              <w:t>B1</w:t>
            </w:r>
          </w:p>
        </w:tc>
        <w:tc>
          <w:tcPr>
            <w:tcW w:w="624" w:type="dxa"/>
          </w:tcPr>
          <w:p w14:paraId="333F54EF" w14:textId="77777777" w:rsidR="00026967" w:rsidRPr="00027260" w:rsidRDefault="00026967" w:rsidP="00BE4C89">
            <w:pPr>
              <w:pStyle w:val="TAL"/>
              <w:jc w:val="center"/>
              <w:rPr>
                <w:b/>
                <w:bCs/>
              </w:rPr>
            </w:pPr>
            <w:r w:rsidRPr="00027260">
              <w:rPr>
                <w:b/>
                <w:bCs/>
              </w:rPr>
              <w:t>B2</w:t>
            </w:r>
          </w:p>
        </w:tc>
        <w:tc>
          <w:tcPr>
            <w:tcW w:w="624" w:type="dxa"/>
          </w:tcPr>
          <w:p w14:paraId="1FAA34BC" w14:textId="77777777" w:rsidR="00026967" w:rsidRPr="00027260" w:rsidRDefault="00026967" w:rsidP="00BE4C89">
            <w:pPr>
              <w:pStyle w:val="TAL"/>
              <w:jc w:val="center"/>
              <w:rPr>
                <w:b/>
                <w:bCs/>
              </w:rPr>
            </w:pPr>
            <w:r w:rsidRPr="00027260">
              <w:rPr>
                <w:b/>
                <w:bCs/>
              </w:rPr>
              <w:t>B3</w:t>
            </w:r>
          </w:p>
        </w:tc>
        <w:tc>
          <w:tcPr>
            <w:tcW w:w="624" w:type="dxa"/>
          </w:tcPr>
          <w:p w14:paraId="5FB5D6F4" w14:textId="77777777" w:rsidR="00026967" w:rsidRPr="00027260" w:rsidRDefault="00026967" w:rsidP="00BE4C89">
            <w:pPr>
              <w:pStyle w:val="TAL"/>
              <w:jc w:val="center"/>
              <w:rPr>
                <w:b/>
                <w:bCs/>
              </w:rPr>
            </w:pPr>
            <w:r w:rsidRPr="00027260">
              <w:rPr>
                <w:b/>
                <w:bCs/>
              </w:rPr>
              <w:t>B4</w:t>
            </w:r>
          </w:p>
        </w:tc>
        <w:tc>
          <w:tcPr>
            <w:tcW w:w="624" w:type="dxa"/>
          </w:tcPr>
          <w:p w14:paraId="5E04337E" w14:textId="77777777" w:rsidR="00026967" w:rsidRPr="00027260" w:rsidRDefault="00026967" w:rsidP="00BE4C89">
            <w:pPr>
              <w:pStyle w:val="TAL"/>
              <w:jc w:val="center"/>
              <w:rPr>
                <w:b/>
                <w:bCs/>
              </w:rPr>
            </w:pPr>
            <w:r w:rsidRPr="00027260">
              <w:rPr>
                <w:b/>
                <w:bCs/>
              </w:rPr>
              <w:t>B5</w:t>
            </w:r>
          </w:p>
        </w:tc>
        <w:tc>
          <w:tcPr>
            <w:tcW w:w="624" w:type="dxa"/>
          </w:tcPr>
          <w:p w14:paraId="62385558" w14:textId="77777777" w:rsidR="00026967" w:rsidRPr="00027260" w:rsidRDefault="00026967" w:rsidP="00BE4C89">
            <w:pPr>
              <w:pStyle w:val="TAL"/>
              <w:jc w:val="center"/>
              <w:rPr>
                <w:b/>
                <w:bCs/>
              </w:rPr>
            </w:pPr>
            <w:r w:rsidRPr="00027260">
              <w:rPr>
                <w:b/>
                <w:bCs/>
              </w:rPr>
              <w:t>B6</w:t>
            </w:r>
          </w:p>
        </w:tc>
        <w:tc>
          <w:tcPr>
            <w:tcW w:w="624" w:type="dxa"/>
          </w:tcPr>
          <w:p w14:paraId="262EF261" w14:textId="77777777" w:rsidR="00026967" w:rsidRPr="00027260" w:rsidRDefault="00026967" w:rsidP="00BE4C89">
            <w:pPr>
              <w:pStyle w:val="TAL"/>
              <w:jc w:val="center"/>
              <w:rPr>
                <w:b/>
                <w:bCs/>
              </w:rPr>
            </w:pPr>
            <w:r w:rsidRPr="00027260">
              <w:rPr>
                <w:b/>
                <w:bCs/>
              </w:rPr>
              <w:t>B7</w:t>
            </w:r>
          </w:p>
        </w:tc>
        <w:tc>
          <w:tcPr>
            <w:tcW w:w="624" w:type="dxa"/>
          </w:tcPr>
          <w:p w14:paraId="72152BCE" w14:textId="77777777" w:rsidR="00026967" w:rsidRPr="00027260" w:rsidRDefault="00026967" w:rsidP="00BE4C89">
            <w:pPr>
              <w:pStyle w:val="TAL"/>
              <w:jc w:val="center"/>
              <w:rPr>
                <w:b/>
                <w:bCs/>
              </w:rPr>
            </w:pPr>
            <w:r w:rsidRPr="00027260">
              <w:rPr>
                <w:b/>
                <w:bCs/>
              </w:rPr>
              <w:t>B8</w:t>
            </w:r>
          </w:p>
        </w:tc>
        <w:tc>
          <w:tcPr>
            <w:tcW w:w="624" w:type="dxa"/>
          </w:tcPr>
          <w:p w14:paraId="313E835C" w14:textId="77777777" w:rsidR="00026967" w:rsidRPr="00027260" w:rsidRDefault="00026967" w:rsidP="00BE4C89">
            <w:pPr>
              <w:pStyle w:val="TAL"/>
              <w:jc w:val="center"/>
              <w:rPr>
                <w:b/>
                <w:bCs/>
              </w:rPr>
            </w:pPr>
            <w:r w:rsidRPr="00027260">
              <w:rPr>
                <w:b/>
                <w:bCs/>
              </w:rPr>
              <w:t>B9</w:t>
            </w:r>
          </w:p>
        </w:tc>
        <w:tc>
          <w:tcPr>
            <w:tcW w:w="624" w:type="dxa"/>
          </w:tcPr>
          <w:p w14:paraId="46422E46" w14:textId="77777777" w:rsidR="00026967" w:rsidRPr="00027260" w:rsidRDefault="00026967" w:rsidP="00BE4C89">
            <w:pPr>
              <w:pStyle w:val="TAL"/>
              <w:jc w:val="center"/>
              <w:rPr>
                <w:b/>
                <w:bCs/>
              </w:rPr>
            </w:pPr>
            <w:r w:rsidRPr="00027260">
              <w:rPr>
                <w:b/>
                <w:bCs/>
              </w:rPr>
              <w:t>B10</w:t>
            </w:r>
          </w:p>
        </w:tc>
        <w:tc>
          <w:tcPr>
            <w:tcW w:w="624" w:type="dxa"/>
          </w:tcPr>
          <w:p w14:paraId="73F602B3" w14:textId="77777777" w:rsidR="00026967" w:rsidRPr="00027260" w:rsidRDefault="00026967" w:rsidP="00BE4C89">
            <w:pPr>
              <w:pStyle w:val="TAL"/>
              <w:jc w:val="center"/>
              <w:rPr>
                <w:b/>
                <w:bCs/>
              </w:rPr>
            </w:pPr>
            <w:r w:rsidRPr="00027260">
              <w:rPr>
                <w:b/>
                <w:bCs/>
              </w:rPr>
              <w:t>B11</w:t>
            </w:r>
          </w:p>
        </w:tc>
      </w:tr>
      <w:tr w:rsidR="00026967" w:rsidRPr="0046266F" w14:paraId="51849827" w14:textId="77777777" w:rsidTr="00BE4C89">
        <w:tc>
          <w:tcPr>
            <w:tcW w:w="907" w:type="dxa"/>
          </w:tcPr>
          <w:p w14:paraId="0C83968B" w14:textId="77777777" w:rsidR="00026967" w:rsidRPr="0046266F" w:rsidRDefault="00026967" w:rsidP="00BE4C89">
            <w:pPr>
              <w:pStyle w:val="TAL"/>
            </w:pPr>
            <w:r w:rsidRPr="0046266F">
              <w:t>Hex</w:t>
            </w:r>
          </w:p>
        </w:tc>
        <w:tc>
          <w:tcPr>
            <w:tcW w:w="624" w:type="dxa"/>
          </w:tcPr>
          <w:p w14:paraId="2F33193B" w14:textId="77777777" w:rsidR="00026967" w:rsidRPr="0046266F" w:rsidRDefault="00026967" w:rsidP="00BE4C89">
            <w:pPr>
              <w:pStyle w:val="TAL"/>
              <w:jc w:val="center"/>
            </w:pPr>
            <w:r w:rsidRPr="0046266F">
              <w:t>12</w:t>
            </w:r>
          </w:p>
        </w:tc>
        <w:tc>
          <w:tcPr>
            <w:tcW w:w="624" w:type="dxa"/>
          </w:tcPr>
          <w:p w14:paraId="565BB1E4" w14:textId="77777777" w:rsidR="00026967" w:rsidRPr="0046266F" w:rsidRDefault="00026967" w:rsidP="00BE4C89">
            <w:pPr>
              <w:pStyle w:val="TAL"/>
              <w:jc w:val="center"/>
            </w:pPr>
            <w:r w:rsidRPr="0046266F">
              <w:t>34</w:t>
            </w:r>
          </w:p>
        </w:tc>
        <w:tc>
          <w:tcPr>
            <w:tcW w:w="624" w:type="dxa"/>
          </w:tcPr>
          <w:p w14:paraId="16C46048" w14:textId="77777777" w:rsidR="00026967" w:rsidRPr="0046266F" w:rsidRDefault="00026967" w:rsidP="00BE4C89">
            <w:pPr>
              <w:pStyle w:val="TAL"/>
              <w:jc w:val="center"/>
            </w:pPr>
            <w:r w:rsidRPr="0046266F">
              <w:t>56</w:t>
            </w:r>
          </w:p>
        </w:tc>
        <w:tc>
          <w:tcPr>
            <w:tcW w:w="624" w:type="dxa"/>
          </w:tcPr>
          <w:p w14:paraId="06AE6594" w14:textId="77777777" w:rsidR="00026967" w:rsidRPr="0046266F" w:rsidRDefault="00026967" w:rsidP="00BE4C89">
            <w:pPr>
              <w:pStyle w:val="TAL"/>
              <w:jc w:val="center"/>
            </w:pPr>
            <w:r w:rsidRPr="0046266F">
              <w:t>78</w:t>
            </w:r>
          </w:p>
        </w:tc>
        <w:tc>
          <w:tcPr>
            <w:tcW w:w="624" w:type="dxa"/>
          </w:tcPr>
          <w:p w14:paraId="6B7B93D0" w14:textId="77777777" w:rsidR="00026967" w:rsidRPr="0046266F" w:rsidRDefault="00026967" w:rsidP="00BE4C89">
            <w:pPr>
              <w:pStyle w:val="TAL"/>
              <w:jc w:val="center"/>
            </w:pPr>
            <w:r w:rsidRPr="0046266F">
              <w:t>42</w:t>
            </w:r>
          </w:p>
        </w:tc>
        <w:tc>
          <w:tcPr>
            <w:tcW w:w="624" w:type="dxa"/>
          </w:tcPr>
          <w:p w14:paraId="7EE2837A" w14:textId="77777777" w:rsidR="00026967" w:rsidRPr="0046266F" w:rsidRDefault="00026967" w:rsidP="00BE4C89">
            <w:pPr>
              <w:pStyle w:val="TAL"/>
              <w:jc w:val="center"/>
            </w:pPr>
            <w:r w:rsidRPr="0046266F">
              <w:t>14</w:t>
            </w:r>
          </w:p>
        </w:tc>
        <w:tc>
          <w:tcPr>
            <w:tcW w:w="624" w:type="dxa"/>
          </w:tcPr>
          <w:p w14:paraId="52DAD555" w14:textId="77777777" w:rsidR="00026967" w:rsidRPr="0046266F" w:rsidRDefault="00026967" w:rsidP="00BE4C89">
            <w:pPr>
              <w:pStyle w:val="TAL"/>
              <w:jc w:val="center"/>
            </w:pPr>
            <w:r w:rsidRPr="0046266F">
              <w:t>80</w:t>
            </w:r>
          </w:p>
        </w:tc>
        <w:tc>
          <w:tcPr>
            <w:tcW w:w="624" w:type="dxa"/>
          </w:tcPr>
          <w:p w14:paraId="3036FB04" w14:textId="77777777" w:rsidR="00026967" w:rsidRPr="0046266F" w:rsidRDefault="00026967" w:rsidP="00BE4C89">
            <w:pPr>
              <w:pStyle w:val="TAL"/>
              <w:jc w:val="center"/>
            </w:pPr>
            <w:r w:rsidRPr="0046266F">
              <w:t>xx</w:t>
            </w:r>
          </w:p>
        </w:tc>
        <w:tc>
          <w:tcPr>
            <w:tcW w:w="624" w:type="dxa"/>
          </w:tcPr>
          <w:p w14:paraId="484899D3" w14:textId="77777777" w:rsidR="00026967" w:rsidRPr="0046266F" w:rsidRDefault="00026967" w:rsidP="00BE4C89">
            <w:pPr>
              <w:pStyle w:val="TAL"/>
              <w:jc w:val="center"/>
            </w:pPr>
            <w:r w:rsidRPr="0046266F">
              <w:t>xx</w:t>
            </w:r>
          </w:p>
        </w:tc>
        <w:tc>
          <w:tcPr>
            <w:tcW w:w="624" w:type="dxa"/>
          </w:tcPr>
          <w:p w14:paraId="24421789" w14:textId="77777777" w:rsidR="00026967" w:rsidRPr="0046266F" w:rsidRDefault="00026967" w:rsidP="00BE4C89">
            <w:pPr>
              <w:pStyle w:val="TAL"/>
              <w:jc w:val="center"/>
            </w:pPr>
            <w:r w:rsidRPr="0046266F">
              <w:t>xx</w:t>
            </w:r>
          </w:p>
        </w:tc>
        <w:tc>
          <w:tcPr>
            <w:tcW w:w="624" w:type="dxa"/>
          </w:tcPr>
          <w:p w14:paraId="168D9B1E" w14:textId="77777777" w:rsidR="00026967" w:rsidRPr="0046266F" w:rsidRDefault="00026967" w:rsidP="00BE4C89">
            <w:pPr>
              <w:pStyle w:val="TAL"/>
              <w:jc w:val="center"/>
            </w:pPr>
            <w:r w:rsidRPr="0046266F">
              <w:t>00</w:t>
            </w:r>
          </w:p>
        </w:tc>
      </w:tr>
    </w:tbl>
    <w:p w14:paraId="66CDEA3B" w14:textId="77777777" w:rsidR="00026967" w:rsidRPr="0046266F" w:rsidRDefault="00026967" w:rsidP="00026967">
      <w:pPr>
        <w:contextualSpacing/>
      </w:pPr>
    </w:p>
    <w:p w14:paraId="049FC004" w14:textId="77777777" w:rsidR="00026967" w:rsidRPr="0046266F" w:rsidRDefault="00026967" w:rsidP="00026967">
      <w:r w:rsidRPr="0046266F">
        <w:t>For UEs supporting (CS and PS) or (PS only):</w:t>
      </w:r>
    </w:p>
    <w:p w14:paraId="7F96001D"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88F4E40" w14:textId="77777777" w:rsidR="00026967" w:rsidRDefault="00026967" w:rsidP="00026967">
      <w:pPr>
        <w:pStyle w:val="B1"/>
        <w:keepNext/>
        <w:rPr>
          <w:lang w:val="fr-FR"/>
        </w:rPr>
      </w:pPr>
      <w:r w:rsidRPr="0046266F">
        <w:rPr>
          <w:lang w:val="fr-FR"/>
        </w:rPr>
        <w:t>Logically:</w:t>
      </w:r>
    </w:p>
    <w:p w14:paraId="6CB9AE83"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2A68B973"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0E9F2CF3"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0B8C1449" w14:textId="77777777" w:rsidR="00026967" w:rsidRPr="00027260" w:rsidRDefault="00026967" w:rsidP="00026967">
      <w:pPr>
        <w:pStyle w:val="B1"/>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836CE07" w14:textId="77777777" w:rsidTr="00BE4C89">
        <w:tc>
          <w:tcPr>
            <w:tcW w:w="907" w:type="dxa"/>
            <w:tcBorders>
              <w:right w:val="single" w:sz="4" w:space="0" w:color="auto"/>
            </w:tcBorders>
          </w:tcPr>
          <w:p w14:paraId="17F2FC3B" w14:textId="358480E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5FC31064"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5958A591"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38D49254"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4DFE7482"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35C890D2"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A6889D9"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477D4790"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C2F3136"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97FAC8D"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220B5F16"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294B9BDF"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54A77B6C" w14:textId="77777777" w:rsidR="00026967" w:rsidRPr="00027260" w:rsidRDefault="00026967" w:rsidP="00BE4C89">
            <w:pPr>
              <w:pStyle w:val="TAL"/>
              <w:jc w:val="center"/>
              <w:rPr>
                <w:b/>
                <w:bCs/>
              </w:rPr>
            </w:pPr>
            <w:r w:rsidRPr="00027260">
              <w:rPr>
                <w:b/>
                <w:bCs/>
              </w:rPr>
              <w:t>B12</w:t>
            </w:r>
          </w:p>
        </w:tc>
      </w:tr>
      <w:tr w:rsidR="00026967" w:rsidRPr="0046266F" w14:paraId="4D421627" w14:textId="77777777" w:rsidTr="00BE4C89">
        <w:tc>
          <w:tcPr>
            <w:tcW w:w="907" w:type="dxa"/>
            <w:tcBorders>
              <w:bottom w:val="single" w:sz="4" w:space="0" w:color="auto"/>
              <w:right w:val="single" w:sz="4" w:space="0" w:color="auto"/>
            </w:tcBorders>
          </w:tcPr>
          <w:p w14:paraId="298ABCAF"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4A754CC1"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110E776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306BA53"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6426E62E"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43595F6F"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6AEEE4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0FF8FD08"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5E0FD573"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207C89CD"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64BF3BF6"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6C38F1"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DD13099" w14:textId="77777777" w:rsidR="00026967" w:rsidRPr="0046266F" w:rsidRDefault="00026967" w:rsidP="00BE4C89">
            <w:pPr>
              <w:pStyle w:val="TAL"/>
              <w:jc w:val="center"/>
            </w:pPr>
            <w:r w:rsidRPr="0046266F">
              <w:t>xx</w:t>
            </w:r>
          </w:p>
        </w:tc>
      </w:tr>
      <w:tr w:rsidR="00026967" w:rsidRPr="0046266F" w14:paraId="65D61889" w14:textId="77777777" w:rsidTr="00BE4C89">
        <w:trPr>
          <w:gridAfter w:val="10"/>
          <w:wAfter w:w="6240" w:type="dxa"/>
        </w:trPr>
        <w:tc>
          <w:tcPr>
            <w:tcW w:w="907" w:type="dxa"/>
            <w:tcBorders>
              <w:top w:val="single" w:sz="4" w:space="0" w:color="auto"/>
              <w:left w:val="nil"/>
              <w:bottom w:val="nil"/>
              <w:right w:val="single" w:sz="4" w:space="0" w:color="auto"/>
            </w:tcBorders>
          </w:tcPr>
          <w:p w14:paraId="34441F7B" w14:textId="0E999CF6" w:rsidR="00026967" w:rsidRPr="0046266F" w:rsidRDefault="00026967" w:rsidP="00BE4C89">
            <w:pPr>
              <w:pStyle w:val="TAL"/>
            </w:pPr>
          </w:p>
        </w:tc>
        <w:tc>
          <w:tcPr>
            <w:tcW w:w="624" w:type="dxa"/>
            <w:tcBorders>
              <w:left w:val="single" w:sz="4" w:space="0" w:color="auto"/>
            </w:tcBorders>
          </w:tcPr>
          <w:p w14:paraId="34788BE6" w14:textId="375104FD" w:rsidR="00026967" w:rsidRPr="00027260" w:rsidRDefault="00026967" w:rsidP="00BE4C89">
            <w:pPr>
              <w:pStyle w:val="TAL"/>
              <w:jc w:val="center"/>
              <w:rPr>
                <w:b/>
                <w:bCs/>
              </w:rPr>
            </w:pPr>
            <w:r w:rsidRPr="00027260">
              <w:rPr>
                <w:b/>
                <w:bCs/>
              </w:rPr>
              <w:t>B13</w:t>
            </w:r>
          </w:p>
        </w:tc>
        <w:tc>
          <w:tcPr>
            <w:tcW w:w="624" w:type="dxa"/>
          </w:tcPr>
          <w:p w14:paraId="0F9BC4B5" w14:textId="3A39422A" w:rsidR="00026967" w:rsidRPr="00027260" w:rsidRDefault="00026967" w:rsidP="00BE4C89">
            <w:pPr>
              <w:pStyle w:val="TAL"/>
              <w:jc w:val="center"/>
              <w:rPr>
                <w:b/>
                <w:bCs/>
              </w:rPr>
            </w:pPr>
            <w:r w:rsidRPr="00027260">
              <w:rPr>
                <w:b/>
                <w:bCs/>
              </w:rPr>
              <w:t>B14</w:t>
            </w:r>
          </w:p>
        </w:tc>
      </w:tr>
      <w:tr w:rsidR="00026967" w:rsidRPr="0046266F" w14:paraId="68FB491A" w14:textId="77777777" w:rsidTr="00BE4C89">
        <w:trPr>
          <w:gridAfter w:val="10"/>
          <w:wAfter w:w="6240" w:type="dxa"/>
        </w:trPr>
        <w:tc>
          <w:tcPr>
            <w:tcW w:w="907" w:type="dxa"/>
            <w:tcBorders>
              <w:top w:val="nil"/>
              <w:left w:val="nil"/>
              <w:bottom w:val="nil"/>
              <w:right w:val="single" w:sz="4" w:space="0" w:color="auto"/>
            </w:tcBorders>
          </w:tcPr>
          <w:p w14:paraId="6178363B" w14:textId="41AC2072" w:rsidR="00026967" w:rsidRPr="0046266F" w:rsidRDefault="00026967" w:rsidP="00BE4C89">
            <w:pPr>
              <w:pStyle w:val="TAL"/>
            </w:pPr>
          </w:p>
        </w:tc>
        <w:tc>
          <w:tcPr>
            <w:tcW w:w="624" w:type="dxa"/>
            <w:tcBorders>
              <w:left w:val="single" w:sz="4" w:space="0" w:color="auto"/>
            </w:tcBorders>
          </w:tcPr>
          <w:p w14:paraId="5BC555F1" w14:textId="0365916E" w:rsidR="00026967" w:rsidRPr="0046266F" w:rsidRDefault="00026967" w:rsidP="00BE4C89">
            <w:pPr>
              <w:pStyle w:val="TAL"/>
              <w:jc w:val="center"/>
            </w:pPr>
            <w:r w:rsidRPr="0046266F">
              <w:t>xx</w:t>
            </w:r>
          </w:p>
        </w:tc>
        <w:tc>
          <w:tcPr>
            <w:tcW w:w="624" w:type="dxa"/>
          </w:tcPr>
          <w:p w14:paraId="3C7ED698" w14:textId="6A88DE88" w:rsidR="00026967" w:rsidRPr="0046266F" w:rsidRDefault="00026967" w:rsidP="00BE4C89">
            <w:pPr>
              <w:pStyle w:val="TAL"/>
              <w:jc w:val="center"/>
            </w:pPr>
            <w:r w:rsidRPr="0046266F">
              <w:t>00</w:t>
            </w:r>
          </w:p>
        </w:tc>
      </w:tr>
    </w:tbl>
    <w:p w14:paraId="0B305A04" w14:textId="777EC355" w:rsidR="00026967" w:rsidRPr="0046266F" w:rsidRDefault="00026967" w:rsidP="00026967"/>
    <w:p w14:paraId="4B9CED44" w14:textId="6CCEA889" w:rsidR="00C168B2" w:rsidRPr="0046266F" w:rsidRDefault="00BD7469" w:rsidP="00026967">
      <w:pPr>
        <w:pStyle w:val="Heading3"/>
      </w:pPr>
      <w:r w:rsidRPr="0046266F">
        <w:t>7.4.2</w:t>
      </w:r>
      <w:r w:rsidRPr="0046266F">
        <w:tab/>
        <w:t>GSM/U</w:t>
      </w:r>
      <w:r w:rsidR="00026967">
        <w:t>M</w:t>
      </w:r>
      <w:r w:rsidRPr="0046266F">
        <w:t>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4F248AE0" w:rsidR="00BD7469" w:rsidRPr="0046266F" w:rsidRDefault="00BD7469" w:rsidP="00BD7469">
      <w:r w:rsidRPr="0046266F">
        <w:t>The Higher priority PLMN handling is defined in TS 22.011 [6]. The Higher priority PLMN search period gives the time interval between searches for a higher priority PLMN.</w:t>
      </w:r>
    </w:p>
    <w:p w14:paraId="734AB93B" w14:textId="74EA2BAE" w:rsidR="00BD7469" w:rsidRPr="0046266F" w:rsidRDefault="00BD7469" w:rsidP="00BD7469">
      <w:r w:rsidRPr="0046266F">
        <w:t xml:space="preserve">The registration attempts initiated by the </w:t>
      </w:r>
      <w:r w:rsidR="00026967">
        <w:t>U</w:t>
      </w:r>
      <w:r w:rsidRPr="0046266F">
        <w:t>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lastRenderedPageBreak/>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6042A48A"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77AF21AA" w14:textId="77777777" w:rsidR="00026967" w:rsidRDefault="00026967" w:rsidP="00026967">
      <w:pPr>
        <w:pStyle w:val="B1"/>
      </w:pPr>
      <w:r w:rsidRPr="0046266F">
        <w:t>Logically:</w:t>
      </w:r>
    </w:p>
    <w:p w14:paraId="14AB674E" w14:textId="3D4BE5C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EA6C839" w14:textId="23B9CF78" w:rsidR="00026967" w:rsidRPr="0046266F" w:rsidRDefault="00026967" w:rsidP="00026967">
      <w:pPr>
        <w:pStyle w:val="B1"/>
      </w:pPr>
      <w:r w:rsidRPr="0046266F">
        <w:tab/>
      </w:r>
      <w:r>
        <w:t>1</w:t>
      </w:r>
      <w:r w:rsidRPr="001D2521">
        <w:rPr>
          <w:vertAlign w:val="superscript"/>
        </w:rPr>
        <w:t>st</w:t>
      </w:r>
      <w:r>
        <w:t xml:space="preserve"> ACT:</w:t>
      </w:r>
      <w:r>
        <w:tab/>
      </w:r>
      <w:r>
        <w:tab/>
      </w:r>
      <w:r w:rsidRPr="0046266F">
        <w:t>UTRAN</w:t>
      </w:r>
    </w:p>
    <w:p w14:paraId="2F5BDE9E"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9D636E7" w14:textId="77777777" w:rsidTr="00BE4C89">
        <w:tc>
          <w:tcPr>
            <w:tcW w:w="964" w:type="dxa"/>
            <w:vAlign w:val="center"/>
          </w:tcPr>
          <w:p w14:paraId="727817CE" w14:textId="2A58E478" w:rsidR="00026967" w:rsidRPr="001D2521" w:rsidRDefault="00026967" w:rsidP="00BE4C89">
            <w:pPr>
              <w:pStyle w:val="TAL"/>
              <w:rPr>
                <w:b/>
                <w:bCs/>
              </w:rPr>
            </w:pPr>
            <w:r w:rsidRPr="001D2521">
              <w:rPr>
                <w:b/>
                <w:bCs/>
              </w:rPr>
              <w:t>Byte</w:t>
            </w:r>
          </w:p>
        </w:tc>
        <w:tc>
          <w:tcPr>
            <w:tcW w:w="680" w:type="dxa"/>
            <w:vAlign w:val="center"/>
          </w:tcPr>
          <w:p w14:paraId="043633D3" w14:textId="77777777" w:rsidR="00026967" w:rsidRPr="001D2521" w:rsidRDefault="00026967" w:rsidP="00BE4C89">
            <w:pPr>
              <w:pStyle w:val="TAL"/>
              <w:jc w:val="center"/>
              <w:rPr>
                <w:b/>
                <w:bCs/>
              </w:rPr>
            </w:pPr>
            <w:r w:rsidRPr="001D2521">
              <w:rPr>
                <w:b/>
                <w:bCs/>
              </w:rPr>
              <w:t>B1</w:t>
            </w:r>
          </w:p>
        </w:tc>
        <w:tc>
          <w:tcPr>
            <w:tcW w:w="680" w:type="dxa"/>
            <w:vAlign w:val="center"/>
          </w:tcPr>
          <w:p w14:paraId="2E6ECE0A" w14:textId="77777777" w:rsidR="00026967" w:rsidRPr="001D2521" w:rsidRDefault="00026967" w:rsidP="00BE4C89">
            <w:pPr>
              <w:pStyle w:val="TAL"/>
              <w:jc w:val="center"/>
              <w:rPr>
                <w:b/>
                <w:bCs/>
              </w:rPr>
            </w:pPr>
            <w:r w:rsidRPr="001D2521">
              <w:rPr>
                <w:b/>
                <w:bCs/>
              </w:rPr>
              <w:t>B2</w:t>
            </w:r>
          </w:p>
        </w:tc>
        <w:tc>
          <w:tcPr>
            <w:tcW w:w="680" w:type="dxa"/>
            <w:vAlign w:val="center"/>
          </w:tcPr>
          <w:p w14:paraId="6BE32BCC" w14:textId="77777777" w:rsidR="00026967" w:rsidRPr="001D2521" w:rsidRDefault="00026967" w:rsidP="00BE4C89">
            <w:pPr>
              <w:pStyle w:val="TAL"/>
              <w:jc w:val="center"/>
              <w:rPr>
                <w:b/>
                <w:bCs/>
              </w:rPr>
            </w:pPr>
            <w:r w:rsidRPr="001D2521">
              <w:rPr>
                <w:b/>
                <w:bCs/>
              </w:rPr>
              <w:t>B3</w:t>
            </w:r>
          </w:p>
        </w:tc>
        <w:tc>
          <w:tcPr>
            <w:tcW w:w="680" w:type="dxa"/>
            <w:vAlign w:val="center"/>
          </w:tcPr>
          <w:p w14:paraId="05142CF8" w14:textId="77777777" w:rsidR="00026967" w:rsidRPr="001D2521" w:rsidRDefault="00026967" w:rsidP="00BE4C89">
            <w:pPr>
              <w:pStyle w:val="TAL"/>
              <w:jc w:val="center"/>
              <w:rPr>
                <w:b/>
                <w:bCs/>
              </w:rPr>
            </w:pPr>
            <w:r w:rsidRPr="001D2521">
              <w:rPr>
                <w:b/>
                <w:bCs/>
              </w:rPr>
              <w:t>B4</w:t>
            </w:r>
          </w:p>
        </w:tc>
        <w:tc>
          <w:tcPr>
            <w:tcW w:w="680" w:type="dxa"/>
            <w:vAlign w:val="center"/>
          </w:tcPr>
          <w:p w14:paraId="720DE34F" w14:textId="77777777" w:rsidR="00026967" w:rsidRPr="001D2521" w:rsidRDefault="00026967" w:rsidP="00BE4C89">
            <w:pPr>
              <w:pStyle w:val="TAL"/>
              <w:jc w:val="center"/>
              <w:rPr>
                <w:b/>
                <w:bCs/>
              </w:rPr>
            </w:pPr>
            <w:r w:rsidRPr="001D2521">
              <w:rPr>
                <w:b/>
                <w:bCs/>
              </w:rPr>
              <w:t>B5</w:t>
            </w:r>
          </w:p>
        </w:tc>
      </w:tr>
      <w:tr w:rsidR="00026967" w:rsidRPr="0046266F" w14:paraId="09427B1E" w14:textId="77777777" w:rsidTr="00BE4C89">
        <w:tc>
          <w:tcPr>
            <w:tcW w:w="964" w:type="dxa"/>
            <w:vAlign w:val="center"/>
          </w:tcPr>
          <w:p w14:paraId="4A04F04B" w14:textId="77777777" w:rsidR="00026967" w:rsidRPr="0046266F" w:rsidRDefault="00026967" w:rsidP="00BE4C89">
            <w:pPr>
              <w:pStyle w:val="TAL"/>
            </w:pPr>
            <w:r w:rsidRPr="0046266F">
              <w:t>Hex</w:t>
            </w:r>
          </w:p>
        </w:tc>
        <w:tc>
          <w:tcPr>
            <w:tcW w:w="680" w:type="dxa"/>
            <w:vAlign w:val="center"/>
          </w:tcPr>
          <w:p w14:paraId="3A8345D0" w14:textId="77777777" w:rsidR="00026967" w:rsidRPr="0046266F" w:rsidRDefault="00026967" w:rsidP="00BE4C89">
            <w:pPr>
              <w:pStyle w:val="TAL"/>
              <w:jc w:val="center"/>
            </w:pPr>
            <w:r w:rsidRPr="0046266F">
              <w:t>42</w:t>
            </w:r>
          </w:p>
        </w:tc>
        <w:tc>
          <w:tcPr>
            <w:tcW w:w="680" w:type="dxa"/>
            <w:vAlign w:val="center"/>
          </w:tcPr>
          <w:p w14:paraId="591A0ADD" w14:textId="77777777" w:rsidR="00026967" w:rsidRPr="0046266F" w:rsidRDefault="00026967" w:rsidP="00BE4C89">
            <w:pPr>
              <w:pStyle w:val="TAL"/>
              <w:jc w:val="center"/>
            </w:pPr>
            <w:r w:rsidRPr="0046266F">
              <w:t>14</w:t>
            </w:r>
          </w:p>
        </w:tc>
        <w:tc>
          <w:tcPr>
            <w:tcW w:w="680" w:type="dxa"/>
            <w:vAlign w:val="center"/>
          </w:tcPr>
          <w:p w14:paraId="571F9301" w14:textId="77777777" w:rsidR="00026967" w:rsidRPr="0046266F" w:rsidRDefault="00026967" w:rsidP="00BE4C89">
            <w:pPr>
              <w:pStyle w:val="TAL"/>
              <w:jc w:val="center"/>
            </w:pPr>
            <w:r w:rsidRPr="0046266F">
              <w:t>80</w:t>
            </w:r>
          </w:p>
        </w:tc>
        <w:tc>
          <w:tcPr>
            <w:tcW w:w="680" w:type="dxa"/>
            <w:vAlign w:val="center"/>
          </w:tcPr>
          <w:p w14:paraId="71577B95" w14:textId="77777777" w:rsidR="00026967" w:rsidRPr="0046266F" w:rsidRDefault="00026967" w:rsidP="00BE4C89">
            <w:pPr>
              <w:pStyle w:val="TAL"/>
              <w:jc w:val="center"/>
            </w:pPr>
            <w:r w:rsidRPr="0046266F">
              <w:t>80</w:t>
            </w:r>
          </w:p>
        </w:tc>
        <w:tc>
          <w:tcPr>
            <w:tcW w:w="680" w:type="dxa"/>
            <w:vAlign w:val="center"/>
          </w:tcPr>
          <w:p w14:paraId="442CE463" w14:textId="77777777" w:rsidR="00026967" w:rsidRPr="0046266F" w:rsidRDefault="00026967" w:rsidP="00BE4C89">
            <w:pPr>
              <w:pStyle w:val="TAL"/>
              <w:jc w:val="center"/>
            </w:pPr>
            <w:r w:rsidRPr="0046266F">
              <w:t>00</w:t>
            </w:r>
          </w:p>
        </w:tc>
      </w:tr>
    </w:tbl>
    <w:p w14:paraId="5679D682" w14:textId="77777777" w:rsidR="00026967" w:rsidRPr="0046266F" w:rsidRDefault="00026967" w:rsidP="00026967">
      <w:pPr>
        <w:contextualSpacing/>
      </w:pPr>
    </w:p>
    <w:p w14:paraId="1B27244D"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47A8671A" w14:textId="77777777" w:rsidR="00026967" w:rsidRDefault="00026967" w:rsidP="00026967">
      <w:pPr>
        <w:pStyle w:val="B1"/>
      </w:pPr>
      <w:r w:rsidRPr="0046266F">
        <w:lastRenderedPageBreak/>
        <w:t>Logically:</w:t>
      </w:r>
    </w:p>
    <w:p w14:paraId="22883513" w14:textId="2F419A13" w:rsidR="00026967" w:rsidRPr="0046266F" w:rsidRDefault="00026967" w:rsidP="00026967">
      <w:pPr>
        <w:pStyle w:val="B1"/>
        <w:ind w:left="852"/>
      </w:pPr>
      <w:r>
        <w:t>Time interval:</w:t>
      </w:r>
      <w:r w:rsidRPr="0046266F">
        <w:tab/>
      </w:r>
      <w:r>
        <w:t xml:space="preserve">'01' - </w:t>
      </w:r>
      <w:r w:rsidRPr="0046266F">
        <w:t>6 minutes</w:t>
      </w:r>
    </w:p>
    <w:p w14:paraId="5E68F191"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1A9B586F" w14:textId="77777777" w:rsidTr="00BE4C89">
        <w:tc>
          <w:tcPr>
            <w:tcW w:w="907" w:type="dxa"/>
          </w:tcPr>
          <w:p w14:paraId="7B083571" w14:textId="30E7BC71" w:rsidR="00026967" w:rsidRPr="00170EAF" w:rsidRDefault="00026967" w:rsidP="00BE4C89">
            <w:pPr>
              <w:pStyle w:val="TAL"/>
              <w:rPr>
                <w:b/>
                <w:bCs/>
              </w:rPr>
            </w:pPr>
            <w:r w:rsidRPr="00170EAF">
              <w:rPr>
                <w:b/>
                <w:bCs/>
              </w:rPr>
              <w:t>Byte</w:t>
            </w:r>
          </w:p>
        </w:tc>
        <w:tc>
          <w:tcPr>
            <w:tcW w:w="624" w:type="dxa"/>
          </w:tcPr>
          <w:p w14:paraId="04F7343A" w14:textId="77777777" w:rsidR="00026967" w:rsidRPr="00170EAF" w:rsidRDefault="00026967" w:rsidP="00BE4C89">
            <w:pPr>
              <w:pStyle w:val="TAL"/>
              <w:jc w:val="center"/>
              <w:rPr>
                <w:b/>
                <w:bCs/>
              </w:rPr>
            </w:pPr>
            <w:r w:rsidRPr="00170EAF">
              <w:rPr>
                <w:b/>
                <w:bCs/>
              </w:rPr>
              <w:t>B1</w:t>
            </w:r>
          </w:p>
        </w:tc>
      </w:tr>
      <w:tr w:rsidR="00026967" w:rsidRPr="0046266F" w14:paraId="42797152" w14:textId="77777777" w:rsidTr="00BE4C89">
        <w:tc>
          <w:tcPr>
            <w:tcW w:w="907" w:type="dxa"/>
          </w:tcPr>
          <w:p w14:paraId="549C591D" w14:textId="77777777" w:rsidR="00026967" w:rsidRPr="0046266F" w:rsidRDefault="00026967" w:rsidP="00BE4C89">
            <w:pPr>
              <w:pStyle w:val="TAL"/>
            </w:pPr>
            <w:r w:rsidRPr="0046266F">
              <w:t>Hex</w:t>
            </w:r>
          </w:p>
        </w:tc>
        <w:tc>
          <w:tcPr>
            <w:tcW w:w="624" w:type="dxa"/>
          </w:tcPr>
          <w:p w14:paraId="0D138F9F" w14:textId="77777777" w:rsidR="00026967" w:rsidRPr="0046266F" w:rsidRDefault="00026967" w:rsidP="00BE4C89">
            <w:pPr>
              <w:pStyle w:val="TAL"/>
              <w:jc w:val="center"/>
            </w:pPr>
            <w:r w:rsidRPr="0046266F">
              <w:t>01</w:t>
            </w:r>
          </w:p>
        </w:tc>
      </w:tr>
    </w:tbl>
    <w:p w14:paraId="47FD3739" w14:textId="77777777" w:rsidR="00026967" w:rsidRPr="0046266F" w:rsidRDefault="00026967" w:rsidP="00026967">
      <w:pPr>
        <w:contextualSpacing/>
      </w:pPr>
    </w:p>
    <w:p w14:paraId="583C56C7"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DD9FEAA" w14:textId="77777777" w:rsidR="00026967" w:rsidRPr="0046266F" w:rsidRDefault="00026967" w:rsidP="00026967">
      <w:r w:rsidRPr="00DA1BC7">
        <w:t>Settings from clause 4.1</w:t>
      </w:r>
      <w:r>
        <w:t>.1</w:t>
      </w:r>
      <w:r w:rsidRPr="00DA1BC7">
        <w:t>.</w:t>
      </w:r>
      <w:r>
        <w:t>8</w:t>
      </w:r>
      <w:r w:rsidRPr="00DA1BC7">
        <w:t xml:space="preserve"> of the present document apply with the following changes:</w:t>
      </w:r>
    </w:p>
    <w:p w14:paraId="40C0B18A" w14:textId="3DCC9113" w:rsidR="00026967" w:rsidRPr="00311D59" w:rsidRDefault="00026967" w:rsidP="00026967">
      <w:pPr>
        <w:pStyle w:val="B1"/>
        <w:keepNext/>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13D7DE1" w14:textId="77777777" w:rsidTr="00BE4C89">
        <w:tc>
          <w:tcPr>
            <w:tcW w:w="1474" w:type="dxa"/>
          </w:tcPr>
          <w:p w14:paraId="3B67DC77" w14:textId="77777777" w:rsidR="00026967" w:rsidRPr="001D7683" w:rsidRDefault="00026967" w:rsidP="00BE4C89">
            <w:pPr>
              <w:spacing w:after="0"/>
              <w:ind w:left="34"/>
            </w:pPr>
            <w:r w:rsidRPr="001D7683">
              <w:t>Service n°43:</w:t>
            </w:r>
          </w:p>
        </w:tc>
        <w:tc>
          <w:tcPr>
            <w:tcW w:w="236" w:type="dxa"/>
          </w:tcPr>
          <w:p w14:paraId="1A819933" w14:textId="77777777" w:rsidR="00026967" w:rsidRPr="001D7683" w:rsidRDefault="00026967" w:rsidP="00BE4C89">
            <w:pPr>
              <w:spacing w:after="0"/>
              <w:ind w:left="34"/>
            </w:pPr>
          </w:p>
        </w:tc>
        <w:tc>
          <w:tcPr>
            <w:tcW w:w="4706" w:type="dxa"/>
          </w:tcPr>
          <w:p w14:paraId="78DEF671"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CA140BE" w14:textId="77777777" w:rsidR="00026967" w:rsidRPr="001D7683" w:rsidRDefault="00026967" w:rsidP="00BE4C89">
            <w:pPr>
              <w:spacing w:after="0"/>
              <w:ind w:left="34"/>
            </w:pPr>
            <w:r w:rsidRPr="001D7683">
              <w:t>available</w:t>
            </w:r>
          </w:p>
        </w:tc>
      </w:tr>
    </w:tbl>
    <w:p w14:paraId="5F131E2B" w14:textId="77777777" w:rsidR="00026967" w:rsidRDefault="00026967" w:rsidP="00026967">
      <w:pPr>
        <w:spacing w:after="0"/>
      </w:pPr>
    </w:p>
    <w:p w14:paraId="7B793427"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134"/>
        <w:gridCol w:w="1134"/>
        <w:gridCol w:w="1134"/>
        <w:gridCol w:w="1134"/>
        <w:gridCol w:w="1134"/>
        <w:gridCol w:w="1134"/>
      </w:tblGrid>
      <w:tr w:rsidR="00026967" w:rsidRPr="0046266F" w14:paraId="575749B8" w14:textId="77777777" w:rsidTr="00BE4C89">
        <w:tc>
          <w:tcPr>
            <w:tcW w:w="964" w:type="dxa"/>
          </w:tcPr>
          <w:p w14:paraId="787164BC" w14:textId="6BE65F70" w:rsidR="00026967" w:rsidRPr="001D7683" w:rsidRDefault="00026967" w:rsidP="00BE4C89">
            <w:pPr>
              <w:pStyle w:val="TAL"/>
              <w:rPr>
                <w:b/>
                <w:bCs/>
              </w:rPr>
            </w:pPr>
            <w:r>
              <w:rPr>
                <w:b/>
                <w:bCs/>
              </w:rPr>
              <w:t>Byte</w:t>
            </w:r>
          </w:p>
        </w:tc>
        <w:tc>
          <w:tcPr>
            <w:tcW w:w="1134" w:type="dxa"/>
          </w:tcPr>
          <w:p w14:paraId="31326A06" w14:textId="77777777" w:rsidR="00026967" w:rsidRPr="001D7683" w:rsidRDefault="00026967" w:rsidP="00BE4C89">
            <w:pPr>
              <w:pStyle w:val="TAL"/>
              <w:jc w:val="center"/>
              <w:rPr>
                <w:b/>
                <w:bCs/>
              </w:rPr>
            </w:pPr>
            <w:r w:rsidRPr="001D7683">
              <w:rPr>
                <w:b/>
                <w:bCs/>
              </w:rPr>
              <w:t>B1</w:t>
            </w:r>
          </w:p>
        </w:tc>
        <w:tc>
          <w:tcPr>
            <w:tcW w:w="1134" w:type="dxa"/>
          </w:tcPr>
          <w:p w14:paraId="761A270B" w14:textId="77777777" w:rsidR="00026967" w:rsidRPr="001D7683" w:rsidRDefault="00026967" w:rsidP="00BE4C89">
            <w:pPr>
              <w:pStyle w:val="TAL"/>
              <w:jc w:val="center"/>
              <w:rPr>
                <w:b/>
                <w:bCs/>
              </w:rPr>
            </w:pPr>
            <w:r w:rsidRPr="001D7683">
              <w:rPr>
                <w:b/>
                <w:bCs/>
              </w:rPr>
              <w:t>B2</w:t>
            </w:r>
          </w:p>
        </w:tc>
        <w:tc>
          <w:tcPr>
            <w:tcW w:w="1134" w:type="dxa"/>
          </w:tcPr>
          <w:p w14:paraId="6458BA0B" w14:textId="77777777" w:rsidR="00026967" w:rsidRPr="001D7683" w:rsidRDefault="00026967" w:rsidP="00BE4C89">
            <w:pPr>
              <w:pStyle w:val="TAL"/>
              <w:jc w:val="center"/>
              <w:rPr>
                <w:b/>
                <w:bCs/>
              </w:rPr>
            </w:pPr>
            <w:r w:rsidRPr="001D7683">
              <w:rPr>
                <w:b/>
                <w:bCs/>
              </w:rPr>
              <w:t>B3</w:t>
            </w:r>
          </w:p>
        </w:tc>
        <w:tc>
          <w:tcPr>
            <w:tcW w:w="1134" w:type="dxa"/>
          </w:tcPr>
          <w:p w14:paraId="3AE62B50" w14:textId="77777777" w:rsidR="00026967" w:rsidRPr="001D7683" w:rsidRDefault="00026967" w:rsidP="00BE4C89">
            <w:pPr>
              <w:pStyle w:val="TAL"/>
              <w:jc w:val="center"/>
              <w:rPr>
                <w:b/>
                <w:bCs/>
              </w:rPr>
            </w:pPr>
            <w:r w:rsidRPr="001D7683">
              <w:rPr>
                <w:b/>
                <w:bCs/>
              </w:rPr>
              <w:t>B4</w:t>
            </w:r>
          </w:p>
        </w:tc>
        <w:tc>
          <w:tcPr>
            <w:tcW w:w="1134" w:type="dxa"/>
          </w:tcPr>
          <w:p w14:paraId="2B186472" w14:textId="77777777" w:rsidR="00026967" w:rsidRPr="001D7683" w:rsidRDefault="00026967" w:rsidP="00BE4C89">
            <w:pPr>
              <w:pStyle w:val="TAL"/>
              <w:jc w:val="center"/>
              <w:rPr>
                <w:b/>
                <w:bCs/>
              </w:rPr>
            </w:pPr>
            <w:r w:rsidRPr="001D7683">
              <w:rPr>
                <w:b/>
                <w:bCs/>
              </w:rPr>
              <w:t>B5</w:t>
            </w:r>
          </w:p>
        </w:tc>
        <w:tc>
          <w:tcPr>
            <w:tcW w:w="1134" w:type="dxa"/>
          </w:tcPr>
          <w:p w14:paraId="61D22EB9" w14:textId="77777777" w:rsidR="00026967" w:rsidRPr="001D7683" w:rsidRDefault="00026967" w:rsidP="00BE4C89">
            <w:pPr>
              <w:pStyle w:val="TAL"/>
              <w:jc w:val="center"/>
              <w:rPr>
                <w:b/>
                <w:bCs/>
              </w:rPr>
            </w:pPr>
            <w:r w:rsidRPr="001D7683">
              <w:rPr>
                <w:b/>
                <w:bCs/>
              </w:rPr>
              <w:t>B6</w:t>
            </w:r>
          </w:p>
        </w:tc>
      </w:tr>
      <w:tr w:rsidR="00026967" w:rsidRPr="0046266F" w14:paraId="3CA2C085" w14:textId="77777777" w:rsidTr="00BE4C89">
        <w:tc>
          <w:tcPr>
            <w:tcW w:w="964" w:type="dxa"/>
          </w:tcPr>
          <w:p w14:paraId="4AB401DE" w14:textId="7FE84E36" w:rsidR="00026967" w:rsidRPr="0046266F" w:rsidRDefault="00026967" w:rsidP="00BE4C89">
            <w:pPr>
              <w:pStyle w:val="TAL"/>
            </w:pPr>
            <w:r>
              <w:t>B</w:t>
            </w:r>
            <w:r w:rsidRPr="0046266F">
              <w:t>inary</w:t>
            </w:r>
          </w:p>
        </w:tc>
        <w:tc>
          <w:tcPr>
            <w:tcW w:w="1134" w:type="dxa"/>
          </w:tcPr>
          <w:p w14:paraId="76B87C4F" w14:textId="77777777" w:rsidR="00026967" w:rsidRPr="0046266F" w:rsidRDefault="00026967" w:rsidP="00BE4C89">
            <w:pPr>
              <w:pStyle w:val="TAL"/>
              <w:jc w:val="center"/>
            </w:pPr>
            <w:r w:rsidRPr="0046266F">
              <w:t>xx1x xx11</w:t>
            </w:r>
          </w:p>
        </w:tc>
        <w:tc>
          <w:tcPr>
            <w:tcW w:w="1134" w:type="dxa"/>
          </w:tcPr>
          <w:p w14:paraId="1E85DAA9" w14:textId="77777777" w:rsidR="00026967" w:rsidRPr="0046266F" w:rsidRDefault="00026967" w:rsidP="00BE4C89">
            <w:pPr>
              <w:pStyle w:val="TAL"/>
              <w:jc w:val="center"/>
            </w:pPr>
            <w:r w:rsidRPr="0046266F">
              <w:t>xxxx xxxx</w:t>
            </w:r>
          </w:p>
        </w:tc>
        <w:tc>
          <w:tcPr>
            <w:tcW w:w="1134" w:type="dxa"/>
          </w:tcPr>
          <w:p w14:paraId="102257E5" w14:textId="77777777" w:rsidR="00026967" w:rsidRPr="0046266F" w:rsidRDefault="00026967" w:rsidP="00BE4C89">
            <w:pPr>
              <w:pStyle w:val="TAL"/>
              <w:jc w:val="center"/>
            </w:pPr>
            <w:r w:rsidRPr="0046266F">
              <w:t>xxxx 1x00</w:t>
            </w:r>
          </w:p>
        </w:tc>
        <w:tc>
          <w:tcPr>
            <w:tcW w:w="1134" w:type="dxa"/>
          </w:tcPr>
          <w:p w14:paraId="10929F25" w14:textId="77777777" w:rsidR="00026967" w:rsidRPr="0046266F" w:rsidRDefault="00026967" w:rsidP="00BE4C89">
            <w:pPr>
              <w:pStyle w:val="TAL"/>
              <w:jc w:val="center"/>
            </w:pPr>
            <w:r w:rsidRPr="0046266F">
              <w:t>xxxx x1xx</w:t>
            </w:r>
          </w:p>
        </w:tc>
        <w:tc>
          <w:tcPr>
            <w:tcW w:w="1134" w:type="dxa"/>
          </w:tcPr>
          <w:p w14:paraId="63F015B2" w14:textId="77777777" w:rsidR="00026967" w:rsidRPr="0046266F" w:rsidRDefault="00026967" w:rsidP="00BE4C89">
            <w:pPr>
              <w:pStyle w:val="TAL"/>
              <w:jc w:val="center"/>
            </w:pPr>
            <w:r w:rsidRPr="0046266F">
              <w:t>xxxx xx11</w:t>
            </w:r>
          </w:p>
        </w:tc>
        <w:tc>
          <w:tcPr>
            <w:tcW w:w="1134" w:type="dxa"/>
          </w:tcPr>
          <w:p w14:paraId="0C7D43E8" w14:textId="77777777" w:rsidR="00026967" w:rsidRPr="0046266F" w:rsidRDefault="00026967" w:rsidP="00BE4C89">
            <w:pPr>
              <w:pStyle w:val="TAL"/>
              <w:jc w:val="center"/>
            </w:pPr>
            <w:r w:rsidRPr="0046266F">
              <w:t>xxxx x1xx</w:t>
            </w:r>
          </w:p>
        </w:tc>
      </w:tr>
    </w:tbl>
    <w:p w14:paraId="4AC092B8" w14:textId="77777777" w:rsidR="00026967" w:rsidRPr="0046266F" w:rsidRDefault="00026967" w:rsidP="00026967">
      <w:pPr>
        <w:contextualSpacing/>
      </w:pPr>
    </w:p>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lastRenderedPageBreak/>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A95BE4B" w14:textId="77777777" w:rsidR="00026967" w:rsidRPr="0046266F" w:rsidRDefault="00026967" w:rsidP="00026967">
      <w:pPr>
        <w:keepNext/>
        <w:keepLines/>
        <w:rPr>
          <w:b/>
          <w:lang w:val="fr-FR"/>
        </w:rPr>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rPr>
          <w:b/>
          <w:lang w:val="fr-FR"/>
        </w:rPr>
        <w:lastRenderedPageBreak/>
        <w:t>EF</w:t>
      </w:r>
      <w:r w:rsidRPr="0046266F">
        <w:rPr>
          <w:b/>
          <w:vertAlign w:val="subscript"/>
          <w:lang w:val="fr-FR"/>
        </w:rPr>
        <w:t>LOCI</w:t>
      </w:r>
      <w:r w:rsidRPr="0046266F">
        <w:rPr>
          <w:b/>
          <w:lang w:val="fr-FR"/>
        </w:rPr>
        <w:t xml:space="preserve"> (Location Information)</w:t>
      </w:r>
    </w:p>
    <w:p w14:paraId="6DB20D59" w14:textId="77777777" w:rsidR="00026967" w:rsidRDefault="00026967" w:rsidP="00026967">
      <w:pPr>
        <w:pStyle w:val="B1"/>
        <w:keepLines/>
        <w:rPr>
          <w:lang w:val="fr-FR"/>
        </w:rPr>
      </w:pPr>
      <w:r w:rsidRPr="0046266F">
        <w:rPr>
          <w:lang w:val="fr-FR"/>
        </w:rPr>
        <w:t>Logically:</w:t>
      </w:r>
      <w:r w:rsidRPr="0046266F">
        <w:rPr>
          <w:lang w:val="fr-FR"/>
        </w:rPr>
        <w:tab/>
      </w:r>
    </w:p>
    <w:p w14:paraId="62B701D2" w14:textId="77777777" w:rsidR="00026967" w:rsidRPr="0046266F" w:rsidRDefault="00026967" w:rsidP="00026967">
      <w:pPr>
        <w:pStyle w:val="B1"/>
        <w:spacing w:after="0"/>
        <w:ind w:firstLine="0"/>
        <w:rPr>
          <w:lang w:val="fr-FR"/>
        </w:rPr>
      </w:pPr>
      <w:r w:rsidRPr="0046266F">
        <w:rPr>
          <w:lang w:val="fr-FR"/>
        </w:rPr>
        <w:t>LAI-MCC:</w:t>
      </w:r>
      <w:r w:rsidRPr="0046266F">
        <w:rPr>
          <w:lang w:val="fr-FR"/>
        </w:rPr>
        <w:tab/>
        <w:t>244</w:t>
      </w:r>
    </w:p>
    <w:p w14:paraId="21CDC41C" w14:textId="77777777" w:rsidR="00026967" w:rsidRPr="0046266F" w:rsidRDefault="00026967" w:rsidP="00026967">
      <w:pPr>
        <w:pStyle w:val="B1"/>
        <w:spacing w:after="0"/>
        <w:rPr>
          <w:lang w:val="fr-FR"/>
        </w:rPr>
      </w:pPr>
      <w:r w:rsidRPr="0046266F">
        <w:rPr>
          <w:lang w:val="fr-FR"/>
        </w:rPr>
        <w:tab/>
        <w:t>LAI-MNC:</w:t>
      </w:r>
      <w:r w:rsidRPr="0046266F">
        <w:rPr>
          <w:lang w:val="fr-FR"/>
        </w:rPr>
        <w:tab/>
        <w:t>081</w:t>
      </w:r>
    </w:p>
    <w:p w14:paraId="6DE93272" w14:textId="77777777" w:rsidR="00026967" w:rsidRPr="0046266F" w:rsidRDefault="00026967" w:rsidP="00026967">
      <w:pPr>
        <w:pStyle w:val="B1"/>
        <w:rPr>
          <w:lang w:val="fr-FR"/>
        </w:rPr>
      </w:pPr>
      <w:r w:rsidRPr="0046266F">
        <w:rPr>
          <w:lang w:val="fr-FR"/>
        </w:rPr>
        <w:tab/>
        <w:t>TMSI:</w:t>
      </w:r>
      <w:r>
        <w:rPr>
          <w:lang w:val="fr-FR"/>
        </w:rPr>
        <w:tab/>
      </w:r>
      <w:r>
        <w:rPr>
          <w:lang w:val="fr-FR"/>
        </w:rPr>
        <w:tab/>
      </w:r>
      <w:r w:rsidRPr="0046266F">
        <w:rPr>
          <w:lang w:val="fr-FR"/>
        </w:rPr>
        <w:tab/>
        <w:t>"12345678"</w:t>
      </w:r>
    </w:p>
    <w:p w14:paraId="26413C2C" w14:textId="77777777" w:rsidR="00026967" w:rsidRPr="00027260" w:rsidRDefault="00026967" w:rsidP="00026967">
      <w:pPr>
        <w:pStyle w:val="B1"/>
        <w:keepNext/>
        <w:rPr>
          <w:lang w:val="fr-FR"/>
        </w:rPr>
      </w:pPr>
      <w:r>
        <w:rPr>
          <w:lang w:val="fr-FR"/>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tblGrid>
      <w:tr w:rsidR="00026967" w:rsidRPr="0046266F" w14:paraId="45EE6953" w14:textId="77777777" w:rsidTr="00BE4C89">
        <w:tc>
          <w:tcPr>
            <w:tcW w:w="907" w:type="dxa"/>
          </w:tcPr>
          <w:p w14:paraId="2FAE2818" w14:textId="0E0D57A5" w:rsidR="00026967" w:rsidRPr="00027260" w:rsidRDefault="00026967" w:rsidP="00BE4C89">
            <w:pPr>
              <w:pStyle w:val="TAL"/>
              <w:rPr>
                <w:b/>
                <w:bCs/>
              </w:rPr>
            </w:pPr>
            <w:r w:rsidRPr="00027260">
              <w:rPr>
                <w:b/>
                <w:bCs/>
              </w:rPr>
              <w:t>Byte</w:t>
            </w:r>
          </w:p>
        </w:tc>
        <w:tc>
          <w:tcPr>
            <w:tcW w:w="624" w:type="dxa"/>
          </w:tcPr>
          <w:p w14:paraId="4744FED4" w14:textId="77777777" w:rsidR="00026967" w:rsidRPr="00027260" w:rsidRDefault="00026967" w:rsidP="00BE4C89">
            <w:pPr>
              <w:pStyle w:val="TAL"/>
              <w:jc w:val="center"/>
              <w:rPr>
                <w:b/>
                <w:bCs/>
              </w:rPr>
            </w:pPr>
            <w:r w:rsidRPr="00027260">
              <w:rPr>
                <w:b/>
                <w:bCs/>
              </w:rPr>
              <w:t>B1</w:t>
            </w:r>
          </w:p>
        </w:tc>
        <w:tc>
          <w:tcPr>
            <w:tcW w:w="624" w:type="dxa"/>
          </w:tcPr>
          <w:p w14:paraId="3CF0EA40" w14:textId="77777777" w:rsidR="00026967" w:rsidRPr="00027260" w:rsidRDefault="00026967" w:rsidP="00BE4C89">
            <w:pPr>
              <w:pStyle w:val="TAL"/>
              <w:jc w:val="center"/>
              <w:rPr>
                <w:b/>
                <w:bCs/>
              </w:rPr>
            </w:pPr>
            <w:r w:rsidRPr="00027260">
              <w:rPr>
                <w:b/>
                <w:bCs/>
              </w:rPr>
              <w:t>B2</w:t>
            </w:r>
          </w:p>
        </w:tc>
        <w:tc>
          <w:tcPr>
            <w:tcW w:w="624" w:type="dxa"/>
          </w:tcPr>
          <w:p w14:paraId="01576DEC" w14:textId="77777777" w:rsidR="00026967" w:rsidRPr="00027260" w:rsidRDefault="00026967" w:rsidP="00BE4C89">
            <w:pPr>
              <w:pStyle w:val="TAL"/>
              <w:jc w:val="center"/>
              <w:rPr>
                <w:b/>
                <w:bCs/>
              </w:rPr>
            </w:pPr>
            <w:r w:rsidRPr="00027260">
              <w:rPr>
                <w:b/>
                <w:bCs/>
              </w:rPr>
              <w:t>B3</w:t>
            </w:r>
          </w:p>
        </w:tc>
        <w:tc>
          <w:tcPr>
            <w:tcW w:w="624" w:type="dxa"/>
          </w:tcPr>
          <w:p w14:paraId="1220B3F4" w14:textId="77777777" w:rsidR="00026967" w:rsidRPr="00027260" w:rsidRDefault="00026967" w:rsidP="00BE4C89">
            <w:pPr>
              <w:pStyle w:val="TAL"/>
              <w:jc w:val="center"/>
              <w:rPr>
                <w:b/>
                <w:bCs/>
              </w:rPr>
            </w:pPr>
            <w:r w:rsidRPr="00027260">
              <w:rPr>
                <w:b/>
                <w:bCs/>
              </w:rPr>
              <w:t>B4</w:t>
            </w:r>
          </w:p>
        </w:tc>
        <w:tc>
          <w:tcPr>
            <w:tcW w:w="624" w:type="dxa"/>
          </w:tcPr>
          <w:p w14:paraId="0BA45A7B" w14:textId="77777777" w:rsidR="00026967" w:rsidRPr="00027260" w:rsidRDefault="00026967" w:rsidP="00BE4C89">
            <w:pPr>
              <w:pStyle w:val="TAL"/>
              <w:jc w:val="center"/>
              <w:rPr>
                <w:b/>
                <w:bCs/>
              </w:rPr>
            </w:pPr>
            <w:r w:rsidRPr="00027260">
              <w:rPr>
                <w:b/>
                <w:bCs/>
              </w:rPr>
              <w:t>B5</w:t>
            </w:r>
          </w:p>
        </w:tc>
        <w:tc>
          <w:tcPr>
            <w:tcW w:w="624" w:type="dxa"/>
          </w:tcPr>
          <w:p w14:paraId="3B2FE090" w14:textId="77777777" w:rsidR="00026967" w:rsidRPr="00027260" w:rsidRDefault="00026967" w:rsidP="00BE4C89">
            <w:pPr>
              <w:pStyle w:val="TAL"/>
              <w:jc w:val="center"/>
              <w:rPr>
                <w:b/>
                <w:bCs/>
              </w:rPr>
            </w:pPr>
            <w:r w:rsidRPr="00027260">
              <w:rPr>
                <w:b/>
                <w:bCs/>
              </w:rPr>
              <w:t>B6</w:t>
            </w:r>
          </w:p>
        </w:tc>
        <w:tc>
          <w:tcPr>
            <w:tcW w:w="624" w:type="dxa"/>
          </w:tcPr>
          <w:p w14:paraId="36C6B52A" w14:textId="77777777" w:rsidR="00026967" w:rsidRPr="00027260" w:rsidRDefault="00026967" w:rsidP="00BE4C89">
            <w:pPr>
              <w:pStyle w:val="TAL"/>
              <w:jc w:val="center"/>
              <w:rPr>
                <w:b/>
                <w:bCs/>
              </w:rPr>
            </w:pPr>
            <w:r w:rsidRPr="00027260">
              <w:rPr>
                <w:b/>
                <w:bCs/>
              </w:rPr>
              <w:t>B7</w:t>
            </w:r>
          </w:p>
        </w:tc>
        <w:tc>
          <w:tcPr>
            <w:tcW w:w="624" w:type="dxa"/>
          </w:tcPr>
          <w:p w14:paraId="0020DAF0" w14:textId="77777777" w:rsidR="00026967" w:rsidRPr="00027260" w:rsidRDefault="00026967" w:rsidP="00BE4C89">
            <w:pPr>
              <w:pStyle w:val="TAL"/>
              <w:jc w:val="center"/>
              <w:rPr>
                <w:b/>
                <w:bCs/>
              </w:rPr>
            </w:pPr>
            <w:r w:rsidRPr="00027260">
              <w:rPr>
                <w:b/>
                <w:bCs/>
              </w:rPr>
              <w:t>B8</w:t>
            </w:r>
          </w:p>
        </w:tc>
        <w:tc>
          <w:tcPr>
            <w:tcW w:w="624" w:type="dxa"/>
          </w:tcPr>
          <w:p w14:paraId="077BD207" w14:textId="77777777" w:rsidR="00026967" w:rsidRPr="00027260" w:rsidRDefault="00026967" w:rsidP="00BE4C89">
            <w:pPr>
              <w:pStyle w:val="TAL"/>
              <w:jc w:val="center"/>
              <w:rPr>
                <w:b/>
                <w:bCs/>
              </w:rPr>
            </w:pPr>
            <w:r w:rsidRPr="00027260">
              <w:rPr>
                <w:b/>
                <w:bCs/>
              </w:rPr>
              <w:t>B9</w:t>
            </w:r>
          </w:p>
        </w:tc>
        <w:tc>
          <w:tcPr>
            <w:tcW w:w="624" w:type="dxa"/>
          </w:tcPr>
          <w:p w14:paraId="343509CC" w14:textId="77777777" w:rsidR="00026967" w:rsidRPr="00027260" w:rsidRDefault="00026967" w:rsidP="00BE4C89">
            <w:pPr>
              <w:pStyle w:val="TAL"/>
              <w:jc w:val="center"/>
              <w:rPr>
                <w:b/>
                <w:bCs/>
              </w:rPr>
            </w:pPr>
            <w:r w:rsidRPr="00027260">
              <w:rPr>
                <w:b/>
                <w:bCs/>
              </w:rPr>
              <w:t>B10</w:t>
            </w:r>
          </w:p>
        </w:tc>
        <w:tc>
          <w:tcPr>
            <w:tcW w:w="624" w:type="dxa"/>
          </w:tcPr>
          <w:p w14:paraId="71C5A240" w14:textId="77777777" w:rsidR="00026967" w:rsidRPr="00027260" w:rsidRDefault="00026967" w:rsidP="00BE4C89">
            <w:pPr>
              <w:pStyle w:val="TAL"/>
              <w:jc w:val="center"/>
              <w:rPr>
                <w:b/>
                <w:bCs/>
              </w:rPr>
            </w:pPr>
            <w:r w:rsidRPr="00027260">
              <w:rPr>
                <w:b/>
                <w:bCs/>
              </w:rPr>
              <w:t>B11</w:t>
            </w:r>
          </w:p>
        </w:tc>
      </w:tr>
      <w:tr w:rsidR="00026967" w:rsidRPr="0046266F" w14:paraId="43956267" w14:textId="77777777" w:rsidTr="00BE4C89">
        <w:tc>
          <w:tcPr>
            <w:tcW w:w="907" w:type="dxa"/>
          </w:tcPr>
          <w:p w14:paraId="664B5EF4" w14:textId="77777777" w:rsidR="00026967" w:rsidRPr="0046266F" w:rsidRDefault="00026967" w:rsidP="00BE4C89">
            <w:pPr>
              <w:pStyle w:val="TAL"/>
            </w:pPr>
            <w:r w:rsidRPr="0046266F">
              <w:t>Hex</w:t>
            </w:r>
          </w:p>
        </w:tc>
        <w:tc>
          <w:tcPr>
            <w:tcW w:w="624" w:type="dxa"/>
          </w:tcPr>
          <w:p w14:paraId="7486B39E" w14:textId="77777777" w:rsidR="00026967" w:rsidRPr="0046266F" w:rsidRDefault="00026967" w:rsidP="00BE4C89">
            <w:pPr>
              <w:pStyle w:val="TAL"/>
              <w:jc w:val="center"/>
            </w:pPr>
            <w:r w:rsidRPr="0046266F">
              <w:t>12</w:t>
            </w:r>
          </w:p>
        </w:tc>
        <w:tc>
          <w:tcPr>
            <w:tcW w:w="624" w:type="dxa"/>
          </w:tcPr>
          <w:p w14:paraId="6EA5B3B3" w14:textId="77777777" w:rsidR="00026967" w:rsidRPr="0046266F" w:rsidRDefault="00026967" w:rsidP="00BE4C89">
            <w:pPr>
              <w:pStyle w:val="TAL"/>
              <w:jc w:val="center"/>
            </w:pPr>
            <w:r w:rsidRPr="0046266F">
              <w:t>34</w:t>
            </w:r>
          </w:p>
        </w:tc>
        <w:tc>
          <w:tcPr>
            <w:tcW w:w="624" w:type="dxa"/>
          </w:tcPr>
          <w:p w14:paraId="65EBCB3E" w14:textId="77777777" w:rsidR="00026967" w:rsidRPr="0046266F" w:rsidRDefault="00026967" w:rsidP="00BE4C89">
            <w:pPr>
              <w:pStyle w:val="TAL"/>
              <w:jc w:val="center"/>
            </w:pPr>
            <w:r w:rsidRPr="0046266F">
              <w:t>56</w:t>
            </w:r>
          </w:p>
        </w:tc>
        <w:tc>
          <w:tcPr>
            <w:tcW w:w="624" w:type="dxa"/>
          </w:tcPr>
          <w:p w14:paraId="21E0F50C" w14:textId="77777777" w:rsidR="00026967" w:rsidRPr="0046266F" w:rsidRDefault="00026967" w:rsidP="00BE4C89">
            <w:pPr>
              <w:pStyle w:val="TAL"/>
              <w:jc w:val="center"/>
            </w:pPr>
            <w:r w:rsidRPr="0046266F">
              <w:t>78</w:t>
            </w:r>
          </w:p>
        </w:tc>
        <w:tc>
          <w:tcPr>
            <w:tcW w:w="624" w:type="dxa"/>
          </w:tcPr>
          <w:p w14:paraId="4E2599F0" w14:textId="77777777" w:rsidR="00026967" w:rsidRPr="0046266F" w:rsidRDefault="00026967" w:rsidP="00BE4C89">
            <w:pPr>
              <w:pStyle w:val="TAL"/>
              <w:jc w:val="center"/>
            </w:pPr>
            <w:r w:rsidRPr="0046266F">
              <w:t>42</w:t>
            </w:r>
          </w:p>
        </w:tc>
        <w:tc>
          <w:tcPr>
            <w:tcW w:w="624" w:type="dxa"/>
          </w:tcPr>
          <w:p w14:paraId="138F5818" w14:textId="77777777" w:rsidR="00026967" w:rsidRPr="0046266F" w:rsidRDefault="00026967" w:rsidP="00BE4C89">
            <w:pPr>
              <w:pStyle w:val="TAL"/>
              <w:jc w:val="center"/>
            </w:pPr>
            <w:r w:rsidRPr="0046266F">
              <w:t>14</w:t>
            </w:r>
          </w:p>
        </w:tc>
        <w:tc>
          <w:tcPr>
            <w:tcW w:w="624" w:type="dxa"/>
          </w:tcPr>
          <w:p w14:paraId="7D334444" w14:textId="77777777" w:rsidR="00026967" w:rsidRPr="0046266F" w:rsidRDefault="00026967" w:rsidP="00BE4C89">
            <w:pPr>
              <w:pStyle w:val="TAL"/>
              <w:jc w:val="center"/>
            </w:pPr>
            <w:r w:rsidRPr="0046266F">
              <w:t>80</w:t>
            </w:r>
          </w:p>
        </w:tc>
        <w:tc>
          <w:tcPr>
            <w:tcW w:w="624" w:type="dxa"/>
          </w:tcPr>
          <w:p w14:paraId="32CEE3B5" w14:textId="77777777" w:rsidR="00026967" w:rsidRPr="0046266F" w:rsidRDefault="00026967" w:rsidP="00BE4C89">
            <w:pPr>
              <w:pStyle w:val="TAL"/>
              <w:jc w:val="center"/>
            </w:pPr>
            <w:r w:rsidRPr="0046266F">
              <w:t>xx</w:t>
            </w:r>
          </w:p>
        </w:tc>
        <w:tc>
          <w:tcPr>
            <w:tcW w:w="624" w:type="dxa"/>
          </w:tcPr>
          <w:p w14:paraId="46026C19" w14:textId="77777777" w:rsidR="00026967" w:rsidRPr="0046266F" w:rsidRDefault="00026967" w:rsidP="00BE4C89">
            <w:pPr>
              <w:pStyle w:val="TAL"/>
              <w:jc w:val="center"/>
            </w:pPr>
            <w:r w:rsidRPr="0046266F">
              <w:t>xx</w:t>
            </w:r>
          </w:p>
        </w:tc>
        <w:tc>
          <w:tcPr>
            <w:tcW w:w="624" w:type="dxa"/>
          </w:tcPr>
          <w:p w14:paraId="65F9D0A6" w14:textId="77777777" w:rsidR="00026967" w:rsidRPr="0046266F" w:rsidRDefault="00026967" w:rsidP="00BE4C89">
            <w:pPr>
              <w:pStyle w:val="TAL"/>
              <w:jc w:val="center"/>
            </w:pPr>
            <w:r w:rsidRPr="0046266F">
              <w:t>xx</w:t>
            </w:r>
          </w:p>
        </w:tc>
        <w:tc>
          <w:tcPr>
            <w:tcW w:w="624" w:type="dxa"/>
          </w:tcPr>
          <w:p w14:paraId="3BC65AC7" w14:textId="77777777" w:rsidR="00026967" w:rsidRPr="0046266F" w:rsidRDefault="00026967" w:rsidP="00BE4C89">
            <w:pPr>
              <w:pStyle w:val="TAL"/>
              <w:jc w:val="center"/>
            </w:pPr>
            <w:r w:rsidRPr="0046266F">
              <w:t>00</w:t>
            </w:r>
          </w:p>
        </w:tc>
      </w:tr>
    </w:tbl>
    <w:p w14:paraId="54ECE8A7" w14:textId="77777777" w:rsidR="00026967" w:rsidRPr="0046266F" w:rsidRDefault="00026967" w:rsidP="00026967">
      <w:pPr>
        <w:contextualSpacing/>
      </w:pPr>
    </w:p>
    <w:p w14:paraId="1FA62357" w14:textId="77777777" w:rsidR="00026967" w:rsidRPr="0046266F" w:rsidRDefault="00026967" w:rsidP="00026967">
      <w:r w:rsidRPr="0046266F">
        <w:t>For UEs supporting (CS and PS) or (PS only):</w:t>
      </w:r>
    </w:p>
    <w:p w14:paraId="43A67DD2" w14:textId="77777777" w:rsidR="00026967" w:rsidRPr="0046266F" w:rsidRDefault="00026967" w:rsidP="00026967">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535CA7D" w14:textId="77777777" w:rsidR="00026967" w:rsidRDefault="00026967" w:rsidP="00026967">
      <w:pPr>
        <w:pStyle w:val="B1"/>
        <w:rPr>
          <w:lang w:val="fr-FR"/>
        </w:rPr>
      </w:pPr>
      <w:r w:rsidRPr="0046266F">
        <w:rPr>
          <w:lang w:val="fr-FR"/>
        </w:rPr>
        <w:t>Logically:</w:t>
      </w:r>
    </w:p>
    <w:p w14:paraId="5BA5F826" w14:textId="77777777" w:rsidR="00026967" w:rsidRPr="0046266F" w:rsidRDefault="00026967" w:rsidP="00026967">
      <w:pPr>
        <w:pStyle w:val="B1"/>
        <w:spacing w:after="0"/>
        <w:rPr>
          <w:lang w:val="fr-FR"/>
        </w:rPr>
      </w:pPr>
      <w:r w:rsidRPr="0046266F">
        <w:rPr>
          <w:lang w:val="fr-FR"/>
        </w:rPr>
        <w:tab/>
        <w:t>RAI-MCC:</w:t>
      </w:r>
      <w:r w:rsidRPr="0046266F">
        <w:rPr>
          <w:lang w:val="fr-FR"/>
        </w:rPr>
        <w:tab/>
        <w:t>244</w:t>
      </w:r>
    </w:p>
    <w:p w14:paraId="092DA260" w14:textId="77777777" w:rsidR="00026967" w:rsidRPr="0046266F" w:rsidRDefault="00026967" w:rsidP="00026967">
      <w:pPr>
        <w:pStyle w:val="B1"/>
        <w:spacing w:after="0"/>
        <w:rPr>
          <w:lang w:val="fr-FR"/>
        </w:rPr>
      </w:pPr>
      <w:r w:rsidRPr="0046266F">
        <w:rPr>
          <w:lang w:val="fr-FR"/>
        </w:rPr>
        <w:tab/>
        <w:t>RAI-MNC:</w:t>
      </w:r>
      <w:r w:rsidRPr="0046266F">
        <w:rPr>
          <w:lang w:val="fr-FR"/>
        </w:rPr>
        <w:tab/>
        <w:t>081</w:t>
      </w:r>
    </w:p>
    <w:p w14:paraId="36BAE4D0" w14:textId="77777777" w:rsidR="00026967" w:rsidRPr="0046266F" w:rsidRDefault="00026967" w:rsidP="00026967">
      <w:pPr>
        <w:pStyle w:val="B1"/>
      </w:pPr>
      <w:r w:rsidRPr="0046266F">
        <w:rPr>
          <w:lang w:val="fr-FR"/>
        </w:rPr>
        <w:tab/>
      </w:r>
      <w:r w:rsidRPr="0046266F">
        <w:t>P-TMSI:</w:t>
      </w:r>
      <w:r w:rsidRPr="0046266F">
        <w:tab/>
      </w:r>
      <w:r>
        <w:tab/>
      </w:r>
      <w:r w:rsidRPr="0046266F">
        <w:t>"12345678"</w:t>
      </w:r>
    </w:p>
    <w:p w14:paraId="3AE8D249" w14:textId="77777777" w:rsidR="00026967" w:rsidRPr="00027260" w:rsidRDefault="00026967" w:rsidP="00026967">
      <w:pPr>
        <w:pStyle w:val="B1"/>
        <w:keepNext/>
      </w:pPr>
      <w:r w:rsidRPr="00027260">
        <w:t>Coding:</w:t>
      </w:r>
    </w:p>
    <w:tbl>
      <w:tblPr>
        <w:tblW w:w="8395" w:type="dxa"/>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tblGrid>
      <w:tr w:rsidR="00026967" w:rsidRPr="0046266F" w14:paraId="31F6DCDF" w14:textId="77777777" w:rsidTr="00BE4C89">
        <w:tc>
          <w:tcPr>
            <w:tcW w:w="907" w:type="dxa"/>
            <w:tcBorders>
              <w:right w:val="single" w:sz="4" w:space="0" w:color="auto"/>
            </w:tcBorders>
          </w:tcPr>
          <w:p w14:paraId="10D80261" w14:textId="30E80951" w:rsidR="00026967" w:rsidRPr="00027260" w:rsidRDefault="00026967" w:rsidP="00BE4C89">
            <w:pPr>
              <w:pStyle w:val="TAL"/>
              <w:rPr>
                <w:b/>
                <w:bCs/>
              </w:rPr>
            </w:pPr>
            <w:r w:rsidRPr="00027260">
              <w:rPr>
                <w:b/>
                <w:bCs/>
              </w:rPr>
              <w:t>Byte</w:t>
            </w:r>
          </w:p>
        </w:tc>
        <w:tc>
          <w:tcPr>
            <w:tcW w:w="624" w:type="dxa"/>
            <w:tcBorders>
              <w:top w:val="single" w:sz="4" w:space="0" w:color="auto"/>
              <w:left w:val="single" w:sz="4" w:space="0" w:color="auto"/>
              <w:bottom w:val="single" w:sz="4" w:space="0" w:color="auto"/>
              <w:right w:val="single" w:sz="4" w:space="0" w:color="auto"/>
            </w:tcBorders>
          </w:tcPr>
          <w:p w14:paraId="49DFFE22" w14:textId="77777777" w:rsidR="00026967" w:rsidRPr="00027260" w:rsidRDefault="00026967" w:rsidP="00BE4C89">
            <w:pPr>
              <w:pStyle w:val="TAL"/>
              <w:jc w:val="center"/>
              <w:rPr>
                <w:b/>
                <w:bCs/>
              </w:rPr>
            </w:pPr>
            <w:r w:rsidRPr="00027260">
              <w:rPr>
                <w:b/>
                <w:bCs/>
              </w:rPr>
              <w:t>B1</w:t>
            </w:r>
          </w:p>
        </w:tc>
        <w:tc>
          <w:tcPr>
            <w:tcW w:w="624" w:type="dxa"/>
            <w:tcBorders>
              <w:top w:val="single" w:sz="4" w:space="0" w:color="auto"/>
              <w:left w:val="single" w:sz="4" w:space="0" w:color="auto"/>
              <w:bottom w:val="single" w:sz="4" w:space="0" w:color="auto"/>
              <w:right w:val="single" w:sz="4" w:space="0" w:color="auto"/>
            </w:tcBorders>
          </w:tcPr>
          <w:p w14:paraId="31252F5A" w14:textId="77777777" w:rsidR="00026967" w:rsidRPr="00027260" w:rsidRDefault="00026967" w:rsidP="00BE4C89">
            <w:pPr>
              <w:pStyle w:val="TAL"/>
              <w:jc w:val="center"/>
              <w:rPr>
                <w:b/>
                <w:bCs/>
              </w:rPr>
            </w:pPr>
            <w:r w:rsidRPr="00027260">
              <w:rPr>
                <w:b/>
                <w:bCs/>
              </w:rPr>
              <w:t>B2</w:t>
            </w:r>
          </w:p>
        </w:tc>
        <w:tc>
          <w:tcPr>
            <w:tcW w:w="624" w:type="dxa"/>
            <w:tcBorders>
              <w:top w:val="single" w:sz="4" w:space="0" w:color="auto"/>
              <w:left w:val="single" w:sz="4" w:space="0" w:color="auto"/>
              <w:bottom w:val="single" w:sz="4" w:space="0" w:color="auto"/>
              <w:right w:val="single" w:sz="4" w:space="0" w:color="auto"/>
            </w:tcBorders>
          </w:tcPr>
          <w:p w14:paraId="7A9650BB" w14:textId="77777777" w:rsidR="00026967" w:rsidRPr="00027260" w:rsidRDefault="00026967" w:rsidP="00BE4C89">
            <w:pPr>
              <w:pStyle w:val="TAL"/>
              <w:jc w:val="center"/>
              <w:rPr>
                <w:b/>
                <w:bCs/>
              </w:rPr>
            </w:pPr>
            <w:r w:rsidRPr="00027260">
              <w:rPr>
                <w:b/>
                <w:bCs/>
              </w:rPr>
              <w:t>B3</w:t>
            </w:r>
          </w:p>
        </w:tc>
        <w:tc>
          <w:tcPr>
            <w:tcW w:w="624" w:type="dxa"/>
            <w:tcBorders>
              <w:top w:val="single" w:sz="4" w:space="0" w:color="auto"/>
              <w:left w:val="single" w:sz="4" w:space="0" w:color="auto"/>
              <w:bottom w:val="single" w:sz="4" w:space="0" w:color="auto"/>
              <w:right w:val="single" w:sz="4" w:space="0" w:color="auto"/>
            </w:tcBorders>
          </w:tcPr>
          <w:p w14:paraId="73A4093F" w14:textId="77777777" w:rsidR="00026967" w:rsidRPr="00027260" w:rsidRDefault="00026967" w:rsidP="00BE4C89">
            <w:pPr>
              <w:pStyle w:val="TAL"/>
              <w:jc w:val="center"/>
              <w:rPr>
                <w:b/>
                <w:bCs/>
              </w:rPr>
            </w:pPr>
            <w:r w:rsidRPr="00027260">
              <w:rPr>
                <w:b/>
                <w:bCs/>
              </w:rPr>
              <w:t>B4</w:t>
            </w:r>
          </w:p>
        </w:tc>
        <w:tc>
          <w:tcPr>
            <w:tcW w:w="624" w:type="dxa"/>
            <w:tcBorders>
              <w:top w:val="single" w:sz="4" w:space="0" w:color="auto"/>
              <w:left w:val="single" w:sz="4" w:space="0" w:color="auto"/>
              <w:bottom w:val="single" w:sz="4" w:space="0" w:color="auto"/>
              <w:right w:val="single" w:sz="4" w:space="0" w:color="auto"/>
            </w:tcBorders>
          </w:tcPr>
          <w:p w14:paraId="7703A4B4" w14:textId="77777777" w:rsidR="00026967" w:rsidRPr="00027260" w:rsidRDefault="00026967" w:rsidP="00BE4C89">
            <w:pPr>
              <w:pStyle w:val="TAL"/>
              <w:jc w:val="center"/>
              <w:rPr>
                <w:b/>
                <w:bCs/>
              </w:rPr>
            </w:pPr>
            <w:r w:rsidRPr="00027260">
              <w:rPr>
                <w:b/>
                <w:bCs/>
              </w:rPr>
              <w:t>B5</w:t>
            </w:r>
          </w:p>
        </w:tc>
        <w:tc>
          <w:tcPr>
            <w:tcW w:w="624" w:type="dxa"/>
            <w:tcBorders>
              <w:top w:val="single" w:sz="4" w:space="0" w:color="auto"/>
              <w:left w:val="single" w:sz="4" w:space="0" w:color="auto"/>
              <w:bottom w:val="single" w:sz="4" w:space="0" w:color="auto"/>
              <w:right w:val="single" w:sz="4" w:space="0" w:color="auto"/>
            </w:tcBorders>
          </w:tcPr>
          <w:p w14:paraId="61D2801B" w14:textId="77777777" w:rsidR="00026967" w:rsidRPr="00027260" w:rsidRDefault="00026967" w:rsidP="00BE4C89">
            <w:pPr>
              <w:pStyle w:val="TAL"/>
              <w:jc w:val="center"/>
              <w:rPr>
                <w:b/>
                <w:bCs/>
              </w:rPr>
            </w:pPr>
            <w:r w:rsidRPr="00027260">
              <w:rPr>
                <w:b/>
                <w:bCs/>
              </w:rPr>
              <w:t>B6</w:t>
            </w:r>
          </w:p>
        </w:tc>
        <w:tc>
          <w:tcPr>
            <w:tcW w:w="624" w:type="dxa"/>
            <w:tcBorders>
              <w:top w:val="single" w:sz="4" w:space="0" w:color="auto"/>
              <w:left w:val="single" w:sz="4" w:space="0" w:color="auto"/>
              <w:bottom w:val="single" w:sz="4" w:space="0" w:color="auto"/>
              <w:right w:val="single" w:sz="4" w:space="0" w:color="auto"/>
            </w:tcBorders>
          </w:tcPr>
          <w:p w14:paraId="6389693E" w14:textId="77777777" w:rsidR="00026967" w:rsidRPr="00027260" w:rsidRDefault="00026967" w:rsidP="00BE4C89">
            <w:pPr>
              <w:pStyle w:val="TAL"/>
              <w:jc w:val="center"/>
              <w:rPr>
                <w:b/>
                <w:bCs/>
              </w:rPr>
            </w:pPr>
            <w:r w:rsidRPr="00027260">
              <w:rPr>
                <w:b/>
                <w:bCs/>
              </w:rPr>
              <w:t>B7</w:t>
            </w:r>
          </w:p>
        </w:tc>
        <w:tc>
          <w:tcPr>
            <w:tcW w:w="624" w:type="dxa"/>
            <w:tcBorders>
              <w:top w:val="single" w:sz="4" w:space="0" w:color="auto"/>
              <w:left w:val="single" w:sz="4" w:space="0" w:color="auto"/>
              <w:bottom w:val="single" w:sz="4" w:space="0" w:color="auto"/>
              <w:right w:val="single" w:sz="4" w:space="0" w:color="auto"/>
            </w:tcBorders>
          </w:tcPr>
          <w:p w14:paraId="29975CC5" w14:textId="77777777" w:rsidR="00026967" w:rsidRPr="00027260" w:rsidRDefault="00026967" w:rsidP="00BE4C89">
            <w:pPr>
              <w:pStyle w:val="TAL"/>
              <w:jc w:val="center"/>
              <w:rPr>
                <w:b/>
                <w:bCs/>
              </w:rPr>
            </w:pPr>
            <w:r w:rsidRPr="00027260">
              <w:rPr>
                <w:b/>
                <w:bCs/>
              </w:rPr>
              <w:t>B8</w:t>
            </w:r>
          </w:p>
        </w:tc>
        <w:tc>
          <w:tcPr>
            <w:tcW w:w="624" w:type="dxa"/>
            <w:tcBorders>
              <w:top w:val="single" w:sz="4" w:space="0" w:color="auto"/>
              <w:left w:val="single" w:sz="4" w:space="0" w:color="auto"/>
              <w:bottom w:val="single" w:sz="4" w:space="0" w:color="auto"/>
              <w:right w:val="single" w:sz="4" w:space="0" w:color="auto"/>
            </w:tcBorders>
          </w:tcPr>
          <w:p w14:paraId="2ECEC4F7" w14:textId="77777777" w:rsidR="00026967" w:rsidRPr="00027260" w:rsidRDefault="00026967" w:rsidP="00BE4C89">
            <w:pPr>
              <w:pStyle w:val="TAL"/>
              <w:jc w:val="center"/>
              <w:rPr>
                <w:b/>
                <w:bCs/>
              </w:rPr>
            </w:pPr>
            <w:r w:rsidRPr="00027260">
              <w:rPr>
                <w:b/>
                <w:bCs/>
              </w:rPr>
              <w:t>B9</w:t>
            </w:r>
          </w:p>
        </w:tc>
        <w:tc>
          <w:tcPr>
            <w:tcW w:w="624" w:type="dxa"/>
            <w:tcBorders>
              <w:top w:val="single" w:sz="4" w:space="0" w:color="auto"/>
              <w:left w:val="single" w:sz="4" w:space="0" w:color="auto"/>
              <w:bottom w:val="single" w:sz="4" w:space="0" w:color="auto"/>
              <w:right w:val="single" w:sz="4" w:space="0" w:color="auto"/>
            </w:tcBorders>
          </w:tcPr>
          <w:p w14:paraId="4D66F193" w14:textId="77777777" w:rsidR="00026967" w:rsidRPr="00027260" w:rsidRDefault="00026967" w:rsidP="00BE4C89">
            <w:pPr>
              <w:pStyle w:val="TAL"/>
              <w:jc w:val="center"/>
              <w:rPr>
                <w:b/>
                <w:bCs/>
              </w:rPr>
            </w:pPr>
            <w:r w:rsidRPr="00027260">
              <w:rPr>
                <w:b/>
                <w:bCs/>
              </w:rPr>
              <w:t>B10</w:t>
            </w:r>
          </w:p>
        </w:tc>
        <w:tc>
          <w:tcPr>
            <w:tcW w:w="624" w:type="dxa"/>
            <w:tcBorders>
              <w:top w:val="single" w:sz="4" w:space="0" w:color="auto"/>
              <w:left w:val="single" w:sz="4" w:space="0" w:color="auto"/>
              <w:bottom w:val="single" w:sz="4" w:space="0" w:color="auto"/>
              <w:right w:val="single" w:sz="4" w:space="0" w:color="auto"/>
            </w:tcBorders>
          </w:tcPr>
          <w:p w14:paraId="014E76F0" w14:textId="77777777" w:rsidR="00026967" w:rsidRPr="00027260" w:rsidRDefault="00026967" w:rsidP="00BE4C89">
            <w:pPr>
              <w:pStyle w:val="TAL"/>
              <w:jc w:val="center"/>
              <w:rPr>
                <w:b/>
                <w:bCs/>
              </w:rPr>
            </w:pPr>
            <w:r w:rsidRPr="00027260">
              <w:rPr>
                <w:b/>
                <w:bCs/>
              </w:rPr>
              <w:t>B11</w:t>
            </w:r>
          </w:p>
        </w:tc>
        <w:tc>
          <w:tcPr>
            <w:tcW w:w="624" w:type="dxa"/>
            <w:tcBorders>
              <w:top w:val="single" w:sz="4" w:space="0" w:color="auto"/>
              <w:left w:val="single" w:sz="4" w:space="0" w:color="auto"/>
              <w:bottom w:val="single" w:sz="4" w:space="0" w:color="auto"/>
              <w:right w:val="single" w:sz="4" w:space="0" w:color="auto"/>
            </w:tcBorders>
          </w:tcPr>
          <w:p w14:paraId="3A358332" w14:textId="77777777" w:rsidR="00026967" w:rsidRPr="00027260" w:rsidRDefault="00026967" w:rsidP="00BE4C89">
            <w:pPr>
              <w:pStyle w:val="TAL"/>
              <w:jc w:val="center"/>
              <w:rPr>
                <w:b/>
                <w:bCs/>
              </w:rPr>
            </w:pPr>
            <w:r w:rsidRPr="00027260">
              <w:rPr>
                <w:b/>
                <w:bCs/>
              </w:rPr>
              <w:t>B12</w:t>
            </w:r>
          </w:p>
        </w:tc>
      </w:tr>
      <w:tr w:rsidR="00026967" w:rsidRPr="0046266F" w14:paraId="63D84A8B" w14:textId="77777777" w:rsidTr="00BE4C89">
        <w:tc>
          <w:tcPr>
            <w:tcW w:w="907" w:type="dxa"/>
            <w:tcBorders>
              <w:bottom w:val="single" w:sz="4" w:space="0" w:color="auto"/>
              <w:right w:val="single" w:sz="4" w:space="0" w:color="auto"/>
            </w:tcBorders>
          </w:tcPr>
          <w:p w14:paraId="668435CB"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7910A454" w14:textId="77777777" w:rsidR="00026967" w:rsidRPr="0046266F" w:rsidRDefault="00026967" w:rsidP="00BE4C89">
            <w:pPr>
              <w:pStyle w:val="TAL"/>
              <w:jc w:val="center"/>
            </w:pPr>
            <w:r w:rsidRPr="0046266F">
              <w:t>12</w:t>
            </w:r>
          </w:p>
        </w:tc>
        <w:tc>
          <w:tcPr>
            <w:tcW w:w="624" w:type="dxa"/>
            <w:tcBorders>
              <w:top w:val="single" w:sz="4" w:space="0" w:color="auto"/>
              <w:left w:val="single" w:sz="4" w:space="0" w:color="auto"/>
              <w:bottom w:val="single" w:sz="4" w:space="0" w:color="auto"/>
              <w:right w:val="single" w:sz="4" w:space="0" w:color="auto"/>
            </w:tcBorders>
          </w:tcPr>
          <w:p w14:paraId="0E7D26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tcPr>
          <w:p w14:paraId="72472D50" w14:textId="77777777" w:rsidR="00026967" w:rsidRPr="0046266F" w:rsidRDefault="00026967" w:rsidP="00BE4C89">
            <w:pPr>
              <w:pStyle w:val="TAL"/>
              <w:jc w:val="center"/>
            </w:pPr>
            <w:r w:rsidRPr="0046266F">
              <w:t>56</w:t>
            </w:r>
          </w:p>
        </w:tc>
        <w:tc>
          <w:tcPr>
            <w:tcW w:w="624" w:type="dxa"/>
            <w:tcBorders>
              <w:top w:val="single" w:sz="4" w:space="0" w:color="auto"/>
              <w:left w:val="single" w:sz="4" w:space="0" w:color="auto"/>
              <w:bottom w:val="single" w:sz="4" w:space="0" w:color="auto"/>
              <w:right w:val="single" w:sz="4" w:space="0" w:color="auto"/>
            </w:tcBorders>
          </w:tcPr>
          <w:p w14:paraId="2FA24CE6" w14:textId="77777777" w:rsidR="00026967" w:rsidRPr="0046266F" w:rsidRDefault="00026967" w:rsidP="00BE4C89">
            <w:pPr>
              <w:pStyle w:val="TAL"/>
              <w:jc w:val="center"/>
            </w:pPr>
            <w:r w:rsidRPr="0046266F">
              <w:t>78</w:t>
            </w:r>
          </w:p>
        </w:tc>
        <w:tc>
          <w:tcPr>
            <w:tcW w:w="624" w:type="dxa"/>
            <w:tcBorders>
              <w:top w:val="single" w:sz="4" w:space="0" w:color="auto"/>
              <w:left w:val="single" w:sz="4" w:space="0" w:color="auto"/>
              <w:bottom w:val="single" w:sz="4" w:space="0" w:color="auto"/>
              <w:right w:val="single" w:sz="4" w:space="0" w:color="auto"/>
            </w:tcBorders>
          </w:tcPr>
          <w:p w14:paraId="006CF0B2"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E5A87AC"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2213B55E"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69219B1B"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9485158" w14:textId="77777777" w:rsidR="00026967" w:rsidRPr="0046266F" w:rsidRDefault="00026967" w:rsidP="00BE4C89">
            <w:pPr>
              <w:pStyle w:val="TAL"/>
              <w:jc w:val="center"/>
            </w:pPr>
            <w:r w:rsidRPr="0046266F">
              <w:t>14</w:t>
            </w:r>
          </w:p>
        </w:tc>
        <w:tc>
          <w:tcPr>
            <w:tcW w:w="624" w:type="dxa"/>
            <w:tcBorders>
              <w:top w:val="single" w:sz="4" w:space="0" w:color="auto"/>
              <w:left w:val="single" w:sz="4" w:space="0" w:color="auto"/>
              <w:bottom w:val="single" w:sz="4" w:space="0" w:color="auto"/>
              <w:right w:val="single" w:sz="4" w:space="0" w:color="auto"/>
            </w:tcBorders>
          </w:tcPr>
          <w:p w14:paraId="76658471"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tcPr>
          <w:p w14:paraId="2F96DD56" w14:textId="77777777" w:rsidR="00026967" w:rsidRPr="0046266F" w:rsidRDefault="00026967" w:rsidP="00BE4C89">
            <w:pPr>
              <w:pStyle w:val="TAL"/>
              <w:jc w:val="center"/>
            </w:pPr>
            <w:r w:rsidRPr="0046266F">
              <w:t>xx</w:t>
            </w:r>
          </w:p>
        </w:tc>
        <w:tc>
          <w:tcPr>
            <w:tcW w:w="624" w:type="dxa"/>
            <w:tcBorders>
              <w:top w:val="single" w:sz="4" w:space="0" w:color="auto"/>
              <w:left w:val="single" w:sz="4" w:space="0" w:color="auto"/>
              <w:bottom w:val="single" w:sz="4" w:space="0" w:color="auto"/>
              <w:right w:val="single" w:sz="4" w:space="0" w:color="auto"/>
            </w:tcBorders>
          </w:tcPr>
          <w:p w14:paraId="49B5F080" w14:textId="77777777" w:rsidR="00026967" w:rsidRPr="0046266F" w:rsidRDefault="00026967" w:rsidP="00BE4C89">
            <w:pPr>
              <w:pStyle w:val="TAL"/>
              <w:jc w:val="center"/>
            </w:pPr>
            <w:r w:rsidRPr="0046266F">
              <w:t>xx</w:t>
            </w:r>
          </w:p>
        </w:tc>
      </w:tr>
      <w:tr w:rsidR="00026967" w:rsidRPr="0046266F" w14:paraId="522BE083" w14:textId="77777777" w:rsidTr="00BE4C89">
        <w:trPr>
          <w:gridAfter w:val="10"/>
          <w:wAfter w:w="6240" w:type="dxa"/>
        </w:trPr>
        <w:tc>
          <w:tcPr>
            <w:tcW w:w="907" w:type="dxa"/>
            <w:tcBorders>
              <w:top w:val="single" w:sz="4" w:space="0" w:color="auto"/>
              <w:left w:val="nil"/>
              <w:bottom w:val="nil"/>
              <w:right w:val="single" w:sz="4" w:space="0" w:color="auto"/>
            </w:tcBorders>
          </w:tcPr>
          <w:p w14:paraId="3424A6A3" w14:textId="2F9F5556" w:rsidR="00026967" w:rsidRPr="0046266F" w:rsidRDefault="00026967" w:rsidP="00BE4C89">
            <w:pPr>
              <w:pStyle w:val="TAL"/>
            </w:pPr>
          </w:p>
        </w:tc>
        <w:tc>
          <w:tcPr>
            <w:tcW w:w="624" w:type="dxa"/>
            <w:tcBorders>
              <w:left w:val="single" w:sz="4" w:space="0" w:color="auto"/>
            </w:tcBorders>
          </w:tcPr>
          <w:p w14:paraId="7D1987A3" w14:textId="50BA40FE" w:rsidR="00026967" w:rsidRPr="00027260" w:rsidRDefault="00026967" w:rsidP="00BE4C89">
            <w:pPr>
              <w:pStyle w:val="TAL"/>
              <w:jc w:val="center"/>
              <w:rPr>
                <w:b/>
                <w:bCs/>
              </w:rPr>
            </w:pPr>
            <w:r w:rsidRPr="00027260">
              <w:rPr>
                <w:b/>
                <w:bCs/>
              </w:rPr>
              <w:t>B13</w:t>
            </w:r>
          </w:p>
        </w:tc>
        <w:tc>
          <w:tcPr>
            <w:tcW w:w="624" w:type="dxa"/>
          </w:tcPr>
          <w:p w14:paraId="577582E8" w14:textId="145C1E94" w:rsidR="00026967" w:rsidRPr="00027260" w:rsidRDefault="00026967" w:rsidP="00BE4C89">
            <w:pPr>
              <w:pStyle w:val="TAL"/>
              <w:jc w:val="center"/>
              <w:rPr>
                <w:b/>
                <w:bCs/>
              </w:rPr>
            </w:pPr>
            <w:r w:rsidRPr="00027260">
              <w:rPr>
                <w:b/>
                <w:bCs/>
              </w:rPr>
              <w:t>B14</w:t>
            </w:r>
          </w:p>
        </w:tc>
      </w:tr>
      <w:tr w:rsidR="00026967" w:rsidRPr="0046266F" w14:paraId="3BD55235" w14:textId="77777777" w:rsidTr="00BE4C89">
        <w:trPr>
          <w:gridAfter w:val="10"/>
          <w:wAfter w:w="6240" w:type="dxa"/>
        </w:trPr>
        <w:tc>
          <w:tcPr>
            <w:tcW w:w="907" w:type="dxa"/>
            <w:tcBorders>
              <w:top w:val="nil"/>
              <w:left w:val="nil"/>
              <w:bottom w:val="nil"/>
              <w:right w:val="single" w:sz="4" w:space="0" w:color="auto"/>
            </w:tcBorders>
          </w:tcPr>
          <w:p w14:paraId="7850E072" w14:textId="2D0DC020" w:rsidR="00026967" w:rsidRPr="0046266F" w:rsidRDefault="00026967" w:rsidP="00BE4C89">
            <w:pPr>
              <w:pStyle w:val="TAL"/>
            </w:pPr>
          </w:p>
        </w:tc>
        <w:tc>
          <w:tcPr>
            <w:tcW w:w="624" w:type="dxa"/>
            <w:tcBorders>
              <w:left w:val="single" w:sz="4" w:space="0" w:color="auto"/>
            </w:tcBorders>
          </w:tcPr>
          <w:p w14:paraId="51BF73F8" w14:textId="0390537C" w:rsidR="00026967" w:rsidRPr="0046266F" w:rsidRDefault="00026967" w:rsidP="00BE4C89">
            <w:pPr>
              <w:pStyle w:val="TAL"/>
              <w:jc w:val="center"/>
            </w:pPr>
            <w:r w:rsidRPr="0046266F">
              <w:t>xx</w:t>
            </w:r>
          </w:p>
        </w:tc>
        <w:tc>
          <w:tcPr>
            <w:tcW w:w="624" w:type="dxa"/>
          </w:tcPr>
          <w:p w14:paraId="38D0C2FE" w14:textId="52DF76F1" w:rsidR="00026967" w:rsidRPr="0046266F" w:rsidRDefault="00026967" w:rsidP="00BE4C89">
            <w:pPr>
              <w:pStyle w:val="TAL"/>
              <w:jc w:val="center"/>
            </w:pPr>
            <w:r w:rsidRPr="0046266F">
              <w:t>00</w:t>
            </w:r>
          </w:p>
        </w:tc>
      </w:tr>
    </w:tbl>
    <w:p w14:paraId="01BF7D1F" w14:textId="146CF464" w:rsidR="00026967" w:rsidRDefault="00026967" w:rsidP="00026967"/>
    <w:p w14:paraId="2281D653" w14:textId="77777777" w:rsidR="00BD7469" w:rsidRPr="0046266F" w:rsidRDefault="00BD7469" w:rsidP="00BD7469">
      <w:pPr>
        <w:pStyle w:val="Heading3"/>
      </w:pPr>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4C0EBF1B" w14:textId="32E8512F"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lastRenderedPageBreak/>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4DC5AC2" w14:textId="61E2CC8C" w:rsidR="00026967" w:rsidRPr="0046266F" w:rsidRDefault="00026967" w:rsidP="00026967">
      <w:pPr>
        <w:keepNext/>
        <w:keepLines/>
      </w:pPr>
      <w:r w:rsidRPr="0046266F">
        <w:t>The E-UTRAN</w:t>
      </w:r>
      <w:r>
        <w:t>/EPC</w:t>
      </w:r>
      <w:r w:rsidRPr="0046266F">
        <w:t xml:space="preserve"> UICC shall be used with the following exception:</w:t>
      </w:r>
    </w:p>
    <w:p w14:paraId="5492B026"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1A7C7C52" w14:textId="77777777" w:rsidR="00026967" w:rsidRPr="0046266F" w:rsidRDefault="00026967" w:rsidP="00026967">
      <w:r w:rsidRPr="00DA1BC7">
        <w:t>Settings from clause 4.</w:t>
      </w:r>
      <w:r>
        <w:t>4.1</w:t>
      </w:r>
      <w:r w:rsidRPr="00DA1BC7">
        <w:t xml:space="preserve"> of the present document apply with the following changes:</w:t>
      </w:r>
    </w:p>
    <w:p w14:paraId="34BA1973" w14:textId="77777777" w:rsidR="00026967" w:rsidRPr="00311D59" w:rsidRDefault="00026967" w:rsidP="00026967">
      <w:pPr>
        <w:pStyle w:val="B1"/>
      </w:pPr>
      <w:r w:rsidRPr="0046266F">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2E4ECBF" w14:textId="77777777" w:rsidTr="00BE4C89">
        <w:tc>
          <w:tcPr>
            <w:tcW w:w="1474" w:type="dxa"/>
          </w:tcPr>
          <w:p w14:paraId="626F2B70" w14:textId="77777777" w:rsidR="00026967" w:rsidRPr="001D7683" w:rsidRDefault="00026967" w:rsidP="00BE4C89">
            <w:pPr>
              <w:spacing w:after="0"/>
              <w:ind w:left="34"/>
            </w:pPr>
            <w:r w:rsidRPr="001D7683">
              <w:t>Service n°43:</w:t>
            </w:r>
          </w:p>
        </w:tc>
        <w:tc>
          <w:tcPr>
            <w:tcW w:w="236" w:type="dxa"/>
          </w:tcPr>
          <w:p w14:paraId="5DE25FA5" w14:textId="77777777" w:rsidR="00026967" w:rsidRPr="001D7683" w:rsidRDefault="00026967" w:rsidP="00BE4C89">
            <w:pPr>
              <w:spacing w:after="0"/>
              <w:ind w:left="34"/>
            </w:pPr>
          </w:p>
        </w:tc>
        <w:tc>
          <w:tcPr>
            <w:tcW w:w="4706" w:type="dxa"/>
          </w:tcPr>
          <w:p w14:paraId="507C35BA"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4825F2EB" w14:textId="77777777" w:rsidR="00026967" w:rsidRPr="001D7683" w:rsidRDefault="00026967" w:rsidP="00BE4C89">
            <w:pPr>
              <w:spacing w:after="0"/>
              <w:ind w:left="34"/>
            </w:pPr>
            <w:r w:rsidRPr="001D7683">
              <w:t>available</w:t>
            </w:r>
          </w:p>
        </w:tc>
      </w:tr>
    </w:tbl>
    <w:p w14:paraId="535B5140" w14:textId="77777777" w:rsidR="00026967" w:rsidRDefault="00026967" w:rsidP="00026967">
      <w:pPr>
        <w:spacing w:after="0"/>
      </w:pPr>
    </w:p>
    <w:p w14:paraId="7148D372" w14:textId="77777777" w:rsidR="00026967" w:rsidRPr="0046266F" w:rsidRDefault="00026967" w:rsidP="00026967">
      <w:pPr>
        <w:pStyle w:val="B1"/>
        <w:keepNext/>
      </w:pPr>
      <w:r>
        <w:t>Coding:</w:t>
      </w:r>
    </w:p>
    <w:tbl>
      <w:tblPr>
        <w:tblW w:w="958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77"/>
        <w:gridCol w:w="1077"/>
        <w:gridCol w:w="1077"/>
        <w:gridCol w:w="1077"/>
        <w:gridCol w:w="1077"/>
        <w:gridCol w:w="1077"/>
        <w:gridCol w:w="1077"/>
        <w:gridCol w:w="1077"/>
      </w:tblGrid>
      <w:tr w:rsidR="00026967" w:rsidRPr="0046266F" w14:paraId="0E82D867" w14:textId="77777777" w:rsidTr="00BE4C89">
        <w:tc>
          <w:tcPr>
            <w:tcW w:w="964" w:type="dxa"/>
          </w:tcPr>
          <w:p w14:paraId="11E4BC65" w14:textId="77777777" w:rsidR="00026967" w:rsidRPr="001D7683" w:rsidRDefault="00026967" w:rsidP="00BE4C89">
            <w:pPr>
              <w:pStyle w:val="TAL"/>
              <w:rPr>
                <w:b/>
                <w:bCs/>
              </w:rPr>
            </w:pPr>
            <w:r>
              <w:rPr>
                <w:b/>
                <w:bCs/>
              </w:rPr>
              <w:t>Byte</w:t>
            </w:r>
          </w:p>
        </w:tc>
        <w:tc>
          <w:tcPr>
            <w:tcW w:w="1077" w:type="dxa"/>
          </w:tcPr>
          <w:p w14:paraId="0F1C2B76" w14:textId="77777777" w:rsidR="00026967" w:rsidRPr="001D7683" w:rsidRDefault="00026967" w:rsidP="00BE4C89">
            <w:pPr>
              <w:pStyle w:val="TAL"/>
              <w:jc w:val="center"/>
              <w:rPr>
                <w:b/>
                <w:bCs/>
              </w:rPr>
            </w:pPr>
            <w:r w:rsidRPr="001D7683">
              <w:rPr>
                <w:b/>
                <w:bCs/>
              </w:rPr>
              <w:t>B1</w:t>
            </w:r>
          </w:p>
        </w:tc>
        <w:tc>
          <w:tcPr>
            <w:tcW w:w="1077" w:type="dxa"/>
          </w:tcPr>
          <w:p w14:paraId="46BC0D42" w14:textId="77777777" w:rsidR="00026967" w:rsidRPr="001D7683" w:rsidRDefault="00026967" w:rsidP="00BE4C89">
            <w:pPr>
              <w:pStyle w:val="TAL"/>
              <w:jc w:val="center"/>
              <w:rPr>
                <w:b/>
                <w:bCs/>
              </w:rPr>
            </w:pPr>
            <w:r w:rsidRPr="001D7683">
              <w:rPr>
                <w:b/>
                <w:bCs/>
              </w:rPr>
              <w:t>B2</w:t>
            </w:r>
          </w:p>
        </w:tc>
        <w:tc>
          <w:tcPr>
            <w:tcW w:w="1077" w:type="dxa"/>
          </w:tcPr>
          <w:p w14:paraId="37556A14" w14:textId="77777777" w:rsidR="00026967" w:rsidRPr="001D7683" w:rsidRDefault="00026967" w:rsidP="00BE4C89">
            <w:pPr>
              <w:pStyle w:val="TAL"/>
              <w:jc w:val="center"/>
              <w:rPr>
                <w:b/>
                <w:bCs/>
              </w:rPr>
            </w:pPr>
            <w:r w:rsidRPr="001D7683">
              <w:rPr>
                <w:b/>
                <w:bCs/>
              </w:rPr>
              <w:t>B3</w:t>
            </w:r>
          </w:p>
        </w:tc>
        <w:tc>
          <w:tcPr>
            <w:tcW w:w="1077" w:type="dxa"/>
          </w:tcPr>
          <w:p w14:paraId="62D35795" w14:textId="77777777" w:rsidR="00026967" w:rsidRPr="001D7683" w:rsidRDefault="00026967" w:rsidP="00BE4C89">
            <w:pPr>
              <w:pStyle w:val="TAL"/>
              <w:jc w:val="center"/>
              <w:rPr>
                <w:b/>
                <w:bCs/>
              </w:rPr>
            </w:pPr>
            <w:r w:rsidRPr="001D7683">
              <w:rPr>
                <w:b/>
                <w:bCs/>
              </w:rPr>
              <w:t>B4</w:t>
            </w:r>
          </w:p>
        </w:tc>
        <w:tc>
          <w:tcPr>
            <w:tcW w:w="1077" w:type="dxa"/>
          </w:tcPr>
          <w:p w14:paraId="60D3D28F" w14:textId="77777777" w:rsidR="00026967" w:rsidRPr="001D7683" w:rsidRDefault="00026967" w:rsidP="00BE4C89">
            <w:pPr>
              <w:pStyle w:val="TAL"/>
              <w:jc w:val="center"/>
              <w:rPr>
                <w:b/>
                <w:bCs/>
              </w:rPr>
            </w:pPr>
            <w:r w:rsidRPr="001D7683">
              <w:rPr>
                <w:b/>
                <w:bCs/>
              </w:rPr>
              <w:t>B5</w:t>
            </w:r>
          </w:p>
        </w:tc>
        <w:tc>
          <w:tcPr>
            <w:tcW w:w="1077" w:type="dxa"/>
          </w:tcPr>
          <w:p w14:paraId="39419336" w14:textId="77777777" w:rsidR="00026967" w:rsidRPr="001D7683" w:rsidRDefault="00026967" w:rsidP="00BE4C89">
            <w:pPr>
              <w:pStyle w:val="TAL"/>
              <w:jc w:val="center"/>
              <w:rPr>
                <w:b/>
                <w:bCs/>
              </w:rPr>
            </w:pPr>
            <w:r w:rsidRPr="001D7683">
              <w:rPr>
                <w:b/>
                <w:bCs/>
              </w:rPr>
              <w:t>B6</w:t>
            </w:r>
          </w:p>
        </w:tc>
        <w:tc>
          <w:tcPr>
            <w:tcW w:w="1077" w:type="dxa"/>
          </w:tcPr>
          <w:p w14:paraId="23B96199" w14:textId="77777777" w:rsidR="00026967" w:rsidRPr="001D7683" w:rsidRDefault="00026967" w:rsidP="00BE4C89">
            <w:pPr>
              <w:pStyle w:val="TAL"/>
              <w:jc w:val="center"/>
              <w:rPr>
                <w:b/>
                <w:bCs/>
              </w:rPr>
            </w:pPr>
            <w:r w:rsidRPr="001D7683">
              <w:rPr>
                <w:b/>
                <w:bCs/>
              </w:rPr>
              <w:t>B</w:t>
            </w:r>
            <w:r>
              <w:rPr>
                <w:b/>
                <w:bCs/>
              </w:rPr>
              <w:t>7</w:t>
            </w:r>
          </w:p>
        </w:tc>
        <w:tc>
          <w:tcPr>
            <w:tcW w:w="1077" w:type="dxa"/>
          </w:tcPr>
          <w:p w14:paraId="19E20267" w14:textId="77777777" w:rsidR="00026967" w:rsidRPr="001D7683" w:rsidRDefault="00026967" w:rsidP="00BE4C89">
            <w:pPr>
              <w:pStyle w:val="TAL"/>
              <w:jc w:val="center"/>
              <w:rPr>
                <w:b/>
                <w:bCs/>
              </w:rPr>
            </w:pPr>
            <w:r w:rsidRPr="001D7683">
              <w:rPr>
                <w:b/>
                <w:bCs/>
              </w:rPr>
              <w:t>B</w:t>
            </w:r>
            <w:r>
              <w:rPr>
                <w:b/>
                <w:bCs/>
              </w:rPr>
              <w:t>8</w:t>
            </w:r>
          </w:p>
        </w:tc>
      </w:tr>
      <w:tr w:rsidR="00026967" w:rsidRPr="0046266F" w14:paraId="32EF4744" w14:textId="77777777" w:rsidTr="00BE4C89">
        <w:tc>
          <w:tcPr>
            <w:tcW w:w="964" w:type="dxa"/>
            <w:tcBorders>
              <w:bottom w:val="single" w:sz="4" w:space="0" w:color="auto"/>
            </w:tcBorders>
          </w:tcPr>
          <w:p w14:paraId="4CB4969F" w14:textId="77777777" w:rsidR="00026967" w:rsidRPr="0046266F" w:rsidRDefault="00026967" w:rsidP="00BE4C89">
            <w:pPr>
              <w:pStyle w:val="TAL"/>
            </w:pPr>
            <w:r>
              <w:t>B</w:t>
            </w:r>
            <w:r w:rsidRPr="0046266F">
              <w:t>inary</w:t>
            </w:r>
          </w:p>
        </w:tc>
        <w:tc>
          <w:tcPr>
            <w:tcW w:w="1077" w:type="dxa"/>
          </w:tcPr>
          <w:p w14:paraId="47033C3C" w14:textId="77777777" w:rsidR="00026967" w:rsidRPr="0046266F" w:rsidRDefault="00026967" w:rsidP="00BE4C89">
            <w:pPr>
              <w:pStyle w:val="TAL"/>
              <w:jc w:val="center"/>
            </w:pPr>
            <w:r w:rsidRPr="0046266F">
              <w:t>xx1x xx11</w:t>
            </w:r>
          </w:p>
        </w:tc>
        <w:tc>
          <w:tcPr>
            <w:tcW w:w="1077" w:type="dxa"/>
          </w:tcPr>
          <w:p w14:paraId="622AA7E8" w14:textId="77777777" w:rsidR="00026967" w:rsidRPr="0046266F" w:rsidRDefault="00026967" w:rsidP="00BE4C89">
            <w:pPr>
              <w:pStyle w:val="TAL"/>
              <w:jc w:val="center"/>
            </w:pPr>
            <w:r w:rsidRPr="0046266F">
              <w:t>xxxx xxxx</w:t>
            </w:r>
          </w:p>
        </w:tc>
        <w:tc>
          <w:tcPr>
            <w:tcW w:w="1077" w:type="dxa"/>
          </w:tcPr>
          <w:p w14:paraId="19784E85" w14:textId="77777777" w:rsidR="00026967" w:rsidRPr="0046266F" w:rsidRDefault="00026967" w:rsidP="00BE4C89">
            <w:pPr>
              <w:pStyle w:val="TAL"/>
              <w:jc w:val="center"/>
            </w:pPr>
            <w:r w:rsidRPr="0046266F">
              <w:t>xxxx 1x00</w:t>
            </w:r>
          </w:p>
        </w:tc>
        <w:tc>
          <w:tcPr>
            <w:tcW w:w="1077" w:type="dxa"/>
          </w:tcPr>
          <w:p w14:paraId="3768F29F" w14:textId="77777777" w:rsidR="00026967" w:rsidRPr="0046266F" w:rsidRDefault="00026967" w:rsidP="00BE4C89">
            <w:pPr>
              <w:pStyle w:val="TAL"/>
              <w:jc w:val="center"/>
            </w:pPr>
            <w:r w:rsidRPr="0046266F">
              <w:t>xxxx x1xx</w:t>
            </w:r>
          </w:p>
        </w:tc>
        <w:tc>
          <w:tcPr>
            <w:tcW w:w="1077" w:type="dxa"/>
          </w:tcPr>
          <w:p w14:paraId="5030A157" w14:textId="77777777" w:rsidR="00026967" w:rsidRPr="0046266F" w:rsidRDefault="00026967" w:rsidP="00BE4C89">
            <w:pPr>
              <w:pStyle w:val="TAL"/>
              <w:jc w:val="center"/>
            </w:pPr>
            <w:r w:rsidRPr="0046266F">
              <w:t>xxxx xx11</w:t>
            </w:r>
          </w:p>
        </w:tc>
        <w:tc>
          <w:tcPr>
            <w:tcW w:w="1077" w:type="dxa"/>
          </w:tcPr>
          <w:p w14:paraId="74AA6FCD" w14:textId="77777777" w:rsidR="00026967" w:rsidRPr="0046266F" w:rsidRDefault="00026967" w:rsidP="00BE4C89">
            <w:pPr>
              <w:pStyle w:val="TAL"/>
              <w:jc w:val="center"/>
            </w:pPr>
            <w:r w:rsidRPr="0046266F">
              <w:t>xxxx x1xx</w:t>
            </w:r>
          </w:p>
        </w:tc>
        <w:tc>
          <w:tcPr>
            <w:tcW w:w="1077" w:type="dxa"/>
          </w:tcPr>
          <w:p w14:paraId="49900C93" w14:textId="77777777" w:rsidR="00026967" w:rsidRPr="0046266F" w:rsidRDefault="00026967" w:rsidP="00BE4C89">
            <w:pPr>
              <w:pStyle w:val="TAL"/>
              <w:jc w:val="center"/>
            </w:pPr>
            <w:r w:rsidRPr="0046266F">
              <w:t>xxxx xx</w:t>
            </w:r>
            <w:r>
              <w:t>xx</w:t>
            </w:r>
          </w:p>
        </w:tc>
        <w:tc>
          <w:tcPr>
            <w:tcW w:w="1077" w:type="dxa"/>
          </w:tcPr>
          <w:p w14:paraId="363F3C0B" w14:textId="77777777" w:rsidR="00026967" w:rsidRPr="0046266F" w:rsidRDefault="00026967" w:rsidP="00BE4C89">
            <w:pPr>
              <w:pStyle w:val="TAL"/>
              <w:jc w:val="center"/>
            </w:pPr>
            <w:r w:rsidRPr="0046266F">
              <w:t>xxxx x</w:t>
            </w:r>
            <w:r>
              <w:t>x</w:t>
            </w:r>
            <w:r w:rsidRPr="0046266F">
              <w:t>xx</w:t>
            </w:r>
          </w:p>
        </w:tc>
      </w:tr>
      <w:tr w:rsidR="00026967" w:rsidRPr="0046266F" w14:paraId="61AF40B3" w14:textId="77777777" w:rsidTr="00BE4C89">
        <w:trPr>
          <w:gridAfter w:val="5"/>
          <w:wAfter w:w="5385" w:type="dxa"/>
        </w:trPr>
        <w:tc>
          <w:tcPr>
            <w:tcW w:w="964" w:type="dxa"/>
            <w:tcBorders>
              <w:top w:val="single" w:sz="4" w:space="0" w:color="auto"/>
              <w:left w:val="nil"/>
              <w:bottom w:val="nil"/>
              <w:right w:val="single" w:sz="4" w:space="0" w:color="auto"/>
            </w:tcBorders>
          </w:tcPr>
          <w:p w14:paraId="208DCA4E" w14:textId="77777777" w:rsidR="00026967" w:rsidRDefault="00026967" w:rsidP="00BE4C89">
            <w:pPr>
              <w:pStyle w:val="TAL"/>
            </w:pPr>
          </w:p>
        </w:tc>
        <w:tc>
          <w:tcPr>
            <w:tcW w:w="1077" w:type="dxa"/>
            <w:tcBorders>
              <w:left w:val="single" w:sz="4" w:space="0" w:color="auto"/>
            </w:tcBorders>
          </w:tcPr>
          <w:p w14:paraId="7A96DA90" w14:textId="77777777" w:rsidR="00026967" w:rsidRPr="0046266F" w:rsidRDefault="00026967" w:rsidP="00BE4C89">
            <w:pPr>
              <w:pStyle w:val="TAL"/>
              <w:jc w:val="center"/>
            </w:pPr>
            <w:r w:rsidRPr="001D7683">
              <w:rPr>
                <w:b/>
                <w:bCs/>
              </w:rPr>
              <w:t>B</w:t>
            </w:r>
            <w:r>
              <w:rPr>
                <w:b/>
                <w:bCs/>
              </w:rPr>
              <w:t>9</w:t>
            </w:r>
          </w:p>
        </w:tc>
        <w:tc>
          <w:tcPr>
            <w:tcW w:w="1077" w:type="dxa"/>
          </w:tcPr>
          <w:p w14:paraId="084BCA6A" w14:textId="77777777" w:rsidR="00026967" w:rsidRPr="0046266F" w:rsidRDefault="00026967" w:rsidP="00BE4C89">
            <w:pPr>
              <w:pStyle w:val="TAL"/>
              <w:jc w:val="center"/>
            </w:pPr>
            <w:r w:rsidRPr="001D7683">
              <w:rPr>
                <w:b/>
                <w:bCs/>
              </w:rPr>
              <w:t>B</w:t>
            </w:r>
            <w:r>
              <w:rPr>
                <w:b/>
                <w:bCs/>
              </w:rPr>
              <w:t>10</w:t>
            </w:r>
          </w:p>
        </w:tc>
        <w:tc>
          <w:tcPr>
            <w:tcW w:w="1077" w:type="dxa"/>
          </w:tcPr>
          <w:p w14:paraId="5EA100F9" w14:textId="77777777" w:rsidR="00026967" w:rsidRPr="0046266F" w:rsidRDefault="00026967" w:rsidP="00BE4C89">
            <w:pPr>
              <w:pStyle w:val="TAL"/>
              <w:jc w:val="center"/>
            </w:pPr>
            <w:r w:rsidRPr="001D7683">
              <w:rPr>
                <w:b/>
                <w:bCs/>
              </w:rPr>
              <w:t>B</w:t>
            </w:r>
            <w:r>
              <w:rPr>
                <w:b/>
                <w:bCs/>
              </w:rPr>
              <w:t>11</w:t>
            </w:r>
          </w:p>
        </w:tc>
      </w:tr>
      <w:tr w:rsidR="00026967" w:rsidRPr="0046266F" w14:paraId="0AAE1265" w14:textId="77777777" w:rsidTr="00BE4C89">
        <w:trPr>
          <w:gridAfter w:val="5"/>
          <w:wAfter w:w="5385" w:type="dxa"/>
        </w:trPr>
        <w:tc>
          <w:tcPr>
            <w:tcW w:w="964" w:type="dxa"/>
            <w:tcBorders>
              <w:top w:val="nil"/>
              <w:left w:val="nil"/>
              <w:bottom w:val="nil"/>
              <w:right w:val="single" w:sz="4" w:space="0" w:color="auto"/>
            </w:tcBorders>
          </w:tcPr>
          <w:p w14:paraId="1B51F09E" w14:textId="77777777" w:rsidR="00026967" w:rsidRDefault="00026967" w:rsidP="00BE4C89">
            <w:pPr>
              <w:pStyle w:val="TAL"/>
            </w:pPr>
          </w:p>
        </w:tc>
        <w:tc>
          <w:tcPr>
            <w:tcW w:w="1077" w:type="dxa"/>
            <w:tcBorders>
              <w:left w:val="single" w:sz="4" w:space="0" w:color="auto"/>
            </w:tcBorders>
          </w:tcPr>
          <w:p w14:paraId="31888BDB" w14:textId="77777777" w:rsidR="00026967" w:rsidRPr="0046266F" w:rsidRDefault="00026967" w:rsidP="00BE4C89">
            <w:pPr>
              <w:pStyle w:val="TAL"/>
              <w:jc w:val="center"/>
            </w:pPr>
            <w:r w:rsidRPr="0046266F">
              <w:t>xxxx xx</w:t>
            </w:r>
            <w:r>
              <w:t>xx</w:t>
            </w:r>
          </w:p>
        </w:tc>
        <w:tc>
          <w:tcPr>
            <w:tcW w:w="1077" w:type="dxa"/>
          </w:tcPr>
          <w:p w14:paraId="5E6A1BB6" w14:textId="77777777" w:rsidR="00026967" w:rsidRPr="0046266F" w:rsidRDefault="00026967" w:rsidP="00BE4C89">
            <w:pPr>
              <w:pStyle w:val="TAL"/>
              <w:jc w:val="center"/>
            </w:pPr>
            <w:r w:rsidRPr="0046266F">
              <w:t>xxxx xx</w:t>
            </w:r>
            <w:r>
              <w:t>xx</w:t>
            </w:r>
          </w:p>
        </w:tc>
        <w:tc>
          <w:tcPr>
            <w:tcW w:w="1077" w:type="dxa"/>
          </w:tcPr>
          <w:p w14:paraId="27B5F614" w14:textId="77777777" w:rsidR="00026967" w:rsidRPr="0046266F" w:rsidRDefault="00026967" w:rsidP="00BE4C89">
            <w:pPr>
              <w:pStyle w:val="TAL"/>
              <w:jc w:val="center"/>
            </w:pPr>
            <w:r>
              <w:t>x</w:t>
            </w:r>
            <w:r w:rsidRPr="0046266F">
              <w:t>x</w:t>
            </w:r>
            <w:r>
              <w:t>11</w:t>
            </w:r>
            <w:r w:rsidRPr="0046266F">
              <w:t> x</w:t>
            </w:r>
            <w:r>
              <w:t>x</w:t>
            </w:r>
            <w:r w:rsidRPr="0046266F">
              <w:t>xx</w:t>
            </w:r>
          </w:p>
        </w:tc>
      </w:tr>
    </w:tbl>
    <w:p w14:paraId="530457D9" w14:textId="77777777" w:rsidR="00026967" w:rsidRDefault="00026967" w:rsidP="00026967">
      <w:pPr>
        <w:rPr>
          <w:b/>
        </w:rPr>
      </w:pPr>
    </w:p>
    <w:p w14:paraId="2256A5FA" w14:textId="77777777" w:rsidR="00026967" w:rsidRDefault="00026967" w:rsidP="00026967">
      <w:pPr>
        <w:rPr>
          <w:b/>
        </w:rPr>
      </w:pPr>
      <w:r w:rsidRPr="0046266F">
        <w:rPr>
          <w:b/>
        </w:rPr>
        <w:t>EF</w:t>
      </w:r>
      <w:r w:rsidRPr="0046266F">
        <w:rPr>
          <w:b/>
          <w:vertAlign w:val="subscript"/>
        </w:rPr>
        <w:t>HPPLMN</w:t>
      </w:r>
      <w:r w:rsidRPr="0046266F">
        <w:rPr>
          <w:b/>
        </w:rPr>
        <w:t xml:space="preserve"> (Higher Priority PLMN Search period)</w:t>
      </w:r>
    </w:p>
    <w:p w14:paraId="712A306C" w14:textId="77777777" w:rsidR="00026967" w:rsidRDefault="00026967" w:rsidP="00026967">
      <w:pPr>
        <w:pStyle w:val="B1"/>
      </w:pPr>
      <w:r w:rsidRPr="0046266F">
        <w:t>Logically:</w:t>
      </w:r>
    </w:p>
    <w:p w14:paraId="7A909FCF" w14:textId="77777777" w:rsidR="00026967" w:rsidRPr="0046266F" w:rsidRDefault="00026967" w:rsidP="00026967">
      <w:pPr>
        <w:pStyle w:val="B1"/>
        <w:ind w:left="852"/>
      </w:pPr>
      <w:r>
        <w:t>Time interval:</w:t>
      </w:r>
      <w:r w:rsidRPr="0046266F">
        <w:tab/>
      </w:r>
      <w:r>
        <w:t>'01'</w:t>
      </w:r>
    </w:p>
    <w:p w14:paraId="194FBCB7" w14:textId="54CDFE42" w:rsidR="00026967" w:rsidRPr="0046266F" w:rsidRDefault="00026967" w:rsidP="00026967">
      <w:pPr>
        <w:pStyle w:val="NO"/>
        <w:ind w:left="1419"/>
      </w:pPr>
      <w:r>
        <w:t>NOTE:</w:t>
      </w:r>
      <w:r w:rsidRPr="0046266F">
        <w:tab/>
        <w:t>For an MS that does not only support any of the following or a combination of NB-S1 mode or GERAN EC-GSM-IoT or Category M1 of E-UTRAN enhanced-MTC mode, T is 6 minutes. Otherwise T is 2 hours.</w:t>
      </w:r>
    </w:p>
    <w:p w14:paraId="23077D57"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45C16E81" w14:textId="77777777" w:rsidTr="00BE4C89">
        <w:tc>
          <w:tcPr>
            <w:tcW w:w="907" w:type="dxa"/>
          </w:tcPr>
          <w:p w14:paraId="716049AB" w14:textId="02908EA2" w:rsidR="00026967" w:rsidRPr="00170EAF" w:rsidRDefault="00026967" w:rsidP="00BE4C89">
            <w:pPr>
              <w:pStyle w:val="TAL"/>
              <w:rPr>
                <w:b/>
                <w:bCs/>
              </w:rPr>
            </w:pPr>
            <w:r w:rsidRPr="00170EAF">
              <w:rPr>
                <w:b/>
                <w:bCs/>
              </w:rPr>
              <w:t>Byte</w:t>
            </w:r>
          </w:p>
        </w:tc>
        <w:tc>
          <w:tcPr>
            <w:tcW w:w="624" w:type="dxa"/>
          </w:tcPr>
          <w:p w14:paraId="15F727E0" w14:textId="77777777" w:rsidR="00026967" w:rsidRPr="00170EAF" w:rsidRDefault="00026967" w:rsidP="00BE4C89">
            <w:pPr>
              <w:pStyle w:val="TAL"/>
              <w:jc w:val="center"/>
              <w:rPr>
                <w:b/>
                <w:bCs/>
              </w:rPr>
            </w:pPr>
            <w:r w:rsidRPr="00170EAF">
              <w:rPr>
                <w:b/>
                <w:bCs/>
              </w:rPr>
              <w:t>B1</w:t>
            </w:r>
          </w:p>
        </w:tc>
      </w:tr>
      <w:tr w:rsidR="00026967" w:rsidRPr="0046266F" w14:paraId="7FA71734" w14:textId="77777777" w:rsidTr="00BE4C89">
        <w:tc>
          <w:tcPr>
            <w:tcW w:w="907" w:type="dxa"/>
          </w:tcPr>
          <w:p w14:paraId="28B91232" w14:textId="77777777" w:rsidR="00026967" w:rsidRPr="0046266F" w:rsidRDefault="00026967" w:rsidP="00BE4C89">
            <w:pPr>
              <w:pStyle w:val="TAL"/>
            </w:pPr>
            <w:r w:rsidRPr="0046266F">
              <w:t>Hex</w:t>
            </w:r>
          </w:p>
        </w:tc>
        <w:tc>
          <w:tcPr>
            <w:tcW w:w="624" w:type="dxa"/>
          </w:tcPr>
          <w:p w14:paraId="5EFBDF01" w14:textId="77777777" w:rsidR="00026967" w:rsidRPr="0046266F" w:rsidRDefault="00026967" w:rsidP="00BE4C89">
            <w:pPr>
              <w:pStyle w:val="TAL"/>
              <w:jc w:val="center"/>
            </w:pPr>
            <w:r w:rsidRPr="0046266F">
              <w:t>01</w:t>
            </w:r>
          </w:p>
        </w:tc>
      </w:tr>
    </w:tbl>
    <w:p w14:paraId="48323108" w14:textId="77777777" w:rsidR="00026967" w:rsidRDefault="00026967" w:rsidP="00026967">
      <w:pPr>
        <w:contextualSpacing/>
      </w:pPr>
    </w:p>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lastRenderedPageBreak/>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1612CA13" w14:textId="77777777" w:rsidR="00026967" w:rsidRPr="00685CCF" w:rsidRDefault="00026967" w:rsidP="00026967">
      <w:pPr>
        <w:rPr>
          <w:b/>
          <w:bCs/>
        </w:rPr>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685CCF">
        <w:rPr>
          <w:b/>
          <w:bCs/>
        </w:rPr>
        <w:t>EF</w:t>
      </w:r>
      <w:r w:rsidRPr="00685CCF">
        <w:rPr>
          <w:b/>
          <w:bCs/>
          <w:vertAlign w:val="subscript"/>
        </w:rPr>
        <w:t>EPSLOCI</w:t>
      </w:r>
      <w:r w:rsidRPr="00685CCF">
        <w:rPr>
          <w:b/>
          <w:bCs/>
        </w:rPr>
        <w:t xml:space="preserve"> (EPS Information)</w:t>
      </w:r>
    </w:p>
    <w:p w14:paraId="69DEF69E" w14:textId="77777777" w:rsidR="00026967" w:rsidRDefault="00026967" w:rsidP="00026967">
      <w:pPr>
        <w:pStyle w:val="B1"/>
      </w:pPr>
      <w:r w:rsidRPr="0046266F">
        <w:t>Logically:</w:t>
      </w:r>
    </w:p>
    <w:p w14:paraId="29A802B0" w14:textId="77777777" w:rsidR="00026967" w:rsidRPr="0046266F" w:rsidRDefault="00026967" w:rsidP="00026967">
      <w:pPr>
        <w:pStyle w:val="B1"/>
        <w:spacing w:after="0"/>
      </w:pPr>
      <w:r w:rsidRPr="0046266F">
        <w:tab/>
        <w:t>GUTI:</w:t>
      </w:r>
      <w:r>
        <w:tab/>
      </w:r>
      <w:r>
        <w:tab/>
      </w:r>
      <w:r>
        <w:tab/>
      </w:r>
      <w:r>
        <w:tab/>
      </w:r>
      <w:r>
        <w:tab/>
      </w:r>
      <w:r>
        <w:tab/>
      </w:r>
      <w:r w:rsidRPr="0046266F">
        <w:tab/>
        <w:t>24408300010266436587</w:t>
      </w:r>
    </w:p>
    <w:p w14:paraId="2D7BD402" w14:textId="77777777" w:rsidR="00026967" w:rsidRPr="0046266F" w:rsidRDefault="00026967" w:rsidP="00026967">
      <w:pPr>
        <w:pStyle w:val="B1"/>
        <w:spacing w:after="0"/>
      </w:pPr>
      <w:r w:rsidRPr="0046266F">
        <w:tab/>
        <w:t>Last visited registered TAI:</w:t>
      </w:r>
      <w:r w:rsidRPr="0046266F">
        <w:tab/>
        <w:t>244/083/0001</w:t>
      </w:r>
    </w:p>
    <w:p w14:paraId="028121CE" w14:textId="77777777" w:rsidR="00026967" w:rsidRPr="0046266F" w:rsidRDefault="00026967" w:rsidP="00026967">
      <w:pPr>
        <w:pStyle w:val="B1"/>
      </w:pPr>
      <w:r w:rsidRPr="0046266F">
        <w:tab/>
        <w:t>EPS update status:</w:t>
      </w:r>
      <w:r w:rsidRPr="0046266F">
        <w:tab/>
      </w:r>
      <w:r>
        <w:tab/>
      </w:r>
      <w:r>
        <w:tab/>
      </w:r>
      <w:r w:rsidRPr="0046266F">
        <w:t>updated</w:t>
      </w:r>
    </w:p>
    <w:p w14:paraId="5AACA084" w14:textId="77777777" w:rsidR="00026967" w:rsidRPr="0046266F" w:rsidRDefault="00026967" w:rsidP="00026967">
      <w:pPr>
        <w:pStyle w:val="B1"/>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549C4FF3" w14:textId="77777777" w:rsidTr="00BE4C89">
        <w:tc>
          <w:tcPr>
            <w:tcW w:w="1020" w:type="dxa"/>
            <w:tcBorders>
              <w:top w:val="single" w:sz="4" w:space="0" w:color="auto"/>
              <w:left w:val="single" w:sz="4" w:space="0" w:color="auto"/>
              <w:bottom w:val="single" w:sz="4" w:space="0" w:color="auto"/>
              <w:right w:val="single" w:sz="4" w:space="0" w:color="auto"/>
            </w:tcBorders>
          </w:tcPr>
          <w:p w14:paraId="2B96C7B7" w14:textId="7EBC7BF1" w:rsidR="00026967" w:rsidRPr="00685CCF" w:rsidRDefault="00026967" w:rsidP="00BE4C89">
            <w:pPr>
              <w:pStyle w:val="TAL"/>
              <w:rPr>
                <w:b/>
                <w:bCs/>
              </w:rPr>
            </w:pPr>
            <w:r w:rsidRPr="00685CCF">
              <w:rPr>
                <w:b/>
                <w:bCs/>
              </w:rPr>
              <w:t>Byte</w:t>
            </w:r>
          </w:p>
        </w:tc>
        <w:tc>
          <w:tcPr>
            <w:tcW w:w="624" w:type="dxa"/>
            <w:tcBorders>
              <w:top w:val="single" w:sz="4" w:space="0" w:color="auto"/>
              <w:left w:val="single" w:sz="4" w:space="0" w:color="auto"/>
              <w:bottom w:val="single" w:sz="4" w:space="0" w:color="auto"/>
              <w:right w:val="single" w:sz="4" w:space="0" w:color="auto"/>
            </w:tcBorders>
            <w:vAlign w:val="center"/>
          </w:tcPr>
          <w:p w14:paraId="52787033" w14:textId="77777777" w:rsidR="00026967" w:rsidRPr="00685CCF" w:rsidRDefault="00026967" w:rsidP="00BE4C89">
            <w:pPr>
              <w:pStyle w:val="TAL"/>
              <w:jc w:val="center"/>
              <w:rPr>
                <w:b/>
                <w:bCs/>
              </w:rPr>
            </w:pPr>
            <w:r w:rsidRPr="00685CCF">
              <w:rPr>
                <w:b/>
                <w:bCs/>
              </w:rPr>
              <w:t>B1</w:t>
            </w:r>
          </w:p>
        </w:tc>
        <w:tc>
          <w:tcPr>
            <w:tcW w:w="624" w:type="dxa"/>
            <w:tcBorders>
              <w:top w:val="single" w:sz="4" w:space="0" w:color="auto"/>
              <w:left w:val="single" w:sz="4" w:space="0" w:color="auto"/>
              <w:bottom w:val="single" w:sz="4" w:space="0" w:color="auto"/>
              <w:right w:val="single" w:sz="4" w:space="0" w:color="auto"/>
            </w:tcBorders>
            <w:vAlign w:val="center"/>
          </w:tcPr>
          <w:p w14:paraId="7175419F" w14:textId="77777777" w:rsidR="00026967" w:rsidRPr="00685CCF" w:rsidRDefault="00026967" w:rsidP="00BE4C89">
            <w:pPr>
              <w:pStyle w:val="TAL"/>
              <w:jc w:val="center"/>
              <w:rPr>
                <w:b/>
                <w:bCs/>
              </w:rPr>
            </w:pPr>
            <w:r w:rsidRPr="00685CCF">
              <w:rPr>
                <w:b/>
                <w:bCs/>
              </w:rPr>
              <w:t>B2</w:t>
            </w:r>
          </w:p>
        </w:tc>
        <w:tc>
          <w:tcPr>
            <w:tcW w:w="624" w:type="dxa"/>
            <w:tcBorders>
              <w:top w:val="single" w:sz="4" w:space="0" w:color="auto"/>
              <w:left w:val="single" w:sz="4" w:space="0" w:color="auto"/>
              <w:bottom w:val="single" w:sz="4" w:space="0" w:color="auto"/>
              <w:right w:val="single" w:sz="4" w:space="0" w:color="auto"/>
            </w:tcBorders>
            <w:vAlign w:val="center"/>
          </w:tcPr>
          <w:p w14:paraId="3A635C96" w14:textId="77777777" w:rsidR="00026967" w:rsidRPr="00685CCF" w:rsidRDefault="00026967" w:rsidP="00BE4C89">
            <w:pPr>
              <w:pStyle w:val="TAL"/>
              <w:jc w:val="center"/>
              <w:rPr>
                <w:b/>
                <w:bCs/>
              </w:rPr>
            </w:pPr>
            <w:r w:rsidRPr="00685CCF">
              <w:rPr>
                <w:b/>
                <w:bCs/>
              </w:rPr>
              <w:t>B3</w:t>
            </w:r>
          </w:p>
        </w:tc>
        <w:tc>
          <w:tcPr>
            <w:tcW w:w="624" w:type="dxa"/>
            <w:tcBorders>
              <w:top w:val="single" w:sz="4" w:space="0" w:color="auto"/>
              <w:left w:val="single" w:sz="4" w:space="0" w:color="auto"/>
              <w:bottom w:val="single" w:sz="4" w:space="0" w:color="auto"/>
              <w:right w:val="single" w:sz="4" w:space="0" w:color="auto"/>
            </w:tcBorders>
            <w:vAlign w:val="center"/>
          </w:tcPr>
          <w:p w14:paraId="10E3A8A8" w14:textId="77777777" w:rsidR="00026967" w:rsidRPr="00685CCF" w:rsidRDefault="00026967" w:rsidP="00BE4C89">
            <w:pPr>
              <w:pStyle w:val="TAL"/>
              <w:jc w:val="center"/>
              <w:rPr>
                <w:b/>
                <w:bCs/>
              </w:rPr>
            </w:pPr>
            <w:r w:rsidRPr="00685CCF">
              <w:rPr>
                <w:b/>
                <w:bCs/>
              </w:rPr>
              <w:t>B4</w:t>
            </w:r>
          </w:p>
        </w:tc>
        <w:tc>
          <w:tcPr>
            <w:tcW w:w="624" w:type="dxa"/>
            <w:tcBorders>
              <w:top w:val="single" w:sz="4" w:space="0" w:color="auto"/>
              <w:left w:val="single" w:sz="4" w:space="0" w:color="auto"/>
              <w:bottom w:val="single" w:sz="4" w:space="0" w:color="auto"/>
              <w:right w:val="single" w:sz="4" w:space="0" w:color="auto"/>
            </w:tcBorders>
            <w:vAlign w:val="center"/>
          </w:tcPr>
          <w:p w14:paraId="08C9F76C" w14:textId="77777777" w:rsidR="00026967" w:rsidRPr="00685CCF" w:rsidRDefault="00026967" w:rsidP="00BE4C89">
            <w:pPr>
              <w:pStyle w:val="TAL"/>
              <w:jc w:val="center"/>
              <w:rPr>
                <w:b/>
                <w:bCs/>
              </w:rPr>
            </w:pPr>
            <w:r w:rsidRPr="00685CCF">
              <w:rPr>
                <w:b/>
                <w:bCs/>
              </w:rPr>
              <w:t>B5</w:t>
            </w:r>
          </w:p>
        </w:tc>
        <w:tc>
          <w:tcPr>
            <w:tcW w:w="624" w:type="dxa"/>
            <w:tcBorders>
              <w:top w:val="single" w:sz="4" w:space="0" w:color="auto"/>
              <w:left w:val="single" w:sz="4" w:space="0" w:color="auto"/>
              <w:bottom w:val="single" w:sz="4" w:space="0" w:color="auto"/>
              <w:right w:val="single" w:sz="4" w:space="0" w:color="auto"/>
            </w:tcBorders>
            <w:vAlign w:val="center"/>
          </w:tcPr>
          <w:p w14:paraId="47259B2A" w14:textId="77777777" w:rsidR="00026967" w:rsidRPr="00685CCF" w:rsidRDefault="00026967" w:rsidP="00BE4C89">
            <w:pPr>
              <w:pStyle w:val="TAL"/>
              <w:jc w:val="center"/>
              <w:rPr>
                <w:b/>
                <w:bCs/>
              </w:rPr>
            </w:pPr>
            <w:r w:rsidRPr="00685CCF">
              <w:rPr>
                <w:b/>
                <w:bCs/>
              </w:rPr>
              <w:t>B6</w:t>
            </w:r>
          </w:p>
        </w:tc>
        <w:tc>
          <w:tcPr>
            <w:tcW w:w="624" w:type="dxa"/>
            <w:tcBorders>
              <w:top w:val="single" w:sz="4" w:space="0" w:color="auto"/>
              <w:left w:val="single" w:sz="4" w:space="0" w:color="auto"/>
              <w:bottom w:val="single" w:sz="4" w:space="0" w:color="auto"/>
              <w:right w:val="single" w:sz="4" w:space="0" w:color="auto"/>
            </w:tcBorders>
            <w:vAlign w:val="center"/>
          </w:tcPr>
          <w:p w14:paraId="08BE6531" w14:textId="77777777" w:rsidR="00026967" w:rsidRPr="00685CCF" w:rsidRDefault="00026967" w:rsidP="00BE4C89">
            <w:pPr>
              <w:pStyle w:val="TAL"/>
              <w:jc w:val="center"/>
              <w:rPr>
                <w:b/>
                <w:bCs/>
              </w:rPr>
            </w:pPr>
            <w:r w:rsidRPr="00685CCF">
              <w:rPr>
                <w:b/>
                <w:bCs/>
              </w:rPr>
              <w:t>B7</w:t>
            </w:r>
          </w:p>
        </w:tc>
        <w:tc>
          <w:tcPr>
            <w:tcW w:w="624" w:type="dxa"/>
            <w:tcBorders>
              <w:top w:val="single" w:sz="4" w:space="0" w:color="auto"/>
              <w:left w:val="single" w:sz="4" w:space="0" w:color="auto"/>
              <w:bottom w:val="single" w:sz="4" w:space="0" w:color="auto"/>
              <w:right w:val="single" w:sz="4" w:space="0" w:color="auto"/>
            </w:tcBorders>
            <w:vAlign w:val="center"/>
          </w:tcPr>
          <w:p w14:paraId="0B3CAE7E" w14:textId="77777777" w:rsidR="00026967" w:rsidRPr="00685CCF" w:rsidRDefault="00026967" w:rsidP="00BE4C89">
            <w:pPr>
              <w:pStyle w:val="TAL"/>
              <w:jc w:val="center"/>
              <w:rPr>
                <w:b/>
                <w:bCs/>
              </w:rPr>
            </w:pPr>
            <w:r w:rsidRPr="00685CCF">
              <w:rPr>
                <w:b/>
                <w:bCs/>
              </w:rPr>
              <w:t>B8</w:t>
            </w:r>
          </w:p>
        </w:tc>
        <w:tc>
          <w:tcPr>
            <w:tcW w:w="624" w:type="dxa"/>
            <w:tcBorders>
              <w:top w:val="single" w:sz="4" w:space="0" w:color="auto"/>
              <w:left w:val="single" w:sz="4" w:space="0" w:color="auto"/>
              <w:bottom w:val="single" w:sz="4" w:space="0" w:color="auto"/>
              <w:right w:val="single" w:sz="4" w:space="0" w:color="auto"/>
            </w:tcBorders>
            <w:vAlign w:val="center"/>
          </w:tcPr>
          <w:p w14:paraId="31FED943" w14:textId="77777777" w:rsidR="00026967" w:rsidRPr="00685CCF" w:rsidRDefault="00026967" w:rsidP="00BE4C89">
            <w:pPr>
              <w:pStyle w:val="TAL"/>
              <w:jc w:val="center"/>
              <w:rPr>
                <w:b/>
                <w:bCs/>
              </w:rPr>
            </w:pPr>
            <w:r w:rsidRPr="00685CCF">
              <w:rPr>
                <w:b/>
                <w:bCs/>
              </w:rPr>
              <w:t>B9</w:t>
            </w:r>
          </w:p>
        </w:tc>
        <w:tc>
          <w:tcPr>
            <w:tcW w:w="624" w:type="dxa"/>
            <w:tcBorders>
              <w:top w:val="single" w:sz="4" w:space="0" w:color="auto"/>
              <w:left w:val="single" w:sz="4" w:space="0" w:color="auto"/>
              <w:bottom w:val="single" w:sz="4" w:space="0" w:color="auto"/>
              <w:right w:val="single" w:sz="4" w:space="0" w:color="auto"/>
            </w:tcBorders>
            <w:vAlign w:val="center"/>
          </w:tcPr>
          <w:p w14:paraId="18E1AFBE" w14:textId="77777777" w:rsidR="00026967" w:rsidRPr="00685CCF" w:rsidRDefault="00026967" w:rsidP="00BE4C89">
            <w:pPr>
              <w:pStyle w:val="TAL"/>
              <w:jc w:val="center"/>
              <w:rPr>
                <w:b/>
                <w:bCs/>
              </w:rPr>
            </w:pPr>
            <w:r w:rsidRPr="00685CCF">
              <w:rPr>
                <w:b/>
                <w:bCs/>
              </w:rPr>
              <w:t>B10</w:t>
            </w:r>
          </w:p>
        </w:tc>
        <w:tc>
          <w:tcPr>
            <w:tcW w:w="624" w:type="dxa"/>
            <w:tcBorders>
              <w:top w:val="single" w:sz="4" w:space="0" w:color="auto"/>
              <w:left w:val="single" w:sz="4" w:space="0" w:color="auto"/>
              <w:bottom w:val="single" w:sz="4" w:space="0" w:color="auto"/>
              <w:right w:val="single" w:sz="4" w:space="0" w:color="auto"/>
            </w:tcBorders>
            <w:vAlign w:val="center"/>
          </w:tcPr>
          <w:p w14:paraId="251FBBAE" w14:textId="77777777" w:rsidR="00026967" w:rsidRPr="00685CCF" w:rsidRDefault="00026967" w:rsidP="00BE4C89">
            <w:pPr>
              <w:pStyle w:val="TAL"/>
              <w:jc w:val="center"/>
              <w:rPr>
                <w:b/>
                <w:bCs/>
              </w:rPr>
            </w:pPr>
            <w:r w:rsidRPr="00685CCF">
              <w:rPr>
                <w:b/>
                <w:bCs/>
              </w:rPr>
              <w:t>B11</w:t>
            </w:r>
          </w:p>
        </w:tc>
        <w:tc>
          <w:tcPr>
            <w:tcW w:w="624" w:type="dxa"/>
            <w:tcBorders>
              <w:top w:val="single" w:sz="4" w:space="0" w:color="auto"/>
              <w:left w:val="single" w:sz="4" w:space="0" w:color="auto"/>
              <w:bottom w:val="single" w:sz="4" w:space="0" w:color="auto"/>
              <w:right w:val="single" w:sz="4" w:space="0" w:color="auto"/>
            </w:tcBorders>
            <w:vAlign w:val="center"/>
          </w:tcPr>
          <w:p w14:paraId="4D6FC9C4" w14:textId="77777777" w:rsidR="00026967" w:rsidRPr="00685CCF" w:rsidRDefault="00026967" w:rsidP="00BE4C89">
            <w:pPr>
              <w:pStyle w:val="TAL"/>
              <w:jc w:val="center"/>
              <w:rPr>
                <w:b/>
                <w:bCs/>
              </w:rPr>
            </w:pPr>
            <w:r w:rsidRPr="00685CCF">
              <w:rPr>
                <w:b/>
                <w:bCs/>
              </w:rPr>
              <w:t>B12</w:t>
            </w:r>
          </w:p>
        </w:tc>
      </w:tr>
      <w:tr w:rsidR="00026967" w:rsidRPr="0046266F" w14:paraId="6B62D451" w14:textId="77777777" w:rsidTr="00BE4C89">
        <w:tc>
          <w:tcPr>
            <w:tcW w:w="1020" w:type="dxa"/>
            <w:tcBorders>
              <w:top w:val="single" w:sz="4" w:space="0" w:color="auto"/>
              <w:left w:val="single" w:sz="4" w:space="0" w:color="auto"/>
              <w:right w:val="single" w:sz="4" w:space="0" w:color="auto"/>
            </w:tcBorders>
          </w:tcPr>
          <w:p w14:paraId="0BB3FEC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vAlign w:val="center"/>
          </w:tcPr>
          <w:p w14:paraId="13413E62" w14:textId="77777777" w:rsidR="00026967" w:rsidRPr="0046266F" w:rsidRDefault="00026967" w:rsidP="00BE4C89">
            <w:pPr>
              <w:pStyle w:val="TAL"/>
              <w:jc w:val="center"/>
            </w:pPr>
            <w:r w:rsidRPr="0046266F">
              <w:t>0B</w:t>
            </w:r>
          </w:p>
        </w:tc>
        <w:tc>
          <w:tcPr>
            <w:tcW w:w="624" w:type="dxa"/>
            <w:tcBorders>
              <w:top w:val="single" w:sz="4" w:space="0" w:color="auto"/>
              <w:left w:val="single" w:sz="4" w:space="0" w:color="auto"/>
              <w:bottom w:val="single" w:sz="4" w:space="0" w:color="auto"/>
              <w:right w:val="single" w:sz="4" w:space="0" w:color="auto"/>
            </w:tcBorders>
            <w:vAlign w:val="center"/>
          </w:tcPr>
          <w:p w14:paraId="4902EA47" w14:textId="77777777" w:rsidR="00026967" w:rsidRPr="0046266F" w:rsidRDefault="00026967" w:rsidP="00BE4C89">
            <w:pPr>
              <w:pStyle w:val="TAL"/>
              <w:jc w:val="center"/>
            </w:pPr>
            <w:r w:rsidRPr="0046266F">
              <w:t>F6</w:t>
            </w:r>
          </w:p>
        </w:tc>
        <w:tc>
          <w:tcPr>
            <w:tcW w:w="624" w:type="dxa"/>
            <w:tcBorders>
              <w:top w:val="single" w:sz="4" w:space="0" w:color="auto"/>
              <w:left w:val="single" w:sz="4" w:space="0" w:color="auto"/>
              <w:bottom w:val="single" w:sz="4" w:space="0" w:color="auto"/>
              <w:right w:val="single" w:sz="4" w:space="0" w:color="auto"/>
            </w:tcBorders>
            <w:vAlign w:val="center"/>
          </w:tcPr>
          <w:p w14:paraId="0FE273DF" w14:textId="77777777"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7D83EFD3" w14:textId="77777777"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49946C3C" w14:textId="77777777"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5E0919EE" w14:textId="77777777"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1E349B07" w14:textId="77777777"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632C0DAB" w14:textId="77777777" w:rsidR="00026967" w:rsidRPr="0046266F" w:rsidRDefault="00026967" w:rsidP="00BE4C89">
            <w:pPr>
              <w:pStyle w:val="TAL"/>
              <w:jc w:val="center"/>
            </w:pPr>
            <w:r w:rsidRPr="0046266F">
              <w:t>02</w:t>
            </w:r>
          </w:p>
        </w:tc>
        <w:tc>
          <w:tcPr>
            <w:tcW w:w="624" w:type="dxa"/>
            <w:tcBorders>
              <w:top w:val="single" w:sz="4" w:space="0" w:color="auto"/>
              <w:left w:val="single" w:sz="4" w:space="0" w:color="auto"/>
              <w:bottom w:val="single" w:sz="4" w:space="0" w:color="auto"/>
              <w:right w:val="single" w:sz="4" w:space="0" w:color="auto"/>
            </w:tcBorders>
            <w:vAlign w:val="center"/>
          </w:tcPr>
          <w:p w14:paraId="2C1546D1" w14:textId="77777777" w:rsidR="00026967" w:rsidRPr="0046266F" w:rsidRDefault="00026967" w:rsidP="00BE4C89">
            <w:pPr>
              <w:pStyle w:val="TAL"/>
              <w:jc w:val="center"/>
            </w:pPr>
            <w:r w:rsidRPr="0046266F">
              <w:t>66</w:t>
            </w:r>
          </w:p>
        </w:tc>
        <w:tc>
          <w:tcPr>
            <w:tcW w:w="624" w:type="dxa"/>
            <w:tcBorders>
              <w:top w:val="single" w:sz="4" w:space="0" w:color="auto"/>
              <w:left w:val="single" w:sz="4" w:space="0" w:color="auto"/>
              <w:bottom w:val="single" w:sz="4" w:space="0" w:color="auto"/>
              <w:right w:val="single" w:sz="4" w:space="0" w:color="auto"/>
            </w:tcBorders>
            <w:vAlign w:val="center"/>
          </w:tcPr>
          <w:p w14:paraId="474A96C4" w14:textId="77777777" w:rsidR="00026967" w:rsidRPr="0046266F" w:rsidRDefault="00026967" w:rsidP="00BE4C89">
            <w:pPr>
              <w:pStyle w:val="TAL"/>
              <w:jc w:val="center"/>
            </w:pPr>
            <w:r w:rsidRPr="0046266F">
              <w:t>43</w:t>
            </w:r>
          </w:p>
        </w:tc>
        <w:tc>
          <w:tcPr>
            <w:tcW w:w="624" w:type="dxa"/>
            <w:tcBorders>
              <w:top w:val="single" w:sz="4" w:space="0" w:color="auto"/>
              <w:left w:val="single" w:sz="4" w:space="0" w:color="auto"/>
              <w:bottom w:val="single" w:sz="4" w:space="0" w:color="auto"/>
              <w:right w:val="single" w:sz="4" w:space="0" w:color="auto"/>
            </w:tcBorders>
            <w:vAlign w:val="center"/>
          </w:tcPr>
          <w:p w14:paraId="1386CB0D" w14:textId="77777777" w:rsidR="00026967" w:rsidRPr="0046266F" w:rsidRDefault="00026967" w:rsidP="00BE4C89">
            <w:pPr>
              <w:pStyle w:val="TAL"/>
              <w:jc w:val="center"/>
            </w:pPr>
            <w:r w:rsidRPr="0046266F">
              <w:t>65</w:t>
            </w:r>
          </w:p>
        </w:tc>
        <w:tc>
          <w:tcPr>
            <w:tcW w:w="624" w:type="dxa"/>
            <w:tcBorders>
              <w:top w:val="single" w:sz="4" w:space="0" w:color="auto"/>
              <w:left w:val="single" w:sz="4" w:space="0" w:color="auto"/>
              <w:bottom w:val="single" w:sz="4" w:space="0" w:color="auto"/>
              <w:right w:val="single" w:sz="4" w:space="0" w:color="auto"/>
            </w:tcBorders>
            <w:vAlign w:val="center"/>
          </w:tcPr>
          <w:p w14:paraId="35287024" w14:textId="77777777" w:rsidR="00026967" w:rsidRPr="0046266F" w:rsidRDefault="00026967" w:rsidP="00BE4C89">
            <w:pPr>
              <w:pStyle w:val="TAL"/>
              <w:jc w:val="center"/>
            </w:pPr>
            <w:r w:rsidRPr="0046266F">
              <w:t>87</w:t>
            </w:r>
          </w:p>
        </w:tc>
      </w:tr>
      <w:tr w:rsidR="00026967" w:rsidRPr="0046266F" w14:paraId="2358B4CA" w14:textId="77777777" w:rsidTr="00BE4C89">
        <w:trPr>
          <w:gridAfter w:val="6"/>
          <w:wAfter w:w="3744" w:type="dxa"/>
        </w:trPr>
        <w:tc>
          <w:tcPr>
            <w:tcW w:w="1020" w:type="dxa"/>
            <w:tcBorders>
              <w:top w:val="single" w:sz="4" w:space="0" w:color="auto"/>
              <w:right w:val="single" w:sz="4" w:space="0" w:color="auto"/>
            </w:tcBorders>
          </w:tcPr>
          <w:p w14:paraId="3EDEF7CF"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0AD59E8A" w14:textId="1FEBDB5E" w:rsidR="00026967" w:rsidRPr="00685CCF" w:rsidRDefault="00026967" w:rsidP="00BE4C89">
            <w:pPr>
              <w:pStyle w:val="TAL"/>
              <w:jc w:val="center"/>
              <w:rPr>
                <w:b/>
                <w:bCs/>
              </w:rPr>
            </w:pPr>
            <w:r w:rsidRPr="00685CCF">
              <w:rPr>
                <w:b/>
                <w:bCs/>
              </w:rPr>
              <w:t>B13</w:t>
            </w:r>
          </w:p>
        </w:tc>
        <w:tc>
          <w:tcPr>
            <w:tcW w:w="624" w:type="dxa"/>
            <w:tcBorders>
              <w:top w:val="single" w:sz="4" w:space="0" w:color="auto"/>
              <w:left w:val="single" w:sz="4" w:space="0" w:color="auto"/>
              <w:bottom w:val="single" w:sz="4" w:space="0" w:color="auto"/>
              <w:right w:val="single" w:sz="4" w:space="0" w:color="auto"/>
            </w:tcBorders>
            <w:vAlign w:val="center"/>
          </w:tcPr>
          <w:p w14:paraId="402FBB8C" w14:textId="364B77A5" w:rsidR="00026967" w:rsidRPr="00685CCF" w:rsidRDefault="00026967" w:rsidP="00BE4C89">
            <w:pPr>
              <w:pStyle w:val="TAL"/>
              <w:jc w:val="center"/>
              <w:rPr>
                <w:b/>
                <w:bCs/>
              </w:rPr>
            </w:pPr>
            <w:r w:rsidRPr="00685CCF">
              <w:rPr>
                <w:b/>
                <w:bCs/>
              </w:rPr>
              <w:t>B14</w:t>
            </w:r>
          </w:p>
        </w:tc>
        <w:tc>
          <w:tcPr>
            <w:tcW w:w="624" w:type="dxa"/>
            <w:tcBorders>
              <w:top w:val="single" w:sz="4" w:space="0" w:color="auto"/>
              <w:left w:val="single" w:sz="4" w:space="0" w:color="auto"/>
              <w:bottom w:val="single" w:sz="4" w:space="0" w:color="auto"/>
              <w:right w:val="single" w:sz="4" w:space="0" w:color="auto"/>
            </w:tcBorders>
            <w:vAlign w:val="center"/>
          </w:tcPr>
          <w:p w14:paraId="023AB22B" w14:textId="0839CE42" w:rsidR="00026967" w:rsidRPr="00685CCF" w:rsidRDefault="00026967" w:rsidP="00BE4C89">
            <w:pPr>
              <w:pStyle w:val="TAL"/>
              <w:jc w:val="center"/>
              <w:rPr>
                <w:b/>
                <w:bCs/>
              </w:rPr>
            </w:pPr>
            <w:r w:rsidRPr="00685CCF">
              <w:rPr>
                <w:b/>
                <w:bCs/>
              </w:rPr>
              <w:t>B15</w:t>
            </w:r>
          </w:p>
        </w:tc>
        <w:tc>
          <w:tcPr>
            <w:tcW w:w="624" w:type="dxa"/>
            <w:tcBorders>
              <w:top w:val="single" w:sz="4" w:space="0" w:color="auto"/>
              <w:left w:val="single" w:sz="4" w:space="0" w:color="auto"/>
              <w:bottom w:val="single" w:sz="4" w:space="0" w:color="auto"/>
              <w:right w:val="single" w:sz="4" w:space="0" w:color="auto"/>
            </w:tcBorders>
            <w:vAlign w:val="center"/>
          </w:tcPr>
          <w:p w14:paraId="20D1D9F7" w14:textId="2CAA813C" w:rsidR="00026967" w:rsidRPr="00685CCF" w:rsidRDefault="00026967" w:rsidP="00BE4C89">
            <w:pPr>
              <w:pStyle w:val="TAL"/>
              <w:jc w:val="center"/>
              <w:rPr>
                <w:b/>
                <w:bCs/>
              </w:rPr>
            </w:pPr>
            <w:r w:rsidRPr="00685CCF">
              <w:rPr>
                <w:b/>
                <w:bCs/>
              </w:rPr>
              <w:t>B16</w:t>
            </w:r>
          </w:p>
        </w:tc>
        <w:tc>
          <w:tcPr>
            <w:tcW w:w="624" w:type="dxa"/>
            <w:tcBorders>
              <w:top w:val="single" w:sz="4" w:space="0" w:color="auto"/>
              <w:left w:val="single" w:sz="4" w:space="0" w:color="auto"/>
              <w:bottom w:val="single" w:sz="4" w:space="0" w:color="auto"/>
              <w:right w:val="single" w:sz="4" w:space="0" w:color="auto"/>
            </w:tcBorders>
            <w:vAlign w:val="center"/>
          </w:tcPr>
          <w:p w14:paraId="2DA39101" w14:textId="242CAAAC" w:rsidR="00026967" w:rsidRPr="00685CCF" w:rsidRDefault="00026967" w:rsidP="00BE4C89">
            <w:pPr>
              <w:pStyle w:val="TAL"/>
              <w:jc w:val="center"/>
              <w:rPr>
                <w:b/>
                <w:bCs/>
              </w:rPr>
            </w:pPr>
            <w:r w:rsidRPr="00685CCF">
              <w:rPr>
                <w:b/>
                <w:bCs/>
              </w:rPr>
              <w:t>B17</w:t>
            </w:r>
          </w:p>
        </w:tc>
        <w:tc>
          <w:tcPr>
            <w:tcW w:w="624" w:type="dxa"/>
            <w:tcBorders>
              <w:top w:val="single" w:sz="4" w:space="0" w:color="auto"/>
              <w:left w:val="single" w:sz="4" w:space="0" w:color="auto"/>
              <w:bottom w:val="single" w:sz="4" w:space="0" w:color="auto"/>
              <w:right w:val="single" w:sz="4" w:space="0" w:color="auto"/>
            </w:tcBorders>
            <w:vAlign w:val="center"/>
          </w:tcPr>
          <w:p w14:paraId="76FEADA6" w14:textId="609C5416" w:rsidR="00026967" w:rsidRPr="00685CCF" w:rsidRDefault="00026967" w:rsidP="00BE4C89">
            <w:pPr>
              <w:pStyle w:val="TAL"/>
              <w:jc w:val="center"/>
              <w:rPr>
                <w:b/>
                <w:bCs/>
              </w:rPr>
            </w:pPr>
            <w:r w:rsidRPr="00685CCF">
              <w:rPr>
                <w:b/>
                <w:bCs/>
              </w:rPr>
              <w:t>B18</w:t>
            </w:r>
          </w:p>
        </w:tc>
      </w:tr>
      <w:tr w:rsidR="00026967" w:rsidRPr="0046266F" w14:paraId="42B291EB" w14:textId="77777777" w:rsidTr="00BE4C89">
        <w:trPr>
          <w:gridAfter w:val="6"/>
          <w:wAfter w:w="3744" w:type="dxa"/>
        </w:trPr>
        <w:tc>
          <w:tcPr>
            <w:tcW w:w="1020" w:type="dxa"/>
            <w:tcBorders>
              <w:right w:val="single" w:sz="4" w:space="0" w:color="auto"/>
            </w:tcBorders>
          </w:tcPr>
          <w:p w14:paraId="1D1C6A0C"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vAlign w:val="center"/>
          </w:tcPr>
          <w:p w14:paraId="661D1ED5" w14:textId="6852B465" w:rsidR="00026967" w:rsidRPr="0046266F" w:rsidRDefault="00026967" w:rsidP="00BE4C89">
            <w:pPr>
              <w:pStyle w:val="TAL"/>
              <w:jc w:val="center"/>
            </w:pPr>
            <w:r w:rsidRPr="0046266F">
              <w:t>42</w:t>
            </w:r>
          </w:p>
        </w:tc>
        <w:tc>
          <w:tcPr>
            <w:tcW w:w="624" w:type="dxa"/>
            <w:tcBorders>
              <w:top w:val="single" w:sz="4" w:space="0" w:color="auto"/>
              <w:left w:val="single" w:sz="4" w:space="0" w:color="auto"/>
              <w:bottom w:val="single" w:sz="4" w:space="0" w:color="auto"/>
              <w:right w:val="single" w:sz="4" w:space="0" w:color="auto"/>
            </w:tcBorders>
            <w:vAlign w:val="center"/>
          </w:tcPr>
          <w:p w14:paraId="0634AE5E" w14:textId="47DF6FD1" w:rsidR="00026967" w:rsidRPr="0046266F" w:rsidRDefault="00026967" w:rsidP="00BE4C89">
            <w:pPr>
              <w:pStyle w:val="TAL"/>
              <w:jc w:val="center"/>
            </w:pPr>
            <w:r w:rsidRPr="0046266F">
              <w:t>34</w:t>
            </w:r>
          </w:p>
        </w:tc>
        <w:tc>
          <w:tcPr>
            <w:tcW w:w="624" w:type="dxa"/>
            <w:tcBorders>
              <w:top w:val="single" w:sz="4" w:space="0" w:color="auto"/>
              <w:left w:val="single" w:sz="4" w:space="0" w:color="auto"/>
              <w:bottom w:val="single" w:sz="4" w:space="0" w:color="auto"/>
              <w:right w:val="single" w:sz="4" w:space="0" w:color="auto"/>
            </w:tcBorders>
            <w:vAlign w:val="center"/>
          </w:tcPr>
          <w:p w14:paraId="2E120F96" w14:textId="61D178B2" w:rsidR="00026967" w:rsidRPr="0046266F" w:rsidRDefault="00026967" w:rsidP="00BE4C89">
            <w:pPr>
              <w:pStyle w:val="TAL"/>
              <w:jc w:val="center"/>
            </w:pPr>
            <w:r w:rsidRPr="0046266F">
              <w:t>80</w:t>
            </w:r>
          </w:p>
        </w:tc>
        <w:tc>
          <w:tcPr>
            <w:tcW w:w="624" w:type="dxa"/>
            <w:tcBorders>
              <w:top w:val="single" w:sz="4" w:space="0" w:color="auto"/>
              <w:left w:val="single" w:sz="4" w:space="0" w:color="auto"/>
              <w:bottom w:val="single" w:sz="4" w:space="0" w:color="auto"/>
              <w:right w:val="single" w:sz="4" w:space="0" w:color="auto"/>
            </w:tcBorders>
            <w:vAlign w:val="center"/>
          </w:tcPr>
          <w:p w14:paraId="05ECB341" w14:textId="3C10215A" w:rsidR="00026967" w:rsidRPr="0046266F" w:rsidRDefault="00026967" w:rsidP="00BE4C89">
            <w:pPr>
              <w:pStyle w:val="TAL"/>
              <w:jc w:val="center"/>
            </w:pPr>
            <w:r w:rsidRPr="0046266F">
              <w:t>00</w:t>
            </w:r>
          </w:p>
        </w:tc>
        <w:tc>
          <w:tcPr>
            <w:tcW w:w="624" w:type="dxa"/>
            <w:tcBorders>
              <w:top w:val="single" w:sz="4" w:space="0" w:color="auto"/>
              <w:left w:val="single" w:sz="4" w:space="0" w:color="auto"/>
              <w:bottom w:val="single" w:sz="4" w:space="0" w:color="auto"/>
              <w:right w:val="single" w:sz="4" w:space="0" w:color="auto"/>
            </w:tcBorders>
            <w:vAlign w:val="center"/>
          </w:tcPr>
          <w:p w14:paraId="64A57C35" w14:textId="51DC479F" w:rsidR="00026967" w:rsidRPr="0046266F" w:rsidRDefault="00026967" w:rsidP="00BE4C89">
            <w:pPr>
              <w:pStyle w:val="TAL"/>
              <w:jc w:val="center"/>
            </w:pPr>
            <w:r w:rsidRPr="0046266F">
              <w:t>01</w:t>
            </w:r>
          </w:p>
        </w:tc>
        <w:tc>
          <w:tcPr>
            <w:tcW w:w="624" w:type="dxa"/>
            <w:tcBorders>
              <w:top w:val="single" w:sz="4" w:space="0" w:color="auto"/>
              <w:left w:val="single" w:sz="4" w:space="0" w:color="auto"/>
              <w:bottom w:val="single" w:sz="4" w:space="0" w:color="auto"/>
              <w:right w:val="single" w:sz="4" w:space="0" w:color="auto"/>
            </w:tcBorders>
            <w:vAlign w:val="center"/>
          </w:tcPr>
          <w:p w14:paraId="3B9AF4EA" w14:textId="0AB47502" w:rsidR="00026967" w:rsidRPr="0046266F" w:rsidRDefault="00026967" w:rsidP="00BE4C89">
            <w:pPr>
              <w:pStyle w:val="TAL"/>
              <w:jc w:val="center"/>
            </w:pPr>
            <w:r w:rsidRPr="0046266F">
              <w:t>00</w:t>
            </w:r>
          </w:p>
        </w:tc>
      </w:tr>
    </w:tbl>
    <w:p w14:paraId="5794C733" w14:textId="591FC6F5" w:rsidR="00026967" w:rsidRDefault="00026967" w:rsidP="00026967"/>
    <w:p w14:paraId="0D5D9D0D" w14:textId="001C5CBE" w:rsidR="00BD7469" w:rsidRPr="0046266F" w:rsidRDefault="00BD7469" w:rsidP="00BD7469">
      <w:pPr>
        <w:pStyle w:val="Heading3"/>
      </w:pPr>
      <w:r w:rsidRPr="0046266F">
        <w:lastRenderedPageBreak/>
        <w:t>7.4.4</w:t>
      </w:r>
      <w:r w:rsidRPr="0046266F">
        <w:tab/>
        <w:t>E-UTRA</w:t>
      </w:r>
      <w:r w:rsidR="00026967">
        <w:t>N</w:t>
      </w:r>
      <w:r w:rsidRPr="0046266F">
        <w:t>/EPC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53192DBA" w14:textId="5B1E840B"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3D265233" w14:textId="77777777" w:rsidR="00026967" w:rsidRPr="0046266F" w:rsidRDefault="00026967" w:rsidP="00026967">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022C3603" w14:textId="77777777" w:rsidR="00026967" w:rsidRPr="0046266F" w:rsidRDefault="00026967" w:rsidP="00026967">
      <w:r w:rsidRPr="0046266F">
        <w:t>For this test both a GSM SS and an E-UTRAN E-USS are needed.</w:t>
      </w:r>
    </w:p>
    <w:p w14:paraId="7520CF81" w14:textId="77777777" w:rsidR="00026967" w:rsidRPr="0046266F" w:rsidRDefault="00026967" w:rsidP="00026967">
      <w:r w:rsidRPr="0046266F">
        <w:t>The GSM SS transmits on BCCH, with the following network parameters:</w:t>
      </w:r>
    </w:p>
    <w:p w14:paraId="06C56D79"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5F056AD6" w14:textId="77777777" w:rsidR="00026967" w:rsidRPr="0046266F" w:rsidRDefault="00026967" w:rsidP="00026967">
      <w:pPr>
        <w:ind w:left="284"/>
      </w:pPr>
      <w:r w:rsidRPr="0046266F">
        <w:t>-</w:t>
      </w:r>
      <w:r w:rsidRPr="0046266F">
        <w:tab/>
        <w:t>LAI (MCC/MNC/LAC):</w:t>
      </w:r>
      <w:r w:rsidRPr="0046266F">
        <w:tab/>
      </w:r>
      <w:r>
        <w:tab/>
      </w:r>
      <w:r>
        <w:tab/>
      </w:r>
      <w:r w:rsidRPr="0046266F">
        <w:t>244/082/0001.</w:t>
      </w:r>
    </w:p>
    <w:p w14:paraId="6DE07034"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244/082/0001/05.</w:t>
      </w:r>
    </w:p>
    <w:p w14:paraId="563D5A46"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BD121D" w14:textId="77777777" w:rsidR="00026967" w:rsidRPr="0046266F" w:rsidRDefault="00026967" w:rsidP="00026967">
      <w:r w:rsidRPr="0046266F">
        <w:t>After the registration of UE the GSM SS transmits on a second BCCH, with the following network parameters:</w:t>
      </w:r>
    </w:p>
    <w:p w14:paraId="126C9E7B" w14:textId="77777777" w:rsidR="00026967" w:rsidRPr="0046266F" w:rsidRDefault="00026967" w:rsidP="00026967">
      <w:pPr>
        <w:ind w:left="284"/>
      </w:pPr>
      <w:r w:rsidRPr="0046266F">
        <w:t>-</w:t>
      </w:r>
      <w:r w:rsidRPr="0046266F">
        <w:tab/>
        <w:t>Attach/detach:</w:t>
      </w:r>
      <w:r w:rsidRPr="0046266F">
        <w:tab/>
      </w:r>
      <w:r>
        <w:tab/>
      </w:r>
      <w:r>
        <w:tab/>
      </w:r>
      <w:r>
        <w:tab/>
      </w:r>
      <w:r>
        <w:tab/>
      </w:r>
      <w:r w:rsidRPr="0046266F">
        <w:t>disabled.</w:t>
      </w:r>
    </w:p>
    <w:p w14:paraId="6C089425" w14:textId="77777777" w:rsidR="00026967" w:rsidRPr="0046266F" w:rsidRDefault="00026967" w:rsidP="00026967">
      <w:pPr>
        <w:ind w:left="284"/>
      </w:pPr>
      <w:r w:rsidRPr="0046266F">
        <w:t>-</w:t>
      </w:r>
      <w:r w:rsidRPr="0046266F">
        <w:tab/>
        <w:t>LAI (MCC/MNC/LAC):</w:t>
      </w:r>
      <w:r>
        <w:tab/>
      </w:r>
      <w:r>
        <w:tab/>
      </w:r>
      <w:r w:rsidRPr="0046266F">
        <w:tab/>
        <w:t>244/081/0001.</w:t>
      </w:r>
    </w:p>
    <w:p w14:paraId="202849E0" w14:textId="77777777" w:rsidR="00026967" w:rsidRPr="0046266F" w:rsidRDefault="00026967" w:rsidP="00026967">
      <w:pPr>
        <w:ind w:left="284"/>
        <w:rPr>
          <w:lang w:val="fr-FR"/>
        </w:rPr>
      </w:pPr>
      <w:r w:rsidRPr="0046266F">
        <w:rPr>
          <w:lang w:val="fr-FR"/>
        </w:rPr>
        <w:t>-</w:t>
      </w:r>
      <w:r w:rsidRPr="0046266F">
        <w:rPr>
          <w:lang w:val="fr-FR"/>
        </w:rPr>
        <w:tab/>
        <w:t>RAI (MCC/MNC/LAC/RAC):</w:t>
      </w:r>
      <w:r w:rsidRPr="0046266F">
        <w:rPr>
          <w:lang w:val="fr-FR"/>
        </w:rPr>
        <w:tab/>
        <w:t>244/081/0001/05.</w:t>
      </w:r>
    </w:p>
    <w:p w14:paraId="44A6E8B9"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523ACC96" w14:textId="77777777" w:rsidR="00026967" w:rsidRPr="0046266F" w:rsidRDefault="00026967" w:rsidP="00026967">
      <w:r w:rsidRPr="0046266F">
        <w:t>At the same time as the SS sends on a second BCCH, the E- USS transmits on BCCH, with the following network parameters:</w:t>
      </w:r>
    </w:p>
    <w:p w14:paraId="34C765FE" w14:textId="77777777" w:rsidR="00026967" w:rsidRPr="0046266F" w:rsidRDefault="00026967" w:rsidP="00026967">
      <w:pPr>
        <w:ind w:left="284"/>
      </w:pPr>
      <w:r w:rsidRPr="0046266F">
        <w:t>-</w:t>
      </w:r>
      <w:r w:rsidRPr="0046266F">
        <w:tab/>
        <w:t>TAI (MCC/MNC/TAC):</w:t>
      </w:r>
      <w:r w:rsidRPr="0046266F">
        <w:tab/>
      </w:r>
      <w:r>
        <w:tab/>
      </w:r>
      <w:r>
        <w:tab/>
      </w:r>
      <w:r w:rsidRPr="0046266F">
        <w:t>244/081/0001.</w:t>
      </w:r>
    </w:p>
    <w:p w14:paraId="60A09065" w14:textId="77777777" w:rsidR="00026967" w:rsidRPr="0046266F" w:rsidRDefault="00026967" w:rsidP="00026967">
      <w:pPr>
        <w:ind w:left="284"/>
      </w:pPr>
      <w:r w:rsidRPr="0046266F">
        <w:t>--</w:t>
      </w:r>
      <w:r w:rsidRPr="0046266F">
        <w:tab/>
        <w:t>Access control:</w:t>
      </w:r>
      <w:r w:rsidRPr="0046266F">
        <w:tab/>
      </w:r>
      <w:r>
        <w:tab/>
      </w:r>
      <w:r>
        <w:tab/>
      </w:r>
      <w:r>
        <w:tab/>
      </w:r>
      <w:r>
        <w:tab/>
      </w:r>
      <w:r w:rsidRPr="0046266F">
        <w:t>unrestricted.</w:t>
      </w:r>
    </w:p>
    <w:p w14:paraId="0AD06BB4" w14:textId="47F983D3" w:rsidR="00026967" w:rsidRPr="0046266F" w:rsidRDefault="00026967" w:rsidP="00026967">
      <w:r w:rsidRPr="0046266F">
        <w:t>The E-UTRAN</w:t>
      </w:r>
      <w:r>
        <w:t>/EPC</w:t>
      </w:r>
      <w:r w:rsidRPr="0046266F">
        <w:t xml:space="preserve"> UICC is used with the following exception:</w:t>
      </w:r>
    </w:p>
    <w:p w14:paraId="78C09946" w14:textId="77777777" w:rsidR="00026967" w:rsidRPr="0046266F" w:rsidRDefault="00026967" w:rsidP="00026967">
      <w:pPr>
        <w:keepNext/>
        <w:rPr>
          <w:b/>
        </w:rPr>
      </w:pPr>
      <w:r w:rsidRPr="0046266F">
        <w:rPr>
          <w:b/>
        </w:rPr>
        <w:lastRenderedPageBreak/>
        <w:t>EF</w:t>
      </w:r>
      <w:r w:rsidRPr="0046266F">
        <w:rPr>
          <w:b/>
          <w:vertAlign w:val="subscript"/>
        </w:rPr>
        <w:t>HPLMNwACT</w:t>
      </w:r>
      <w:r w:rsidRPr="0046266F">
        <w:rPr>
          <w:b/>
        </w:rPr>
        <w:t xml:space="preserve"> (HPLMN selector with Access Technology)</w:t>
      </w:r>
    </w:p>
    <w:p w14:paraId="0FC51E2D" w14:textId="77777777" w:rsidR="00026967" w:rsidRDefault="00026967" w:rsidP="00026967">
      <w:pPr>
        <w:pStyle w:val="B1"/>
        <w:keepNext/>
      </w:pPr>
      <w:r w:rsidRPr="0046266F">
        <w:t>Logically:</w:t>
      </w:r>
    </w:p>
    <w:p w14:paraId="18234EAF" w14:textId="0A8ADCE1"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7949D1E1" w14:textId="4E80281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200591FC"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4C4FF38" w14:textId="77777777" w:rsidTr="00BE4C89">
        <w:tc>
          <w:tcPr>
            <w:tcW w:w="964" w:type="dxa"/>
            <w:vAlign w:val="center"/>
          </w:tcPr>
          <w:p w14:paraId="10BE4418" w14:textId="258DE7DF" w:rsidR="00026967" w:rsidRPr="001D2521" w:rsidRDefault="00026967" w:rsidP="00BE4C89">
            <w:pPr>
              <w:pStyle w:val="TAL"/>
              <w:rPr>
                <w:b/>
                <w:bCs/>
              </w:rPr>
            </w:pPr>
            <w:r w:rsidRPr="001D2521">
              <w:rPr>
                <w:b/>
                <w:bCs/>
              </w:rPr>
              <w:t>Byte</w:t>
            </w:r>
          </w:p>
        </w:tc>
        <w:tc>
          <w:tcPr>
            <w:tcW w:w="680" w:type="dxa"/>
            <w:vAlign w:val="center"/>
          </w:tcPr>
          <w:p w14:paraId="6E47147F" w14:textId="77777777" w:rsidR="00026967" w:rsidRPr="001D2521" w:rsidRDefault="00026967" w:rsidP="00BE4C89">
            <w:pPr>
              <w:pStyle w:val="TAL"/>
              <w:jc w:val="center"/>
              <w:rPr>
                <w:b/>
                <w:bCs/>
              </w:rPr>
            </w:pPr>
            <w:r w:rsidRPr="001D2521">
              <w:rPr>
                <w:b/>
                <w:bCs/>
              </w:rPr>
              <w:t>B1</w:t>
            </w:r>
          </w:p>
        </w:tc>
        <w:tc>
          <w:tcPr>
            <w:tcW w:w="680" w:type="dxa"/>
            <w:vAlign w:val="center"/>
          </w:tcPr>
          <w:p w14:paraId="37EA4CCA" w14:textId="77777777" w:rsidR="00026967" w:rsidRPr="001D2521" w:rsidRDefault="00026967" w:rsidP="00BE4C89">
            <w:pPr>
              <w:pStyle w:val="TAL"/>
              <w:jc w:val="center"/>
              <w:rPr>
                <w:b/>
                <w:bCs/>
              </w:rPr>
            </w:pPr>
            <w:r w:rsidRPr="001D2521">
              <w:rPr>
                <w:b/>
                <w:bCs/>
              </w:rPr>
              <w:t>B2</w:t>
            </w:r>
          </w:p>
        </w:tc>
        <w:tc>
          <w:tcPr>
            <w:tcW w:w="680" w:type="dxa"/>
            <w:vAlign w:val="center"/>
          </w:tcPr>
          <w:p w14:paraId="3290B694" w14:textId="77777777" w:rsidR="00026967" w:rsidRPr="001D2521" w:rsidRDefault="00026967" w:rsidP="00BE4C89">
            <w:pPr>
              <w:pStyle w:val="TAL"/>
              <w:jc w:val="center"/>
              <w:rPr>
                <w:b/>
                <w:bCs/>
              </w:rPr>
            </w:pPr>
            <w:r w:rsidRPr="001D2521">
              <w:rPr>
                <w:b/>
                <w:bCs/>
              </w:rPr>
              <w:t>B3</w:t>
            </w:r>
          </w:p>
        </w:tc>
        <w:tc>
          <w:tcPr>
            <w:tcW w:w="680" w:type="dxa"/>
            <w:vAlign w:val="center"/>
          </w:tcPr>
          <w:p w14:paraId="74B91365" w14:textId="77777777" w:rsidR="00026967" w:rsidRPr="001D2521" w:rsidRDefault="00026967" w:rsidP="00BE4C89">
            <w:pPr>
              <w:pStyle w:val="TAL"/>
              <w:jc w:val="center"/>
              <w:rPr>
                <w:b/>
                <w:bCs/>
              </w:rPr>
            </w:pPr>
            <w:r w:rsidRPr="001D2521">
              <w:rPr>
                <w:b/>
                <w:bCs/>
              </w:rPr>
              <w:t>B4</w:t>
            </w:r>
          </w:p>
        </w:tc>
        <w:tc>
          <w:tcPr>
            <w:tcW w:w="680" w:type="dxa"/>
            <w:vAlign w:val="center"/>
          </w:tcPr>
          <w:p w14:paraId="7B29FC67" w14:textId="77777777" w:rsidR="00026967" w:rsidRPr="001D2521" w:rsidRDefault="00026967" w:rsidP="00BE4C89">
            <w:pPr>
              <w:pStyle w:val="TAL"/>
              <w:jc w:val="center"/>
              <w:rPr>
                <w:b/>
                <w:bCs/>
              </w:rPr>
            </w:pPr>
            <w:r w:rsidRPr="001D2521">
              <w:rPr>
                <w:b/>
                <w:bCs/>
              </w:rPr>
              <w:t>B5</w:t>
            </w:r>
          </w:p>
        </w:tc>
      </w:tr>
      <w:tr w:rsidR="00026967" w:rsidRPr="0046266F" w14:paraId="2C440EEA" w14:textId="77777777" w:rsidTr="00BE4C89">
        <w:tc>
          <w:tcPr>
            <w:tcW w:w="964" w:type="dxa"/>
            <w:vAlign w:val="center"/>
          </w:tcPr>
          <w:p w14:paraId="647FCE4D" w14:textId="77777777" w:rsidR="00026967" w:rsidRPr="0046266F" w:rsidRDefault="00026967" w:rsidP="00BE4C89">
            <w:pPr>
              <w:pStyle w:val="TAL"/>
            </w:pPr>
            <w:r w:rsidRPr="0046266F">
              <w:t>Hex</w:t>
            </w:r>
          </w:p>
        </w:tc>
        <w:tc>
          <w:tcPr>
            <w:tcW w:w="680" w:type="dxa"/>
            <w:vAlign w:val="center"/>
          </w:tcPr>
          <w:p w14:paraId="161A3A57" w14:textId="77777777" w:rsidR="00026967" w:rsidRPr="0046266F" w:rsidRDefault="00026967" w:rsidP="00BE4C89">
            <w:pPr>
              <w:pStyle w:val="TAL"/>
              <w:jc w:val="center"/>
            </w:pPr>
            <w:r w:rsidRPr="0046266F">
              <w:t>42</w:t>
            </w:r>
          </w:p>
        </w:tc>
        <w:tc>
          <w:tcPr>
            <w:tcW w:w="680" w:type="dxa"/>
            <w:vAlign w:val="center"/>
          </w:tcPr>
          <w:p w14:paraId="073CD155" w14:textId="77777777" w:rsidR="00026967" w:rsidRPr="0046266F" w:rsidRDefault="00026967" w:rsidP="00BE4C89">
            <w:pPr>
              <w:pStyle w:val="TAL"/>
              <w:jc w:val="center"/>
            </w:pPr>
            <w:r w:rsidRPr="0046266F">
              <w:t>14</w:t>
            </w:r>
          </w:p>
        </w:tc>
        <w:tc>
          <w:tcPr>
            <w:tcW w:w="680" w:type="dxa"/>
            <w:vAlign w:val="center"/>
          </w:tcPr>
          <w:p w14:paraId="4337666C" w14:textId="77777777" w:rsidR="00026967" w:rsidRPr="0046266F" w:rsidRDefault="00026967" w:rsidP="00BE4C89">
            <w:pPr>
              <w:pStyle w:val="TAL"/>
              <w:jc w:val="center"/>
            </w:pPr>
            <w:r w:rsidRPr="0046266F">
              <w:t>80</w:t>
            </w:r>
          </w:p>
        </w:tc>
        <w:tc>
          <w:tcPr>
            <w:tcW w:w="680" w:type="dxa"/>
            <w:vAlign w:val="center"/>
          </w:tcPr>
          <w:p w14:paraId="3F610E15" w14:textId="77777777" w:rsidR="00026967" w:rsidRPr="0046266F" w:rsidRDefault="00026967" w:rsidP="00BE4C89">
            <w:pPr>
              <w:pStyle w:val="TAL"/>
              <w:jc w:val="center"/>
            </w:pPr>
            <w:r>
              <w:t>4</w:t>
            </w:r>
            <w:r w:rsidRPr="0046266F">
              <w:t>0</w:t>
            </w:r>
          </w:p>
        </w:tc>
        <w:tc>
          <w:tcPr>
            <w:tcW w:w="680" w:type="dxa"/>
            <w:vAlign w:val="center"/>
          </w:tcPr>
          <w:p w14:paraId="09661519" w14:textId="77777777" w:rsidR="00026967" w:rsidRPr="0046266F" w:rsidRDefault="00026967" w:rsidP="00BE4C89">
            <w:pPr>
              <w:pStyle w:val="TAL"/>
              <w:jc w:val="center"/>
            </w:pPr>
            <w:r w:rsidRPr="0046266F">
              <w:t>00</w:t>
            </w:r>
          </w:p>
        </w:tc>
      </w:tr>
    </w:tbl>
    <w:p w14:paraId="49FCEEA4" w14:textId="77777777" w:rsidR="00026967" w:rsidRPr="0046266F" w:rsidRDefault="00026967" w:rsidP="00026967">
      <w:pPr>
        <w:contextualSpacing/>
      </w:pPr>
    </w:p>
    <w:p w14:paraId="075BD5EF" w14:textId="77777777" w:rsidR="00026967" w:rsidRPr="0046266F" w:rsidRDefault="00026967" w:rsidP="00026967">
      <w:pPr>
        <w:rPr>
          <w:b/>
        </w:rPr>
      </w:pPr>
      <w:bookmarkStart w:id="4227" w:name="_Hlk189659100"/>
      <w:r w:rsidRPr="0046266F">
        <w:rPr>
          <w:b/>
        </w:rPr>
        <w:t>EF</w:t>
      </w:r>
      <w:r w:rsidRPr="0046266F">
        <w:rPr>
          <w:b/>
          <w:vertAlign w:val="subscript"/>
        </w:rPr>
        <w:t>HPPLMN</w:t>
      </w:r>
      <w:r w:rsidRPr="0046266F">
        <w:rPr>
          <w:b/>
        </w:rPr>
        <w:t xml:space="preserve"> (Higher Priority HPLMN Search period)</w:t>
      </w:r>
    </w:p>
    <w:p w14:paraId="692AE8D2" w14:textId="77777777" w:rsidR="00026967" w:rsidRDefault="00026967" w:rsidP="00026967">
      <w:pPr>
        <w:pStyle w:val="B1"/>
      </w:pPr>
      <w:r w:rsidRPr="0046266F">
        <w:t>Logically:</w:t>
      </w:r>
    </w:p>
    <w:p w14:paraId="2E32A691" w14:textId="50052BBB" w:rsidR="00026967" w:rsidRPr="0046266F" w:rsidRDefault="00026967" w:rsidP="00026967">
      <w:pPr>
        <w:pStyle w:val="B1"/>
        <w:ind w:left="852"/>
      </w:pPr>
      <w:r>
        <w:t>Time interval:</w:t>
      </w:r>
      <w:r w:rsidRPr="0046266F">
        <w:tab/>
      </w:r>
      <w:r>
        <w:t xml:space="preserve">'01' - </w:t>
      </w:r>
      <w:r w:rsidRPr="0046266F">
        <w:t>6 minutes</w:t>
      </w:r>
    </w:p>
    <w:p w14:paraId="682CE031"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C9311E4" w14:textId="77777777" w:rsidTr="00BE4C89">
        <w:tc>
          <w:tcPr>
            <w:tcW w:w="907" w:type="dxa"/>
          </w:tcPr>
          <w:p w14:paraId="1CA197A3" w14:textId="42C0510D" w:rsidR="00026967" w:rsidRPr="00170EAF" w:rsidRDefault="00026967" w:rsidP="00BE4C89">
            <w:pPr>
              <w:pStyle w:val="TAL"/>
              <w:rPr>
                <w:b/>
                <w:bCs/>
              </w:rPr>
            </w:pPr>
            <w:r w:rsidRPr="00170EAF">
              <w:rPr>
                <w:b/>
                <w:bCs/>
              </w:rPr>
              <w:t>Byte</w:t>
            </w:r>
          </w:p>
        </w:tc>
        <w:tc>
          <w:tcPr>
            <w:tcW w:w="624" w:type="dxa"/>
          </w:tcPr>
          <w:p w14:paraId="7E4307E7" w14:textId="77777777" w:rsidR="00026967" w:rsidRPr="00170EAF" w:rsidRDefault="00026967" w:rsidP="00BE4C89">
            <w:pPr>
              <w:pStyle w:val="TAL"/>
              <w:jc w:val="center"/>
              <w:rPr>
                <w:b/>
                <w:bCs/>
              </w:rPr>
            </w:pPr>
            <w:r w:rsidRPr="00170EAF">
              <w:rPr>
                <w:b/>
                <w:bCs/>
              </w:rPr>
              <w:t>B1</w:t>
            </w:r>
          </w:p>
        </w:tc>
      </w:tr>
      <w:tr w:rsidR="00026967" w:rsidRPr="0046266F" w14:paraId="359A6C1C" w14:textId="77777777" w:rsidTr="00BE4C89">
        <w:tc>
          <w:tcPr>
            <w:tcW w:w="907" w:type="dxa"/>
          </w:tcPr>
          <w:p w14:paraId="61224419" w14:textId="77777777" w:rsidR="00026967" w:rsidRPr="0046266F" w:rsidRDefault="00026967" w:rsidP="00BE4C89">
            <w:pPr>
              <w:pStyle w:val="TAL"/>
            </w:pPr>
            <w:r w:rsidRPr="0046266F">
              <w:t>Hex</w:t>
            </w:r>
          </w:p>
        </w:tc>
        <w:tc>
          <w:tcPr>
            <w:tcW w:w="624" w:type="dxa"/>
          </w:tcPr>
          <w:p w14:paraId="7A9B5F0D" w14:textId="77777777" w:rsidR="00026967" w:rsidRPr="0046266F" w:rsidRDefault="00026967" w:rsidP="00BE4C89">
            <w:pPr>
              <w:pStyle w:val="TAL"/>
              <w:jc w:val="center"/>
            </w:pPr>
            <w:r w:rsidRPr="0046266F">
              <w:t>01</w:t>
            </w:r>
          </w:p>
        </w:tc>
      </w:tr>
    </w:tbl>
    <w:p w14:paraId="003247B7" w14:textId="77777777" w:rsidR="00026967" w:rsidRDefault="00026967" w:rsidP="00026967">
      <w:pPr>
        <w:contextualSpacing/>
      </w:pPr>
    </w:p>
    <w:p w14:paraId="23F5ED48"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2C9CA6AB" w14:textId="77777777" w:rsidR="00026967" w:rsidRPr="000930C5" w:rsidRDefault="00026967" w:rsidP="00026967">
      <w:r w:rsidRPr="00DA1BC7">
        <w:t>Settings from clause 4.</w:t>
      </w:r>
      <w:r>
        <w:t>4.1</w:t>
      </w:r>
      <w:r w:rsidRPr="00DA1BC7">
        <w:t xml:space="preserve"> of the present document apply with the following changes:</w:t>
      </w:r>
    </w:p>
    <w:bookmarkEnd w:id="4227"/>
    <w:p w14:paraId="183EB9D8" w14:textId="321B894A"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7E916F63" w14:textId="77777777" w:rsidTr="00BE4C89">
        <w:tc>
          <w:tcPr>
            <w:tcW w:w="1474" w:type="dxa"/>
          </w:tcPr>
          <w:p w14:paraId="396C424D" w14:textId="77777777" w:rsidR="00026967" w:rsidRPr="001D7683" w:rsidRDefault="00026967" w:rsidP="00BE4C89">
            <w:pPr>
              <w:spacing w:after="0"/>
              <w:ind w:left="34"/>
            </w:pPr>
            <w:r w:rsidRPr="001D7683">
              <w:t>Service n°43:</w:t>
            </w:r>
          </w:p>
        </w:tc>
        <w:tc>
          <w:tcPr>
            <w:tcW w:w="236" w:type="dxa"/>
          </w:tcPr>
          <w:p w14:paraId="09384B9C" w14:textId="77777777" w:rsidR="00026967" w:rsidRPr="001D7683" w:rsidRDefault="00026967" w:rsidP="00BE4C89">
            <w:pPr>
              <w:spacing w:after="0"/>
              <w:ind w:left="34"/>
            </w:pPr>
          </w:p>
        </w:tc>
        <w:tc>
          <w:tcPr>
            <w:tcW w:w="4706" w:type="dxa"/>
          </w:tcPr>
          <w:p w14:paraId="4FB945A9"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11B241C2" w14:textId="77777777" w:rsidR="00026967" w:rsidRPr="001D7683" w:rsidRDefault="00026967" w:rsidP="00BE4C89">
            <w:pPr>
              <w:spacing w:after="0"/>
              <w:ind w:left="34"/>
            </w:pPr>
            <w:r w:rsidRPr="001D7683">
              <w:t>available</w:t>
            </w:r>
          </w:p>
        </w:tc>
      </w:tr>
      <w:tr w:rsidR="00026967" w:rsidRPr="003E1A8C" w14:paraId="76C7235D" w14:textId="77777777" w:rsidTr="00BE4C89">
        <w:tc>
          <w:tcPr>
            <w:tcW w:w="1474" w:type="dxa"/>
          </w:tcPr>
          <w:p w14:paraId="2C6B26D9" w14:textId="77777777" w:rsidR="00026967" w:rsidRPr="001D7683" w:rsidRDefault="00026967" w:rsidP="00BE4C89">
            <w:pPr>
              <w:spacing w:after="0"/>
              <w:ind w:left="34"/>
            </w:pPr>
            <w:r w:rsidRPr="008A0351">
              <w:t>Service n°86:</w:t>
            </w:r>
            <w:r w:rsidRPr="008A0351">
              <w:tab/>
            </w:r>
          </w:p>
        </w:tc>
        <w:tc>
          <w:tcPr>
            <w:tcW w:w="236" w:type="dxa"/>
          </w:tcPr>
          <w:p w14:paraId="25BE0C4E" w14:textId="77777777" w:rsidR="00026967" w:rsidRPr="001D7683" w:rsidRDefault="00026967" w:rsidP="00BE4C89">
            <w:pPr>
              <w:spacing w:after="0"/>
              <w:ind w:left="34"/>
            </w:pPr>
          </w:p>
        </w:tc>
        <w:tc>
          <w:tcPr>
            <w:tcW w:w="4706" w:type="dxa"/>
          </w:tcPr>
          <w:p w14:paraId="06EACC07"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78A1EB27" w14:textId="77777777" w:rsidR="00026967" w:rsidRPr="001D7683" w:rsidRDefault="00026967" w:rsidP="00BE4C89">
            <w:pPr>
              <w:spacing w:after="0"/>
              <w:ind w:left="34"/>
            </w:pPr>
            <w:r>
              <w:t xml:space="preserve">not </w:t>
            </w:r>
            <w:r w:rsidRPr="008A0351">
              <w:t>available</w:t>
            </w:r>
          </w:p>
        </w:tc>
      </w:tr>
    </w:tbl>
    <w:p w14:paraId="50A48BB6" w14:textId="77777777" w:rsidR="00026967" w:rsidRDefault="00026967" w:rsidP="00026967">
      <w:pPr>
        <w:spacing w:after="0"/>
      </w:pPr>
    </w:p>
    <w:p w14:paraId="5390B8BB"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4BB3B692" w14:textId="77777777" w:rsidTr="00BE4C89">
        <w:tc>
          <w:tcPr>
            <w:tcW w:w="964" w:type="dxa"/>
            <w:vAlign w:val="center"/>
          </w:tcPr>
          <w:p w14:paraId="482586A0" w14:textId="656EB4D2" w:rsidR="00026967" w:rsidRPr="007065FE" w:rsidRDefault="00026967" w:rsidP="00BE4C89">
            <w:pPr>
              <w:pStyle w:val="TAL"/>
              <w:rPr>
                <w:b/>
                <w:bCs/>
              </w:rPr>
            </w:pPr>
            <w:r w:rsidRPr="007065FE">
              <w:rPr>
                <w:b/>
                <w:bCs/>
              </w:rPr>
              <w:t>Byte</w:t>
            </w:r>
          </w:p>
        </w:tc>
        <w:tc>
          <w:tcPr>
            <w:tcW w:w="1020" w:type="dxa"/>
            <w:vAlign w:val="center"/>
          </w:tcPr>
          <w:p w14:paraId="62AA8436" w14:textId="77777777" w:rsidR="00026967" w:rsidRPr="000930C5" w:rsidRDefault="00026967" w:rsidP="00BE4C89">
            <w:pPr>
              <w:pStyle w:val="TAL"/>
              <w:jc w:val="center"/>
              <w:rPr>
                <w:b/>
                <w:bCs/>
              </w:rPr>
            </w:pPr>
            <w:r w:rsidRPr="000930C5">
              <w:rPr>
                <w:b/>
                <w:bCs/>
              </w:rPr>
              <w:t>B1</w:t>
            </w:r>
          </w:p>
        </w:tc>
        <w:tc>
          <w:tcPr>
            <w:tcW w:w="1020" w:type="dxa"/>
            <w:vAlign w:val="center"/>
          </w:tcPr>
          <w:p w14:paraId="429EEE86" w14:textId="77777777" w:rsidR="00026967" w:rsidRPr="000930C5" w:rsidRDefault="00026967" w:rsidP="00BE4C89">
            <w:pPr>
              <w:pStyle w:val="TAL"/>
              <w:jc w:val="center"/>
              <w:rPr>
                <w:b/>
                <w:bCs/>
              </w:rPr>
            </w:pPr>
            <w:r w:rsidRPr="000930C5">
              <w:rPr>
                <w:b/>
                <w:bCs/>
              </w:rPr>
              <w:t>B2</w:t>
            </w:r>
          </w:p>
        </w:tc>
        <w:tc>
          <w:tcPr>
            <w:tcW w:w="1020" w:type="dxa"/>
            <w:vAlign w:val="center"/>
          </w:tcPr>
          <w:p w14:paraId="66315B86"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0E912383"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710C076B"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58581DD"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1DD3EE01"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665E536F" w14:textId="77777777" w:rsidR="00026967" w:rsidRPr="000930C5" w:rsidRDefault="00026967" w:rsidP="00BE4C89">
            <w:pPr>
              <w:pStyle w:val="TAL"/>
              <w:jc w:val="center"/>
              <w:rPr>
                <w:b/>
                <w:bCs/>
              </w:rPr>
            </w:pPr>
            <w:r w:rsidRPr="000930C5">
              <w:rPr>
                <w:b/>
                <w:bCs/>
              </w:rPr>
              <w:t>B8</w:t>
            </w:r>
          </w:p>
        </w:tc>
      </w:tr>
      <w:tr w:rsidR="00026967" w:rsidRPr="0046266F" w14:paraId="0DE1A778" w14:textId="77777777" w:rsidTr="00BE4C89">
        <w:tc>
          <w:tcPr>
            <w:tcW w:w="964" w:type="dxa"/>
            <w:tcBorders>
              <w:bottom w:val="single" w:sz="4" w:space="0" w:color="auto"/>
            </w:tcBorders>
            <w:vAlign w:val="center"/>
          </w:tcPr>
          <w:p w14:paraId="486FD26F" w14:textId="77777777" w:rsidR="00026967" w:rsidRPr="0046266F" w:rsidRDefault="00026967" w:rsidP="00BE4C89">
            <w:pPr>
              <w:pStyle w:val="TAL"/>
            </w:pPr>
            <w:r w:rsidRPr="0046266F">
              <w:t>Binary</w:t>
            </w:r>
          </w:p>
        </w:tc>
        <w:tc>
          <w:tcPr>
            <w:tcW w:w="1020" w:type="dxa"/>
            <w:vAlign w:val="center"/>
          </w:tcPr>
          <w:p w14:paraId="04E8CC89" w14:textId="77777777" w:rsidR="00026967" w:rsidRPr="0046266F" w:rsidRDefault="00026967" w:rsidP="00BE4C89">
            <w:pPr>
              <w:pStyle w:val="TAL"/>
              <w:jc w:val="center"/>
            </w:pPr>
            <w:r w:rsidRPr="0046266F">
              <w:t>xx1x xx11</w:t>
            </w:r>
          </w:p>
        </w:tc>
        <w:tc>
          <w:tcPr>
            <w:tcW w:w="1020" w:type="dxa"/>
            <w:vAlign w:val="center"/>
          </w:tcPr>
          <w:p w14:paraId="71FB5F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539C4E8E"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2E7E8BCF"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47C63F1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1B6F4CB8"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17DEEFE2"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EA57E0D" w14:textId="77777777" w:rsidR="00026967" w:rsidRPr="0046266F" w:rsidRDefault="00026967" w:rsidP="00BE4C89">
            <w:pPr>
              <w:pStyle w:val="TAL"/>
              <w:jc w:val="center"/>
            </w:pPr>
            <w:r w:rsidRPr="0046266F">
              <w:t>xxxx xxxx</w:t>
            </w:r>
          </w:p>
        </w:tc>
      </w:tr>
      <w:tr w:rsidR="00026967" w:rsidRPr="000930C5" w14:paraId="12AD25AD" w14:textId="77777777" w:rsidTr="00BE4C89">
        <w:tc>
          <w:tcPr>
            <w:tcW w:w="964" w:type="dxa"/>
            <w:tcBorders>
              <w:top w:val="single" w:sz="4" w:space="0" w:color="auto"/>
              <w:left w:val="nil"/>
              <w:bottom w:val="nil"/>
              <w:right w:val="single" w:sz="4" w:space="0" w:color="auto"/>
            </w:tcBorders>
          </w:tcPr>
          <w:p w14:paraId="26D4209A" w14:textId="77777777" w:rsidR="00026967" w:rsidRPr="000930C5" w:rsidRDefault="00026967" w:rsidP="00BE4C89">
            <w:pPr>
              <w:pStyle w:val="TAL"/>
              <w:rPr>
                <w:b/>
                <w:bCs/>
              </w:rPr>
            </w:pPr>
          </w:p>
        </w:tc>
        <w:tc>
          <w:tcPr>
            <w:tcW w:w="1020" w:type="dxa"/>
            <w:tcBorders>
              <w:left w:val="single" w:sz="4" w:space="0" w:color="auto"/>
            </w:tcBorders>
            <w:vAlign w:val="center"/>
          </w:tcPr>
          <w:p w14:paraId="32F37103" w14:textId="77777777" w:rsidR="00026967" w:rsidRPr="000930C5" w:rsidRDefault="00026967" w:rsidP="00BE4C89">
            <w:pPr>
              <w:pStyle w:val="TAL"/>
              <w:jc w:val="center"/>
              <w:rPr>
                <w:b/>
                <w:bCs/>
              </w:rPr>
            </w:pPr>
            <w:r w:rsidRPr="000930C5">
              <w:rPr>
                <w:b/>
                <w:bCs/>
              </w:rPr>
              <w:t>B9</w:t>
            </w:r>
          </w:p>
        </w:tc>
        <w:tc>
          <w:tcPr>
            <w:tcW w:w="1020" w:type="dxa"/>
            <w:vAlign w:val="center"/>
          </w:tcPr>
          <w:p w14:paraId="40435B5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73146EAC"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1E6BAA9"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B93E11A"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32F781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F1ED56F"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CEEDD51" w14:textId="77777777" w:rsidR="00026967" w:rsidRPr="000930C5" w:rsidRDefault="00026967" w:rsidP="00BE4C89">
            <w:pPr>
              <w:pStyle w:val="TAL"/>
              <w:jc w:val="center"/>
              <w:rPr>
                <w:b/>
                <w:bCs/>
              </w:rPr>
            </w:pPr>
          </w:p>
        </w:tc>
      </w:tr>
      <w:tr w:rsidR="00026967" w:rsidRPr="0046266F" w14:paraId="37876B0E" w14:textId="77777777" w:rsidTr="00BE4C89">
        <w:tc>
          <w:tcPr>
            <w:tcW w:w="964" w:type="dxa"/>
            <w:tcBorders>
              <w:top w:val="nil"/>
              <w:left w:val="nil"/>
              <w:bottom w:val="nil"/>
              <w:right w:val="single" w:sz="4" w:space="0" w:color="auto"/>
            </w:tcBorders>
          </w:tcPr>
          <w:p w14:paraId="178B08A2" w14:textId="77777777" w:rsidR="00026967" w:rsidRPr="0046266F" w:rsidRDefault="00026967" w:rsidP="00BE4C89">
            <w:pPr>
              <w:pStyle w:val="TAL"/>
            </w:pPr>
          </w:p>
        </w:tc>
        <w:tc>
          <w:tcPr>
            <w:tcW w:w="1020" w:type="dxa"/>
            <w:tcBorders>
              <w:left w:val="single" w:sz="4" w:space="0" w:color="auto"/>
            </w:tcBorders>
            <w:vAlign w:val="center"/>
          </w:tcPr>
          <w:p w14:paraId="4BD6FDD3" w14:textId="77777777" w:rsidR="00026967" w:rsidRPr="0046266F" w:rsidRDefault="00026967" w:rsidP="00BE4C89">
            <w:pPr>
              <w:pStyle w:val="TAL"/>
              <w:jc w:val="center"/>
            </w:pPr>
            <w:r w:rsidRPr="0046266F">
              <w:t>xxxx xxxx</w:t>
            </w:r>
          </w:p>
        </w:tc>
        <w:tc>
          <w:tcPr>
            <w:tcW w:w="1020" w:type="dxa"/>
            <w:vAlign w:val="center"/>
          </w:tcPr>
          <w:p w14:paraId="11D472BA"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E4212B4"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67D441A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4E7A1B2"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533176F"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2416DB23"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BE19114" w14:textId="77777777" w:rsidR="00026967" w:rsidRPr="0046266F" w:rsidRDefault="00026967" w:rsidP="00BE4C89">
            <w:pPr>
              <w:pStyle w:val="TAL"/>
              <w:jc w:val="center"/>
            </w:pPr>
          </w:p>
        </w:tc>
      </w:tr>
    </w:tbl>
    <w:p w14:paraId="6122DA2A" w14:textId="77777777" w:rsidR="00026967" w:rsidRPr="0046266F" w:rsidRDefault="00026967" w:rsidP="00026967">
      <w:pPr>
        <w:contextualSpacing/>
      </w:pPr>
    </w:p>
    <w:p w14:paraId="1118748C" w14:textId="3CA4D971" w:rsidR="00026967" w:rsidRPr="0046266F" w:rsidRDefault="00026967" w:rsidP="00026967">
      <w:r w:rsidRPr="0046266F">
        <w:t xml:space="preserve">The UICC is installed into the </w:t>
      </w:r>
      <w:r>
        <w:t>ME</w:t>
      </w:r>
      <w:r w:rsidRPr="0046266F">
        <w:t>, the UE is set to automatic PLMN selection mode and to auto GPRS attach.</w:t>
      </w:r>
    </w:p>
    <w:p w14:paraId="15A4E02D" w14:textId="77777777" w:rsidR="00BD7469" w:rsidRPr="0046266F" w:rsidRDefault="00BD7469" w:rsidP="00BD7469">
      <w:pPr>
        <w:pStyle w:val="Heading5"/>
      </w:pPr>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A5DFBF3" w14:textId="77777777" w:rsidR="00026967" w:rsidRPr="0046266F" w:rsidRDefault="00026967" w:rsidP="00026967">
      <w:pPr>
        <w:pStyle w:val="B1"/>
      </w:pPr>
      <w:r w:rsidRPr="0046266F">
        <w:t>c)</w:t>
      </w:r>
      <w:r w:rsidRPr="0046266F">
        <w:tab/>
        <w:t>After receipt of an ATTACH REQUEST from the UE, the SS sends ATTACH ACCEPT with:</w:t>
      </w:r>
    </w:p>
    <w:p w14:paraId="32978360" w14:textId="77777777" w:rsidR="00026967" w:rsidRDefault="00026967" w:rsidP="00026967">
      <w:pPr>
        <w:pStyle w:val="B2"/>
        <w:tabs>
          <w:tab w:val="left" w:pos="2835"/>
        </w:tabs>
        <w:rPr>
          <w:lang w:val="fr-FR"/>
        </w:rPr>
      </w:pPr>
      <w:r w:rsidRPr="0046266F">
        <w:tab/>
      </w:r>
      <w:r w:rsidRPr="0046266F">
        <w:rPr>
          <w:lang w:val="fr-FR"/>
        </w:rPr>
        <w:t>RAI (MCC/MNC/LAC/RAC):</w:t>
      </w:r>
      <w:r w:rsidRPr="0046266F">
        <w:rPr>
          <w:lang w:val="fr-FR"/>
        </w:rPr>
        <w:tab/>
        <w:t>244/082/0001/05</w:t>
      </w:r>
    </w:p>
    <w:p w14:paraId="7997DB81" w14:textId="77777777" w:rsidR="00026967" w:rsidRPr="008A0351" w:rsidRDefault="00026967" w:rsidP="00026967">
      <w:pPr>
        <w:pStyle w:val="B2"/>
        <w:tabs>
          <w:tab w:val="left" w:pos="2835"/>
        </w:tabs>
        <w:rPr>
          <w:lang w:val="fr-FR"/>
        </w:rPr>
      </w:pPr>
      <w:r w:rsidRPr="0046266F">
        <w:rPr>
          <w:lang w:val="fr-FR"/>
        </w:rPr>
        <w:tab/>
      </w:r>
      <w:r w:rsidRPr="0046266F">
        <w:t>TMSI:</w:t>
      </w:r>
      <w:r>
        <w:tab/>
      </w:r>
      <w:r>
        <w:tab/>
      </w:r>
      <w:r>
        <w:tab/>
      </w:r>
      <w:r>
        <w:tab/>
      </w:r>
      <w:r w:rsidRPr="0046266F">
        <w:t>"34567890"</w:t>
      </w:r>
    </w:p>
    <w:p w14:paraId="51CCD7B4" w14:textId="77777777" w:rsidR="00026967" w:rsidRPr="0046266F" w:rsidRDefault="00026967" w:rsidP="00026967">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301F1441" w14:textId="77777777" w:rsidR="00026967" w:rsidRPr="0046266F" w:rsidRDefault="00026967" w:rsidP="00026967">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3358CE91" w14:textId="77777777" w:rsidR="00026967" w:rsidRPr="0046266F" w:rsidRDefault="00026967" w:rsidP="00026967">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244/081/ 0001</w:t>
      </w:r>
    </w:p>
    <w:p w14:paraId="70F9590E" w14:textId="77777777" w:rsidR="00026967" w:rsidRPr="0046266F" w:rsidRDefault="00026967" w:rsidP="00026967">
      <w:pPr>
        <w:pStyle w:val="B2"/>
        <w:rPr>
          <w:lang w:val="fr-FR"/>
        </w:rPr>
      </w:pPr>
      <w:r w:rsidRPr="0046266F">
        <w:rPr>
          <w:lang w:val="fr-FR"/>
        </w:rPr>
        <w:tab/>
        <w:t>GUTI:</w:t>
      </w:r>
      <w:r w:rsidRPr="0046266F">
        <w:rPr>
          <w:lang w:val="fr-FR"/>
        </w:rPr>
        <w:tab/>
      </w:r>
      <w:r>
        <w:rPr>
          <w:lang w:val="fr-FR"/>
        </w:rPr>
        <w:tab/>
      </w:r>
      <w:r>
        <w:rPr>
          <w:lang w:val="fr-FR"/>
        </w:rPr>
        <w:tab/>
      </w:r>
      <w:r>
        <w:rPr>
          <w:lang w:val="fr-FR"/>
        </w:rPr>
        <w:tab/>
      </w:r>
      <w:r>
        <w:rPr>
          <w:lang w:val="fr-FR"/>
        </w:rPr>
        <w:tab/>
      </w:r>
      <w:r>
        <w:rPr>
          <w:lang w:val="fr-FR"/>
        </w:rPr>
        <w:tab/>
      </w:r>
      <w:r>
        <w:rPr>
          <w:lang w:val="fr-FR"/>
        </w:rPr>
        <w:tab/>
      </w:r>
      <w:r w:rsidRPr="0046266F">
        <w:rPr>
          <w:lang w:val="fr-FR"/>
        </w:rPr>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8" w:name="_Toc10738846"/>
      <w:bookmarkStart w:id="4229" w:name="_Toc20396698"/>
      <w:bookmarkStart w:id="4230" w:name="_Toc29398351"/>
      <w:bookmarkStart w:id="4231" w:name="_Toc29399473"/>
      <w:bookmarkStart w:id="4232" w:name="_Toc36649483"/>
      <w:bookmarkStart w:id="4233" w:name="_Toc36655325"/>
      <w:bookmarkStart w:id="4234" w:name="_Toc44961628"/>
      <w:bookmarkStart w:id="4235" w:name="_Toc50983291"/>
      <w:bookmarkStart w:id="4236" w:name="_Toc50985462"/>
      <w:bookmarkStart w:id="4237" w:name="_Toc57112722"/>
      <w:bookmarkStart w:id="4238" w:name="_Toc146299873"/>
      <w:r w:rsidRPr="0046266F">
        <w:t>7.4.4.5</w:t>
      </w:r>
      <w:r w:rsidRPr="0046266F">
        <w:tab/>
        <w:t>Acceptance criteria</w:t>
      </w:r>
      <w:bookmarkEnd w:id="4228"/>
      <w:bookmarkEnd w:id="4229"/>
      <w:bookmarkEnd w:id="4230"/>
      <w:bookmarkEnd w:id="4231"/>
      <w:bookmarkEnd w:id="4232"/>
      <w:bookmarkEnd w:id="4233"/>
      <w:bookmarkEnd w:id="4234"/>
      <w:bookmarkEnd w:id="4235"/>
      <w:bookmarkEnd w:id="4236"/>
      <w:bookmarkEnd w:id="4237"/>
      <w:bookmarkEnd w:id="4238"/>
    </w:p>
    <w:p w14:paraId="28F829F6" w14:textId="73CE20D8" w:rsidR="00BD7469" w:rsidRPr="0046266F" w:rsidRDefault="00BD7469" w:rsidP="00BD7469">
      <w:pPr>
        <w:pStyle w:val="B1"/>
        <w:keepNext/>
        <w:keepLines/>
      </w:pPr>
      <w:r w:rsidRPr="0046266F">
        <w:t>1)</w:t>
      </w:r>
      <w:r w:rsidR="00026967">
        <w:tab/>
      </w:r>
      <w:r w:rsidRPr="0046266F">
        <w:t xml:space="preserve">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1E5E37AA" w14:textId="77777777" w:rsidR="00026967" w:rsidRPr="0046266F" w:rsidRDefault="00026967" w:rsidP="00026967">
      <w:pPr>
        <w:keepNext/>
        <w:rPr>
          <w:b/>
        </w:rPr>
      </w:pPr>
      <w:bookmarkStart w:id="4239" w:name="_Toc10738847"/>
      <w:bookmarkStart w:id="4240" w:name="_Toc20396699"/>
      <w:bookmarkStart w:id="4241" w:name="_Toc29398352"/>
      <w:bookmarkStart w:id="4242" w:name="_Toc29399474"/>
      <w:bookmarkStart w:id="4243" w:name="_Toc36649484"/>
      <w:bookmarkStart w:id="4244" w:name="_Toc36655326"/>
      <w:bookmarkStart w:id="4245" w:name="_Toc44961629"/>
      <w:bookmarkStart w:id="4246" w:name="_Toc50983292"/>
      <w:bookmarkStart w:id="4247" w:name="_Toc50985463"/>
      <w:bookmarkStart w:id="4248" w:name="_Toc57112723"/>
      <w:bookmarkStart w:id="4249" w:name="_Toc146299874"/>
      <w:r w:rsidRPr="0046266F">
        <w:rPr>
          <w:b/>
        </w:rPr>
        <w:t>EF</w:t>
      </w:r>
      <w:r w:rsidRPr="0046266F">
        <w:rPr>
          <w:b/>
          <w:vertAlign w:val="subscript"/>
        </w:rPr>
        <w:t>EPSLOCI</w:t>
      </w:r>
      <w:r w:rsidRPr="0046266F">
        <w:rPr>
          <w:b/>
        </w:rPr>
        <w:t xml:space="preserve"> (EPS Information)</w:t>
      </w:r>
    </w:p>
    <w:p w14:paraId="1F8A240A" w14:textId="77777777" w:rsidR="00026967" w:rsidRDefault="00026967" w:rsidP="00026967">
      <w:pPr>
        <w:pStyle w:val="B1"/>
        <w:keepNext/>
      </w:pPr>
      <w:r w:rsidRPr="0046266F">
        <w:t>Logically:</w:t>
      </w:r>
    </w:p>
    <w:p w14:paraId="11955EB7"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A5F461C" w14:textId="77777777" w:rsidR="00026967" w:rsidRPr="0046266F" w:rsidRDefault="00026967" w:rsidP="00026967">
      <w:pPr>
        <w:pStyle w:val="B1"/>
        <w:contextualSpacing/>
      </w:pPr>
      <w:r w:rsidRPr="0046266F">
        <w:tab/>
        <w:t>Last visited registered TAI:</w:t>
      </w:r>
      <w:r w:rsidRPr="0046266F">
        <w:tab/>
        <w:t>244/081/0001</w:t>
      </w:r>
    </w:p>
    <w:p w14:paraId="2411596B" w14:textId="77777777" w:rsidR="00026967" w:rsidRDefault="00026967" w:rsidP="00026967">
      <w:pPr>
        <w:pStyle w:val="B1"/>
      </w:pPr>
      <w:r w:rsidRPr="0046266F">
        <w:tab/>
        <w:t>EPS update status:</w:t>
      </w:r>
      <w:r w:rsidRPr="0046266F">
        <w:tab/>
      </w:r>
      <w:r>
        <w:tab/>
      </w:r>
      <w:r>
        <w:tab/>
      </w:r>
      <w:r w:rsidRPr="0046266F">
        <w:t>updated</w:t>
      </w:r>
    </w:p>
    <w:p w14:paraId="48A02F05"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39B6E79F" w14:textId="77777777" w:rsidTr="00BE4C89">
        <w:tc>
          <w:tcPr>
            <w:tcW w:w="1020" w:type="dxa"/>
            <w:tcBorders>
              <w:top w:val="single" w:sz="4" w:space="0" w:color="auto"/>
              <w:left w:val="single" w:sz="4" w:space="0" w:color="auto"/>
              <w:bottom w:val="single" w:sz="4" w:space="0" w:color="auto"/>
              <w:right w:val="single" w:sz="4" w:space="0" w:color="auto"/>
            </w:tcBorders>
          </w:tcPr>
          <w:p w14:paraId="4BA3AD74" w14:textId="1B368DC8"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61422AA2"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426A6D7B"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7F6DF5A"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4E3471B"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E2B8E4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27FD3D57"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3926F165"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260791C6"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0B7029DB"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690270A0"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1DA7A190"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2EDD952" w14:textId="77777777" w:rsidR="00026967" w:rsidRPr="00CE054F" w:rsidRDefault="00026967" w:rsidP="00BE4C89">
            <w:pPr>
              <w:pStyle w:val="TAC"/>
              <w:rPr>
                <w:b/>
                <w:bCs/>
              </w:rPr>
            </w:pPr>
            <w:r w:rsidRPr="00CE054F">
              <w:rPr>
                <w:b/>
                <w:bCs/>
              </w:rPr>
              <w:t>B12</w:t>
            </w:r>
          </w:p>
        </w:tc>
      </w:tr>
      <w:tr w:rsidR="00026967" w:rsidRPr="0046266F" w14:paraId="1463489F" w14:textId="77777777" w:rsidTr="00BE4C89">
        <w:tc>
          <w:tcPr>
            <w:tcW w:w="1020" w:type="dxa"/>
            <w:tcBorders>
              <w:top w:val="single" w:sz="4" w:space="0" w:color="auto"/>
              <w:left w:val="single" w:sz="4" w:space="0" w:color="auto"/>
              <w:bottom w:val="single" w:sz="4" w:space="0" w:color="auto"/>
              <w:right w:val="single" w:sz="4" w:space="0" w:color="auto"/>
            </w:tcBorders>
          </w:tcPr>
          <w:p w14:paraId="38E08785"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18BBBB1B"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505C0B7"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8BF1860"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56170A4B"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4CF2BCFB"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1748CBF1"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EC49F76"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38265393"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316102D9"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71B70D81"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168E036E"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61264649" w14:textId="77777777" w:rsidR="00026967" w:rsidRPr="0046266F" w:rsidRDefault="00026967" w:rsidP="00BE4C89">
            <w:pPr>
              <w:pStyle w:val="TAC"/>
            </w:pPr>
            <w:r w:rsidRPr="0046266F">
              <w:t>87</w:t>
            </w:r>
          </w:p>
        </w:tc>
      </w:tr>
      <w:tr w:rsidR="00026967" w:rsidRPr="00CE054F" w14:paraId="08AD5CEC" w14:textId="77777777" w:rsidTr="00BE4C89">
        <w:tc>
          <w:tcPr>
            <w:tcW w:w="1020" w:type="dxa"/>
            <w:tcBorders>
              <w:top w:val="single" w:sz="4" w:space="0" w:color="auto"/>
              <w:right w:val="single" w:sz="4" w:space="0" w:color="auto"/>
            </w:tcBorders>
          </w:tcPr>
          <w:p w14:paraId="29A4BCD0"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2FEC37B4" w14:textId="16EA014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1421BA74" w14:textId="2A40EA6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6CFAA13F" w14:textId="176D1576"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608D510" w14:textId="4EDD1181"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7BE2A54B" w14:textId="11F5603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40EC3052" w14:textId="0D78524E"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4006A037" w14:textId="5BFA42A4" w:rsidR="00026967" w:rsidRPr="00CE054F" w:rsidRDefault="00026967" w:rsidP="00BE4C89">
            <w:pPr>
              <w:pStyle w:val="TAC"/>
              <w:rPr>
                <w:b/>
                <w:bCs/>
              </w:rPr>
            </w:pPr>
          </w:p>
        </w:tc>
        <w:tc>
          <w:tcPr>
            <w:tcW w:w="624" w:type="dxa"/>
            <w:tcBorders>
              <w:top w:val="single" w:sz="4" w:space="0" w:color="auto"/>
            </w:tcBorders>
          </w:tcPr>
          <w:p w14:paraId="593D436F" w14:textId="77777777" w:rsidR="00026967" w:rsidRPr="00CE054F" w:rsidRDefault="00026967" w:rsidP="00BE4C89">
            <w:pPr>
              <w:pStyle w:val="TAC"/>
              <w:rPr>
                <w:b/>
                <w:bCs/>
              </w:rPr>
            </w:pPr>
          </w:p>
        </w:tc>
        <w:tc>
          <w:tcPr>
            <w:tcW w:w="624" w:type="dxa"/>
            <w:tcBorders>
              <w:top w:val="single" w:sz="4" w:space="0" w:color="auto"/>
            </w:tcBorders>
          </w:tcPr>
          <w:p w14:paraId="1E50D0EB" w14:textId="77777777" w:rsidR="00026967" w:rsidRPr="00CE054F" w:rsidRDefault="00026967" w:rsidP="00BE4C89">
            <w:pPr>
              <w:pStyle w:val="TAC"/>
              <w:rPr>
                <w:b/>
                <w:bCs/>
              </w:rPr>
            </w:pPr>
          </w:p>
        </w:tc>
        <w:tc>
          <w:tcPr>
            <w:tcW w:w="624" w:type="dxa"/>
            <w:tcBorders>
              <w:top w:val="single" w:sz="4" w:space="0" w:color="auto"/>
            </w:tcBorders>
          </w:tcPr>
          <w:p w14:paraId="1D6B87D0" w14:textId="77777777" w:rsidR="00026967" w:rsidRPr="00CE054F" w:rsidRDefault="00026967" w:rsidP="00BE4C89">
            <w:pPr>
              <w:pStyle w:val="TAC"/>
              <w:rPr>
                <w:b/>
                <w:bCs/>
              </w:rPr>
            </w:pPr>
          </w:p>
        </w:tc>
        <w:tc>
          <w:tcPr>
            <w:tcW w:w="624" w:type="dxa"/>
            <w:tcBorders>
              <w:top w:val="single" w:sz="4" w:space="0" w:color="auto"/>
            </w:tcBorders>
          </w:tcPr>
          <w:p w14:paraId="4145F221" w14:textId="77777777" w:rsidR="00026967" w:rsidRPr="00CE054F" w:rsidRDefault="00026967" w:rsidP="00BE4C89">
            <w:pPr>
              <w:pStyle w:val="TAC"/>
              <w:rPr>
                <w:b/>
                <w:bCs/>
              </w:rPr>
            </w:pPr>
          </w:p>
        </w:tc>
        <w:tc>
          <w:tcPr>
            <w:tcW w:w="624" w:type="dxa"/>
            <w:tcBorders>
              <w:top w:val="single" w:sz="4" w:space="0" w:color="auto"/>
            </w:tcBorders>
          </w:tcPr>
          <w:p w14:paraId="3366C557" w14:textId="77777777" w:rsidR="00026967" w:rsidRPr="00CE054F" w:rsidRDefault="00026967" w:rsidP="00BE4C89">
            <w:pPr>
              <w:pStyle w:val="TAC"/>
              <w:rPr>
                <w:b/>
                <w:bCs/>
              </w:rPr>
            </w:pPr>
          </w:p>
        </w:tc>
      </w:tr>
      <w:tr w:rsidR="00026967" w:rsidRPr="0046266F" w14:paraId="3B4C34ED" w14:textId="77777777" w:rsidTr="00BE4C89">
        <w:tc>
          <w:tcPr>
            <w:tcW w:w="1020" w:type="dxa"/>
            <w:tcBorders>
              <w:right w:val="single" w:sz="4" w:space="0" w:color="auto"/>
            </w:tcBorders>
          </w:tcPr>
          <w:p w14:paraId="7DD273B1"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0DAD42B8" w14:textId="2ADB7249"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4AE5323C" w14:textId="3FBC12C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55C4F3C6" w14:textId="2D29B908"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FC8D3CF" w14:textId="34AC4618"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672A715" w14:textId="5009C68F"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780A647" w14:textId="22132C80" w:rsidR="00026967" w:rsidRPr="0046266F" w:rsidRDefault="00026967" w:rsidP="00BE4C89">
            <w:pPr>
              <w:pStyle w:val="TAC"/>
            </w:pPr>
            <w:r w:rsidRPr="0046266F">
              <w:t>00</w:t>
            </w:r>
          </w:p>
        </w:tc>
        <w:tc>
          <w:tcPr>
            <w:tcW w:w="624" w:type="dxa"/>
            <w:tcBorders>
              <w:left w:val="single" w:sz="4" w:space="0" w:color="auto"/>
            </w:tcBorders>
          </w:tcPr>
          <w:p w14:paraId="6D779681" w14:textId="549EE817" w:rsidR="00026967" w:rsidRPr="0046266F" w:rsidRDefault="00026967" w:rsidP="00BE4C89">
            <w:pPr>
              <w:pStyle w:val="TAC"/>
            </w:pPr>
          </w:p>
        </w:tc>
        <w:tc>
          <w:tcPr>
            <w:tcW w:w="624" w:type="dxa"/>
          </w:tcPr>
          <w:p w14:paraId="1FD5D338" w14:textId="77777777" w:rsidR="00026967" w:rsidRPr="0046266F" w:rsidRDefault="00026967" w:rsidP="00BE4C89">
            <w:pPr>
              <w:pStyle w:val="TAC"/>
            </w:pPr>
          </w:p>
        </w:tc>
        <w:tc>
          <w:tcPr>
            <w:tcW w:w="624" w:type="dxa"/>
          </w:tcPr>
          <w:p w14:paraId="6914C4A9" w14:textId="77777777" w:rsidR="00026967" w:rsidRPr="0046266F" w:rsidRDefault="00026967" w:rsidP="00BE4C89">
            <w:pPr>
              <w:pStyle w:val="TAC"/>
            </w:pPr>
          </w:p>
        </w:tc>
        <w:tc>
          <w:tcPr>
            <w:tcW w:w="624" w:type="dxa"/>
          </w:tcPr>
          <w:p w14:paraId="5CC985DF" w14:textId="77777777" w:rsidR="00026967" w:rsidRPr="0046266F" w:rsidRDefault="00026967" w:rsidP="00BE4C89">
            <w:pPr>
              <w:pStyle w:val="TAC"/>
            </w:pPr>
          </w:p>
        </w:tc>
        <w:tc>
          <w:tcPr>
            <w:tcW w:w="624" w:type="dxa"/>
          </w:tcPr>
          <w:p w14:paraId="3A21AD3B" w14:textId="77777777" w:rsidR="00026967" w:rsidRPr="0046266F" w:rsidRDefault="00026967" w:rsidP="00BE4C89">
            <w:pPr>
              <w:pStyle w:val="TAC"/>
            </w:pPr>
          </w:p>
        </w:tc>
        <w:tc>
          <w:tcPr>
            <w:tcW w:w="624" w:type="dxa"/>
          </w:tcPr>
          <w:p w14:paraId="38FF7585" w14:textId="77777777" w:rsidR="00026967" w:rsidRPr="0046266F" w:rsidRDefault="00026967" w:rsidP="00BE4C89">
            <w:pPr>
              <w:pStyle w:val="TAC"/>
            </w:pPr>
          </w:p>
        </w:tc>
      </w:tr>
    </w:tbl>
    <w:p w14:paraId="7597381E" w14:textId="77777777" w:rsidR="00026967" w:rsidRPr="0046266F" w:rsidRDefault="00026967" w:rsidP="00026967"/>
    <w:p w14:paraId="233E674B" w14:textId="4DD8A89A" w:rsidR="00BD7469" w:rsidRPr="0046266F" w:rsidRDefault="00BD7469" w:rsidP="00BD7469">
      <w:pPr>
        <w:pStyle w:val="Heading3"/>
      </w:pPr>
      <w:r w:rsidRPr="0046266F">
        <w:t>7.4.5</w:t>
      </w:r>
      <w:r w:rsidRPr="0046266F">
        <w:tab/>
        <w:t>E-UTRA</w:t>
      </w:r>
      <w:r w:rsidR="00026967">
        <w:t>N</w:t>
      </w:r>
      <w:r w:rsidRPr="0046266F">
        <w:t>/EPC capable UEs recognising the search period of the Higher priority PLMN – UTRAN/E-UTRAN</w:t>
      </w:r>
      <w:bookmarkEnd w:id="4239"/>
      <w:bookmarkEnd w:id="4240"/>
      <w:bookmarkEnd w:id="4241"/>
      <w:bookmarkEnd w:id="4242"/>
      <w:bookmarkEnd w:id="4243"/>
      <w:bookmarkEnd w:id="4244"/>
      <w:bookmarkEnd w:id="4245"/>
      <w:bookmarkEnd w:id="4246"/>
      <w:bookmarkEnd w:id="4247"/>
      <w:bookmarkEnd w:id="4248"/>
      <w:bookmarkEnd w:id="4249"/>
    </w:p>
    <w:p w14:paraId="2C0D62D7" w14:textId="77777777" w:rsidR="00BD7469" w:rsidRPr="0046266F" w:rsidRDefault="00BD7469" w:rsidP="00BD7469">
      <w:pPr>
        <w:pStyle w:val="Heading4"/>
      </w:pPr>
      <w:bookmarkStart w:id="4250" w:name="_Toc10738848"/>
      <w:bookmarkStart w:id="4251" w:name="_Toc20396700"/>
      <w:bookmarkStart w:id="4252" w:name="_Toc29398353"/>
      <w:bookmarkStart w:id="4253" w:name="_Toc29399475"/>
      <w:bookmarkStart w:id="4254" w:name="_Toc36649485"/>
      <w:bookmarkStart w:id="4255" w:name="_Toc36655327"/>
      <w:bookmarkStart w:id="4256" w:name="_Toc44961630"/>
      <w:bookmarkStart w:id="4257" w:name="_Toc50983293"/>
      <w:bookmarkStart w:id="4258" w:name="_Toc50985464"/>
      <w:bookmarkStart w:id="4259" w:name="_Toc57112724"/>
      <w:bookmarkStart w:id="4260" w:name="_Toc146299875"/>
      <w:r w:rsidRPr="0046266F">
        <w:t>7.4.5.1</w:t>
      </w:r>
      <w:r w:rsidRPr="0046266F">
        <w:tab/>
        <w:t>Definition and applicability</w:t>
      </w:r>
      <w:bookmarkEnd w:id="4250"/>
      <w:bookmarkEnd w:id="4251"/>
      <w:bookmarkEnd w:id="4252"/>
      <w:bookmarkEnd w:id="4253"/>
      <w:bookmarkEnd w:id="4254"/>
      <w:bookmarkEnd w:id="4255"/>
      <w:bookmarkEnd w:id="4256"/>
      <w:bookmarkEnd w:id="4257"/>
      <w:bookmarkEnd w:id="4258"/>
      <w:bookmarkEnd w:id="4259"/>
      <w:bookmarkEnd w:id="4260"/>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1" w:name="_Toc10738849"/>
      <w:bookmarkStart w:id="4262" w:name="_Toc20396701"/>
      <w:bookmarkStart w:id="4263" w:name="_Toc29398354"/>
      <w:bookmarkStart w:id="4264" w:name="_Toc29399476"/>
      <w:bookmarkStart w:id="4265" w:name="_Toc36649486"/>
      <w:bookmarkStart w:id="4266" w:name="_Toc36655328"/>
      <w:bookmarkStart w:id="4267" w:name="_Toc44961631"/>
      <w:bookmarkStart w:id="4268" w:name="_Toc50983294"/>
      <w:bookmarkStart w:id="4269" w:name="_Toc50985465"/>
      <w:bookmarkStart w:id="4270" w:name="_Toc57112725"/>
      <w:bookmarkStart w:id="4271" w:name="_Toc146299876"/>
      <w:r w:rsidRPr="0046266F">
        <w:t>7.4.5.2</w:t>
      </w:r>
      <w:r w:rsidRPr="0046266F">
        <w:tab/>
        <w:t>Conformance requirement</w:t>
      </w:r>
      <w:bookmarkEnd w:id="4261"/>
      <w:bookmarkEnd w:id="4262"/>
      <w:bookmarkEnd w:id="4263"/>
      <w:bookmarkEnd w:id="4264"/>
      <w:bookmarkEnd w:id="4265"/>
      <w:bookmarkEnd w:id="4266"/>
      <w:bookmarkEnd w:id="4267"/>
      <w:bookmarkEnd w:id="4268"/>
      <w:bookmarkEnd w:id="4269"/>
      <w:bookmarkEnd w:id="4270"/>
      <w:bookmarkEnd w:id="4271"/>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2" w:name="_Toc10738850"/>
      <w:bookmarkStart w:id="4273" w:name="_Toc20396702"/>
      <w:bookmarkStart w:id="4274" w:name="_Toc29398355"/>
      <w:bookmarkStart w:id="4275" w:name="_Toc29399477"/>
      <w:bookmarkStart w:id="4276" w:name="_Toc36649487"/>
      <w:bookmarkStart w:id="4277" w:name="_Toc36655329"/>
      <w:bookmarkStart w:id="4278" w:name="_Toc44961632"/>
      <w:bookmarkStart w:id="4279" w:name="_Toc50983295"/>
      <w:bookmarkStart w:id="4280" w:name="_Toc50985466"/>
      <w:bookmarkStart w:id="4281" w:name="_Toc57112726"/>
      <w:bookmarkStart w:id="4282" w:name="_Toc146299877"/>
      <w:r w:rsidRPr="0046266F">
        <w:lastRenderedPageBreak/>
        <w:t>7.4.5.3</w:t>
      </w:r>
      <w:r w:rsidRPr="0046266F">
        <w:tab/>
        <w:t>Test purpose</w:t>
      </w:r>
      <w:bookmarkEnd w:id="4272"/>
      <w:bookmarkEnd w:id="4273"/>
      <w:bookmarkEnd w:id="4274"/>
      <w:bookmarkEnd w:id="4275"/>
      <w:bookmarkEnd w:id="4276"/>
      <w:bookmarkEnd w:id="4277"/>
      <w:bookmarkEnd w:id="4278"/>
      <w:bookmarkEnd w:id="4279"/>
      <w:bookmarkEnd w:id="4280"/>
      <w:bookmarkEnd w:id="4281"/>
      <w:bookmarkEnd w:id="4282"/>
    </w:p>
    <w:p w14:paraId="3C9FD291" w14:textId="0BC8F962"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5A5DD752" w14:textId="77777777" w:rsidR="00BD7469" w:rsidRPr="0046266F" w:rsidRDefault="00BD7469" w:rsidP="00BD7469">
      <w:pPr>
        <w:pStyle w:val="Heading4"/>
      </w:pPr>
      <w:bookmarkStart w:id="4283" w:name="_Toc10738851"/>
      <w:bookmarkStart w:id="4284" w:name="_Toc20396703"/>
      <w:bookmarkStart w:id="4285" w:name="_Toc29398356"/>
      <w:bookmarkStart w:id="4286" w:name="_Toc29399478"/>
      <w:bookmarkStart w:id="4287" w:name="_Toc36649488"/>
      <w:bookmarkStart w:id="4288" w:name="_Toc36655330"/>
      <w:bookmarkStart w:id="4289" w:name="_Toc44961633"/>
      <w:bookmarkStart w:id="4290" w:name="_Toc50983296"/>
      <w:bookmarkStart w:id="4291" w:name="_Toc50985467"/>
      <w:bookmarkStart w:id="4292" w:name="_Toc57112727"/>
      <w:bookmarkStart w:id="4293" w:name="_Toc146299878"/>
      <w:r w:rsidRPr="0046266F">
        <w:t>7.4.5.4</w:t>
      </w:r>
      <w:r w:rsidRPr="0046266F">
        <w:tab/>
        <w:t>Method of test</w:t>
      </w:r>
      <w:bookmarkEnd w:id="4283"/>
      <w:bookmarkEnd w:id="4284"/>
      <w:bookmarkEnd w:id="4285"/>
      <w:bookmarkEnd w:id="4286"/>
      <w:bookmarkEnd w:id="4287"/>
      <w:bookmarkEnd w:id="4288"/>
      <w:bookmarkEnd w:id="4289"/>
      <w:bookmarkEnd w:id="4290"/>
      <w:bookmarkEnd w:id="4291"/>
      <w:bookmarkEnd w:id="4292"/>
      <w:bookmarkEnd w:id="4293"/>
    </w:p>
    <w:p w14:paraId="5D1A4C0A" w14:textId="77777777" w:rsidR="00BD7469" w:rsidRPr="0046266F" w:rsidRDefault="00BD7469" w:rsidP="00BD7469">
      <w:pPr>
        <w:pStyle w:val="Heading5"/>
      </w:pPr>
      <w:bookmarkStart w:id="4294" w:name="_Toc10738852"/>
      <w:bookmarkStart w:id="4295" w:name="_Toc20396704"/>
      <w:bookmarkStart w:id="4296" w:name="_Toc29398357"/>
      <w:bookmarkStart w:id="4297" w:name="_Toc29399479"/>
      <w:bookmarkStart w:id="4298" w:name="_Toc36649489"/>
      <w:bookmarkStart w:id="4299" w:name="_Toc36655331"/>
      <w:bookmarkStart w:id="4300" w:name="_Toc44961634"/>
      <w:bookmarkStart w:id="4301" w:name="_Toc50983297"/>
      <w:bookmarkStart w:id="4302" w:name="_Toc50985468"/>
      <w:bookmarkStart w:id="4303" w:name="_Toc57112728"/>
      <w:bookmarkStart w:id="4304" w:name="_Toc146299879"/>
      <w:r w:rsidRPr="0046266F">
        <w:t>7.4.5.4.1</w:t>
      </w:r>
      <w:r w:rsidRPr="0046266F">
        <w:tab/>
        <w:t>Initial conditions</w:t>
      </w:r>
      <w:bookmarkEnd w:id="4294"/>
      <w:bookmarkEnd w:id="4295"/>
      <w:bookmarkEnd w:id="4296"/>
      <w:bookmarkEnd w:id="4297"/>
      <w:bookmarkEnd w:id="4298"/>
      <w:bookmarkEnd w:id="4299"/>
      <w:bookmarkEnd w:id="4300"/>
      <w:bookmarkEnd w:id="4301"/>
      <w:bookmarkEnd w:id="4302"/>
      <w:bookmarkEnd w:id="4303"/>
      <w:bookmarkEnd w:id="4304"/>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8D47D6" w14:textId="6F3AA008" w:rsidR="00026967" w:rsidRPr="0046266F" w:rsidRDefault="00026967" w:rsidP="00026967">
      <w:bookmarkStart w:id="4305" w:name="_Toc10738853"/>
      <w:bookmarkStart w:id="4306" w:name="_Toc20396705"/>
      <w:bookmarkStart w:id="4307" w:name="_Toc29398358"/>
      <w:bookmarkStart w:id="4308" w:name="_Toc29399480"/>
      <w:bookmarkStart w:id="4309" w:name="_Toc36649490"/>
      <w:bookmarkStart w:id="4310" w:name="_Toc36655332"/>
      <w:bookmarkStart w:id="4311" w:name="_Toc44961635"/>
      <w:bookmarkStart w:id="4312" w:name="_Toc50983298"/>
      <w:bookmarkStart w:id="4313" w:name="_Toc50985469"/>
      <w:bookmarkStart w:id="4314" w:name="_Toc57112729"/>
      <w:bookmarkStart w:id="4315" w:name="_Toc146299880"/>
      <w:r w:rsidRPr="0046266F">
        <w:t>The E-UTRAN</w:t>
      </w:r>
      <w:r>
        <w:t>/EPC</w:t>
      </w:r>
      <w:r w:rsidRPr="0046266F">
        <w:t xml:space="preserve"> UICC is used with the following exception:</w:t>
      </w:r>
    </w:p>
    <w:p w14:paraId="5D098F51" w14:textId="77777777" w:rsidR="00026967" w:rsidRPr="0046266F" w:rsidRDefault="00026967" w:rsidP="00026967">
      <w:pPr>
        <w:keepNext/>
        <w:rPr>
          <w:b/>
        </w:rPr>
      </w:pPr>
      <w:r w:rsidRPr="0046266F">
        <w:rPr>
          <w:b/>
        </w:rPr>
        <w:t>EF</w:t>
      </w:r>
      <w:r w:rsidRPr="0046266F">
        <w:rPr>
          <w:b/>
          <w:vertAlign w:val="subscript"/>
        </w:rPr>
        <w:t>HPLMNwACT</w:t>
      </w:r>
      <w:r w:rsidRPr="0046266F">
        <w:rPr>
          <w:b/>
        </w:rPr>
        <w:t xml:space="preserve"> (HPLMN selector with Access Technology)</w:t>
      </w:r>
    </w:p>
    <w:p w14:paraId="52CC0791" w14:textId="77777777" w:rsidR="00026967" w:rsidRDefault="00026967" w:rsidP="00026967">
      <w:pPr>
        <w:pStyle w:val="B1"/>
        <w:keepNext/>
      </w:pPr>
      <w:r w:rsidRPr="0046266F">
        <w:t>Logically:</w:t>
      </w:r>
    </w:p>
    <w:p w14:paraId="784B2A27" w14:textId="04FF2CDC"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244 081</w:t>
      </w:r>
      <w:r>
        <w:t xml:space="preserve"> (</w:t>
      </w:r>
      <w:r w:rsidRPr="0046266F">
        <w:t>MCC</w:t>
      </w:r>
      <w:r>
        <w:t xml:space="preserve"> </w:t>
      </w:r>
      <w:r w:rsidRPr="0046266F">
        <w:t>MNC</w:t>
      </w:r>
      <w:r>
        <w:t>)</w:t>
      </w:r>
    </w:p>
    <w:p w14:paraId="019F7BFE" w14:textId="674C55D1" w:rsidR="00026967" w:rsidRPr="0046266F" w:rsidRDefault="00026967" w:rsidP="00026967">
      <w:pPr>
        <w:pStyle w:val="B1"/>
      </w:pPr>
      <w:r w:rsidRPr="0046266F">
        <w:tab/>
      </w:r>
      <w:r>
        <w:t>1</w:t>
      </w:r>
      <w:r w:rsidRPr="001D2521">
        <w:rPr>
          <w:vertAlign w:val="superscript"/>
        </w:rPr>
        <w:t>st</w:t>
      </w:r>
      <w:r>
        <w:t xml:space="preserve"> ACT:</w:t>
      </w:r>
      <w:r>
        <w:tab/>
      </w:r>
      <w:r>
        <w:tab/>
        <w:t>E-</w:t>
      </w:r>
      <w:r w:rsidRPr="0046266F">
        <w:t>UTRAN</w:t>
      </w:r>
    </w:p>
    <w:p w14:paraId="5E64760B" w14:textId="77777777" w:rsidR="00026967" w:rsidRPr="001D2521"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66B2DCA9" w14:textId="77777777" w:rsidTr="00BE4C89">
        <w:tc>
          <w:tcPr>
            <w:tcW w:w="964" w:type="dxa"/>
            <w:vAlign w:val="center"/>
          </w:tcPr>
          <w:p w14:paraId="4F117BBB" w14:textId="76852A82" w:rsidR="00026967" w:rsidRPr="001D2521" w:rsidRDefault="00026967" w:rsidP="00BE4C89">
            <w:pPr>
              <w:pStyle w:val="TAL"/>
              <w:rPr>
                <w:b/>
                <w:bCs/>
              </w:rPr>
            </w:pPr>
            <w:r w:rsidRPr="001D2521">
              <w:rPr>
                <w:b/>
                <w:bCs/>
              </w:rPr>
              <w:t>Byte</w:t>
            </w:r>
          </w:p>
        </w:tc>
        <w:tc>
          <w:tcPr>
            <w:tcW w:w="680" w:type="dxa"/>
            <w:vAlign w:val="center"/>
          </w:tcPr>
          <w:p w14:paraId="6CC4A446" w14:textId="77777777" w:rsidR="00026967" w:rsidRPr="001D2521" w:rsidRDefault="00026967" w:rsidP="00BE4C89">
            <w:pPr>
              <w:pStyle w:val="TAL"/>
              <w:jc w:val="center"/>
              <w:rPr>
                <w:b/>
                <w:bCs/>
              </w:rPr>
            </w:pPr>
            <w:r w:rsidRPr="001D2521">
              <w:rPr>
                <w:b/>
                <w:bCs/>
              </w:rPr>
              <w:t>B1</w:t>
            </w:r>
          </w:p>
        </w:tc>
        <w:tc>
          <w:tcPr>
            <w:tcW w:w="680" w:type="dxa"/>
            <w:vAlign w:val="center"/>
          </w:tcPr>
          <w:p w14:paraId="4EDF0E7C" w14:textId="77777777" w:rsidR="00026967" w:rsidRPr="001D2521" w:rsidRDefault="00026967" w:rsidP="00BE4C89">
            <w:pPr>
              <w:pStyle w:val="TAL"/>
              <w:jc w:val="center"/>
              <w:rPr>
                <w:b/>
                <w:bCs/>
              </w:rPr>
            </w:pPr>
            <w:r w:rsidRPr="001D2521">
              <w:rPr>
                <w:b/>
                <w:bCs/>
              </w:rPr>
              <w:t>B2</w:t>
            </w:r>
          </w:p>
        </w:tc>
        <w:tc>
          <w:tcPr>
            <w:tcW w:w="680" w:type="dxa"/>
            <w:vAlign w:val="center"/>
          </w:tcPr>
          <w:p w14:paraId="5E3B8B07" w14:textId="77777777" w:rsidR="00026967" w:rsidRPr="001D2521" w:rsidRDefault="00026967" w:rsidP="00BE4C89">
            <w:pPr>
              <w:pStyle w:val="TAL"/>
              <w:jc w:val="center"/>
              <w:rPr>
                <w:b/>
                <w:bCs/>
              </w:rPr>
            </w:pPr>
            <w:r w:rsidRPr="001D2521">
              <w:rPr>
                <w:b/>
                <w:bCs/>
              </w:rPr>
              <w:t>B3</w:t>
            </w:r>
          </w:p>
        </w:tc>
        <w:tc>
          <w:tcPr>
            <w:tcW w:w="680" w:type="dxa"/>
            <w:vAlign w:val="center"/>
          </w:tcPr>
          <w:p w14:paraId="2D517F89" w14:textId="77777777" w:rsidR="00026967" w:rsidRPr="001D2521" w:rsidRDefault="00026967" w:rsidP="00BE4C89">
            <w:pPr>
              <w:pStyle w:val="TAL"/>
              <w:jc w:val="center"/>
              <w:rPr>
                <w:b/>
                <w:bCs/>
              </w:rPr>
            </w:pPr>
            <w:r w:rsidRPr="001D2521">
              <w:rPr>
                <w:b/>
                <w:bCs/>
              </w:rPr>
              <w:t>B4</w:t>
            </w:r>
          </w:p>
        </w:tc>
        <w:tc>
          <w:tcPr>
            <w:tcW w:w="680" w:type="dxa"/>
            <w:vAlign w:val="center"/>
          </w:tcPr>
          <w:p w14:paraId="2A966524" w14:textId="77777777" w:rsidR="00026967" w:rsidRPr="001D2521" w:rsidRDefault="00026967" w:rsidP="00BE4C89">
            <w:pPr>
              <w:pStyle w:val="TAL"/>
              <w:jc w:val="center"/>
              <w:rPr>
                <w:b/>
                <w:bCs/>
              </w:rPr>
            </w:pPr>
            <w:r w:rsidRPr="001D2521">
              <w:rPr>
                <w:b/>
                <w:bCs/>
              </w:rPr>
              <w:t>B5</w:t>
            </w:r>
          </w:p>
        </w:tc>
      </w:tr>
      <w:tr w:rsidR="00026967" w:rsidRPr="0046266F" w14:paraId="3FB717A6" w14:textId="77777777" w:rsidTr="00BE4C89">
        <w:tc>
          <w:tcPr>
            <w:tcW w:w="964" w:type="dxa"/>
            <w:vAlign w:val="center"/>
          </w:tcPr>
          <w:p w14:paraId="76C81D47" w14:textId="77777777" w:rsidR="00026967" w:rsidRPr="0046266F" w:rsidRDefault="00026967" w:rsidP="00BE4C89">
            <w:pPr>
              <w:pStyle w:val="TAL"/>
            </w:pPr>
            <w:r w:rsidRPr="0046266F">
              <w:t>Hex</w:t>
            </w:r>
          </w:p>
        </w:tc>
        <w:tc>
          <w:tcPr>
            <w:tcW w:w="680" w:type="dxa"/>
            <w:vAlign w:val="center"/>
          </w:tcPr>
          <w:p w14:paraId="76181D7B" w14:textId="77777777" w:rsidR="00026967" w:rsidRPr="0046266F" w:rsidRDefault="00026967" w:rsidP="00BE4C89">
            <w:pPr>
              <w:pStyle w:val="TAL"/>
              <w:jc w:val="center"/>
            </w:pPr>
            <w:r w:rsidRPr="0046266F">
              <w:t>42</w:t>
            </w:r>
          </w:p>
        </w:tc>
        <w:tc>
          <w:tcPr>
            <w:tcW w:w="680" w:type="dxa"/>
            <w:vAlign w:val="center"/>
          </w:tcPr>
          <w:p w14:paraId="162FFF15" w14:textId="77777777" w:rsidR="00026967" w:rsidRPr="0046266F" w:rsidRDefault="00026967" w:rsidP="00BE4C89">
            <w:pPr>
              <w:pStyle w:val="TAL"/>
              <w:jc w:val="center"/>
            </w:pPr>
            <w:r w:rsidRPr="0046266F">
              <w:t>14</w:t>
            </w:r>
          </w:p>
        </w:tc>
        <w:tc>
          <w:tcPr>
            <w:tcW w:w="680" w:type="dxa"/>
            <w:vAlign w:val="center"/>
          </w:tcPr>
          <w:p w14:paraId="4A5984CC" w14:textId="77777777" w:rsidR="00026967" w:rsidRPr="0046266F" w:rsidRDefault="00026967" w:rsidP="00BE4C89">
            <w:pPr>
              <w:pStyle w:val="TAL"/>
              <w:jc w:val="center"/>
            </w:pPr>
            <w:r w:rsidRPr="0046266F">
              <w:t>80</w:t>
            </w:r>
          </w:p>
        </w:tc>
        <w:tc>
          <w:tcPr>
            <w:tcW w:w="680" w:type="dxa"/>
            <w:vAlign w:val="center"/>
          </w:tcPr>
          <w:p w14:paraId="67485A7A" w14:textId="77777777" w:rsidR="00026967" w:rsidRPr="0046266F" w:rsidRDefault="00026967" w:rsidP="00BE4C89">
            <w:pPr>
              <w:pStyle w:val="TAL"/>
              <w:jc w:val="center"/>
            </w:pPr>
            <w:r>
              <w:t>4</w:t>
            </w:r>
            <w:r w:rsidRPr="0046266F">
              <w:t>0</w:t>
            </w:r>
          </w:p>
        </w:tc>
        <w:tc>
          <w:tcPr>
            <w:tcW w:w="680" w:type="dxa"/>
            <w:vAlign w:val="center"/>
          </w:tcPr>
          <w:p w14:paraId="5DC3E863" w14:textId="77777777" w:rsidR="00026967" w:rsidRPr="0046266F" w:rsidRDefault="00026967" w:rsidP="00BE4C89">
            <w:pPr>
              <w:pStyle w:val="TAL"/>
              <w:jc w:val="center"/>
            </w:pPr>
            <w:r w:rsidRPr="0046266F">
              <w:t>00</w:t>
            </w:r>
          </w:p>
        </w:tc>
      </w:tr>
    </w:tbl>
    <w:p w14:paraId="6E13148B" w14:textId="77777777" w:rsidR="00026967" w:rsidRPr="0046266F" w:rsidRDefault="00026967" w:rsidP="00026967"/>
    <w:p w14:paraId="6D07FF25"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66D428F2" w14:textId="77777777" w:rsidR="00026967" w:rsidRDefault="00026967" w:rsidP="00026967">
      <w:pPr>
        <w:pStyle w:val="B1"/>
      </w:pPr>
      <w:r w:rsidRPr="0046266F">
        <w:t>Logically:</w:t>
      </w:r>
    </w:p>
    <w:p w14:paraId="7433CB84" w14:textId="6DBCB988" w:rsidR="00026967" w:rsidRPr="0046266F" w:rsidRDefault="00026967" w:rsidP="00026967">
      <w:pPr>
        <w:pStyle w:val="B1"/>
        <w:ind w:left="852"/>
      </w:pPr>
      <w:r>
        <w:t>Time interval:</w:t>
      </w:r>
      <w:r w:rsidRPr="0046266F">
        <w:tab/>
      </w:r>
      <w:r>
        <w:t xml:space="preserve">'01' - </w:t>
      </w:r>
      <w:r w:rsidRPr="0046266F">
        <w:t>6 minutes</w:t>
      </w:r>
    </w:p>
    <w:p w14:paraId="02136D9C" w14:textId="77777777" w:rsidR="00026967" w:rsidRPr="0046266F" w:rsidRDefault="00026967" w:rsidP="00026967">
      <w:pPr>
        <w:keepNext/>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043505" w14:textId="77777777" w:rsidTr="00BE4C89">
        <w:tc>
          <w:tcPr>
            <w:tcW w:w="907" w:type="dxa"/>
          </w:tcPr>
          <w:p w14:paraId="3E60A774" w14:textId="6BA6DBDF" w:rsidR="00026967" w:rsidRPr="00170EAF" w:rsidRDefault="00026967" w:rsidP="00BE4C89">
            <w:pPr>
              <w:pStyle w:val="TAL"/>
              <w:rPr>
                <w:b/>
                <w:bCs/>
              </w:rPr>
            </w:pPr>
            <w:r w:rsidRPr="00170EAF">
              <w:rPr>
                <w:b/>
                <w:bCs/>
              </w:rPr>
              <w:t>Byte</w:t>
            </w:r>
          </w:p>
        </w:tc>
        <w:tc>
          <w:tcPr>
            <w:tcW w:w="624" w:type="dxa"/>
          </w:tcPr>
          <w:p w14:paraId="1D04E64F" w14:textId="77777777" w:rsidR="00026967" w:rsidRPr="00170EAF" w:rsidRDefault="00026967" w:rsidP="00BE4C89">
            <w:pPr>
              <w:pStyle w:val="TAL"/>
              <w:jc w:val="center"/>
              <w:rPr>
                <w:b/>
                <w:bCs/>
              </w:rPr>
            </w:pPr>
            <w:r w:rsidRPr="00170EAF">
              <w:rPr>
                <w:b/>
                <w:bCs/>
              </w:rPr>
              <w:t>B1</w:t>
            </w:r>
          </w:p>
        </w:tc>
      </w:tr>
      <w:tr w:rsidR="00026967" w:rsidRPr="0046266F" w14:paraId="68007A8B" w14:textId="77777777" w:rsidTr="00BE4C89">
        <w:tc>
          <w:tcPr>
            <w:tcW w:w="907" w:type="dxa"/>
          </w:tcPr>
          <w:p w14:paraId="1C72F63B" w14:textId="77777777" w:rsidR="00026967" w:rsidRPr="0046266F" w:rsidRDefault="00026967" w:rsidP="00BE4C89">
            <w:pPr>
              <w:pStyle w:val="TAL"/>
            </w:pPr>
            <w:r w:rsidRPr="0046266F">
              <w:t>Hex</w:t>
            </w:r>
          </w:p>
        </w:tc>
        <w:tc>
          <w:tcPr>
            <w:tcW w:w="624" w:type="dxa"/>
          </w:tcPr>
          <w:p w14:paraId="015D011E" w14:textId="77777777" w:rsidR="00026967" w:rsidRPr="0046266F" w:rsidRDefault="00026967" w:rsidP="00BE4C89">
            <w:pPr>
              <w:pStyle w:val="TAL"/>
              <w:jc w:val="center"/>
            </w:pPr>
            <w:r w:rsidRPr="0046266F">
              <w:t>01</w:t>
            </w:r>
          </w:p>
        </w:tc>
      </w:tr>
    </w:tbl>
    <w:p w14:paraId="756A0B7F" w14:textId="77777777" w:rsidR="00026967" w:rsidRDefault="00026967" w:rsidP="00026967">
      <w:pPr>
        <w:rPr>
          <w:b/>
        </w:rPr>
      </w:pPr>
    </w:p>
    <w:p w14:paraId="00480D1D" w14:textId="77777777" w:rsidR="00026967" w:rsidRDefault="00026967" w:rsidP="00026967">
      <w:pPr>
        <w:rPr>
          <w:b/>
        </w:rPr>
      </w:pPr>
      <w:r w:rsidRPr="0046266F">
        <w:rPr>
          <w:b/>
        </w:rPr>
        <w:t>EF</w:t>
      </w:r>
      <w:r w:rsidRPr="0046266F">
        <w:rPr>
          <w:b/>
          <w:vertAlign w:val="subscript"/>
        </w:rPr>
        <w:t>UST</w:t>
      </w:r>
      <w:r w:rsidRPr="0046266F">
        <w:rPr>
          <w:b/>
        </w:rPr>
        <w:t xml:space="preserve"> (USIM Service Table)</w:t>
      </w:r>
    </w:p>
    <w:p w14:paraId="672BBC51" w14:textId="77777777" w:rsidR="00026967" w:rsidRPr="000930C5" w:rsidRDefault="00026967" w:rsidP="00026967">
      <w:r w:rsidRPr="00DA1BC7">
        <w:lastRenderedPageBreak/>
        <w:t>Settings from clause 4.</w:t>
      </w:r>
      <w:r>
        <w:t>4.1</w:t>
      </w:r>
      <w:r w:rsidRPr="00DA1BC7">
        <w:t xml:space="preserve"> of the present document apply with the following changes:</w:t>
      </w:r>
    </w:p>
    <w:p w14:paraId="6AA6D855" w14:textId="7880E811" w:rsidR="00026967" w:rsidRPr="00311D59" w:rsidRDefault="00026967" w:rsidP="00026967">
      <w:pPr>
        <w:pStyle w:val="EX"/>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3A4C278D" w14:textId="77777777" w:rsidTr="00BE4C89">
        <w:tc>
          <w:tcPr>
            <w:tcW w:w="1474" w:type="dxa"/>
          </w:tcPr>
          <w:p w14:paraId="1DC62AAB" w14:textId="77777777" w:rsidR="00026967" w:rsidRPr="001D7683" w:rsidRDefault="00026967" w:rsidP="00BE4C89">
            <w:pPr>
              <w:spacing w:after="0"/>
              <w:ind w:left="34"/>
            </w:pPr>
            <w:r w:rsidRPr="001D7683">
              <w:t>Service n°43:</w:t>
            </w:r>
          </w:p>
        </w:tc>
        <w:tc>
          <w:tcPr>
            <w:tcW w:w="236" w:type="dxa"/>
          </w:tcPr>
          <w:p w14:paraId="565FAA47" w14:textId="77777777" w:rsidR="00026967" w:rsidRPr="001D7683" w:rsidRDefault="00026967" w:rsidP="00BE4C89">
            <w:pPr>
              <w:spacing w:after="0"/>
              <w:ind w:left="34"/>
            </w:pPr>
          </w:p>
        </w:tc>
        <w:tc>
          <w:tcPr>
            <w:tcW w:w="4706" w:type="dxa"/>
          </w:tcPr>
          <w:p w14:paraId="2F143C90"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366420D4" w14:textId="77777777" w:rsidR="00026967" w:rsidRPr="001D7683" w:rsidRDefault="00026967" w:rsidP="00BE4C89">
            <w:pPr>
              <w:spacing w:after="0"/>
              <w:ind w:left="34"/>
            </w:pPr>
            <w:r w:rsidRPr="001D7683">
              <w:t>available</w:t>
            </w:r>
          </w:p>
        </w:tc>
      </w:tr>
      <w:tr w:rsidR="00026967" w:rsidRPr="003E1A8C" w14:paraId="33B9B1D9" w14:textId="77777777" w:rsidTr="00BE4C89">
        <w:tc>
          <w:tcPr>
            <w:tcW w:w="1474" w:type="dxa"/>
          </w:tcPr>
          <w:p w14:paraId="16963174" w14:textId="77777777" w:rsidR="00026967" w:rsidRPr="001D7683" w:rsidRDefault="00026967" w:rsidP="00BE4C89">
            <w:pPr>
              <w:spacing w:after="0"/>
              <w:ind w:left="34"/>
            </w:pPr>
            <w:r w:rsidRPr="008A0351">
              <w:t>Service n°86:</w:t>
            </w:r>
            <w:r w:rsidRPr="008A0351">
              <w:tab/>
            </w:r>
          </w:p>
        </w:tc>
        <w:tc>
          <w:tcPr>
            <w:tcW w:w="236" w:type="dxa"/>
          </w:tcPr>
          <w:p w14:paraId="1AF3F1D4" w14:textId="77777777" w:rsidR="00026967" w:rsidRPr="001D7683" w:rsidRDefault="00026967" w:rsidP="00BE4C89">
            <w:pPr>
              <w:spacing w:after="0"/>
              <w:ind w:left="34"/>
            </w:pPr>
          </w:p>
        </w:tc>
        <w:tc>
          <w:tcPr>
            <w:tcW w:w="4706" w:type="dxa"/>
          </w:tcPr>
          <w:p w14:paraId="1B911ED2" w14:textId="77777777" w:rsidR="00026967" w:rsidRPr="001D7683" w:rsidRDefault="00026967" w:rsidP="00BE4C89">
            <w:pPr>
              <w:pStyle w:val="Default"/>
              <w:rPr>
                <w:sz w:val="20"/>
                <w:szCs w:val="20"/>
              </w:rPr>
            </w:pPr>
            <w:r w:rsidRPr="008A0351">
              <w:rPr>
                <w:sz w:val="20"/>
                <w:szCs w:val="20"/>
              </w:rPr>
              <w:t>Allowed CSG Lists and corresponding indications</w:t>
            </w:r>
          </w:p>
        </w:tc>
        <w:tc>
          <w:tcPr>
            <w:tcW w:w="1361" w:type="dxa"/>
          </w:tcPr>
          <w:p w14:paraId="295818BC" w14:textId="77777777" w:rsidR="00026967" w:rsidRPr="001D7683" w:rsidRDefault="00026967" w:rsidP="00BE4C89">
            <w:pPr>
              <w:spacing w:after="0"/>
              <w:ind w:left="34"/>
            </w:pPr>
            <w:r>
              <w:t xml:space="preserve">not </w:t>
            </w:r>
            <w:r w:rsidRPr="008A0351">
              <w:t>available</w:t>
            </w:r>
          </w:p>
        </w:tc>
      </w:tr>
    </w:tbl>
    <w:p w14:paraId="75E8AB98" w14:textId="77777777" w:rsidR="00026967" w:rsidRDefault="00026967" w:rsidP="00026967">
      <w:pPr>
        <w:spacing w:after="0"/>
      </w:pPr>
    </w:p>
    <w:p w14:paraId="7A0BD748" w14:textId="77777777" w:rsidR="00026967" w:rsidRDefault="00026967" w:rsidP="00026967">
      <w:pPr>
        <w:pStyle w:val="B1"/>
      </w:pPr>
      <w:r>
        <w:t>Coding:</w:t>
      </w:r>
    </w:p>
    <w:tbl>
      <w:tblPr>
        <w:tblW w:w="912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46266F" w14:paraId="0A3EA019" w14:textId="77777777" w:rsidTr="00BE4C89">
        <w:tc>
          <w:tcPr>
            <w:tcW w:w="964" w:type="dxa"/>
            <w:vAlign w:val="center"/>
          </w:tcPr>
          <w:p w14:paraId="755185B3" w14:textId="0453CC24" w:rsidR="00026967" w:rsidRPr="007065FE" w:rsidRDefault="00026967" w:rsidP="00BE4C89">
            <w:pPr>
              <w:pStyle w:val="TAL"/>
              <w:rPr>
                <w:b/>
                <w:bCs/>
              </w:rPr>
            </w:pPr>
            <w:r w:rsidRPr="007065FE">
              <w:rPr>
                <w:b/>
                <w:bCs/>
              </w:rPr>
              <w:t>Byte</w:t>
            </w:r>
          </w:p>
        </w:tc>
        <w:tc>
          <w:tcPr>
            <w:tcW w:w="1020" w:type="dxa"/>
            <w:vAlign w:val="center"/>
          </w:tcPr>
          <w:p w14:paraId="53831C83" w14:textId="77777777" w:rsidR="00026967" w:rsidRPr="000930C5" w:rsidRDefault="00026967" w:rsidP="00BE4C89">
            <w:pPr>
              <w:pStyle w:val="TAL"/>
              <w:jc w:val="center"/>
              <w:rPr>
                <w:b/>
                <w:bCs/>
              </w:rPr>
            </w:pPr>
            <w:r w:rsidRPr="000930C5">
              <w:rPr>
                <w:b/>
                <w:bCs/>
              </w:rPr>
              <w:t>B1</w:t>
            </w:r>
          </w:p>
        </w:tc>
        <w:tc>
          <w:tcPr>
            <w:tcW w:w="1020" w:type="dxa"/>
            <w:vAlign w:val="center"/>
          </w:tcPr>
          <w:p w14:paraId="67E9AA6D" w14:textId="77777777" w:rsidR="00026967" w:rsidRPr="000930C5" w:rsidRDefault="00026967" w:rsidP="00BE4C89">
            <w:pPr>
              <w:pStyle w:val="TAL"/>
              <w:jc w:val="center"/>
              <w:rPr>
                <w:b/>
                <w:bCs/>
              </w:rPr>
            </w:pPr>
            <w:r w:rsidRPr="000930C5">
              <w:rPr>
                <w:b/>
                <w:bCs/>
              </w:rPr>
              <w:t>B2</w:t>
            </w:r>
          </w:p>
        </w:tc>
        <w:tc>
          <w:tcPr>
            <w:tcW w:w="1020" w:type="dxa"/>
            <w:vAlign w:val="center"/>
          </w:tcPr>
          <w:p w14:paraId="0A3BF377" w14:textId="77777777" w:rsidR="00026967" w:rsidRPr="000930C5" w:rsidRDefault="00026967" w:rsidP="00BE4C89">
            <w:pPr>
              <w:pStyle w:val="TAL"/>
              <w:jc w:val="center"/>
              <w:rPr>
                <w:b/>
                <w:bCs/>
              </w:rPr>
            </w:pPr>
            <w:r w:rsidRPr="000930C5">
              <w:rPr>
                <w:b/>
                <w:bCs/>
              </w:rPr>
              <w:t>B3</w:t>
            </w:r>
          </w:p>
        </w:tc>
        <w:tc>
          <w:tcPr>
            <w:tcW w:w="1020" w:type="dxa"/>
            <w:tcBorders>
              <w:bottom w:val="single" w:sz="4" w:space="0" w:color="auto"/>
            </w:tcBorders>
            <w:vAlign w:val="center"/>
          </w:tcPr>
          <w:p w14:paraId="38F7C3DE" w14:textId="77777777" w:rsidR="00026967" w:rsidRPr="000930C5" w:rsidRDefault="00026967" w:rsidP="00BE4C89">
            <w:pPr>
              <w:pStyle w:val="TAL"/>
              <w:jc w:val="center"/>
              <w:rPr>
                <w:b/>
                <w:bCs/>
              </w:rPr>
            </w:pPr>
            <w:r w:rsidRPr="000930C5">
              <w:rPr>
                <w:b/>
                <w:bCs/>
              </w:rPr>
              <w:t>B4</w:t>
            </w:r>
          </w:p>
        </w:tc>
        <w:tc>
          <w:tcPr>
            <w:tcW w:w="1020" w:type="dxa"/>
            <w:tcBorders>
              <w:bottom w:val="single" w:sz="4" w:space="0" w:color="auto"/>
            </w:tcBorders>
            <w:vAlign w:val="center"/>
          </w:tcPr>
          <w:p w14:paraId="1421F8DD" w14:textId="77777777" w:rsidR="00026967" w:rsidRPr="000930C5" w:rsidRDefault="00026967" w:rsidP="00BE4C89">
            <w:pPr>
              <w:pStyle w:val="TAL"/>
              <w:jc w:val="center"/>
              <w:rPr>
                <w:b/>
                <w:bCs/>
              </w:rPr>
            </w:pPr>
            <w:r w:rsidRPr="000930C5">
              <w:rPr>
                <w:b/>
                <w:bCs/>
              </w:rPr>
              <w:t>B5</w:t>
            </w:r>
          </w:p>
        </w:tc>
        <w:tc>
          <w:tcPr>
            <w:tcW w:w="1020" w:type="dxa"/>
            <w:tcBorders>
              <w:bottom w:val="single" w:sz="4" w:space="0" w:color="auto"/>
            </w:tcBorders>
            <w:vAlign w:val="center"/>
          </w:tcPr>
          <w:p w14:paraId="7654E842" w14:textId="77777777" w:rsidR="00026967" w:rsidRPr="000930C5" w:rsidRDefault="00026967" w:rsidP="00BE4C89">
            <w:pPr>
              <w:pStyle w:val="TAL"/>
              <w:jc w:val="center"/>
              <w:rPr>
                <w:b/>
                <w:bCs/>
              </w:rPr>
            </w:pPr>
            <w:r w:rsidRPr="000930C5">
              <w:rPr>
                <w:b/>
                <w:bCs/>
              </w:rPr>
              <w:t>B6</w:t>
            </w:r>
          </w:p>
        </w:tc>
        <w:tc>
          <w:tcPr>
            <w:tcW w:w="1020" w:type="dxa"/>
            <w:tcBorders>
              <w:bottom w:val="single" w:sz="4" w:space="0" w:color="auto"/>
            </w:tcBorders>
            <w:vAlign w:val="center"/>
          </w:tcPr>
          <w:p w14:paraId="325F3219" w14:textId="77777777" w:rsidR="00026967" w:rsidRPr="000930C5" w:rsidRDefault="00026967" w:rsidP="00BE4C89">
            <w:pPr>
              <w:pStyle w:val="TAL"/>
              <w:jc w:val="center"/>
              <w:rPr>
                <w:b/>
                <w:bCs/>
              </w:rPr>
            </w:pPr>
            <w:r w:rsidRPr="000930C5">
              <w:rPr>
                <w:b/>
                <w:bCs/>
              </w:rPr>
              <w:t>B7</w:t>
            </w:r>
          </w:p>
        </w:tc>
        <w:tc>
          <w:tcPr>
            <w:tcW w:w="1020" w:type="dxa"/>
            <w:tcBorders>
              <w:bottom w:val="single" w:sz="4" w:space="0" w:color="auto"/>
            </w:tcBorders>
            <w:vAlign w:val="center"/>
          </w:tcPr>
          <w:p w14:paraId="0911C852" w14:textId="77777777" w:rsidR="00026967" w:rsidRPr="000930C5" w:rsidRDefault="00026967" w:rsidP="00BE4C89">
            <w:pPr>
              <w:pStyle w:val="TAL"/>
              <w:jc w:val="center"/>
              <w:rPr>
                <w:b/>
                <w:bCs/>
              </w:rPr>
            </w:pPr>
            <w:r w:rsidRPr="000930C5">
              <w:rPr>
                <w:b/>
                <w:bCs/>
              </w:rPr>
              <w:t>B8</w:t>
            </w:r>
          </w:p>
        </w:tc>
      </w:tr>
      <w:tr w:rsidR="00026967" w:rsidRPr="0046266F" w14:paraId="3869326A" w14:textId="77777777" w:rsidTr="00BE4C89">
        <w:tc>
          <w:tcPr>
            <w:tcW w:w="964" w:type="dxa"/>
            <w:tcBorders>
              <w:bottom w:val="single" w:sz="4" w:space="0" w:color="auto"/>
            </w:tcBorders>
            <w:vAlign w:val="center"/>
          </w:tcPr>
          <w:p w14:paraId="1F909C4D" w14:textId="77777777" w:rsidR="00026967" w:rsidRPr="0046266F" w:rsidRDefault="00026967" w:rsidP="00BE4C89">
            <w:pPr>
              <w:pStyle w:val="TAL"/>
            </w:pPr>
            <w:r w:rsidRPr="0046266F">
              <w:t>Binary</w:t>
            </w:r>
          </w:p>
        </w:tc>
        <w:tc>
          <w:tcPr>
            <w:tcW w:w="1020" w:type="dxa"/>
            <w:vAlign w:val="center"/>
          </w:tcPr>
          <w:p w14:paraId="09C8F8D0" w14:textId="77777777" w:rsidR="00026967" w:rsidRPr="0046266F" w:rsidRDefault="00026967" w:rsidP="00BE4C89">
            <w:pPr>
              <w:pStyle w:val="TAL"/>
              <w:jc w:val="center"/>
            </w:pPr>
            <w:r w:rsidRPr="0046266F">
              <w:t>xx1x xx11</w:t>
            </w:r>
          </w:p>
        </w:tc>
        <w:tc>
          <w:tcPr>
            <w:tcW w:w="1020" w:type="dxa"/>
            <w:vAlign w:val="center"/>
          </w:tcPr>
          <w:p w14:paraId="7DFDF7EF"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131D8AC1" w14:textId="77777777" w:rsidR="00026967" w:rsidRPr="0046266F" w:rsidRDefault="00026967" w:rsidP="00BE4C89">
            <w:pPr>
              <w:pStyle w:val="TAL"/>
              <w:jc w:val="center"/>
            </w:pPr>
            <w:r w:rsidRPr="0046266F">
              <w:t>xxxx 1x00</w:t>
            </w:r>
          </w:p>
        </w:tc>
        <w:tc>
          <w:tcPr>
            <w:tcW w:w="1020" w:type="dxa"/>
            <w:tcBorders>
              <w:top w:val="single" w:sz="4" w:space="0" w:color="auto"/>
              <w:left w:val="single" w:sz="4" w:space="0" w:color="auto"/>
              <w:bottom w:val="single" w:sz="4" w:space="0" w:color="auto"/>
              <w:right w:val="single" w:sz="4" w:space="0" w:color="auto"/>
            </w:tcBorders>
            <w:vAlign w:val="center"/>
          </w:tcPr>
          <w:p w14:paraId="6F60DC90"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71FA60F8" w14:textId="77777777" w:rsidR="00026967" w:rsidRPr="0046266F" w:rsidRDefault="00026967" w:rsidP="00BE4C89">
            <w:pPr>
              <w:pStyle w:val="TAL"/>
              <w:jc w:val="center"/>
            </w:pPr>
            <w:r w:rsidRPr="0046266F">
              <w:t>xxxx xx11</w:t>
            </w:r>
          </w:p>
        </w:tc>
        <w:tc>
          <w:tcPr>
            <w:tcW w:w="1020" w:type="dxa"/>
            <w:tcBorders>
              <w:top w:val="single" w:sz="4" w:space="0" w:color="auto"/>
              <w:left w:val="single" w:sz="4" w:space="0" w:color="auto"/>
              <w:bottom w:val="single" w:sz="4" w:space="0" w:color="auto"/>
              <w:right w:val="single" w:sz="4" w:space="0" w:color="auto"/>
            </w:tcBorders>
            <w:vAlign w:val="center"/>
          </w:tcPr>
          <w:p w14:paraId="2D66F039" w14:textId="77777777" w:rsidR="00026967" w:rsidRPr="0046266F" w:rsidRDefault="00026967" w:rsidP="00BE4C89">
            <w:pPr>
              <w:pStyle w:val="TAL"/>
              <w:jc w:val="center"/>
            </w:pPr>
            <w:r w:rsidRPr="0046266F">
              <w:t>xxxx x1xx</w:t>
            </w:r>
          </w:p>
        </w:tc>
        <w:tc>
          <w:tcPr>
            <w:tcW w:w="1020" w:type="dxa"/>
            <w:tcBorders>
              <w:top w:val="single" w:sz="4" w:space="0" w:color="auto"/>
              <w:left w:val="single" w:sz="4" w:space="0" w:color="auto"/>
              <w:bottom w:val="single" w:sz="4" w:space="0" w:color="auto"/>
              <w:right w:val="single" w:sz="4" w:space="0" w:color="auto"/>
            </w:tcBorders>
            <w:vAlign w:val="center"/>
          </w:tcPr>
          <w:p w14:paraId="611A845C" w14:textId="77777777" w:rsidR="00026967" w:rsidRPr="0046266F" w:rsidRDefault="00026967" w:rsidP="00BE4C89">
            <w:pPr>
              <w:pStyle w:val="TAL"/>
              <w:jc w:val="center"/>
            </w:pPr>
            <w:r w:rsidRPr="0046266F">
              <w:t>xxxx xxxx</w:t>
            </w:r>
          </w:p>
        </w:tc>
        <w:tc>
          <w:tcPr>
            <w:tcW w:w="1020" w:type="dxa"/>
            <w:tcBorders>
              <w:top w:val="single" w:sz="4" w:space="0" w:color="auto"/>
              <w:left w:val="single" w:sz="4" w:space="0" w:color="auto"/>
              <w:bottom w:val="single" w:sz="4" w:space="0" w:color="auto"/>
              <w:right w:val="single" w:sz="4" w:space="0" w:color="auto"/>
            </w:tcBorders>
            <w:vAlign w:val="center"/>
          </w:tcPr>
          <w:p w14:paraId="5154AC77" w14:textId="77777777" w:rsidR="00026967" w:rsidRPr="0046266F" w:rsidRDefault="00026967" w:rsidP="00BE4C89">
            <w:pPr>
              <w:pStyle w:val="TAL"/>
              <w:jc w:val="center"/>
            </w:pPr>
            <w:r w:rsidRPr="0046266F">
              <w:t>xxxx xxxx</w:t>
            </w:r>
          </w:p>
        </w:tc>
      </w:tr>
      <w:tr w:rsidR="00026967" w:rsidRPr="000930C5" w14:paraId="50ADF23E" w14:textId="77777777" w:rsidTr="00BE4C89">
        <w:tc>
          <w:tcPr>
            <w:tcW w:w="964" w:type="dxa"/>
            <w:tcBorders>
              <w:top w:val="single" w:sz="4" w:space="0" w:color="auto"/>
              <w:left w:val="nil"/>
              <w:bottom w:val="nil"/>
              <w:right w:val="single" w:sz="4" w:space="0" w:color="auto"/>
            </w:tcBorders>
          </w:tcPr>
          <w:p w14:paraId="23A43DE5" w14:textId="77777777" w:rsidR="00026967" w:rsidRPr="000930C5" w:rsidRDefault="00026967" w:rsidP="00BE4C89">
            <w:pPr>
              <w:pStyle w:val="TAL"/>
              <w:rPr>
                <w:b/>
                <w:bCs/>
              </w:rPr>
            </w:pPr>
          </w:p>
        </w:tc>
        <w:tc>
          <w:tcPr>
            <w:tcW w:w="1020" w:type="dxa"/>
            <w:tcBorders>
              <w:left w:val="single" w:sz="4" w:space="0" w:color="auto"/>
            </w:tcBorders>
            <w:vAlign w:val="center"/>
          </w:tcPr>
          <w:p w14:paraId="6EE72EDD" w14:textId="77777777" w:rsidR="00026967" w:rsidRPr="000930C5" w:rsidRDefault="00026967" w:rsidP="00BE4C89">
            <w:pPr>
              <w:pStyle w:val="TAL"/>
              <w:jc w:val="center"/>
              <w:rPr>
                <w:b/>
                <w:bCs/>
              </w:rPr>
            </w:pPr>
            <w:r w:rsidRPr="000930C5">
              <w:rPr>
                <w:b/>
                <w:bCs/>
              </w:rPr>
              <w:t>B9</w:t>
            </w:r>
          </w:p>
        </w:tc>
        <w:tc>
          <w:tcPr>
            <w:tcW w:w="1020" w:type="dxa"/>
            <w:vAlign w:val="center"/>
          </w:tcPr>
          <w:p w14:paraId="35FDC8BA" w14:textId="77777777" w:rsidR="00026967" w:rsidRPr="000930C5" w:rsidRDefault="00026967" w:rsidP="00BE4C89">
            <w:pPr>
              <w:pStyle w:val="TAL"/>
              <w:jc w:val="center"/>
              <w:rPr>
                <w:b/>
                <w:bCs/>
              </w:rPr>
            </w:pPr>
            <w:r w:rsidRPr="000930C5">
              <w:rPr>
                <w:b/>
                <w:bCs/>
              </w:rPr>
              <w:t>B10</w:t>
            </w:r>
          </w:p>
        </w:tc>
        <w:tc>
          <w:tcPr>
            <w:tcW w:w="1020" w:type="dxa"/>
            <w:tcBorders>
              <w:right w:val="single" w:sz="4" w:space="0" w:color="auto"/>
            </w:tcBorders>
            <w:vAlign w:val="center"/>
          </w:tcPr>
          <w:p w14:paraId="640A4589" w14:textId="77777777" w:rsidR="00026967" w:rsidRPr="000930C5" w:rsidRDefault="00026967" w:rsidP="00BE4C89">
            <w:pPr>
              <w:pStyle w:val="TAL"/>
              <w:jc w:val="center"/>
              <w:rPr>
                <w:b/>
                <w:bCs/>
              </w:rPr>
            </w:pPr>
            <w:r w:rsidRPr="000930C5">
              <w:rPr>
                <w:b/>
                <w:bCs/>
              </w:rPr>
              <w:t>B11</w:t>
            </w:r>
          </w:p>
        </w:tc>
        <w:tc>
          <w:tcPr>
            <w:tcW w:w="1020" w:type="dxa"/>
            <w:tcBorders>
              <w:top w:val="single" w:sz="4" w:space="0" w:color="auto"/>
              <w:left w:val="single" w:sz="4" w:space="0" w:color="auto"/>
              <w:bottom w:val="nil"/>
              <w:right w:val="nil"/>
            </w:tcBorders>
            <w:vAlign w:val="center"/>
          </w:tcPr>
          <w:p w14:paraId="791A7AE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07EAADFE"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51219F4C"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11E8FF07" w14:textId="77777777" w:rsidR="00026967" w:rsidRPr="000930C5" w:rsidRDefault="00026967" w:rsidP="00BE4C89">
            <w:pPr>
              <w:pStyle w:val="TAL"/>
              <w:jc w:val="center"/>
              <w:rPr>
                <w:b/>
                <w:bCs/>
              </w:rPr>
            </w:pPr>
          </w:p>
        </w:tc>
        <w:tc>
          <w:tcPr>
            <w:tcW w:w="1020" w:type="dxa"/>
            <w:tcBorders>
              <w:top w:val="single" w:sz="4" w:space="0" w:color="auto"/>
              <w:left w:val="nil"/>
              <w:bottom w:val="nil"/>
              <w:right w:val="nil"/>
            </w:tcBorders>
            <w:vAlign w:val="center"/>
          </w:tcPr>
          <w:p w14:paraId="328C6FE8" w14:textId="77777777" w:rsidR="00026967" w:rsidRPr="000930C5" w:rsidRDefault="00026967" w:rsidP="00BE4C89">
            <w:pPr>
              <w:pStyle w:val="TAL"/>
              <w:jc w:val="center"/>
              <w:rPr>
                <w:b/>
                <w:bCs/>
              </w:rPr>
            </w:pPr>
          </w:p>
        </w:tc>
      </w:tr>
      <w:tr w:rsidR="00026967" w:rsidRPr="0046266F" w14:paraId="35E6AC03" w14:textId="77777777" w:rsidTr="00BE4C89">
        <w:tc>
          <w:tcPr>
            <w:tcW w:w="964" w:type="dxa"/>
            <w:tcBorders>
              <w:top w:val="nil"/>
              <w:left w:val="nil"/>
              <w:bottom w:val="nil"/>
              <w:right w:val="single" w:sz="4" w:space="0" w:color="auto"/>
            </w:tcBorders>
          </w:tcPr>
          <w:p w14:paraId="3C3321FF" w14:textId="77777777" w:rsidR="00026967" w:rsidRPr="0046266F" w:rsidRDefault="00026967" w:rsidP="00BE4C89">
            <w:pPr>
              <w:pStyle w:val="TAL"/>
            </w:pPr>
          </w:p>
        </w:tc>
        <w:tc>
          <w:tcPr>
            <w:tcW w:w="1020" w:type="dxa"/>
            <w:tcBorders>
              <w:left w:val="single" w:sz="4" w:space="0" w:color="auto"/>
            </w:tcBorders>
            <w:vAlign w:val="center"/>
          </w:tcPr>
          <w:p w14:paraId="10ABF594" w14:textId="77777777" w:rsidR="00026967" w:rsidRPr="0046266F" w:rsidRDefault="00026967" w:rsidP="00BE4C89">
            <w:pPr>
              <w:pStyle w:val="TAL"/>
              <w:jc w:val="center"/>
            </w:pPr>
            <w:r w:rsidRPr="0046266F">
              <w:t>xxxx xxxx</w:t>
            </w:r>
          </w:p>
        </w:tc>
        <w:tc>
          <w:tcPr>
            <w:tcW w:w="1020" w:type="dxa"/>
            <w:vAlign w:val="center"/>
          </w:tcPr>
          <w:p w14:paraId="2FF8DC40" w14:textId="77777777" w:rsidR="00026967" w:rsidRPr="0046266F" w:rsidRDefault="00026967" w:rsidP="00BE4C89">
            <w:pPr>
              <w:pStyle w:val="TAL"/>
              <w:jc w:val="center"/>
            </w:pPr>
            <w:r w:rsidRPr="0046266F">
              <w:t>xxxx xxxx</w:t>
            </w:r>
          </w:p>
        </w:tc>
        <w:tc>
          <w:tcPr>
            <w:tcW w:w="1020" w:type="dxa"/>
            <w:tcBorders>
              <w:right w:val="single" w:sz="4" w:space="0" w:color="auto"/>
            </w:tcBorders>
            <w:vAlign w:val="center"/>
          </w:tcPr>
          <w:p w14:paraId="7926408A" w14:textId="77777777" w:rsidR="00026967" w:rsidRPr="0046266F" w:rsidRDefault="00026967" w:rsidP="00BE4C89">
            <w:pPr>
              <w:pStyle w:val="TAL"/>
              <w:jc w:val="center"/>
            </w:pPr>
            <w:r w:rsidRPr="0046266F">
              <w:t>xx01 xxxx</w:t>
            </w:r>
          </w:p>
        </w:tc>
        <w:tc>
          <w:tcPr>
            <w:tcW w:w="1020" w:type="dxa"/>
            <w:tcBorders>
              <w:top w:val="nil"/>
              <w:left w:val="single" w:sz="4" w:space="0" w:color="auto"/>
              <w:bottom w:val="nil"/>
              <w:right w:val="nil"/>
            </w:tcBorders>
            <w:vAlign w:val="center"/>
          </w:tcPr>
          <w:p w14:paraId="4B86DE4D"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00B06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20B87AB"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5F6071C7" w14:textId="77777777" w:rsidR="00026967" w:rsidRPr="0046266F" w:rsidRDefault="00026967" w:rsidP="00BE4C89">
            <w:pPr>
              <w:pStyle w:val="TAL"/>
              <w:jc w:val="center"/>
            </w:pPr>
          </w:p>
        </w:tc>
        <w:tc>
          <w:tcPr>
            <w:tcW w:w="1020" w:type="dxa"/>
            <w:tcBorders>
              <w:top w:val="nil"/>
              <w:left w:val="nil"/>
              <w:bottom w:val="nil"/>
              <w:right w:val="nil"/>
            </w:tcBorders>
            <w:vAlign w:val="center"/>
          </w:tcPr>
          <w:p w14:paraId="11F9C426" w14:textId="77777777" w:rsidR="00026967" w:rsidRPr="0046266F" w:rsidRDefault="00026967" w:rsidP="00BE4C89">
            <w:pPr>
              <w:pStyle w:val="TAL"/>
              <w:jc w:val="center"/>
            </w:pPr>
          </w:p>
        </w:tc>
      </w:tr>
    </w:tbl>
    <w:p w14:paraId="6D61D07F" w14:textId="77777777" w:rsidR="00026967" w:rsidRPr="0046266F" w:rsidRDefault="00026967" w:rsidP="00026967">
      <w:pPr>
        <w:contextualSpacing/>
      </w:pPr>
    </w:p>
    <w:p w14:paraId="5C887712" w14:textId="77777777" w:rsidR="00026967" w:rsidRPr="0046266F" w:rsidRDefault="00026967" w:rsidP="00026967">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r w:rsidRPr="0046266F">
        <w:t>7.4.5.4.2</w:t>
      </w:r>
      <w:r w:rsidRPr="0046266F">
        <w:tab/>
        <w:t>Procedure</w:t>
      </w:r>
      <w:bookmarkEnd w:id="4305"/>
      <w:bookmarkEnd w:id="4306"/>
      <w:bookmarkEnd w:id="4307"/>
      <w:bookmarkEnd w:id="4308"/>
      <w:bookmarkEnd w:id="4309"/>
      <w:bookmarkEnd w:id="4310"/>
      <w:bookmarkEnd w:id="4311"/>
      <w:bookmarkEnd w:id="4312"/>
      <w:bookmarkEnd w:id="4313"/>
      <w:bookmarkEnd w:id="4314"/>
      <w:bookmarkEnd w:id="4315"/>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6" w:name="_Toc10738854"/>
      <w:bookmarkStart w:id="4317" w:name="_Toc20396706"/>
      <w:bookmarkStart w:id="4318" w:name="_Toc29398359"/>
      <w:bookmarkStart w:id="4319" w:name="_Toc29399481"/>
      <w:bookmarkStart w:id="4320" w:name="_Toc36649491"/>
      <w:bookmarkStart w:id="4321" w:name="_Toc36655333"/>
      <w:bookmarkStart w:id="4322" w:name="_Toc44961636"/>
      <w:bookmarkStart w:id="4323" w:name="_Toc50983299"/>
      <w:bookmarkStart w:id="4324" w:name="_Toc50985470"/>
      <w:bookmarkStart w:id="4325" w:name="_Toc57112730"/>
      <w:bookmarkStart w:id="4326" w:name="_Toc146299881"/>
      <w:r w:rsidRPr="0046266F">
        <w:t>7.4.5.5</w:t>
      </w:r>
      <w:r w:rsidRPr="0046266F">
        <w:tab/>
        <w:t>Acceptance criteria</w:t>
      </w:r>
      <w:bookmarkEnd w:id="4316"/>
      <w:bookmarkEnd w:id="4317"/>
      <w:bookmarkEnd w:id="4318"/>
      <w:bookmarkEnd w:id="4319"/>
      <w:bookmarkEnd w:id="4320"/>
      <w:bookmarkEnd w:id="4321"/>
      <w:bookmarkEnd w:id="4322"/>
      <w:bookmarkEnd w:id="4323"/>
      <w:bookmarkEnd w:id="4324"/>
      <w:bookmarkEnd w:id="4325"/>
      <w:bookmarkEnd w:id="4326"/>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337E0EF2" w14:textId="77777777" w:rsidR="00026967" w:rsidRPr="0046266F" w:rsidRDefault="00026967" w:rsidP="00026967">
      <w:pPr>
        <w:keepNext/>
        <w:rPr>
          <w:b/>
        </w:rPr>
      </w:pPr>
      <w:r w:rsidRPr="0046266F">
        <w:rPr>
          <w:b/>
        </w:rPr>
        <w:lastRenderedPageBreak/>
        <w:t>EF</w:t>
      </w:r>
      <w:r w:rsidRPr="0046266F">
        <w:rPr>
          <w:b/>
          <w:vertAlign w:val="subscript"/>
        </w:rPr>
        <w:t>EPSLOCI</w:t>
      </w:r>
      <w:r w:rsidRPr="0046266F">
        <w:rPr>
          <w:b/>
        </w:rPr>
        <w:t xml:space="preserve"> (EPS Information)</w:t>
      </w:r>
    </w:p>
    <w:p w14:paraId="06102825" w14:textId="77777777" w:rsidR="00026967" w:rsidRDefault="00026967" w:rsidP="00026967">
      <w:pPr>
        <w:pStyle w:val="B1"/>
      </w:pPr>
      <w:r w:rsidRPr="0046266F">
        <w:t>Logically:</w:t>
      </w:r>
    </w:p>
    <w:p w14:paraId="34E0B8D5" w14:textId="77777777" w:rsidR="00026967" w:rsidRPr="0046266F" w:rsidRDefault="00026967" w:rsidP="00026967">
      <w:pPr>
        <w:pStyle w:val="B1"/>
        <w:contextualSpacing/>
      </w:pPr>
      <w:r w:rsidRPr="0046266F">
        <w:tab/>
        <w:t>GUTI:</w:t>
      </w:r>
      <w:r>
        <w:tab/>
      </w:r>
      <w:r>
        <w:tab/>
      </w:r>
      <w:r>
        <w:tab/>
      </w:r>
      <w:r>
        <w:tab/>
      </w:r>
      <w:r>
        <w:tab/>
      </w:r>
      <w:r>
        <w:tab/>
      </w:r>
      <w:r w:rsidRPr="0046266F">
        <w:tab/>
        <w:t>24408100010266436587</w:t>
      </w:r>
    </w:p>
    <w:p w14:paraId="2C1F8F5C" w14:textId="77777777" w:rsidR="00026967" w:rsidRPr="0046266F" w:rsidRDefault="00026967" w:rsidP="00026967">
      <w:pPr>
        <w:pStyle w:val="B1"/>
        <w:contextualSpacing/>
      </w:pPr>
      <w:r w:rsidRPr="0046266F">
        <w:tab/>
        <w:t>Last visited registered TAI:</w:t>
      </w:r>
      <w:r w:rsidRPr="0046266F">
        <w:tab/>
        <w:t>244/081/0001</w:t>
      </w:r>
    </w:p>
    <w:p w14:paraId="51CB76F1" w14:textId="77777777" w:rsidR="00026967" w:rsidRDefault="00026967" w:rsidP="00026967">
      <w:pPr>
        <w:pStyle w:val="B1"/>
      </w:pPr>
      <w:r w:rsidRPr="0046266F">
        <w:tab/>
        <w:t>EPS update status:</w:t>
      </w:r>
      <w:r w:rsidRPr="0046266F">
        <w:tab/>
      </w:r>
      <w:r>
        <w:tab/>
      </w:r>
      <w:r>
        <w:tab/>
      </w:r>
      <w:r w:rsidRPr="0046266F">
        <w:t>updated</w:t>
      </w:r>
    </w:p>
    <w:p w14:paraId="059ED013" w14:textId="77777777" w:rsidR="00026967" w:rsidRPr="0046266F" w:rsidRDefault="00026967" w:rsidP="00026967">
      <w:pPr>
        <w:pStyle w:val="B1"/>
        <w:keepNext/>
      </w:pPr>
      <w:r>
        <w:t>Coding:</w:t>
      </w:r>
    </w:p>
    <w:tbl>
      <w:tblPr>
        <w:tblW w:w="8508" w:type="dxa"/>
        <w:tblInd w:w="455" w:type="dxa"/>
        <w:tblLayout w:type="fixed"/>
        <w:tblLook w:val="0000" w:firstRow="0" w:lastRow="0" w:firstColumn="0" w:lastColumn="0" w:noHBand="0" w:noVBand="0"/>
      </w:tblPr>
      <w:tblGrid>
        <w:gridCol w:w="1020"/>
        <w:gridCol w:w="624"/>
        <w:gridCol w:w="624"/>
        <w:gridCol w:w="624"/>
        <w:gridCol w:w="624"/>
        <w:gridCol w:w="624"/>
        <w:gridCol w:w="624"/>
        <w:gridCol w:w="624"/>
        <w:gridCol w:w="624"/>
        <w:gridCol w:w="624"/>
        <w:gridCol w:w="624"/>
        <w:gridCol w:w="624"/>
        <w:gridCol w:w="624"/>
      </w:tblGrid>
      <w:tr w:rsidR="00026967" w:rsidRPr="0046266F" w14:paraId="43EEB383" w14:textId="77777777" w:rsidTr="00BE4C89">
        <w:tc>
          <w:tcPr>
            <w:tcW w:w="1020" w:type="dxa"/>
            <w:tcBorders>
              <w:top w:val="single" w:sz="4" w:space="0" w:color="auto"/>
              <w:left w:val="single" w:sz="4" w:space="0" w:color="auto"/>
              <w:bottom w:val="single" w:sz="4" w:space="0" w:color="auto"/>
              <w:right w:val="single" w:sz="4" w:space="0" w:color="auto"/>
            </w:tcBorders>
          </w:tcPr>
          <w:p w14:paraId="17298E28" w14:textId="1DCB2D37" w:rsidR="00026967" w:rsidRPr="00CE054F" w:rsidRDefault="00026967" w:rsidP="00BE4C89">
            <w:pPr>
              <w:pStyle w:val="TAL"/>
              <w:rPr>
                <w:b/>
                <w:bCs/>
              </w:rPr>
            </w:pPr>
            <w:r w:rsidRPr="00CE054F">
              <w:rPr>
                <w:b/>
                <w:bCs/>
              </w:rPr>
              <w:t>Byte</w:t>
            </w:r>
          </w:p>
        </w:tc>
        <w:tc>
          <w:tcPr>
            <w:tcW w:w="624" w:type="dxa"/>
            <w:tcBorders>
              <w:top w:val="single" w:sz="4" w:space="0" w:color="auto"/>
              <w:left w:val="single" w:sz="4" w:space="0" w:color="auto"/>
              <w:bottom w:val="single" w:sz="4" w:space="0" w:color="auto"/>
              <w:right w:val="single" w:sz="4" w:space="0" w:color="auto"/>
            </w:tcBorders>
          </w:tcPr>
          <w:p w14:paraId="303F4828" w14:textId="77777777" w:rsidR="00026967" w:rsidRPr="00CE054F" w:rsidRDefault="00026967" w:rsidP="00BE4C89">
            <w:pPr>
              <w:pStyle w:val="TAC"/>
              <w:rPr>
                <w:b/>
                <w:bCs/>
              </w:rPr>
            </w:pPr>
            <w:r w:rsidRPr="00CE054F">
              <w:rPr>
                <w:b/>
                <w:bCs/>
              </w:rPr>
              <w:t>B1</w:t>
            </w:r>
          </w:p>
        </w:tc>
        <w:tc>
          <w:tcPr>
            <w:tcW w:w="624" w:type="dxa"/>
            <w:tcBorders>
              <w:top w:val="single" w:sz="4" w:space="0" w:color="auto"/>
              <w:left w:val="single" w:sz="4" w:space="0" w:color="auto"/>
              <w:bottom w:val="single" w:sz="4" w:space="0" w:color="auto"/>
              <w:right w:val="single" w:sz="4" w:space="0" w:color="auto"/>
            </w:tcBorders>
          </w:tcPr>
          <w:p w14:paraId="06C00625" w14:textId="77777777" w:rsidR="00026967" w:rsidRPr="00CE054F" w:rsidRDefault="00026967" w:rsidP="00BE4C89">
            <w:pPr>
              <w:pStyle w:val="TAC"/>
              <w:rPr>
                <w:b/>
                <w:bCs/>
              </w:rPr>
            </w:pPr>
            <w:r w:rsidRPr="00CE054F">
              <w:rPr>
                <w:b/>
                <w:bCs/>
              </w:rPr>
              <w:t>B2</w:t>
            </w:r>
          </w:p>
        </w:tc>
        <w:tc>
          <w:tcPr>
            <w:tcW w:w="624" w:type="dxa"/>
            <w:tcBorders>
              <w:top w:val="single" w:sz="4" w:space="0" w:color="auto"/>
              <w:left w:val="single" w:sz="4" w:space="0" w:color="auto"/>
              <w:bottom w:val="single" w:sz="4" w:space="0" w:color="auto"/>
              <w:right w:val="single" w:sz="4" w:space="0" w:color="auto"/>
            </w:tcBorders>
          </w:tcPr>
          <w:p w14:paraId="0FB8643B" w14:textId="77777777" w:rsidR="00026967" w:rsidRPr="00CE054F" w:rsidRDefault="00026967" w:rsidP="00BE4C89">
            <w:pPr>
              <w:pStyle w:val="TAC"/>
              <w:rPr>
                <w:b/>
                <w:bCs/>
              </w:rPr>
            </w:pPr>
            <w:r w:rsidRPr="00CE054F">
              <w:rPr>
                <w:b/>
                <w:bCs/>
              </w:rPr>
              <w:t>B3</w:t>
            </w:r>
          </w:p>
        </w:tc>
        <w:tc>
          <w:tcPr>
            <w:tcW w:w="624" w:type="dxa"/>
            <w:tcBorders>
              <w:top w:val="single" w:sz="4" w:space="0" w:color="auto"/>
              <w:left w:val="single" w:sz="4" w:space="0" w:color="auto"/>
              <w:bottom w:val="single" w:sz="4" w:space="0" w:color="auto"/>
              <w:right w:val="single" w:sz="4" w:space="0" w:color="auto"/>
            </w:tcBorders>
          </w:tcPr>
          <w:p w14:paraId="2FE9D40C" w14:textId="77777777" w:rsidR="00026967" w:rsidRPr="00CE054F" w:rsidRDefault="00026967" w:rsidP="00BE4C89">
            <w:pPr>
              <w:pStyle w:val="TAC"/>
              <w:rPr>
                <w:b/>
                <w:bCs/>
              </w:rPr>
            </w:pPr>
            <w:r w:rsidRPr="00CE054F">
              <w:rPr>
                <w:b/>
                <w:bCs/>
              </w:rPr>
              <w:t>B4</w:t>
            </w:r>
          </w:p>
        </w:tc>
        <w:tc>
          <w:tcPr>
            <w:tcW w:w="624" w:type="dxa"/>
            <w:tcBorders>
              <w:top w:val="single" w:sz="4" w:space="0" w:color="auto"/>
              <w:left w:val="single" w:sz="4" w:space="0" w:color="auto"/>
              <w:bottom w:val="single" w:sz="4" w:space="0" w:color="auto"/>
              <w:right w:val="single" w:sz="4" w:space="0" w:color="auto"/>
            </w:tcBorders>
          </w:tcPr>
          <w:p w14:paraId="38789512" w14:textId="77777777" w:rsidR="00026967" w:rsidRPr="00CE054F" w:rsidRDefault="00026967" w:rsidP="00BE4C89">
            <w:pPr>
              <w:pStyle w:val="TAC"/>
              <w:rPr>
                <w:b/>
                <w:bCs/>
              </w:rPr>
            </w:pPr>
            <w:r w:rsidRPr="00CE054F">
              <w:rPr>
                <w:b/>
                <w:bCs/>
              </w:rPr>
              <w:t>B5</w:t>
            </w:r>
          </w:p>
        </w:tc>
        <w:tc>
          <w:tcPr>
            <w:tcW w:w="624" w:type="dxa"/>
            <w:tcBorders>
              <w:top w:val="single" w:sz="4" w:space="0" w:color="auto"/>
              <w:left w:val="single" w:sz="4" w:space="0" w:color="auto"/>
              <w:bottom w:val="single" w:sz="4" w:space="0" w:color="auto"/>
              <w:right w:val="single" w:sz="4" w:space="0" w:color="auto"/>
            </w:tcBorders>
          </w:tcPr>
          <w:p w14:paraId="04FB9CAC" w14:textId="77777777" w:rsidR="00026967" w:rsidRPr="00CE054F" w:rsidRDefault="00026967" w:rsidP="00BE4C89">
            <w:pPr>
              <w:pStyle w:val="TAC"/>
              <w:rPr>
                <w:b/>
                <w:bCs/>
              </w:rPr>
            </w:pPr>
            <w:r w:rsidRPr="00CE054F">
              <w:rPr>
                <w:b/>
                <w:bCs/>
              </w:rPr>
              <w:t>B6</w:t>
            </w:r>
          </w:p>
        </w:tc>
        <w:tc>
          <w:tcPr>
            <w:tcW w:w="624" w:type="dxa"/>
            <w:tcBorders>
              <w:top w:val="single" w:sz="4" w:space="0" w:color="auto"/>
              <w:left w:val="single" w:sz="4" w:space="0" w:color="auto"/>
              <w:bottom w:val="single" w:sz="4" w:space="0" w:color="auto"/>
              <w:right w:val="single" w:sz="4" w:space="0" w:color="auto"/>
            </w:tcBorders>
          </w:tcPr>
          <w:p w14:paraId="43B630C0" w14:textId="77777777" w:rsidR="00026967" w:rsidRPr="00CE054F" w:rsidRDefault="00026967" w:rsidP="00BE4C89">
            <w:pPr>
              <w:pStyle w:val="TAC"/>
              <w:rPr>
                <w:b/>
                <w:bCs/>
              </w:rPr>
            </w:pPr>
            <w:r w:rsidRPr="00CE054F">
              <w:rPr>
                <w:b/>
                <w:bCs/>
              </w:rPr>
              <w:t>B7</w:t>
            </w:r>
          </w:p>
        </w:tc>
        <w:tc>
          <w:tcPr>
            <w:tcW w:w="624" w:type="dxa"/>
            <w:tcBorders>
              <w:top w:val="single" w:sz="4" w:space="0" w:color="auto"/>
              <w:left w:val="single" w:sz="4" w:space="0" w:color="auto"/>
              <w:bottom w:val="single" w:sz="4" w:space="0" w:color="auto"/>
              <w:right w:val="single" w:sz="4" w:space="0" w:color="auto"/>
            </w:tcBorders>
          </w:tcPr>
          <w:p w14:paraId="3F790D6B" w14:textId="77777777" w:rsidR="00026967" w:rsidRPr="00CE054F" w:rsidRDefault="00026967" w:rsidP="00BE4C89">
            <w:pPr>
              <w:pStyle w:val="TAC"/>
              <w:rPr>
                <w:b/>
                <w:bCs/>
              </w:rPr>
            </w:pPr>
            <w:r w:rsidRPr="00CE054F">
              <w:rPr>
                <w:b/>
                <w:bCs/>
              </w:rPr>
              <w:t>B8</w:t>
            </w:r>
          </w:p>
        </w:tc>
        <w:tc>
          <w:tcPr>
            <w:tcW w:w="624" w:type="dxa"/>
            <w:tcBorders>
              <w:top w:val="single" w:sz="4" w:space="0" w:color="auto"/>
              <w:left w:val="single" w:sz="4" w:space="0" w:color="auto"/>
              <w:bottom w:val="single" w:sz="4" w:space="0" w:color="auto"/>
              <w:right w:val="single" w:sz="4" w:space="0" w:color="auto"/>
            </w:tcBorders>
          </w:tcPr>
          <w:p w14:paraId="22048948" w14:textId="77777777" w:rsidR="00026967" w:rsidRPr="00CE054F" w:rsidRDefault="00026967" w:rsidP="00BE4C89">
            <w:pPr>
              <w:pStyle w:val="TAC"/>
              <w:rPr>
                <w:b/>
                <w:bCs/>
              </w:rPr>
            </w:pPr>
            <w:r w:rsidRPr="00CE054F">
              <w:rPr>
                <w:b/>
                <w:bCs/>
              </w:rPr>
              <w:t>B9</w:t>
            </w:r>
          </w:p>
        </w:tc>
        <w:tc>
          <w:tcPr>
            <w:tcW w:w="624" w:type="dxa"/>
            <w:tcBorders>
              <w:top w:val="single" w:sz="4" w:space="0" w:color="auto"/>
              <w:left w:val="single" w:sz="4" w:space="0" w:color="auto"/>
              <w:bottom w:val="single" w:sz="4" w:space="0" w:color="auto"/>
              <w:right w:val="single" w:sz="4" w:space="0" w:color="auto"/>
            </w:tcBorders>
          </w:tcPr>
          <w:p w14:paraId="2313469B" w14:textId="77777777" w:rsidR="00026967" w:rsidRPr="00CE054F" w:rsidRDefault="00026967" w:rsidP="00BE4C89">
            <w:pPr>
              <w:pStyle w:val="TAC"/>
              <w:rPr>
                <w:b/>
                <w:bCs/>
              </w:rPr>
            </w:pPr>
            <w:r w:rsidRPr="00CE054F">
              <w:rPr>
                <w:b/>
                <w:bCs/>
              </w:rPr>
              <w:t>B10</w:t>
            </w:r>
          </w:p>
        </w:tc>
        <w:tc>
          <w:tcPr>
            <w:tcW w:w="624" w:type="dxa"/>
            <w:tcBorders>
              <w:top w:val="single" w:sz="4" w:space="0" w:color="auto"/>
              <w:left w:val="single" w:sz="4" w:space="0" w:color="auto"/>
              <w:bottom w:val="single" w:sz="4" w:space="0" w:color="auto"/>
              <w:right w:val="single" w:sz="4" w:space="0" w:color="auto"/>
            </w:tcBorders>
          </w:tcPr>
          <w:p w14:paraId="35886BAC" w14:textId="77777777" w:rsidR="00026967" w:rsidRPr="00CE054F" w:rsidRDefault="00026967" w:rsidP="00BE4C89">
            <w:pPr>
              <w:pStyle w:val="TAC"/>
              <w:rPr>
                <w:b/>
                <w:bCs/>
              </w:rPr>
            </w:pPr>
            <w:r w:rsidRPr="00CE054F">
              <w:rPr>
                <w:b/>
                <w:bCs/>
              </w:rPr>
              <w:t>B11</w:t>
            </w:r>
          </w:p>
        </w:tc>
        <w:tc>
          <w:tcPr>
            <w:tcW w:w="624" w:type="dxa"/>
            <w:tcBorders>
              <w:top w:val="single" w:sz="4" w:space="0" w:color="auto"/>
              <w:left w:val="single" w:sz="4" w:space="0" w:color="auto"/>
              <w:bottom w:val="single" w:sz="4" w:space="0" w:color="auto"/>
              <w:right w:val="single" w:sz="4" w:space="0" w:color="auto"/>
            </w:tcBorders>
          </w:tcPr>
          <w:p w14:paraId="4D976446" w14:textId="77777777" w:rsidR="00026967" w:rsidRPr="00CE054F" w:rsidRDefault="00026967" w:rsidP="00BE4C89">
            <w:pPr>
              <w:pStyle w:val="TAC"/>
              <w:rPr>
                <w:b/>
                <w:bCs/>
              </w:rPr>
            </w:pPr>
            <w:r w:rsidRPr="00CE054F">
              <w:rPr>
                <w:b/>
                <w:bCs/>
              </w:rPr>
              <w:t>B12</w:t>
            </w:r>
          </w:p>
        </w:tc>
      </w:tr>
      <w:tr w:rsidR="00026967" w:rsidRPr="0046266F" w14:paraId="2DCD1F06" w14:textId="77777777" w:rsidTr="00BE4C89">
        <w:tc>
          <w:tcPr>
            <w:tcW w:w="1020" w:type="dxa"/>
            <w:tcBorders>
              <w:top w:val="single" w:sz="4" w:space="0" w:color="auto"/>
              <w:left w:val="single" w:sz="4" w:space="0" w:color="auto"/>
              <w:bottom w:val="single" w:sz="4" w:space="0" w:color="auto"/>
              <w:right w:val="single" w:sz="4" w:space="0" w:color="auto"/>
            </w:tcBorders>
          </w:tcPr>
          <w:p w14:paraId="37697983" w14:textId="77777777" w:rsidR="00026967" w:rsidRPr="0046266F" w:rsidRDefault="00026967" w:rsidP="00BE4C89">
            <w:pPr>
              <w:pStyle w:val="TAL"/>
            </w:pPr>
            <w:r w:rsidRPr="0046266F">
              <w:t>Hex</w:t>
            </w:r>
          </w:p>
        </w:tc>
        <w:tc>
          <w:tcPr>
            <w:tcW w:w="624" w:type="dxa"/>
            <w:tcBorders>
              <w:top w:val="single" w:sz="4" w:space="0" w:color="auto"/>
              <w:left w:val="single" w:sz="4" w:space="0" w:color="auto"/>
              <w:bottom w:val="single" w:sz="4" w:space="0" w:color="auto"/>
              <w:right w:val="single" w:sz="4" w:space="0" w:color="auto"/>
            </w:tcBorders>
          </w:tcPr>
          <w:p w14:paraId="64677705" w14:textId="77777777" w:rsidR="00026967" w:rsidRPr="0046266F" w:rsidRDefault="00026967" w:rsidP="00BE4C89">
            <w:pPr>
              <w:pStyle w:val="TAC"/>
            </w:pPr>
            <w:r w:rsidRPr="0046266F">
              <w:t>0B</w:t>
            </w:r>
          </w:p>
        </w:tc>
        <w:tc>
          <w:tcPr>
            <w:tcW w:w="624" w:type="dxa"/>
            <w:tcBorders>
              <w:top w:val="single" w:sz="4" w:space="0" w:color="auto"/>
              <w:left w:val="single" w:sz="4" w:space="0" w:color="auto"/>
              <w:bottom w:val="single" w:sz="4" w:space="0" w:color="auto"/>
              <w:right w:val="single" w:sz="4" w:space="0" w:color="auto"/>
            </w:tcBorders>
          </w:tcPr>
          <w:p w14:paraId="704DF240" w14:textId="77777777" w:rsidR="00026967" w:rsidRPr="0046266F" w:rsidRDefault="00026967" w:rsidP="00BE4C89">
            <w:pPr>
              <w:pStyle w:val="TAC"/>
            </w:pPr>
            <w:r w:rsidRPr="0046266F">
              <w:t>F6</w:t>
            </w:r>
          </w:p>
        </w:tc>
        <w:tc>
          <w:tcPr>
            <w:tcW w:w="624" w:type="dxa"/>
            <w:tcBorders>
              <w:top w:val="single" w:sz="4" w:space="0" w:color="auto"/>
              <w:left w:val="single" w:sz="4" w:space="0" w:color="auto"/>
              <w:bottom w:val="single" w:sz="4" w:space="0" w:color="auto"/>
              <w:right w:val="single" w:sz="4" w:space="0" w:color="auto"/>
            </w:tcBorders>
          </w:tcPr>
          <w:p w14:paraId="79536F9E" w14:textId="77777777"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10EDEFAC" w14:textId="77777777"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31042EC" w14:textId="77777777"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71E41C5E" w14:textId="77777777"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57212AAC" w14:textId="77777777"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2E6EF14F" w14:textId="77777777" w:rsidR="00026967" w:rsidRPr="0046266F" w:rsidRDefault="00026967" w:rsidP="00BE4C89">
            <w:pPr>
              <w:pStyle w:val="TAC"/>
            </w:pPr>
            <w:r w:rsidRPr="0046266F">
              <w:t>02</w:t>
            </w:r>
          </w:p>
        </w:tc>
        <w:tc>
          <w:tcPr>
            <w:tcW w:w="624" w:type="dxa"/>
            <w:tcBorders>
              <w:top w:val="single" w:sz="4" w:space="0" w:color="auto"/>
              <w:left w:val="single" w:sz="4" w:space="0" w:color="auto"/>
              <w:bottom w:val="single" w:sz="4" w:space="0" w:color="auto"/>
              <w:right w:val="single" w:sz="4" w:space="0" w:color="auto"/>
            </w:tcBorders>
          </w:tcPr>
          <w:p w14:paraId="712C41F5" w14:textId="77777777" w:rsidR="00026967" w:rsidRPr="0046266F" w:rsidRDefault="00026967" w:rsidP="00BE4C89">
            <w:pPr>
              <w:pStyle w:val="TAC"/>
            </w:pPr>
            <w:r w:rsidRPr="0046266F">
              <w:t>66</w:t>
            </w:r>
          </w:p>
        </w:tc>
        <w:tc>
          <w:tcPr>
            <w:tcW w:w="624" w:type="dxa"/>
            <w:tcBorders>
              <w:top w:val="single" w:sz="4" w:space="0" w:color="auto"/>
              <w:left w:val="single" w:sz="4" w:space="0" w:color="auto"/>
              <w:bottom w:val="single" w:sz="4" w:space="0" w:color="auto"/>
              <w:right w:val="single" w:sz="4" w:space="0" w:color="auto"/>
            </w:tcBorders>
          </w:tcPr>
          <w:p w14:paraId="49EB412D" w14:textId="77777777" w:rsidR="00026967" w:rsidRPr="0046266F" w:rsidRDefault="00026967" w:rsidP="00BE4C89">
            <w:pPr>
              <w:pStyle w:val="TAC"/>
            </w:pPr>
            <w:r w:rsidRPr="0046266F">
              <w:t>43</w:t>
            </w:r>
          </w:p>
        </w:tc>
        <w:tc>
          <w:tcPr>
            <w:tcW w:w="624" w:type="dxa"/>
            <w:tcBorders>
              <w:top w:val="single" w:sz="4" w:space="0" w:color="auto"/>
              <w:left w:val="single" w:sz="4" w:space="0" w:color="auto"/>
              <w:bottom w:val="single" w:sz="4" w:space="0" w:color="auto"/>
              <w:right w:val="single" w:sz="4" w:space="0" w:color="auto"/>
            </w:tcBorders>
          </w:tcPr>
          <w:p w14:paraId="613027D9" w14:textId="77777777" w:rsidR="00026967" w:rsidRPr="0046266F" w:rsidRDefault="00026967" w:rsidP="00BE4C89">
            <w:pPr>
              <w:pStyle w:val="TAC"/>
            </w:pPr>
            <w:r w:rsidRPr="0046266F">
              <w:t>65</w:t>
            </w:r>
          </w:p>
        </w:tc>
        <w:tc>
          <w:tcPr>
            <w:tcW w:w="624" w:type="dxa"/>
            <w:tcBorders>
              <w:top w:val="single" w:sz="4" w:space="0" w:color="auto"/>
              <w:left w:val="single" w:sz="4" w:space="0" w:color="auto"/>
              <w:bottom w:val="single" w:sz="4" w:space="0" w:color="auto"/>
              <w:right w:val="single" w:sz="4" w:space="0" w:color="auto"/>
            </w:tcBorders>
          </w:tcPr>
          <w:p w14:paraId="0F759B22" w14:textId="77777777" w:rsidR="00026967" w:rsidRPr="0046266F" w:rsidRDefault="00026967" w:rsidP="00BE4C89">
            <w:pPr>
              <w:pStyle w:val="TAC"/>
            </w:pPr>
            <w:r w:rsidRPr="0046266F">
              <w:t>87</w:t>
            </w:r>
          </w:p>
        </w:tc>
      </w:tr>
      <w:tr w:rsidR="00026967" w:rsidRPr="00CE054F" w14:paraId="62469762" w14:textId="77777777" w:rsidTr="00BE4C89">
        <w:tc>
          <w:tcPr>
            <w:tcW w:w="1020" w:type="dxa"/>
            <w:tcBorders>
              <w:top w:val="single" w:sz="4" w:space="0" w:color="auto"/>
              <w:right w:val="single" w:sz="4" w:space="0" w:color="auto"/>
            </w:tcBorders>
          </w:tcPr>
          <w:p w14:paraId="0BA27927"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30E8AD5" w14:textId="169249EF" w:rsidR="00026967" w:rsidRPr="00CE054F" w:rsidRDefault="00026967" w:rsidP="00BE4C89">
            <w:pPr>
              <w:pStyle w:val="TAC"/>
              <w:rPr>
                <w:b/>
                <w:bCs/>
              </w:rPr>
            </w:pPr>
            <w:r w:rsidRPr="00CE054F">
              <w:rPr>
                <w:b/>
                <w:bCs/>
              </w:rPr>
              <w:t>B13</w:t>
            </w:r>
          </w:p>
        </w:tc>
        <w:tc>
          <w:tcPr>
            <w:tcW w:w="624" w:type="dxa"/>
            <w:tcBorders>
              <w:top w:val="single" w:sz="4" w:space="0" w:color="auto"/>
              <w:left w:val="single" w:sz="4" w:space="0" w:color="auto"/>
              <w:bottom w:val="single" w:sz="4" w:space="0" w:color="auto"/>
              <w:right w:val="single" w:sz="4" w:space="0" w:color="auto"/>
            </w:tcBorders>
          </w:tcPr>
          <w:p w14:paraId="0FF0FA07" w14:textId="052B1D16" w:rsidR="00026967" w:rsidRPr="00CE054F" w:rsidRDefault="00026967" w:rsidP="00BE4C89">
            <w:pPr>
              <w:pStyle w:val="TAC"/>
              <w:rPr>
                <w:b/>
                <w:bCs/>
              </w:rPr>
            </w:pPr>
            <w:r w:rsidRPr="00CE054F">
              <w:rPr>
                <w:b/>
                <w:bCs/>
              </w:rPr>
              <w:t>B14</w:t>
            </w:r>
          </w:p>
        </w:tc>
        <w:tc>
          <w:tcPr>
            <w:tcW w:w="624" w:type="dxa"/>
            <w:tcBorders>
              <w:top w:val="single" w:sz="4" w:space="0" w:color="auto"/>
              <w:left w:val="single" w:sz="4" w:space="0" w:color="auto"/>
              <w:bottom w:val="single" w:sz="4" w:space="0" w:color="auto"/>
              <w:right w:val="single" w:sz="4" w:space="0" w:color="auto"/>
            </w:tcBorders>
          </w:tcPr>
          <w:p w14:paraId="2AB4A0B5" w14:textId="62077E80" w:rsidR="00026967" w:rsidRPr="00CE054F" w:rsidRDefault="00026967" w:rsidP="00BE4C89">
            <w:pPr>
              <w:pStyle w:val="TAC"/>
              <w:rPr>
                <w:b/>
                <w:bCs/>
              </w:rPr>
            </w:pPr>
            <w:r w:rsidRPr="00CE054F">
              <w:rPr>
                <w:b/>
                <w:bCs/>
              </w:rPr>
              <w:t>B15</w:t>
            </w:r>
          </w:p>
        </w:tc>
        <w:tc>
          <w:tcPr>
            <w:tcW w:w="624" w:type="dxa"/>
            <w:tcBorders>
              <w:top w:val="single" w:sz="4" w:space="0" w:color="auto"/>
              <w:left w:val="single" w:sz="4" w:space="0" w:color="auto"/>
              <w:bottom w:val="single" w:sz="4" w:space="0" w:color="auto"/>
              <w:right w:val="single" w:sz="4" w:space="0" w:color="auto"/>
            </w:tcBorders>
          </w:tcPr>
          <w:p w14:paraId="6E860223" w14:textId="548CE677" w:rsidR="00026967" w:rsidRPr="00CE054F" w:rsidRDefault="00026967" w:rsidP="00BE4C89">
            <w:pPr>
              <w:pStyle w:val="TAC"/>
              <w:rPr>
                <w:b/>
                <w:bCs/>
              </w:rPr>
            </w:pPr>
            <w:r w:rsidRPr="00CE054F">
              <w:rPr>
                <w:b/>
                <w:bCs/>
              </w:rPr>
              <w:t>B16</w:t>
            </w:r>
          </w:p>
        </w:tc>
        <w:tc>
          <w:tcPr>
            <w:tcW w:w="624" w:type="dxa"/>
            <w:tcBorders>
              <w:top w:val="single" w:sz="4" w:space="0" w:color="auto"/>
              <w:left w:val="single" w:sz="4" w:space="0" w:color="auto"/>
              <w:bottom w:val="single" w:sz="4" w:space="0" w:color="auto"/>
              <w:right w:val="single" w:sz="4" w:space="0" w:color="auto"/>
            </w:tcBorders>
          </w:tcPr>
          <w:p w14:paraId="260CF65F" w14:textId="3C7247A3" w:rsidR="00026967" w:rsidRPr="00CE054F" w:rsidRDefault="00026967" w:rsidP="00BE4C89">
            <w:pPr>
              <w:pStyle w:val="TAC"/>
              <w:rPr>
                <w:b/>
                <w:bCs/>
              </w:rPr>
            </w:pPr>
            <w:r w:rsidRPr="00CE054F">
              <w:rPr>
                <w:b/>
                <w:bCs/>
              </w:rPr>
              <w:t>B17</w:t>
            </w:r>
          </w:p>
        </w:tc>
        <w:tc>
          <w:tcPr>
            <w:tcW w:w="624" w:type="dxa"/>
            <w:tcBorders>
              <w:top w:val="single" w:sz="4" w:space="0" w:color="auto"/>
              <w:left w:val="single" w:sz="4" w:space="0" w:color="auto"/>
              <w:bottom w:val="single" w:sz="4" w:space="0" w:color="auto"/>
              <w:right w:val="single" w:sz="4" w:space="0" w:color="auto"/>
            </w:tcBorders>
          </w:tcPr>
          <w:p w14:paraId="5A546583" w14:textId="0732FAFB" w:rsidR="00026967" w:rsidRPr="00CE054F" w:rsidRDefault="00026967" w:rsidP="00BE4C89">
            <w:pPr>
              <w:pStyle w:val="TAC"/>
              <w:rPr>
                <w:b/>
                <w:bCs/>
              </w:rPr>
            </w:pPr>
            <w:r w:rsidRPr="00CE054F">
              <w:rPr>
                <w:b/>
                <w:bCs/>
              </w:rPr>
              <w:t>B18</w:t>
            </w:r>
          </w:p>
        </w:tc>
        <w:tc>
          <w:tcPr>
            <w:tcW w:w="624" w:type="dxa"/>
            <w:tcBorders>
              <w:top w:val="single" w:sz="4" w:space="0" w:color="auto"/>
              <w:left w:val="single" w:sz="4" w:space="0" w:color="auto"/>
            </w:tcBorders>
          </w:tcPr>
          <w:p w14:paraId="72C74BF9" w14:textId="49D31C97" w:rsidR="00026967" w:rsidRPr="00CE054F" w:rsidRDefault="00026967" w:rsidP="00BE4C89">
            <w:pPr>
              <w:pStyle w:val="TAC"/>
              <w:rPr>
                <w:b/>
                <w:bCs/>
              </w:rPr>
            </w:pPr>
          </w:p>
        </w:tc>
        <w:tc>
          <w:tcPr>
            <w:tcW w:w="624" w:type="dxa"/>
            <w:tcBorders>
              <w:top w:val="single" w:sz="4" w:space="0" w:color="auto"/>
            </w:tcBorders>
          </w:tcPr>
          <w:p w14:paraId="62BA732F" w14:textId="77777777" w:rsidR="00026967" w:rsidRPr="00CE054F" w:rsidRDefault="00026967" w:rsidP="00BE4C89">
            <w:pPr>
              <w:pStyle w:val="TAC"/>
              <w:rPr>
                <w:b/>
                <w:bCs/>
              </w:rPr>
            </w:pPr>
          </w:p>
        </w:tc>
        <w:tc>
          <w:tcPr>
            <w:tcW w:w="624" w:type="dxa"/>
            <w:tcBorders>
              <w:top w:val="single" w:sz="4" w:space="0" w:color="auto"/>
            </w:tcBorders>
          </w:tcPr>
          <w:p w14:paraId="25E1C949" w14:textId="77777777" w:rsidR="00026967" w:rsidRPr="00CE054F" w:rsidRDefault="00026967" w:rsidP="00BE4C89">
            <w:pPr>
              <w:pStyle w:val="TAC"/>
              <w:rPr>
                <w:b/>
                <w:bCs/>
              </w:rPr>
            </w:pPr>
          </w:p>
        </w:tc>
        <w:tc>
          <w:tcPr>
            <w:tcW w:w="624" w:type="dxa"/>
            <w:tcBorders>
              <w:top w:val="single" w:sz="4" w:space="0" w:color="auto"/>
            </w:tcBorders>
          </w:tcPr>
          <w:p w14:paraId="61F3CEFB" w14:textId="77777777" w:rsidR="00026967" w:rsidRPr="00CE054F" w:rsidRDefault="00026967" w:rsidP="00BE4C89">
            <w:pPr>
              <w:pStyle w:val="TAC"/>
              <w:rPr>
                <w:b/>
                <w:bCs/>
              </w:rPr>
            </w:pPr>
          </w:p>
        </w:tc>
        <w:tc>
          <w:tcPr>
            <w:tcW w:w="624" w:type="dxa"/>
            <w:tcBorders>
              <w:top w:val="single" w:sz="4" w:space="0" w:color="auto"/>
            </w:tcBorders>
          </w:tcPr>
          <w:p w14:paraId="61586EBD" w14:textId="77777777" w:rsidR="00026967" w:rsidRPr="00CE054F" w:rsidRDefault="00026967" w:rsidP="00BE4C89">
            <w:pPr>
              <w:pStyle w:val="TAC"/>
              <w:rPr>
                <w:b/>
                <w:bCs/>
              </w:rPr>
            </w:pPr>
          </w:p>
        </w:tc>
        <w:tc>
          <w:tcPr>
            <w:tcW w:w="624" w:type="dxa"/>
            <w:tcBorders>
              <w:top w:val="single" w:sz="4" w:space="0" w:color="auto"/>
            </w:tcBorders>
          </w:tcPr>
          <w:p w14:paraId="189D36A8" w14:textId="77777777" w:rsidR="00026967" w:rsidRPr="00CE054F" w:rsidRDefault="00026967" w:rsidP="00BE4C89">
            <w:pPr>
              <w:pStyle w:val="TAC"/>
              <w:rPr>
                <w:b/>
                <w:bCs/>
              </w:rPr>
            </w:pPr>
          </w:p>
        </w:tc>
      </w:tr>
      <w:tr w:rsidR="00026967" w:rsidRPr="0046266F" w14:paraId="55AF60D6" w14:textId="77777777" w:rsidTr="00BE4C89">
        <w:tc>
          <w:tcPr>
            <w:tcW w:w="1020" w:type="dxa"/>
            <w:tcBorders>
              <w:right w:val="single" w:sz="4" w:space="0" w:color="auto"/>
            </w:tcBorders>
          </w:tcPr>
          <w:p w14:paraId="492A67F6" w14:textId="77777777" w:rsidR="00026967" w:rsidRPr="0046266F" w:rsidRDefault="00026967" w:rsidP="00BE4C89">
            <w:pPr>
              <w:pStyle w:val="TAL"/>
            </w:pPr>
          </w:p>
        </w:tc>
        <w:tc>
          <w:tcPr>
            <w:tcW w:w="624" w:type="dxa"/>
            <w:tcBorders>
              <w:top w:val="single" w:sz="4" w:space="0" w:color="auto"/>
              <w:left w:val="single" w:sz="4" w:space="0" w:color="auto"/>
              <w:bottom w:val="single" w:sz="4" w:space="0" w:color="auto"/>
              <w:right w:val="single" w:sz="4" w:space="0" w:color="auto"/>
            </w:tcBorders>
          </w:tcPr>
          <w:p w14:paraId="7AE32EA4" w14:textId="42FCA98B" w:rsidR="00026967" w:rsidRPr="0046266F" w:rsidRDefault="00026967" w:rsidP="00BE4C89">
            <w:pPr>
              <w:pStyle w:val="TAC"/>
            </w:pPr>
            <w:r w:rsidRPr="0046266F">
              <w:t>42</w:t>
            </w:r>
          </w:p>
        </w:tc>
        <w:tc>
          <w:tcPr>
            <w:tcW w:w="624" w:type="dxa"/>
            <w:tcBorders>
              <w:top w:val="single" w:sz="4" w:space="0" w:color="auto"/>
              <w:left w:val="single" w:sz="4" w:space="0" w:color="auto"/>
              <w:bottom w:val="single" w:sz="4" w:space="0" w:color="auto"/>
              <w:right w:val="single" w:sz="4" w:space="0" w:color="auto"/>
            </w:tcBorders>
          </w:tcPr>
          <w:p w14:paraId="78814774" w14:textId="7201076B" w:rsidR="00026967" w:rsidRPr="0046266F" w:rsidRDefault="00026967" w:rsidP="00BE4C89">
            <w:pPr>
              <w:pStyle w:val="TAC"/>
            </w:pPr>
            <w:r w:rsidRPr="0046266F">
              <w:t>14</w:t>
            </w:r>
          </w:p>
        </w:tc>
        <w:tc>
          <w:tcPr>
            <w:tcW w:w="624" w:type="dxa"/>
            <w:tcBorders>
              <w:top w:val="single" w:sz="4" w:space="0" w:color="auto"/>
              <w:left w:val="single" w:sz="4" w:space="0" w:color="auto"/>
              <w:bottom w:val="single" w:sz="4" w:space="0" w:color="auto"/>
              <w:right w:val="single" w:sz="4" w:space="0" w:color="auto"/>
            </w:tcBorders>
          </w:tcPr>
          <w:p w14:paraId="129F3357" w14:textId="2C86907A" w:rsidR="00026967" w:rsidRPr="0046266F" w:rsidRDefault="00026967" w:rsidP="00BE4C89">
            <w:pPr>
              <w:pStyle w:val="TAC"/>
            </w:pPr>
            <w:r w:rsidRPr="0046266F">
              <w:t>80</w:t>
            </w:r>
          </w:p>
        </w:tc>
        <w:tc>
          <w:tcPr>
            <w:tcW w:w="624" w:type="dxa"/>
            <w:tcBorders>
              <w:top w:val="single" w:sz="4" w:space="0" w:color="auto"/>
              <w:left w:val="single" w:sz="4" w:space="0" w:color="auto"/>
              <w:bottom w:val="single" w:sz="4" w:space="0" w:color="auto"/>
              <w:right w:val="single" w:sz="4" w:space="0" w:color="auto"/>
            </w:tcBorders>
          </w:tcPr>
          <w:p w14:paraId="00815060" w14:textId="416174DB" w:rsidR="00026967" w:rsidRPr="0046266F" w:rsidRDefault="00026967" w:rsidP="00BE4C89">
            <w:pPr>
              <w:pStyle w:val="TAC"/>
            </w:pPr>
            <w:r w:rsidRPr="0046266F">
              <w:t>00</w:t>
            </w:r>
          </w:p>
        </w:tc>
        <w:tc>
          <w:tcPr>
            <w:tcW w:w="624" w:type="dxa"/>
            <w:tcBorders>
              <w:top w:val="single" w:sz="4" w:space="0" w:color="auto"/>
              <w:left w:val="single" w:sz="4" w:space="0" w:color="auto"/>
              <w:bottom w:val="single" w:sz="4" w:space="0" w:color="auto"/>
              <w:right w:val="single" w:sz="4" w:space="0" w:color="auto"/>
            </w:tcBorders>
          </w:tcPr>
          <w:p w14:paraId="7BF51617" w14:textId="52CCDBE9" w:rsidR="00026967" w:rsidRPr="0046266F" w:rsidRDefault="00026967" w:rsidP="00BE4C89">
            <w:pPr>
              <w:pStyle w:val="TAC"/>
            </w:pPr>
            <w:r w:rsidRPr="0046266F">
              <w:t>01</w:t>
            </w:r>
          </w:p>
        </w:tc>
        <w:tc>
          <w:tcPr>
            <w:tcW w:w="624" w:type="dxa"/>
            <w:tcBorders>
              <w:top w:val="single" w:sz="4" w:space="0" w:color="auto"/>
              <w:left w:val="single" w:sz="4" w:space="0" w:color="auto"/>
              <w:bottom w:val="single" w:sz="4" w:space="0" w:color="auto"/>
              <w:right w:val="single" w:sz="4" w:space="0" w:color="auto"/>
            </w:tcBorders>
          </w:tcPr>
          <w:p w14:paraId="045D5870" w14:textId="181D5822" w:rsidR="00026967" w:rsidRPr="0046266F" w:rsidRDefault="00026967" w:rsidP="00BE4C89">
            <w:pPr>
              <w:pStyle w:val="TAC"/>
            </w:pPr>
            <w:r w:rsidRPr="0046266F">
              <w:t>00</w:t>
            </w:r>
          </w:p>
        </w:tc>
        <w:tc>
          <w:tcPr>
            <w:tcW w:w="624" w:type="dxa"/>
            <w:tcBorders>
              <w:left w:val="single" w:sz="4" w:space="0" w:color="auto"/>
            </w:tcBorders>
          </w:tcPr>
          <w:p w14:paraId="0C1664E2" w14:textId="38CAC5B4" w:rsidR="00026967" w:rsidRPr="0046266F" w:rsidRDefault="00026967" w:rsidP="00BE4C89">
            <w:pPr>
              <w:pStyle w:val="TAC"/>
            </w:pPr>
          </w:p>
        </w:tc>
        <w:tc>
          <w:tcPr>
            <w:tcW w:w="624" w:type="dxa"/>
          </w:tcPr>
          <w:p w14:paraId="5228DB50" w14:textId="77777777" w:rsidR="00026967" w:rsidRPr="0046266F" w:rsidRDefault="00026967" w:rsidP="00BE4C89">
            <w:pPr>
              <w:pStyle w:val="TAC"/>
            </w:pPr>
          </w:p>
        </w:tc>
        <w:tc>
          <w:tcPr>
            <w:tcW w:w="624" w:type="dxa"/>
          </w:tcPr>
          <w:p w14:paraId="04726229" w14:textId="77777777" w:rsidR="00026967" w:rsidRPr="0046266F" w:rsidRDefault="00026967" w:rsidP="00BE4C89">
            <w:pPr>
              <w:pStyle w:val="TAC"/>
            </w:pPr>
          </w:p>
        </w:tc>
        <w:tc>
          <w:tcPr>
            <w:tcW w:w="624" w:type="dxa"/>
          </w:tcPr>
          <w:p w14:paraId="332C670F" w14:textId="77777777" w:rsidR="00026967" w:rsidRPr="0046266F" w:rsidRDefault="00026967" w:rsidP="00BE4C89">
            <w:pPr>
              <w:pStyle w:val="TAC"/>
            </w:pPr>
          </w:p>
        </w:tc>
        <w:tc>
          <w:tcPr>
            <w:tcW w:w="624" w:type="dxa"/>
          </w:tcPr>
          <w:p w14:paraId="497A6BB6" w14:textId="77777777" w:rsidR="00026967" w:rsidRPr="0046266F" w:rsidRDefault="00026967" w:rsidP="00BE4C89">
            <w:pPr>
              <w:pStyle w:val="TAC"/>
            </w:pPr>
          </w:p>
        </w:tc>
        <w:tc>
          <w:tcPr>
            <w:tcW w:w="624" w:type="dxa"/>
          </w:tcPr>
          <w:p w14:paraId="788306F8" w14:textId="77777777" w:rsidR="00026967" w:rsidRPr="0046266F" w:rsidRDefault="00026967" w:rsidP="00BE4C89">
            <w:pPr>
              <w:pStyle w:val="TAC"/>
            </w:pPr>
          </w:p>
        </w:tc>
      </w:tr>
    </w:tbl>
    <w:p w14:paraId="4422DE9D" w14:textId="744CEAD4" w:rsidR="00026967" w:rsidRDefault="00026967" w:rsidP="00026967"/>
    <w:p w14:paraId="7B498A8F" w14:textId="038B801F" w:rsidR="000145E5" w:rsidRPr="0046266F" w:rsidRDefault="000145E5" w:rsidP="000145E5">
      <w:pPr>
        <w:pStyle w:val="Heading3"/>
      </w:pPr>
      <w:r w:rsidRPr="0046266F">
        <w:t>7.4.</w:t>
      </w:r>
      <w:r>
        <w:t>6</w:t>
      </w:r>
      <w:r w:rsidRPr="0046266F">
        <w:tab/>
      </w:r>
      <w:r w:rsidRPr="005117D8">
        <w:t>UE recognising Multiplier Coefficient for Higher Priority PLMN search - satellite-NG-RAN</w:t>
      </w:r>
    </w:p>
    <w:p w14:paraId="4F55880F" w14:textId="4790D339" w:rsidR="000145E5" w:rsidRPr="0046266F" w:rsidRDefault="000145E5" w:rsidP="000145E5">
      <w:pPr>
        <w:pStyle w:val="Heading4"/>
      </w:pPr>
      <w:r w:rsidRPr="0046266F">
        <w:t>7.4.</w:t>
      </w:r>
      <w:r>
        <w:t>6</w:t>
      </w:r>
      <w:r w:rsidRPr="0046266F">
        <w:t>.1</w:t>
      </w:r>
      <w:r w:rsidRPr="0046266F">
        <w:tab/>
        <w:t>Definition and applicability</w:t>
      </w:r>
    </w:p>
    <w:p w14:paraId="1F5187E2" w14:textId="77777777" w:rsidR="000145E5" w:rsidRPr="0046266F" w:rsidRDefault="000145E5" w:rsidP="000145E5">
      <w:r w:rsidRPr="00323D03">
        <w:t>The Multiplier Coefficient for Higher Priority PLMN search is the multiplier coefficient take with the time interval configured in EF</w:t>
      </w:r>
      <w:r w:rsidRPr="00323D03">
        <w:rPr>
          <w:vertAlign w:val="subscript"/>
        </w:rPr>
        <w:t>HPPLMN</w:t>
      </w:r>
      <w:r w:rsidRPr="00323D03">
        <w:t xml:space="preserve"> to adjust the time interval for higher priority PLMN search. Higher priority PLMN list gives in priority order the Higher priority PLMN on which the UE shall register first.</w:t>
      </w:r>
    </w:p>
    <w:p w14:paraId="15D6BA2D" w14:textId="283EAB67" w:rsidR="000145E5" w:rsidRPr="0046266F" w:rsidRDefault="000145E5" w:rsidP="000145E5">
      <w:pPr>
        <w:pStyle w:val="Heading4"/>
      </w:pPr>
      <w:r w:rsidRPr="0046266F">
        <w:t>7.4.</w:t>
      </w:r>
      <w:r>
        <w:t>6</w:t>
      </w:r>
      <w:r w:rsidRPr="0046266F">
        <w:t>.2</w:t>
      </w:r>
      <w:r w:rsidRPr="0046266F">
        <w:tab/>
        <w:t>Conformance requirement</w:t>
      </w:r>
    </w:p>
    <w:p w14:paraId="69B1185A" w14:textId="77777777" w:rsidR="000145E5" w:rsidRPr="0046266F" w:rsidRDefault="000145E5" w:rsidP="000145E5">
      <w:r w:rsidRPr="0046266F">
        <w:t>After registered onto a VPLMN the UE shall take into account the</w:t>
      </w:r>
      <w:r>
        <w:t xml:space="preserve"> </w:t>
      </w:r>
      <w:r w:rsidRPr="0046266F">
        <w:t>Higher priority PLMN</w:t>
      </w:r>
      <w:r>
        <w:t xml:space="preserve"> </w:t>
      </w:r>
      <w:r w:rsidRPr="0046266F">
        <w:t xml:space="preserve">search period timer </w:t>
      </w:r>
      <w:r>
        <w:t xml:space="preserve">multiplied by the </w:t>
      </w:r>
      <w:r w:rsidRPr="00323D03">
        <w:t>Multiplier Coefficient for Higher Priority PLMN search and</w:t>
      </w:r>
      <w:r w:rsidRPr="0046266F">
        <w:t xml:space="preserve"> the priority order of the Higher priority PLMNs in the preferred lists on the USIM.</w:t>
      </w:r>
    </w:p>
    <w:p w14:paraId="4A0023E3" w14:textId="77777777" w:rsidR="000145E5" w:rsidRPr="0046266F" w:rsidRDefault="000145E5" w:rsidP="000145E5">
      <w:pPr>
        <w:pStyle w:val="B1"/>
      </w:pPr>
      <w:r w:rsidRPr="0046266F">
        <w:t>-</w:t>
      </w:r>
      <w:r w:rsidRPr="0046266F">
        <w:tab/>
        <w:t xml:space="preserve">TS 22.011 [6], </w:t>
      </w:r>
      <w:r w:rsidRPr="003713A3">
        <w:t>clauses 3.2.2 and</w:t>
      </w:r>
      <w:r w:rsidRPr="0046266F">
        <w:t xml:space="preserve"> 3.2.2.5.</w:t>
      </w:r>
    </w:p>
    <w:p w14:paraId="026DAA96"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4435FE48" w14:textId="77777777" w:rsidR="000145E5" w:rsidRDefault="000145E5" w:rsidP="000145E5">
      <w:pPr>
        <w:ind w:left="568" w:hanging="284"/>
      </w:pPr>
      <w:r w:rsidRPr="0046266F">
        <w:t>-</w:t>
      </w:r>
      <w:r w:rsidRPr="0046266F">
        <w:tab/>
        <w:t>TS 2</w:t>
      </w:r>
      <w:r>
        <w:t>3.122</w:t>
      </w:r>
      <w:r w:rsidRPr="0046266F">
        <w:t> [</w:t>
      </w:r>
      <w:r>
        <w:t>31</w:t>
      </w:r>
      <w:r w:rsidRPr="0046266F">
        <w:t xml:space="preserve">], clause </w:t>
      </w:r>
      <w:r w:rsidRPr="00EE6F05">
        <w:t>4.4.3.3.1</w:t>
      </w:r>
      <w:r>
        <w:t>.</w:t>
      </w:r>
    </w:p>
    <w:p w14:paraId="6668D611" w14:textId="77777777" w:rsidR="000145E5" w:rsidRPr="0046266F" w:rsidRDefault="000145E5" w:rsidP="000145E5">
      <w:pPr>
        <w:pStyle w:val="B1"/>
      </w:pPr>
      <w:r w:rsidRPr="0046266F">
        <w:t>-</w:t>
      </w:r>
      <w:r w:rsidRPr="0046266F">
        <w:tab/>
        <w:t>TS 31.102 [4], clause 4.2.6</w:t>
      </w:r>
      <w:r>
        <w:t>, 4.2.8, and 4.4.11.20.</w:t>
      </w:r>
    </w:p>
    <w:p w14:paraId="5EE926B6" w14:textId="18F7258A" w:rsidR="000145E5" w:rsidRPr="0046266F" w:rsidRDefault="000145E5" w:rsidP="000145E5">
      <w:pPr>
        <w:pStyle w:val="Heading4"/>
      </w:pPr>
      <w:r w:rsidRPr="0046266F">
        <w:t>7.4.</w:t>
      </w:r>
      <w:r>
        <w:t>6</w:t>
      </w:r>
      <w:r w:rsidRPr="0046266F">
        <w:t>.3</w:t>
      </w:r>
      <w:r w:rsidRPr="0046266F">
        <w:tab/>
        <w:t>Test purpose</w:t>
      </w:r>
    </w:p>
    <w:p w14:paraId="7456A66A" w14:textId="77777777" w:rsidR="00374694" w:rsidRPr="003713A3" w:rsidRDefault="00374694" w:rsidP="00374694">
      <w:r w:rsidRPr="0046266F">
        <w:t xml:space="preserve">To verify that </w:t>
      </w:r>
      <w:r>
        <w:t xml:space="preserve">the </w:t>
      </w:r>
      <w:r w:rsidRPr="003713A3">
        <w:t>Higher priority PLMN timer is read.</w:t>
      </w:r>
    </w:p>
    <w:p w14:paraId="3B3B2D0A" w14:textId="33EF82D1" w:rsidR="00374694" w:rsidRPr="003713A3" w:rsidRDefault="00374694" w:rsidP="00374694">
      <w:r w:rsidRPr="003713A3">
        <w:t xml:space="preserve">To verify that the </w:t>
      </w:r>
      <w:bookmarkStart w:id="4327" w:name="_Hlk159600879"/>
      <w:r w:rsidRPr="003713A3">
        <w:t>Multiplier Coefficient for Higher Priority PLMN search</w:t>
      </w:r>
      <w:bookmarkEnd w:id="4327"/>
      <w:r w:rsidRPr="003713A3">
        <w:t xml:space="preserve"> is read,</w:t>
      </w:r>
    </w:p>
    <w:p w14:paraId="683BAE46" w14:textId="77777777" w:rsidR="00374694" w:rsidRPr="003713A3" w:rsidRDefault="00374694" w:rsidP="00374694">
      <w:r w:rsidRPr="003713A3">
        <w:t>Upon time interval between two searches adjusted with the mulpiplier coefficient, to verify that the Higher priority PLMN takes precedence over the VPLMN in which the UE is currently registered in.</w:t>
      </w:r>
    </w:p>
    <w:p w14:paraId="2556D901" w14:textId="067A53C9" w:rsidR="00374694" w:rsidRPr="0046266F" w:rsidRDefault="00374694" w:rsidP="00374694">
      <w:r w:rsidRPr="003713A3">
        <w:t>Hereby the new coding for NG-RAN satellite access has to be handled correctly by the UE.</w:t>
      </w:r>
    </w:p>
    <w:p w14:paraId="12D9D233" w14:textId="1923B886" w:rsidR="000145E5" w:rsidRPr="0046266F" w:rsidRDefault="000145E5" w:rsidP="000145E5">
      <w:pPr>
        <w:pStyle w:val="Heading4"/>
      </w:pPr>
      <w:r w:rsidRPr="0046266F">
        <w:t>7.4.</w:t>
      </w:r>
      <w:r>
        <w:t>6</w:t>
      </w:r>
      <w:r w:rsidRPr="0046266F">
        <w:t>.4</w:t>
      </w:r>
      <w:r w:rsidRPr="0046266F">
        <w:tab/>
        <w:t>Method of test</w:t>
      </w:r>
    </w:p>
    <w:p w14:paraId="4961AEF7" w14:textId="40D2E483" w:rsidR="000145E5" w:rsidRPr="0046266F" w:rsidRDefault="000145E5" w:rsidP="000145E5">
      <w:pPr>
        <w:pStyle w:val="Heading5"/>
      </w:pPr>
      <w:r w:rsidRPr="0046266F">
        <w:t>7.4.</w:t>
      </w:r>
      <w:r>
        <w:t>6</w:t>
      </w:r>
      <w:r w:rsidRPr="0046266F">
        <w:t>.4.1</w:t>
      </w:r>
      <w:r w:rsidRPr="0046266F">
        <w:tab/>
        <w:t>Initial conditions</w:t>
      </w:r>
    </w:p>
    <w:p w14:paraId="43821BA9" w14:textId="77777777" w:rsidR="000145E5" w:rsidRPr="0046266F" w:rsidRDefault="000145E5" w:rsidP="000145E5">
      <w:r w:rsidRPr="0046266F">
        <w:t>For this test a</w:t>
      </w:r>
      <w:r>
        <w:t xml:space="preserve"> </w:t>
      </w:r>
      <w:r w:rsidRPr="007B1028">
        <w:t xml:space="preserve">SAT-NG-SS </w:t>
      </w:r>
      <w:r w:rsidRPr="0046266F">
        <w:t>is required.</w:t>
      </w:r>
    </w:p>
    <w:p w14:paraId="716C0BBE" w14:textId="77777777" w:rsidR="000145E5" w:rsidRPr="0046266F" w:rsidRDefault="000145E5" w:rsidP="000145E5">
      <w:r w:rsidRPr="0046266F">
        <w:t xml:space="preserve">The </w:t>
      </w:r>
      <w:r w:rsidRPr="007B1028">
        <w:t>SAT-NG-SS</w:t>
      </w:r>
      <w:r w:rsidRPr="0046266F">
        <w:t xml:space="preserve"> transmits on BCCH with the following network parameters:</w:t>
      </w:r>
    </w:p>
    <w:p w14:paraId="590B60B2"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2489836D"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A83C29D" w14:textId="77777777" w:rsidR="000145E5" w:rsidRPr="0046266F" w:rsidRDefault="000145E5" w:rsidP="000145E5">
      <w:r w:rsidRPr="0046266F">
        <w:lastRenderedPageBreak/>
        <w:t xml:space="preserve">After the registration of UE the </w:t>
      </w:r>
      <w:r w:rsidRPr="007B1028">
        <w:t>SAT-NG-SS</w:t>
      </w:r>
      <w:r w:rsidRPr="0046266F">
        <w:t xml:space="preserve"> transmits on a second BCCH with the following network parameters:</w:t>
      </w:r>
    </w:p>
    <w:p w14:paraId="3BCDEEF5"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6654F263"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49C31854" w14:textId="560F4A74" w:rsidR="00026967" w:rsidRPr="0046266F" w:rsidRDefault="00026967" w:rsidP="00026967">
      <w:pPr>
        <w:keepNext/>
      </w:pPr>
      <w:r w:rsidRPr="0046266F">
        <w:t xml:space="preserve">The </w:t>
      </w:r>
      <w:r w:rsidRPr="0034219A">
        <w:t xml:space="preserve">5G-NR UICC supporting Rel-17 features </w:t>
      </w:r>
      <w:r w:rsidRPr="0046266F">
        <w:t>is used with the following exception:</w:t>
      </w:r>
    </w:p>
    <w:p w14:paraId="5C893671" w14:textId="77777777" w:rsidR="00026967" w:rsidRPr="0046266F" w:rsidRDefault="00026967" w:rsidP="00026967">
      <w:pPr>
        <w:rPr>
          <w:b/>
        </w:rPr>
      </w:pPr>
      <w:r w:rsidRPr="0046266F">
        <w:rPr>
          <w:b/>
        </w:rPr>
        <w:t>EF</w:t>
      </w:r>
      <w:r w:rsidRPr="0046266F">
        <w:rPr>
          <w:b/>
          <w:vertAlign w:val="subscript"/>
        </w:rPr>
        <w:t>HPLMNwACT</w:t>
      </w:r>
      <w:r w:rsidRPr="0046266F">
        <w:rPr>
          <w:b/>
        </w:rPr>
        <w:t xml:space="preserve"> (HPLMN selector with Access Technology)</w:t>
      </w:r>
    </w:p>
    <w:p w14:paraId="16FA646C" w14:textId="77777777" w:rsidR="00026967" w:rsidRDefault="00026967" w:rsidP="00026967">
      <w:pPr>
        <w:pStyle w:val="B1"/>
      </w:pPr>
      <w:r w:rsidRPr="0046266F">
        <w:t>Logically:</w:t>
      </w:r>
    </w:p>
    <w:p w14:paraId="1EEB2EC5" w14:textId="055083D0" w:rsidR="00026967" w:rsidRPr="0046266F" w:rsidRDefault="00026967" w:rsidP="00026967">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3F6E037F" w14:textId="77777777" w:rsidR="00026967" w:rsidRDefault="00026967" w:rsidP="00026967">
      <w:pPr>
        <w:pStyle w:val="B1"/>
      </w:pPr>
      <w:r w:rsidRPr="0046266F">
        <w:tab/>
      </w:r>
      <w:r>
        <w:t>1</w:t>
      </w:r>
      <w:r w:rsidRPr="001D2521">
        <w:rPr>
          <w:vertAlign w:val="superscript"/>
        </w:rPr>
        <w:t>st</w:t>
      </w:r>
      <w:r>
        <w:t xml:space="preserve"> ACT:</w:t>
      </w:r>
      <w:r>
        <w:tab/>
      </w:r>
      <w:r>
        <w:tab/>
      </w:r>
      <w:r w:rsidRPr="008D17F4">
        <w:t>satellite NG-RA</w:t>
      </w:r>
      <w:r>
        <w:t>N</w:t>
      </w:r>
    </w:p>
    <w:p w14:paraId="7A89075C" w14:textId="77777777" w:rsidR="00026967" w:rsidRPr="001D2521" w:rsidRDefault="00026967" w:rsidP="00026967">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026967" w:rsidRPr="0046266F" w14:paraId="1630CE56" w14:textId="77777777" w:rsidTr="00BE4C89">
        <w:tc>
          <w:tcPr>
            <w:tcW w:w="964" w:type="dxa"/>
            <w:vAlign w:val="center"/>
          </w:tcPr>
          <w:p w14:paraId="75EC47A9" w14:textId="7CDD82FF" w:rsidR="00026967" w:rsidRPr="001D2521" w:rsidRDefault="00026967" w:rsidP="00BE4C89">
            <w:pPr>
              <w:pStyle w:val="TAL"/>
              <w:rPr>
                <w:b/>
                <w:bCs/>
              </w:rPr>
            </w:pPr>
            <w:r w:rsidRPr="001D2521">
              <w:rPr>
                <w:b/>
                <w:bCs/>
              </w:rPr>
              <w:t>Byte</w:t>
            </w:r>
          </w:p>
        </w:tc>
        <w:tc>
          <w:tcPr>
            <w:tcW w:w="680" w:type="dxa"/>
            <w:vAlign w:val="center"/>
          </w:tcPr>
          <w:p w14:paraId="04860653" w14:textId="77777777" w:rsidR="00026967" w:rsidRPr="001D2521" w:rsidRDefault="00026967" w:rsidP="00BE4C89">
            <w:pPr>
              <w:pStyle w:val="TAL"/>
              <w:jc w:val="center"/>
              <w:rPr>
                <w:b/>
                <w:bCs/>
              </w:rPr>
            </w:pPr>
            <w:r w:rsidRPr="001D2521">
              <w:rPr>
                <w:b/>
                <w:bCs/>
              </w:rPr>
              <w:t>B1</w:t>
            </w:r>
          </w:p>
        </w:tc>
        <w:tc>
          <w:tcPr>
            <w:tcW w:w="680" w:type="dxa"/>
            <w:vAlign w:val="center"/>
          </w:tcPr>
          <w:p w14:paraId="24AD4F3B" w14:textId="77777777" w:rsidR="00026967" w:rsidRPr="001D2521" w:rsidRDefault="00026967" w:rsidP="00BE4C89">
            <w:pPr>
              <w:pStyle w:val="TAL"/>
              <w:jc w:val="center"/>
              <w:rPr>
                <w:b/>
                <w:bCs/>
              </w:rPr>
            </w:pPr>
            <w:r w:rsidRPr="001D2521">
              <w:rPr>
                <w:b/>
                <w:bCs/>
              </w:rPr>
              <w:t>B2</w:t>
            </w:r>
          </w:p>
        </w:tc>
        <w:tc>
          <w:tcPr>
            <w:tcW w:w="680" w:type="dxa"/>
            <w:vAlign w:val="center"/>
          </w:tcPr>
          <w:p w14:paraId="27C5634D" w14:textId="77777777" w:rsidR="00026967" w:rsidRPr="001D2521" w:rsidRDefault="00026967" w:rsidP="00BE4C89">
            <w:pPr>
              <w:pStyle w:val="TAL"/>
              <w:jc w:val="center"/>
              <w:rPr>
                <w:b/>
                <w:bCs/>
              </w:rPr>
            </w:pPr>
            <w:r w:rsidRPr="001D2521">
              <w:rPr>
                <w:b/>
                <w:bCs/>
              </w:rPr>
              <w:t>B3</w:t>
            </w:r>
          </w:p>
        </w:tc>
        <w:tc>
          <w:tcPr>
            <w:tcW w:w="680" w:type="dxa"/>
            <w:vAlign w:val="center"/>
          </w:tcPr>
          <w:p w14:paraId="5A7F44C8" w14:textId="77777777" w:rsidR="00026967" w:rsidRPr="001D2521" w:rsidRDefault="00026967" w:rsidP="00BE4C89">
            <w:pPr>
              <w:pStyle w:val="TAL"/>
              <w:jc w:val="center"/>
              <w:rPr>
                <w:b/>
                <w:bCs/>
              </w:rPr>
            </w:pPr>
            <w:r w:rsidRPr="001D2521">
              <w:rPr>
                <w:b/>
                <w:bCs/>
              </w:rPr>
              <w:t>B4</w:t>
            </w:r>
          </w:p>
        </w:tc>
        <w:tc>
          <w:tcPr>
            <w:tcW w:w="680" w:type="dxa"/>
            <w:vAlign w:val="center"/>
          </w:tcPr>
          <w:p w14:paraId="5F7E9541" w14:textId="77777777" w:rsidR="00026967" w:rsidRPr="001D2521" w:rsidRDefault="00026967" w:rsidP="00BE4C89">
            <w:pPr>
              <w:pStyle w:val="TAL"/>
              <w:jc w:val="center"/>
              <w:rPr>
                <w:b/>
                <w:bCs/>
              </w:rPr>
            </w:pPr>
            <w:r w:rsidRPr="001D2521">
              <w:rPr>
                <w:b/>
                <w:bCs/>
              </w:rPr>
              <w:t>B5</w:t>
            </w:r>
          </w:p>
        </w:tc>
      </w:tr>
      <w:tr w:rsidR="00026967" w:rsidRPr="0046266F" w14:paraId="20BC5878" w14:textId="77777777" w:rsidTr="00BE4C89">
        <w:tc>
          <w:tcPr>
            <w:tcW w:w="964" w:type="dxa"/>
            <w:vAlign w:val="center"/>
          </w:tcPr>
          <w:p w14:paraId="6968660C" w14:textId="77777777" w:rsidR="00026967" w:rsidRPr="0046266F" w:rsidRDefault="00026967" w:rsidP="00BE4C89">
            <w:pPr>
              <w:pStyle w:val="TAL"/>
            </w:pPr>
            <w:r w:rsidRPr="0046266F">
              <w:t>Hex</w:t>
            </w:r>
          </w:p>
        </w:tc>
        <w:tc>
          <w:tcPr>
            <w:tcW w:w="680" w:type="dxa"/>
            <w:vAlign w:val="center"/>
          </w:tcPr>
          <w:p w14:paraId="651FCC06" w14:textId="77777777" w:rsidR="00026967" w:rsidRPr="0046266F" w:rsidRDefault="00026967" w:rsidP="00BE4C89">
            <w:pPr>
              <w:pStyle w:val="TAL"/>
              <w:jc w:val="center"/>
            </w:pPr>
            <w:r w:rsidRPr="0046266F">
              <w:t>42</w:t>
            </w:r>
          </w:p>
        </w:tc>
        <w:tc>
          <w:tcPr>
            <w:tcW w:w="680" w:type="dxa"/>
            <w:vAlign w:val="center"/>
          </w:tcPr>
          <w:p w14:paraId="0FE2F114" w14:textId="77777777" w:rsidR="00026967" w:rsidRPr="0046266F" w:rsidRDefault="00026967" w:rsidP="00BE4C89">
            <w:pPr>
              <w:pStyle w:val="TAL"/>
              <w:jc w:val="center"/>
            </w:pPr>
            <w:r>
              <w:t>3</w:t>
            </w:r>
            <w:r w:rsidRPr="0046266F">
              <w:t>4</w:t>
            </w:r>
          </w:p>
        </w:tc>
        <w:tc>
          <w:tcPr>
            <w:tcW w:w="680" w:type="dxa"/>
            <w:vAlign w:val="center"/>
          </w:tcPr>
          <w:p w14:paraId="10473927" w14:textId="77777777" w:rsidR="00026967" w:rsidRPr="0046266F" w:rsidRDefault="00026967" w:rsidP="00BE4C89">
            <w:pPr>
              <w:pStyle w:val="TAL"/>
              <w:jc w:val="center"/>
            </w:pPr>
            <w:r w:rsidRPr="0046266F">
              <w:t>80</w:t>
            </w:r>
          </w:p>
        </w:tc>
        <w:tc>
          <w:tcPr>
            <w:tcW w:w="680" w:type="dxa"/>
            <w:vAlign w:val="center"/>
          </w:tcPr>
          <w:p w14:paraId="17683914" w14:textId="77777777" w:rsidR="00026967" w:rsidRPr="0046266F" w:rsidRDefault="00026967" w:rsidP="00BE4C89">
            <w:pPr>
              <w:pStyle w:val="TAL"/>
              <w:jc w:val="center"/>
            </w:pPr>
            <w:r>
              <w:t>04</w:t>
            </w:r>
          </w:p>
        </w:tc>
        <w:tc>
          <w:tcPr>
            <w:tcW w:w="680" w:type="dxa"/>
            <w:vAlign w:val="center"/>
          </w:tcPr>
          <w:p w14:paraId="146278AE" w14:textId="77777777" w:rsidR="00026967" w:rsidRPr="0046266F" w:rsidRDefault="00026967" w:rsidP="00BE4C89">
            <w:pPr>
              <w:pStyle w:val="TAL"/>
              <w:jc w:val="center"/>
            </w:pPr>
            <w:r w:rsidRPr="0046266F">
              <w:t>00</w:t>
            </w:r>
          </w:p>
        </w:tc>
      </w:tr>
    </w:tbl>
    <w:p w14:paraId="749AC257" w14:textId="77777777" w:rsidR="00026967" w:rsidRPr="0046266F" w:rsidRDefault="00026967" w:rsidP="00026967"/>
    <w:p w14:paraId="701E8022" w14:textId="77777777" w:rsidR="00026967" w:rsidRPr="0046266F" w:rsidRDefault="00026967" w:rsidP="00026967">
      <w:pPr>
        <w:rPr>
          <w:b/>
        </w:rPr>
      </w:pPr>
      <w:r w:rsidRPr="0046266F">
        <w:rPr>
          <w:b/>
        </w:rPr>
        <w:t>EF</w:t>
      </w:r>
      <w:r w:rsidRPr="0046266F">
        <w:rPr>
          <w:b/>
          <w:vertAlign w:val="subscript"/>
        </w:rPr>
        <w:t>HPPLMN</w:t>
      </w:r>
      <w:r w:rsidRPr="0046266F">
        <w:rPr>
          <w:b/>
        </w:rPr>
        <w:t xml:space="preserve"> (Higher Priority HPLMN Search period)</w:t>
      </w:r>
    </w:p>
    <w:p w14:paraId="5D26945B" w14:textId="77777777" w:rsidR="00026967" w:rsidRDefault="00026967" w:rsidP="00026967">
      <w:pPr>
        <w:pStyle w:val="B1"/>
      </w:pPr>
      <w:r w:rsidRPr="0046266F">
        <w:t>Logically:</w:t>
      </w:r>
    </w:p>
    <w:p w14:paraId="2C165894" w14:textId="58F778EE" w:rsidR="00026967" w:rsidRPr="0046266F" w:rsidRDefault="00026967" w:rsidP="00026967">
      <w:pPr>
        <w:pStyle w:val="B1"/>
        <w:ind w:left="852"/>
      </w:pPr>
      <w:r>
        <w:t>Time interval:</w:t>
      </w:r>
      <w:r w:rsidRPr="0046266F">
        <w:tab/>
      </w:r>
      <w:r>
        <w:t xml:space="preserve">'01' - </w:t>
      </w:r>
      <w:r w:rsidRPr="0046266F">
        <w:t>6 minutes</w:t>
      </w:r>
    </w:p>
    <w:p w14:paraId="7050E05B" w14:textId="77777777" w:rsidR="00026967" w:rsidRPr="0046266F" w:rsidRDefault="00026967" w:rsidP="00026967">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60E88CF1" w14:textId="77777777" w:rsidTr="00BE4C89">
        <w:tc>
          <w:tcPr>
            <w:tcW w:w="907" w:type="dxa"/>
          </w:tcPr>
          <w:p w14:paraId="69BC04E8" w14:textId="478B6CBF" w:rsidR="00026967" w:rsidRPr="00170EAF" w:rsidRDefault="00026967" w:rsidP="00BE4C89">
            <w:pPr>
              <w:pStyle w:val="TAL"/>
              <w:rPr>
                <w:b/>
                <w:bCs/>
              </w:rPr>
            </w:pPr>
            <w:r w:rsidRPr="00170EAF">
              <w:rPr>
                <w:b/>
                <w:bCs/>
              </w:rPr>
              <w:t>Byte</w:t>
            </w:r>
          </w:p>
        </w:tc>
        <w:tc>
          <w:tcPr>
            <w:tcW w:w="624" w:type="dxa"/>
          </w:tcPr>
          <w:p w14:paraId="6D15303D" w14:textId="77777777" w:rsidR="00026967" w:rsidRPr="00170EAF" w:rsidRDefault="00026967" w:rsidP="00BE4C89">
            <w:pPr>
              <w:pStyle w:val="TAL"/>
              <w:jc w:val="center"/>
              <w:rPr>
                <w:b/>
                <w:bCs/>
              </w:rPr>
            </w:pPr>
            <w:r w:rsidRPr="00170EAF">
              <w:rPr>
                <w:b/>
                <w:bCs/>
              </w:rPr>
              <w:t>B1</w:t>
            </w:r>
          </w:p>
        </w:tc>
      </w:tr>
      <w:tr w:rsidR="00026967" w:rsidRPr="0046266F" w14:paraId="4CC4C558" w14:textId="77777777" w:rsidTr="00BE4C89">
        <w:tc>
          <w:tcPr>
            <w:tcW w:w="907" w:type="dxa"/>
          </w:tcPr>
          <w:p w14:paraId="5473F242" w14:textId="77777777" w:rsidR="00026967" w:rsidRPr="0046266F" w:rsidRDefault="00026967" w:rsidP="00BE4C89">
            <w:pPr>
              <w:pStyle w:val="TAL"/>
            </w:pPr>
            <w:r w:rsidRPr="0046266F">
              <w:t>Hex</w:t>
            </w:r>
          </w:p>
        </w:tc>
        <w:tc>
          <w:tcPr>
            <w:tcW w:w="624" w:type="dxa"/>
          </w:tcPr>
          <w:p w14:paraId="7F21BFB7" w14:textId="77777777" w:rsidR="00026967" w:rsidRPr="0046266F" w:rsidRDefault="00026967" w:rsidP="00BE4C89">
            <w:pPr>
              <w:pStyle w:val="TAL"/>
              <w:jc w:val="center"/>
            </w:pPr>
            <w:r w:rsidRPr="0046266F">
              <w:t>01</w:t>
            </w:r>
          </w:p>
        </w:tc>
      </w:tr>
    </w:tbl>
    <w:p w14:paraId="33D3902B" w14:textId="77777777" w:rsidR="00026967" w:rsidRDefault="00026967" w:rsidP="00026967"/>
    <w:p w14:paraId="564E9B3C" w14:textId="77777777" w:rsidR="00026967" w:rsidRPr="0046266F" w:rsidRDefault="00026967" w:rsidP="00026967">
      <w:pPr>
        <w:rPr>
          <w:b/>
        </w:rPr>
      </w:pPr>
      <w:r w:rsidRPr="008C49C6">
        <w:rPr>
          <w:b/>
        </w:rPr>
        <w:t>EF</w:t>
      </w:r>
      <w:r w:rsidRPr="008C49C6">
        <w:rPr>
          <w:b/>
          <w:vertAlign w:val="subscript"/>
        </w:rPr>
        <w:t>MCHPPLMN</w:t>
      </w:r>
      <w:r w:rsidRPr="008C49C6">
        <w:rPr>
          <w:b/>
        </w:rPr>
        <w:t xml:space="preserve"> (Multiplier Coefficient for Higher Priority PLMN search)</w:t>
      </w:r>
    </w:p>
    <w:p w14:paraId="20A62FEE" w14:textId="77777777" w:rsidR="00026967" w:rsidRDefault="00026967" w:rsidP="00026967">
      <w:pPr>
        <w:pStyle w:val="B1"/>
      </w:pPr>
      <w:r w:rsidRPr="0046266F">
        <w:t>Logically:</w:t>
      </w:r>
    </w:p>
    <w:p w14:paraId="22897CDA" w14:textId="4AD7A797" w:rsidR="00026967" w:rsidRDefault="00026967" w:rsidP="00026967">
      <w:pPr>
        <w:pStyle w:val="B1"/>
      </w:pPr>
      <w:r w:rsidRPr="0046266F">
        <w:tab/>
      </w:r>
      <w:r>
        <w:t xml:space="preserve">Multiplier Coefficient </w:t>
      </w:r>
      <w:r>
        <w:tab/>
        <w:t>'02' - 2</w:t>
      </w:r>
    </w:p>
    <w:p w14:paraId="0F87844D" w14:textId="77777777" w:rsidR="00026967" w:rsidRPr="0046266F" w:rsidRDefault="00026967" w:rsidP="00026967">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026967" w:rsidRPr="0046266F" w14:paraId="702D5150" w14:textId="77777777" w:rsidTr="00BE4C89">
        <w:tc>
          <w:tcPr>
            <w:tcW w:w="907" w:type="dxa"/>
            <w:vAlign w:val="center"/>
          </w:tcPr>
          <w:p w14:paraId="454DC087" w14:textId="4E451B47" w:rsidR="00026967" w:rsidRPr="005027DB" w:rsidRDefault="00026967" w:rsidP="00BE4C89">
            <w:pPr>
              <w:pStyle w:val="TAL"/>
              <w:rPr>
                <w:b/>
                <w:bCs/>
              </w:rPr>
            </w:pPr>
            <w:r w:rsidRPr="005027DB">
              <w:rPr>
                <w:b/>
                <w:bCs/>
              </w:rPr>
              <w:t>Byte</w:t>
            </w:r>
          </w:p>
        </w:tc>
        <w:tc>
          <w:tcPr>
            <w:tcW w:w="624" w:type="dxa"/>
            <w:vAlign w:val="center"/>
          </w:tcPr>
          <w:p w14:paraId="52DFD64E" w14:textId="77777777" w:rsidR="00026967" w:rsidRPr="005027DB" w:rsidRDefault="00026967" w:rsidP="00BE4C89">
            <w:pPr>
              <w:pStyle w:val="TAL"/>
              <w:jc w:val="center"/>
              <w:rPr>
                <w:b/>
                <w:bCs/>
              </w:rPr>
            </w:pPr>
            <w:r w:rsidRPr="005027DB">
              <w:rPr>
                <w:b/>
                <w:bCs/>
              </w:rPr>
              <w:t>B1</w:t>
            </w:r>
          </w:p>
        </w:tc>
      </w:tr>
      <w:tr w:rsidR="00026967" w:rsidRPr="0046266F" w14:paraId="12E80538" w14:textId="77777777" w:rsidTr="00BE4C89">
        <w:tc>
          <w:tcPr>
            <w:tcW w:w="907" w:type="dxa"/>
            <w:vAlign w:val="center"/>
          </w:tcPr>
          <w:p w14:paraId="1595683F" w14:textId="77777777" w:rsidR="00026967" w:rsidRPr="0046266F" w:rsidRDefault="00026967" w:rsidP="00BE4C89">
            <w:pPr>
              <w:pStyle w:val="TAL"/>
            </w:pPr>
            <w:r w:rsidRPr="0046266F">
              <w:t>Hex</w:t>
            </w:r>
          </w:p>
        </w:tc>
        <w:tc>
          <w:tcPr>
            <w:tcW w:w="624" w:type="dxa"/>
            <w:vAlign w:val="center"/>
          </w:tcPr>
          <w:p w14:paraId="1FCCE7DE" w14:textId="77777777" w:rsidR="00026967" w:rsidRPr="0046266F" w:rsidRDefault="00026967" w:rsidP="00BE4C89">
            <w:pPr>
              <w:pStyle w:val="TAL"/>
              <w:jc w:val="center"/>
            </w:pPr>
            <w:r w:rsidRPr="0046266F">
              <w:t>0</w:t>
            </w:r>
            <w:r>
              <w:t>2</w:t>
            </w:r>
          </w:p>
        </w:tc>
      </w:tr>
    </w:tbl>
    <w:p w14:paraId="6A1CF974" w14:textId="77777777" w:rsidR="00026967" w:rsidRPr="0046266F" w:rsidRDefault="00026967" w:rsidP="00026967"/>
    <w:p w14:paraId="749AB53F" w14:textId="77777777" w:rsidR="00026967" w:rsidRPr="0046266F" w:rsidRDefault="00026967" w:rsidP="00026967">
      <w:pPr>
        <w:rPr>
          <w:b/>
        </w:rPr>
      </w:pPr>
      <w:r w:rsidRPr="0046266F">
        <w:rPr>
          <w:b/>
        </w:rPr>
        <w:t>EF</w:t>
      </w:r>
      <w:r w:rsidRPr="0046266F">
        <w:rPr>
          <w:b/>
          <w:vertAlign w:val="subscript"/>
        </w:rPr>
        <w:t>UST</w:t>
      </w:r>
      <w:r w:rsidRPr="0046266F">
        <w:rPr>
          <w:b/>
        </w:rPr>
        <w:t xml:space="preserve"> (USIM Service Table)</w:t>
      </w:r>
    </w:p>
    <w:p w14:paraId="6E28377B" w14:textId="77777777" w:rsidR="00026967" w:rsidRPr="000930C5" w:rsidRDefault="00026967" w:rsidP="00026967">
      <w:r w:rsidRPr="00DA1BC7">
        <w:t>Settings from clause 4.</w:t>
      </w:r>
      <w:r>
        <w:t>15.1</w:t>
      </w:r>
      <w:r w:rsidRPr="00DA1BC7">
        <w:t xml:space="preserve"> of the present document apply with the following changes:</w:t>
      </w:r>
    </w:p>
    <w:p w14:paraId="17E564CB" w14:textId="77777777" w:rsidR="00026967" w:rsidRPr="00311D59" w:rsidRDefault="00026967" w:rsidP="00026967">
      <w:pPr>
        <w:pStyle w:val="EX"/>
        <w:keepNext/>
        <w:keepLines w:val="0"/>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026967" w:rsidRPr="003E1A8C" w14:paraId="5D42C1E3" w14:textId="77777777" w:rsidTr="00BE4C89">
        <w:tc>
          <w:tcPr>
            <w:tcW w:w="1474" w:type="dxa"/>
          </w:tcPr>
          <w:p w14:paraId="56588401" w14:textId="77777777" w:rsidR="00026967" w:rsidRPr="001D7683" w:rsidRDefault="00026967" w:rsidP="00BE4C89">
            <w:pPr>
              <w:spacing w:after="0"/>
              <w:ind w:left="34"/>
            </w:pPr>
            <w:r w:rsidRPr="001D7683">
              <w:t>Service n°43:</w:t>
            </w:r>
          </w:p>
        </w:tc>
        <w:tc>
          <w:tcPr>
            <w:tcW w:w="236" w:type="dxa"/>
          </w:tcPr>
          <w:p w14:paraId="1CCD066A" w14:textId="77777777" w:rsidR="00026967" w:rsidRPr="001D7683" w:rsidRDefault="00026967" w:rsidP="00BE4C89">
            <w:pPr>
              <w:spacing w:after="0"/>
              <w:ind w:left="34"/>
            </w:pPr>
          </w:p>
        </w:tc>
        <w:tc>
          <w:tcPr>
            <w:tcW w:w="4706" w:type="dxa"/>
          </w:tcPr>
          <w:p w14:paraId="007BC124" w14:textId="77777777" w:rsidR="00026967" w:rsidRPr="001D7683" w:rsidRDefault="00026967" w:rsidP="00BE4C89">
            <w:pPr>
              <w:pStyle w:val="Default"/>
              <w:rPr>
                <w:sz w:val="20"/>
                <w:szCs w:val="20"/>
              </w:rPr>
            </w:pPr>
            <w:r w:rsidRPr="001D7683">
              <w:rPr>
                <w:sz w:val="20"/>
                <w:szCs w:val="20"/>
              </w:rPr>
              <w:t>HPLMN selector with access technology</w:t>
            </w:r>
          </w:p>
        </w:tc>
        <w:tc>
          <w:tcPr>
            <w:tcW w:w="1361" w:type="dxa"/>
          </w:tcPr>
          <w:p w14:paraId="26AD3123" w14:textId="77777777" w:rsidR="00026967" w:rsidRPr="001D7683" w:rsidRDefault="00026967" w:rsidP="00BE4C89">
            <w:pPr>
              <w:spacing w:after="0"/>
              <w:ind w:left="34"/>
            </w:pPr>
            <w:r w:rsidRPr="001D7683">
              <w:t>available</w:t>
            </w:r>
          </w:p>
        </w:tc>
      </w:tr>
      <w:tr w:rsidR="00026967" w:rsidRPr="003E1A8C" w14:paraId="030C34EA" w14:textId="77777777" w:rsidTr="00BE4C89">
        <w:tc>
          <w:tcPr>
            <w:tcW w:w="1474" w:type="dxa"/>
          </w:tcPr>
          <w:p w14:paraId="65151351" w14:textId="77777777" w:rsidR="00026967" w:rsidRPr="001D7683" w:rsidRDefault="00026967" w:rsidP="00BE4C89">
            <w:pPr>
              <w:spacing w:after="0"/>
              <w:ind w:left="34"/>
            </w:pPr>
            <w:r w:rsidRPr="008A0351">
              <w:t>Service n°</w:t>
            </w:r>
            <w:r>
              <w:t>127</w:t>
            </w:r>
            <w:r w:rsidRPr="008A0351">
              <w:t>:</w:t>
            </w:r>
          </w:p>
        </w:tc>
        <w:tc>
          <w:tcPr>
            <w:tcW w:w="236" w:type="dxa"/>
          </w:tcPr>
          <w:p w14:paraId="7492F785" w14:textId="77777777" w:rsidR="00026967" w:rsidRPr="001D7683" w:rsidRDefault="00026967" w:rsidP="00BE4C89">
            <w:pPr>
              <w:spacing w:after="0"/>
              <w:ind w:left="34"/>
            </w:pPr>
          </w:p>
        </w:tc>
        <w:tc>
          <w:tcPr>
            <w:tcW w:w="4706" w:type="dxa"/>
          </w:tcPr>
          <w:p w14:paraId="452E9523" w14:textId="77777777" w:rsidR="00026967" w:rsidRPr="001D7683" w:rsidRDefault="00026967" w:rsidP="00BE4C89">
            <w:pPr>
              <w:pStyle w:val="Default"/>
              <w:rPr>
                <w:sz w:val="20"/>
                <w:szCs w:val="20"/>
              </w:rPr>
            </w:pPr>
            <w:r w:rsidRPr="000504E5">
              <w:rPr>
                <w:sz w:val="20"/>
                <w:szCs w:val="20"/>
              </w:rPr>
              <w:t>Control plane-based steering of UE in VPLMN</w:t>
            </w:r>
          </w:p>
        </w:tc>
        <w:tc>
          <w:tcPr>
            <w:tcW w:w="1361" w:type="dxa"/>
          </w:tcPr>
          <w:p w14:paraId="271C483E" w14:textId="77777777" w:rsidR="00026967" w:rsidRPr="001D7683" w:rsidRDefault="00026967" w:rsidP="00BE4C89">
            <w:pPr>
              <w:spacing w:after="0"/>
              <w:ind w:left="34"/>
            </w:pPr>
            <w:r>
              <w:t xml:space="preserve">not </w:t>
            </w:r>
            <w:r w:rsidRPr="008A0351">
              <w:t>available</w:t>
            </w:r>
          </w:p>
        </w:tc>
      </w:tr>
      <w:tr w:rsidR="00026967" w:rsidRPr="003E1A8C" w14:paraId="67A840A1" w14:textId="77777777" w:rsidTr="00BE4C89">
        <w:tc>
          <w:tcPr>
            <w:tcW w:w="1474" w:type="dxa"/>
          </w:tcPr>
          <w:p w14:paraId="0656A5F1" w14:textId="77777777" w:rsidR="00026967" w:rsidRPr="008A0351" w:rsidRDefault="00026967" w:rsidP="00BE4C89">
            <w:pPr>
              <w:spacing w:after="0"/>
              <w:ind w:left="34"/>
            </w:pPr>
            <w:r w:rsidRPr="004955CE">
              <w:t>Service n°144:</w:t>
            </w:r>
          </w:p>
        </w:tc>
        <w:tc>
          <w:tcPr>
            <w:tcW w:w="236" w:type="dxa"/>
          </w:tcPr>
          <w:p w14:paraId="4528B31E" w14:textId="77777777" w:rsidR="00026967" w:rsidRPr="001D7683" w:rsidRDefault="00026967" w:rsidP="00BE4C89">
            <w:pPr>
              <w:spacing w:after="0"/>
              <w:ind w:left="34"/>
            </w:pPr>
          </w:p>
        </w:tc>
        <w:tc>
          <w:tcPr>
            <w:tcW w:w="4706" w:type="dxa"/>
          </w:tcPr>
          <w:p w14:paraId="456C68F2" w14:textId="77777777" w:rsidR="00026967" w:rsidRPr="000504E5" w:rsidRDefault="00026967" w:rsidP="00BE4C89">
            <w:pPr>
              <w:pStyle w:val="Default"/>
              <w:rPr>
                <w:sz w:val="20"/>
                <w:szCs w:val="20"/>
              </w:rPr>
            </w:pPr>
            <w:r w:rsidRPr="000504E5">
              <w:rPr>
                <w:sz w:val="20"/>
                <w:szCs w:val="20"/>
              </w:rPr>
              <w:t>Multiplier Coefficient for Higher Priority PLMN search via NG-RAN satellite access</w:t>
            </w:r>
          </w:p>
        </w:tc>
        <w:tc>
          <w:tcPr>
            <w:tcW w:w="1361" w:type="dxa"/>
          </w:tcPr>
          <w:p w14:paraId="6B02DB69" w14:textId="77777777" w:rsidR="00026967" w:rsidRDefault="00026967" w:rsidP="00BE4C89">
            <w:pPr>
              <w:spacing w:after="0"/>
              <w:ind w:left="34"/>
            </w:pPr>
            <w:r w:rsidRPr="004955CE">
              <w:t>available</w:t>
            </w:r>
          </w:p>
        </w:tc>
      </w:tr>
    </w:tbl>
    <w:p w14:paraId="3CC4597F" w14:textId="77777777" w:rsidR="00026967" w:rsidRDefault="00026967" w:rsidP="00026967">
      <w:pPr>
        <w:spacing w:after="0"/>
      </w:pPr>
    </w:p>
    <w:p w14:paraId="53AA4463" w14:textId="77777777" w:rsidR="00026967" w:rsidRDefault="00026967" w:rsidP="00026967">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026967" w:rsidRPr="00311D59" w14:paraId="5DC69F8D" w14:textId="77777777" w:rsidTr="00BE4C89">
        <w:tc>
          <w:tcPr>
            <w:tcW w:w="964" w:type="dxa"/>
            <w:tcBorders>
              <w:top w:val="single" w:sz="4" w:space="0" w:color="auto"/>
              <w:left w:val="single" w:sz="4" w:space="0" w:color="auto"/>
              <w:bottom w:val="single" w:sz="4" w:space="0" w:color="auto"/>
              <w:right w:val="single" w:sz="4" w:space="0" w:color="auto"/>
            </w:tcBorders>
          </w:tcPr>
          <w:p w14:paraId="32D25398" w14:textId="4C346150" w:rsidR="00026967" w:rsidRPr="000504E5" w:rsidRDefault="00026967" w:rsidP="00BE4C89">
            <w:pPr>
              <w:pStyle w:val="TAL"/>
              <w:rPr>
                <w:b/>
                <w:bCs/>
              </w:rPr>
            </w:pPr>
            <w:r w:rsidRPr="000504E5">
              <w:rPr>
                <w:b/>
                <w:bCs/>
              </w:rPr>
              <w:t>Byte</w:t>
            </w:r>
          </w:p>
        </w:tc>
        <w:tc>
          <w:tcPr>
            <w:tcW w:w="1020" w:type="dxa"/>
            <w:tcBorders>
              <w:top w:val="single" w:sz="4" w:space="0" w:color="auto"/>
              <w:left w:val="single" w:sz="4" w:space="0" w:color="auto"/>
              <w:bottom w:val="single" w:sz="4" w:space="0" w:color="auto"/>
              <w:right w:val="single" w:sz="4" w:space="0" w:color="auto"/>
            </w:tcBorders>
          </w:tcPr>
          <w:p w14:paraId="49DDB2C7" w14:textId="77777777" w:rsidR="00026967" w:rsidRPr="000504E5" w:rsidRDefault="00026967" w:rsidP="00BE4C89">
            <w:pPr>
              <w:pStyle w:val="TAC"/>
              <w:rPr>
                <w:b/>
                <w:bCs/>
              </w:rPr>
            </w:pPr>
            <w:r w:rsidRPr="000504E5">
              <w:rPr>
                <w:b/>
                <w:bCs/>
              </w:rPr>
              <w:t>B1</w:t>
            </w:r>
          </w:p>
        </w:tc>
        <w:tc>
          <w:tcPr>
            <w:tcW w:w="1020" w:type="dxa"/>
            <w:tcBorders>
              <w:top w:val="single" w:sz="4" w:space="0" w:color="auto"/>
              <w:left w:val="single" w:sz="4" w:space="0" w:color="auto"/>
              <w:bottom w:val="single" w:sz="4" w:space="0" w:color="auto"/>
              <w:right w:val="single" w:sz="4" w:space="0" w:color="auto"/>
            </w:tcBorders>
          </w:tcPr>
          <w:p w14:paraId="59205DD9" w14:textId="77777777" w:rsidR="00026967" w:rsidRPr="000504E5" w:rsidRDefault="00026967" w:rsidP="00BE4C89">
            <w:pPr>
              <w:pStyle w:val="TAC"/>
              <w:rPr>
                <w:b/>
                <w:bCs/>
              </w:rPr>
            </w:pPr>
            <w:r w:rsidRPr="000504E5">
              <w:rPr>
                <w:b/>
                <w:bCs/>
              </w:rPr>
              <w:t>B2</w:t>
            </w:r>
          </w:p>
        </w:tc>
        <w:tc>
          <w:tcPr>
            <w:tcW w:w="1020" w:type="dxa"/>
            <w:tcBorders>
              <w:top w:val="single" w:sz="4" w:space="0" w:color="auto"/>
              <w:left w:val="single" w:sz="4" w:space="0" w:color="auto"/>
              <w:bottom w:val="single" w:sz="4" w:space="0" w:color="auto"/>
              <w:right w:val="single" w:sz="4" w:space="0" w:color="auto"/>
            </w:tcBorders>
          </w:tcPr>
          <w:p w14:paraId="49BD3AB4" w14:textId="77777777" w:rsidR="00026967" w:rsidRPr="000504E5" w:rsidRDefault="00026967" w:rsidP="00BE4C89">
            <w:pPr>
              <w:pStyle w:val="TAC"/>
              <w:rPr>
                <w:b/>
                <w:bCs/>
              </w:rPr>
            </w:pPr>
            <w:r w:rsidRPr="000504E5">
              <w:rPr>
                <w:b/>
                <w:bCs/>
              </w:rPr>
              <w:t>B3</w:t>
            </w:r>
          </w:p>
        </w:tc>
        <w:tc>
          <w:tcPr>
            <w:tcW w:w="1020" w:type="dxa"/>
            <w:tcBorders>
              <w:top w:val="single" w:sz="4" w:space="0" w:color="auto"/>
              <w:left w:val="single" w:sz="4" w:space="0" w:color="auto"/>
              <w:bottom w:val="single" w:sz="4" w:space="0" w:color="auto"/>
              <w:right w:val="single" w:sz="4" w:space="0" w:color="auto"/>
            </w:tcBorders>
          </w:tcPr>
          <w:p w14:paraId="7B81E24E" w14:textId="77777777" w:rsidR="00026967" w:rsidRPr="000504E5" w:rsidRDefault="00026967" w:rsidP="00BE4C89">
            <w:pPr>
              <w:pStyle w:val="TAC"/>
              <w:rPr>
                <w:b/>
                <w:bCs/>
              </w:rPr>
            </w:pPr>
            <w:r w:rsidRPr="000504E5">
              <w:rPr>
                <w:b/>
                <w:bCs/>
              </w:rPr>
              <w:t>B4</w:t>
            </w:r>
          </w:p>
        </w:tc>
        <w:tc>
          <w:tcPr>
            <w:tcW w:w="1020" w:type="dxa"/>
            <w:tcBorders>
              <w:top w:val="single" w:sz="4" w:space="0" w:color="auto"/>
              <w:left w:val="single" w:sz="4" w:space="0" w:color="auto"/>
              <w:bottom w:val="single" w:sz="4" w:space="0" w:color="auto"/>
              <w:right w:val="single" w:sz="4" w:space="0" w:color="auto"/>
            </w:tcBorders>
          </w:tcPr>
          <w:p w14:paraId="40D3BF26" w14:textId="77777777" w:rsidR="00026967" w:rsidRPr="000504E5" w:rsidRDefault="00026967" w:rsidP="00BE4C89">
            <w:pPr>
              <w:pStyle w:val="TAC"/>
              <w:rPr>
                <w:b/>
                <w:bCs/>
              </w:rPr>
            </w:pPr>
            <w:r w:rsidRPr="000504E5">
              <w:rPr>
                <w:b/>
                <w:bCs/>
              </w:rPr>
              <w:t>B5</w:t>
            </w:r>
          </w:p>
        </w:tc>
        <w:tc>
          <w:tcPr>
            <w:tcW w:w="1020" w:type="dxa"/>
            <w:tcBorders>
              <w:top w:val="single" w:sz="4" w:space="0" w:color="auto"/>
              <w:left w:val="single" w:sz="4" w:space="0" w:color="auto"/>
              <w:bottom w:val="single" w:sz="4" w:space="0" w:color="auto"/>
              <w:right w:val="single" w:sz="4" w:space="0" w:color="auto"/>
            </w:tcBorders>
          </w:tcPr>
          <w:p w14:paraId="1658F58A" w14:textId="77777777" w:rsidR="00026967" w:rsidRPr="000504E5" w:rsidRDefault="00026967" w:rsidP="00BE4C89">
            <w:pPr>
              <w:pStyle w:val="TAC"/>
              <w:rPr>
                <w:b/>
                <w:bCs/>
              </w:rPr>
            </w:pPr>
            <w:r w:rsidRPr="000504E5">
              <w:rPr>
                <w:b/>
                <w:bCs/>
              </w:rPr>
              <w:t>B6</w:t>
            </w:r>
          </w:p>
        </w:tc>
        <w:tc>
          <w:tcPr>
            <w:tcW w:w="1020" w:type="dxa"/>
            <w:tcBorders>
              <w:top w:val="single" w:sz="4" w:space="0" w:color="auto"/>
              <w:left w:val="single" w:sz="4" w:space="0" w:color="auto"/>
              <w:bottom w:val="single" w:sz="4" w:space="0" w:color="auto"/>
              <w:right w:val="single" w:sz="4" w:space="0" w:color="auto"/>
            </w:tcBorders>
          </w:tcPr>
          <w:p w14:paraId="6DD075B6" w14:textId="77777777" w:rsidR="00026967" w:rsidRPr="000504E5" w:rsidRDefault="00026967" w:rsidP="00BE4C89">
            <w:pPr>
              <w:pStyle w:val="TAC"/>
              <w:rPr>
                <w:b/>
                <w:bCs/>
              </w:rPr>
            </w:pPr>
            <w:r w:rsidRPr="000504E5">
              <w:rPr>
                <w:b/>
                <w:bCs/>
              </w:rPr>
              <w:t>B7</w:t>
            </w:r>
          </w:p>
        </w:tc>
        <w:tc>
          <w:tcPr>
            <w:tcW w:w="1020" w:type="dxa"/>
            <w:tcBorders>
              <w:top w:val="single" w:sz="4" w:space="0" w:color="auto"/>
              <w:left w:val="single" w:sz="4" w:space="0" w:color="auto"/>
              <w:bottom w:val="single" w:sz="4" w:space="0" w:color="auto"/>
              <w:right w:val="single" w:sz="4" w:space="0" w:color="auto"/>
            </w:tcBorders>
          </w:tcPr>
          <w:p w14:paraId="7140CB5D" w14:textId="77777777" w:rsidR="00026967" w:rsidRPr="000504E5" w:rsidRDefault="00026967" w:rsidP="00BE4C89">
            <w:pPr>
              <w:pStyle w:val="TAC"/>
              <w:rPr>
                <w:b/>
                <w:bCs/>
              </w:rPr>
            </w:pPr>
            <w:r w:rsidRPr="000504E5">
              <w:rPr>
                <w:b/>
                <w:bCs/>
              </w:rPr>
              <w:t>B8</w:t>
            </w:r>
          </w:p>
        </w:tc>
      </w:tr>
      <w:tr w:rsidR="00026967" w:rsidRPr="00311D59" w14:paraId="4503248F" w14:textId="77777777" w:rsidTr="00BE4C89">
        <w:tc>
          <w:tcPr>
            <w:tcW w:w="964" w:type="dxa"/>
            <w:tcBorders>
              <w:top w:val="single" w:sz="4" w:space="0" w:color="auto"/>
              <w:left w:val="single" w:sz="4" w:space="0" w:color="auto"/>
              <w:bottom w:val="single" w:sz="4" w:space="0" w:color="auto"/>
              <w:right w:val="single" w:sz="4" w:space="0" w:color="auto"/>
            </w:tcBorders>
          </w:tcPr>
          <w:p w14:paraId="27E3CC4D" w14:textId="77777777" w:rsidR="00026967" w:rsidRPr="00311D59" w:rsidRDefault="00026967" w:rsidP="00BE4C89">
            <w:pPr>
              <w:pStyle w:val="TAL"/>
            </w:pPr>
            <w:r w:rsidRPr="00311D59">
              <w:t>Binary:</w:t>
            </w:r>
          </w:p>
        </w:tc>
        <w:tc>
          <w:tcPr>
            <w:tcW w:w="1020" w:type="dxa"/>
            <w:tcBorders>
              <w:top w:val="single" w:sz="4" w:space="0" w:color="auto"/>
              <w:left w:val="single" w:sz="4" w:space="0" w:color="auto"/>
              <w:bottom w:val="single" w:sz="4" w:space="0" w:color="auto"/>
              <w:right w:val="single" w:sz="4" w:space="0" w:color="auto"/>
            </w:tcBorders>
          </w:tcPr>
          <w:p w14:paraId="692164E9"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1292EAA"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3EFF87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81AC1E0"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058C520B"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73343527" w14:textId="77777777" w:rsidR="00026967" w:rsidRPr="00061813" w:rsidRDefault="00026967" w:rsidP="00BE4C89">
            <w:pPr>
              <w:pStyle w:val="TAC"/>
            </w:pPr>
            <w:r w:rsidRPr="00061813">
              <w:t>xxxx x1xx</w:t>
            </w:r>
          </w:p>
        </w:tc>
        <w:tc>
          <w:tcPr>
            <w:tcW w:w="1020" w:type="dxa"/>
            <w:tcBorders>
              <w:top w:val="single" w:sz="4" w:space="0" w:color="auto"/>
              <w:left w:val="single" w:sz="4" w:space="0" w:color="auto"/>
              <w:bottom w:val="single" w:sz="4" w:space="0" w:color="auto"/>
              <w:right w:val="single" w:sz="4" w:space="0" w:color="auto"/>
            </w:tcBorders>
          </w:tcPr>
          <w:p w14:paraId="34E80C1C" w14:textId="77777777" w:rsidR="00026967" w:rsidRPr="00311D59" w:rsidRDefault="00026967" w:rsidP="00BE4C89">
            <w:pPr>
              <w:pStyle w:val="TAC"/>
            </w:pPr>
            <w:r w:rsidRPr="00311D59">
              <w:t>xxxx xxxx</w:t>
            </w:r>
          </w:p>
        </w:tc>
        <w:tc>
          <w:tcPr>
            <w:tcW w:w="1020" w:type="dxa"/>
            <w:tcBorders>
              <w:top w:val="single" w:sz="4" w:space="0" w:color="auto"/>
              <w:left w:val="single" w:sz="4" w:space="0" w:color="auto"/>
              <w:bottom w:val="single" w:sz="4" w:space="0" w:color="auto"/>
              <w:right w:val="single" w:sz="4" w:space="0" w:color="auto"/>
            </w:tcBorders>
          </w:tcPr>
          <w:p w14:paraId="45255A39" w14:textId="77777777" w:rsidR="00026967" w:rsidRPr="00311D59" w:rsidRDefault="00026967" w:rsidP="00BE4C89">
            <w:pPr>
              <w:pStyle w:val="TAC"/>
            </w:pPr>
            <w:r w:rsidRPr="00311D59">
              <w:t>xxxx xxxx</w:t>
            </w:r>
          </w:p>
        </w:tc>
      </w:tr>
      <w:tr w:rsidR="00026967" w:rsidRPr="00311D59" w14:paraId="32F63226" w14:textId="77777777" w:rsidTr="00BE4C89">
        <w:tc>
          <w:tcPr>
            <w:tcW w:w="964" w:type="dxa"/>
            <w:tcBorders>
              <w:top w:val="single" w:sz="4" w:space="0" w:color="auto"/>
              <w:right w:val="single" w:sz="4" w:space="0" w:color="auto"/>
            </w:tcBorders>
          </w:tcPr>
          <w:p w14:paraId="249E525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68C9F659" w14:textId="77777777" w:rsidR="00026967" w:rsidRPr="000504E5" w:rsidRDefault="00026967" w:rsidP="00BE4C89">
            <w:pPr>
              <w:pStyle w:val="TAC"/>
              <w:rPr>
                <w:b/>
                <w:bCs/>
              </w:rPr>
            </w:pPr>
            <w:r w:rsidRPr="000504E5">
              <w:rPr>
                <w:b/>
                <w:bCs/>
              </w:rPr>
              <w:t>B9</w:t>
            </w:r>
          </w:p>
        </w:tc>
        <w:tc>
          <w:tcPr>
            <w:tcW w:w="1020" w:type="dxa"/>
            <w:tcBorders>
              <w:top w:val="single" w:sz="4" w:space="0" w:color="auto"/>
              <w:left w:val="single" w:sz="4" w:space="0" w:color="auto"/>
              <w:bottom w:val="single" w:sz="4" w:space="0" w:color="auto"/>
              <w:right w:val="single" w:sz="4" w:space="0" w:color="auto"/>
            </w:tcBorders>
          </w:tcPr>
          <w:p w14:paraId="26FCA241" w14:textId="77777777" w:rsidR="00026967" w:rsidRPr="000504E5" w:rsidRDefault="00026967" w:rsidP="00BE4C89">
            <w:pPr>
              <w:pStyle w:val="TAC"/>
              <w:rPr>
                <w:b/>
                <w:bCs/>
              </w:rPr>
            </w:pPr>
            <w:r w:rsidRPr="000504E5">
              <w:rPr>
                <w:b/>
                <w:bCs/>
              </w:rPr>
              <w:t>B10</w:t>
            </w:r>
          </w:p>
        </w:tc>
        <w:tc>
          <w:tcPr>
            <w:tcW w:w="1020" w:type="dxa"/>
            <w:tcBorders>
              <w:top w:val="single" w:sz="4" w:space="0" w:color="auto"/>
              <w:left w:val="single" w:sz="4" w:space="0" w:color="auto"/>
              <w:bottom w:val="single" w:sz="4" w:space="0" w:color="auto"/>
              <w:right w:val="single" w:sz="4" w:space="0" w:color="auto"/>
            </w:tcBorders>
          </w:tcPr>
          <w:p w14:paraId="44E95CFF" w14:textId="77777777" w:rsidR="00026967" w:rsidRPr="000504E5" w:rsidRDefault="00026967" w:rsidP="00BE4C89">
            <w:pPr>
              <w:pStyle w:val="TAC"/>
              <w:rPr>
                <w:b/>
                <w:bCs/>
              </w:rPr>
            </w:pPr>
            <w:r w:rsidRPr="000504E5">
              <w:rPr>
                <w:b/>
                <w:bCs/>
              </w:rPr>
              <w:t>B11</w:t>
            </w:r>
          </w:p>
        </w:tc>
        <w:tc>
          <w:tcPr>
            <w:tcW w:w="1020" w:type="dxa"/>
            <w:tcBorders>
              <w:top w:val="single" w:sz="4" w:space="0" w:color="auto"/>
              <w:left w:val="single" w:sz="4" w:space="0" w:color="auto"/>
              <w:bottom w:val="single" w:sz="4" w:space="0" w:color="auto"/>
              <w:right w:val="single" w:sz="4" w:space="0" w:color="auto"/>
            </w:tcBorders>
          </w:tcPr>
          <w:p w14:paraId="47A1841E" w14:textId="77777777" w:rsidR="00026967" w:rsidRPr="000504E5" w:rsidRDefault="00026967" w:rsidP="00BE4C89">
            <w:pPr>
              <w:pStyle w:val="TAC"/>
              <w:rPr>
                <w:b/>
                <w:bCs/>
              </w:rPr>
            </w:pPr>
            <w:r w:rsidRPr="000504E5">
              <w:rPr>
                <w:b/>
                <w:bCs/>
              </w:rPr>
              <w:t>…</w:t>
            </w:r>
          </w:p>
        </w:tc>
        <w:tc>
          <w:tcPr>
            <w:tcW w:w="1020" w:type="dxa"/>
            <w:tcBorders>
              <w:top w:val="single" w:sz="4" w:space="0" w:color="auto"/>
              <w:left w:val="single" w:sz="4" w:space="0" w:color="auto"/>
              <w:bottom w:val="single" w:sz="4" w:space="0" w:color="auto"/>
              <w:right w:val="single" w:sz="4" w:space="0" w:color="auto"/>
            </w:tcBorders>
          </w:tcPr>
          <w:p w14:paraId="1A5658CE" w14:textId="77777777" w:rsidR="00026967" w:rsidRPr="000504E5" w:rsidRDefault="00026967" w:rsidP="00BE4C89">
            <w:pPr>
              <w:pStyle w:val="TAC"/>
              <w:rPr>
                <w:b/>
                <w:bCs/>
              </w:rPr>
            </w:pPr>
            <w:r w:rsidRPr="000504E5">
              <w:rPr>
                <w:b/>
                <w:bCs/>
              </w:rPr>
              <w:t>B16</w:t>
            </w:r>
          </w:p>
        </w:tc>
        <w:tc>
          <w:tcPr>
            <w:tcW w:w="1020" w:type="dxa"/>
            <w:tcBorders>
              <w:top w:val="single" w:sz="4" w:space="0" w:color="auto"/>
              <w:left w:val="single" w:sz="4" w:space="0" w:color="auto"/>
              <w:bottom w:val="single" w:sz="4" w:space="0" w:color="auto"/>
              <w:right w:val="single" w:sz="4" w:space="0" w:color="auto"/>
            </w:tcBorders>
          </w:tcPr>
          <w:p w14:paraId="7D998B82" w14:textId="77777777" w:rsidR="00026967" w:rsidRPr="000504E5" w:rsidRDefault="00026967" w:rsidP="00BE4C89">
            <w:pPr>
              <w:pStyle w:val="TAC"/>
              <w:rPr>
                <w:b/>
                <w:bCs/>
              </w:rPr>
            </w:pPr>
            <w:r w:rsidRPr="000504E5">
              <w:rPr>
                <w:b/>
                <w:bCs/>
              </w:rPr>
              <w:t>B17</w:t>
            </w:r>
          </w:p>
        </w:tc>
        <w:tc>
          <w:tcPr>
            <w:tcW w:w="1020" w:type="dxa"/>
            <w:tcBorders>
              <w:top w:val="single" w:sz="4" w:space="0" w:color="auto"/>
              <w:left w:val="single" w:sz="4" w:space="0" w:color="auto"/>
              <w:bottom w:val="single" w:sz="4" w:space="0" w:color="auto"/>
              <w:right w:val="single" w:sz="4" w:space="0" w:color="auto"/>
            </w:tcBorders>
          </w:tcPr>
          <w:p w14:paraId="0689EEAB" w14:textId="77777777" w:rsidR="00026967" w:rsidRPr="000504E5" w:rsidRDefault="00026967" w:rsidP="00BE4C89">
            <w:pPr>
              <w:pStyle w:val="TAC"/>
              <w:rPr>
                <w:b/>
                <w:bCs/>
              </w:rPr>
            </w:pPr>
            <w:r w:rsidRPr="000504E5">
              <w:rPr>
                <w:b/>
                <w:bCs/>
              </w:rPr>
              <w:t>B18</w:t>
            </w:r>
          </w:p>
        </w:tc>
        <w:tc>
          <w:tcPr>
            <w:tcW w:w="1020" w:type="dxa"/>
            <w:tcBorders>
              <w:top w:val="single" w:sz="4" w:space="0" w:color="auto"/>
              <w:left w:val="single" w:sz="4" w:space="0" w:color="auto"/>
              <w:bottom w:val="single" w:sz="4" w:space="0" w:color="auto"/>
              <w:right w:val="single" w:sz="4" w:space="0" w:color="auto"/>
            </w:tcBorders>
          </w:tcPr>
          <w:p w14:paraId="7495D415" w14:textId="77777777" w:rsidR="00026967" w:rsidRPr="000504E5" w:rsidRDefault="00026967" w:rsidP="00BE4C89">
            <w:pPr>
              <w:pStyle w:val="TAC"/>
              <w:rPr>
                <w:b/>
                <w:bCs/>
              </w:rPr>
            </w:pPr>
            <w:r w:rsidRPr="000504E5">
              <w:rPr>
                <w:b/>
                <w:bCs/>
              </w:rPr>
              <w:t>B19</w:t>
            </w:r>
          </w:p>
        </w:tc>
      </w:tr>
      <w:tr w:rsidR="00026967" w:rsidRPr="00311D59" w14:paraId="4DC2D2D5" w14:textId="77777777" w:rsidTr="00BE4C89">
        <w:tc>
          <w:tcPr>
            <w:tcW w:w="964" w:type="dxa"/>
            <w:tcBorders>
              <w:right w:val="single" w:sz="4" w:space="0" w:color="auto"/>
            </w:tcBorders>
          </w:tcPr>
          <w:p w14:paraId="29EEB3D9" w14:textId="77777777" w:rsidR="00026967" w:rsidRPr="00311D59" w:rsidRDefault="00026967" w:rsidP="00BE4C89">
            <w:pPr>
              <w:pStyle w:val="TAC"/>
            </w:pPr>
          </w:p>
        </w:tc>
        <w:tc>
          <w:tcPr>
            <w:tcW w:w="1020" w:type="dxa"/>
            <w:tcBorders>
              <w:top w:val="single" w:sz="4" w:space="0" w:color="auto"/>
              <w:left w:val="single" w:sz="4" w:space="0" w:color="auto"/>
              <w:bottom w:val="single" w:sz="4" w:space="0" w:color="auto"/>
              <w:right w:val="single" w:sz="4" w:space="0" w:color="auto"/>
            </w:tcBorders>
          </w:tcPr>
          <w:p w14:paraId="45764FB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66DD0F0C"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9972AF5"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4757CC8D" w14:textId="77777777" w:rsidR="00026967" w:rsidRPr="00061813" w:rsidRDefault="00026967" w:rsidP="00BE4C89">
            <w:pPr>
              <w:pStyle w:val="TAC"/>
            </w:pPr>
            <w:r w:rsidRPr="00061813">
              <w:t>...</w:t>
            </w:r>
          </w:p>
        </w:tc>
        <w:tc>
          <w:tcPr>
            <w:tcW w:w="1020" w:type="dxa"/>
            <w:tcBorders>
              <w:top w:val="single" w:sz="4" w:space="0" w:color="auto"/>
              <w:left w:val="single" w:sz="4" w:space="0" w:color="auto"/>
              <w:bottom w:val="single" w:sz="4" w:space="0" w:color="auto"/>
              <w:right w:val="single" w:sz="4" w:space="0" w:color="auto"/>
            </w:tcBorders>
          </w:tcPr>
          <w:p w14:paraId="0E4F0502" w14:textId="77777777" w:rsidR="00026967" w:rsidRPr="00061813" w:rsidRDefault="00026967" w:rsidP="00BE4C89">
            <w:pPr>
              <w:pStyle w:val="TAC"/>
            </w:pPr>
            <w:r>
              <w:t>x0</w:t>
            </w:r>
            <w:r w:rsidRPr="00061813">
              <w:t>xx xxxx</w:t>
            </w:r>
          </w:p>
        </w:tc>
        <w:tc>
          <w:tcPr>
            <w:tcW w:w="1020" w:type="dxa"/>
            <w:tcBorders>
              <w:top w:val="single" w:sz="4" w:space="0" w:color="auto"/>
              <w:left w:val="single" w:sz="4" w:space="0" w:color="auto"/>
              <w:bottom w:val="single" w:sz="4" w:space="0" w:color="auto"/>
              <w:right w:val="single" w:sz="4" w:space="0" w:color="auto"/>
            </w:tcBorders>
          </w:tcPr>
          <w:p w14:paraId="087FD1A8" w14:textId="77777777" w:rsidR="00026967" w:rsidRPr="00061813" w:rsidRDefault="00026967" w:rsidP="00BE4C89">
            <w:pPr>
              <w:pStyle w:val="TAC"/>
            </w:pPr>
            <w:r w:rsidRPr="00061813">
              <w:t>xxxx xxxx</w:t>
            </w:r>
          </w:p>
        </w:tc>
        <w:tc>
          <w:tcPr>
            <w:tcW w:w="1020" w:type="dxa"/>
            <w:tcBorders>
              <w:top w:val="single" w:sz="4" w:space="0" w:color="auto"/>
              <w:left w:val="single" w:sz="4" w:space="0" w:color="auto"/>
              <w:bottom w:val="single" w:sz="4" w:space="0" w:color="auto"/>
              <w:right w:val="single" w:sz="4" w:space="0" w:color="auto"/>
            </w:tcBorders>
          </w:tcPr>
          <w:p w14:paraId="2A9AC8CA" w14:textId="77777777" w:rsidR="00026967" w:rsidRPr="00311D59" w:rsidRDefault="00026967" w:rsidP="00BE4C89">
            <w:pPr>
              <w:pStyle w:val="TAC"/>
            </w:pPr>
            <w:r>
              <w:t>1</w:t>
            </w:r>
            <w:r w:rsidRPr="00061813">
              <w:t>xxx xxxx</w:t>
            </w:r>
          </w:p>
        </w:tc>
        <w:tc>
          <w:tcPr>
            <w:tcW w:w="1020" w:type="dxa"/>
            <w:tcBorders>
              <w:top w:val="single" w:sz="4" w:space="0" w:color="auto"/>
              <w:left w:val="single" w:sz="4" w:space="0" w:color="auto"/>
              <w:bottom w:val="single" w:sz="4" w:space="0" w:color="auto"/>
              <w:right w:val="single" w:sz="4" w:space="0" w:color="auto"/>
            </w:tcBorders>
          </w:tcPr>
          <w:p w14:paraId="0F15AE0D" w14:textId="77777777" w:rsidR="00026967" w:rsidRPr="00311D59" w:rsidRDefault="00026967" w:rsidP="00BE4C89">
            <w:pPr>
              <w:pStyle w:val="TAC"/>
            </w:pPr>
            <w:r>
              <w:t>x</w:t>
            </w:r>
            <w:r w:rsidRPr="00436FD7">
              <w:t>x</w:t>
            </w:r>
            <w:r w:rsidRPr="00061813">
              <w:t>xx xxxx</w:t>
            </w:r>
          </w:p>
        </w:tc>
      </w:tr>
    </w:tbl>
    <w:p w14:paraId="461F125D" w14:textId="77777777" w:rsidR="00026967" w:rsidRDefault="00026967" w:rsidP="00026967">
      <w:pPr>
        <w:contextualSpacing/>
      </w:pPr>
    </w:p>
    <w:p w14:paraId="31106396" w14:textId="77777777" w:rsidR="00026967" w:rsidRDefault="00026967" w:rsidP="00026967">
      <w:r w:rsidRPr="0046266F">
        <w:t>The UICC shall be installed into the Terminal and the UE shall be set to automatic PLMN selection mode.</w:t>
      </w:r>
    </w:p>
    <w:p w14:paraId="10F32873" w14:textId="7A68B3E6" w:rsidR="000145E5" w:rsidRPr="0046266F" w:rsidRDefault="000145E5" w:rsidP="000145E5">
      <w:pPr>
        <w:pStyle w:val="Heading5"/>
      </w:pPr>
      <w:r w:rsidRPr="0046266F">
        <w:lastRenderedPageBreak/>
        <w:t>7.4.</w:t>
      </w:r>
      <w:r>
        <w:t>6</w:t>
      </w:r>
      <w:r w:rsidRPr="0046266F">
        <w:t>.4.2</w:t>
      </w:r>
      <w:r w:rsidRPr="0046266F">
        <w:tab/>
        <w:t>Procedure</w:t>
      </w:r>
    </w:p>
    <w:p w14:paraId="22D20043" w14:textId="77777777" w:rsidR="00374694" w:rsidRPr="0046266F" w:rsidRDefault="00374694" w:rsidP="00374694">
      <w:pPr>
        <w:pStyle w:val="B1"/>
      </w:pPr>
      <w:r w:rsidRPr="0046266F">
        <w:t>a)</w:t>
      </w:r>
      <w:r w:rsidRPr="0046266F">
        <w:tab/>
        <w:t>The UE is powered on.</w:t>
      </w:r>
    </w:p>
    <w:p w14:paraId="6D60BC8A" w14:textId="0F1327C5" w:rsidR="00374694" w:rsidRPr="0046266F" w:rsidRDefault="00374694" w:rsidP="00374694">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574922F9" w14:textId="77777777" w:rsidR="00026967" w:rsidRPr="0046266F" w:rsidRDefault="00026967" w:rsidP="00026967">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2BCF98E7" w14:textId="77777777" w:rsidR="00026967" w:rsidRPr="0046266F" w:rsidRDefault="00026967" w:rsidP="00026967">
      <w:pPr>
        <w:pStyle w:val="B2"/>
        <w:rPr>
          <w:lang w:val="fr-FR"/>
        </w:rPr>
      </w:pPr>
      <w:r w:rsidRPr="0046266F">
        <w:tab/>
      </w:r>
      <w:r w:rsidRPr="0046266F">
        <w:rPr>
          <w:lang w:val="fr-FR"/>
        </w:rPr>
        <w:t>TAI (MCC/MNC/TAC):</w:t>
      </w:r>
      <w:r>
        <w:rPr>
          <w:lang w:val="fr-FR"/>
        </w:rPr>
        <w:tab/>
      </w:r>
      <w:r w:rsidRPr="0046266F">
        <w:rPr>
          <w:lang w:val="fr-FR"/>
        </w:rPr>
        <w:tab/>
        <w:t>244/008/ 00</w:t>
      </w:r>
      <w:r>
        <w:rPr>
          <w:lang w:val="fr-FR"/>
        </w:rPr>
        <w:t>00</w:t>
      </w:r>
      <w:r w:rsidRPr="0046266F">
        <w:rPr>
          <w:lang w:val="fr-FR"/>
        </w:rPr>
        <w:t>01</w:t>
      </w:r>
    </w:p>
    <w:p w14:paraId="5629A5B7" w14:textId="77777777" w:rsidR="00026967" w:rsidRPr="00BA2DB8" w:rsidRDefault="00026967" w:rsidP="00026967">
      <w:pPr>
        <w:pStyle w:val="B2"/>
        <w:rPr>
          <w:lang w:val="fr-FR"/>
        </w:rPr>
      </w:pPr>
      <w:r w:rsidRPr="0046266F">
        <w:rPr>
          <w:lang w:val="fr-FR"/>
        </w:rPr>
        <w:tab/>
      </w:r>
      <w:r w:rsidRPr="00BA2DB8">
        <w:rPr>
          <w:lang w:val="fr-FR"/>
        </w:rPr>
        <w:t>5G-GUTI:</w:t>
      </w:r>
      <w:r w:rsidRPr="00BA2DB8">
        <w:rPr>
          <w:lang w:val="fr-FR"/>
        </w:rPr>
        <w:tab/>
      </w:r>
      <w:r>
        <w:rPr>
          <w:lang w:val="fr-FR"/>
        </w:rPr>
        <w:tab/>
      </w:r>
      <w:r>
        <w:rPr>
          <w:lang w:val="fr-FR"/>
        </w:rPr>
        <w:tab/>
      </w:r>
      <w:r>
        <w:rPr>
          <w:lang w:val="fr-FR"/>
        </w:rPr>
        <w:tab/>
      </w:r>
      <w:r>
        <w:rPr>
          <w:lang w:val="fr-FR"/>
        </w:rPr>
        <w:tab/>
      </w:r>
      <w:r>
        <w:rPr>
          <w:lang w:val="fr-FR"/>
        </w:rPr>
        <w:tab/>
      </w:r>
      <w:r w:rsidRPr="00BA2DB8">
        <w:rPr>
          <w:lang w:val="fr-FR"/>
        </w:rPr>
        <w:t>"24400800010266436587"</w:t>
      </w:r>
    </w:p>
    <w:p w14:paraId="10E679F3" w14:textId="6CE95727" w:rsidR="00374694" w:rsidRPr="0046266F" w:rsidRDefault="00374694" w:rsidP="00374694">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74E10A49" w14:textId="77777777" w:rsidR="00374694" w:rsidRPr="0046266F" w:rsidRDefault="00374694" w:rsidP="00374694">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78547665" w14:textId="55FA25CD" w:rsidR="00374694" w:rsidRPr="0046266F" w:rsidRDefault="00374694" w:rsidP="00374694">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33116D14" w14:textId="77777777" w:rsidR="00DA29F9" w:rsidRPr="0046266F" w:rsidRDefault="00DA29F9" w:rsidP="00DA29F9">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E927002" w14:textId="77777777" w:rsidR="00DA29F9" w:rsidRPr="0046266F" w:rsidRDefault="00DA29F9" w:rsidP="00DA29F9">
      <w:pPr>
        <w:pStyle w:val="B2"/>
        <w:rPr>
          <w:lang w:val="fr-FR"/>
        </w:rPr>
      </w:pPr>
      <w:r w:rsidRPr="0046266F">
        <w:tab/>
      </w:r>
      <w:r w:rsidRPr="0046266F">
        <w:rPr>
          <w:lang w:val="fr-FR"/>
        </w:rPr>
        <w:t>TAI (MCC/MNC/TAC):</w:t>
      </w:r>
      <w:r w:rsidRPr="0046266F">
        <w:rPr>
          <w:lang w:val="fr-FR"/>
        </w:rPr>
        <w:tab/>
      </w:r>
      <w:r>
        <w:rPr>
          <w:lang w:val="fr-FR"/>
        </w:rPr>
        <w:tab/>
      </w:r>
      <w:r w:rsidRPr="0046266F">
        <w:rPr>
          <w:lang w:val="fr-FR"/>
        </w:rPr>
        <w:t>244/083/ 00</w:t>
      </w:r>
      <w:r>
        <w:rPr>
          <w:lang w:val="fr-FR"/>
        </w:rPr>
        <w:t>00</w:t>
      </w:r>
      <w:r w:rsidRPr="0046266F">
        <w:rPr>
          <w:lang w:val="fr-FR"/>
        </w:rPr>
        <w:t>01</w:t>
      </w:r>
    </w:p>
    <w:p w14:paraId="12DFCB1B" w14:textId="77777777" w:rsidR="00DA29F9" w:rsidRPr="0046266F" w:rsidRDefault="00DA29F9" w:rsidP="00DA29F9">
      <w:pPr>
        <w:pStyle w:val="B2"/>
        <w:rPr>
          <w:lang w:val="fr-FR"/>
        </w:rPr>
      </w:pPr>
      <w:r w:rsidRPr="0046266F">
        <w:rPr>
          <w:lang w:val="fr-FR"/>
        </w:rPr>
        <w:tab/>
      </w:r>
      <w:r>
        <w:rPr>
          <w:lang w:val="fr-FR"/>
        </w:rPr>
        <w:t>5G-</w:t>
      </w:r>
      <w:r w:rsidRPr="0046266F">
        <w:rPr>
          <w:lang w:val="fr-FR"/>
        </w:rPr>
        <w:t>GUTI:</w:t>
      </w:r>
      <w:r>
        <w:rPr>
          <w:lang w:val="fr-FR"/>
        </w:rPr>
        <w:tab/>
      </w:r>
      <w:r>
        <w:rPr>
          <w:lang w:val="fr-FR"/>
        </w:rPr>
        <w:tab/>
      </w:r>
      <w:r>
        <w:rPr>
          <w:lang w:val="fr-FR"/>
        </w:rPr>
        <w:tab/>
      </w:r>
      <w:r>
        <w:rPr>
          <w:lang w:val="fr-FR"/>
        </w:rPr>
        <w:tab/>
      </w:r>
      <w:r>
        <w:rPr>
          <w:lang w:val="fr-FR"/>
        </w:rPr>
        <w:tab/>
      </w:r>
      <w:r w:rsidRPr="0046266F">
        <w:rPr>
          <w:lang w:val="fr-FR"/>
        </w:rPr>
        <w:tab/>
        <w:t>"24408300010266436587"</w:t>
      </w:r>
    </w:p>
    <w:p w14:paraId="181D3F5A" w14:textId="77777777" w:rsidR="00374694" w:rsidRPr="0046266F" w:rsidRDefault="00374694" w:rsidP="00374694">
      <w:pPr>
        <w:pStyle w:val="B1"/>
      </w:pPr>
      <w:r>
        <w:t>h</w:t>
      </w:r>
      <w:r w:rsidRPr="0046266F">
        <w:t>)</w:t>
      </w:r>
      <w:r w:rsidRPr="0046266F">
        <w:tab/>
        <w:t>The UE is soft powered down.</w:t>
      </w:r>
    </w:p>
    <w:p w14:paraId="35140ED4" w14:textId="77777777" w:rsidR="00374694" w:rsidRPr="0046266F" w:rsidRDefault="00374694" w:rsidP="00374694">
      <w:pPr>
        <w:pStyle w:val="Heading4"/>
      </w:pPr>
      <w:r w:rsidRPr="0046266F">
        <w:t>7.4.</w:t>
      </w:r>
      <w:r>
        <w:t>6</w:t>
      </w:r>
      <w:r w:rsidRPr="0046266F">
        <w:t>.5</w:t>
      </w:r>
      <w:r w:rsidRPr="0046266F">
        <w:tab/>
        <w:t>Acceptance criteria</w:t>
      </w:r>
    </w:p>
    <w:p w14:paraId="5D899828" w14:textId="657B2545" w:rsidR="00374694" w:rsidRPr="0046266F" w:rsidRDefault="00374694" w:rsidP="00374694">
      <w:pPr>
        <w:pStyle w:val="B1"/>
        <w:keepNext/>
        <w:keepLines/>
      </w:pPr>
      <w:r w:rsidRPr="0046266F">
        <w:t xml:space="preserve">1) After step e) the UE shall send a </w:t>
      </w:r>
      <w:r w:rsidRPr="0046266F">
        <w:rPr>
          <w:i/>
        </w:rPr>
        <w:t>RRCRequest</w:t>
      </w:r>
      <w:r w:rsidRPr="0046266F">
        <w:t xml:space="preserve"> on </w:t>
      </w:r>
      <w:r w:rsidRPr="004E6025">
        <w:t>the satellite NG-RAN-</w:t>
      </w:r>
      <w:r w:rsidRPr="0046266F">
        <w:t xml:space="preserve">cell related to the BCCH transmitting MCC/MNC 244/083 to the </w:t>
      </w:r>
      <w:r w:rsidRPr="00CE093F">
        <w:t>SAT-NG-SS</w:t>
      </w:r>
      <w:r w:rsidRPr="0046266F">
        <w:t>.</w:t>
      </w:r>
    </w:p>
    <w:p w14:paraId="63A341E2" w14:textId="77777777" w:rsidR="000145E5" w:rsidRDefault="000145E5" w:rsidP="000145E5">
      <w:pPr>
        <w:pStyle w:val="B1"/>
        <w:keepNext/>
        <w:keepLines/>
        <w:tabs>
          <w:tab w:val="left" w:pos="644"/>
        </w:tabs>
        <w:ind w:left="644" w:hanging="360"/>
      </w:pPr>
      <w:r>
        <w:t>2</w:t>
      </w:r>
      <w:r w:rsidRPr="0046266F">
        <w:t>)</w:t>
      </w:r>
      <w:r w:rsidRPr="0046266F">
        <w:tab/>
        <w:t xml:space="preserve">The value of the internal timer shall </w:t>
      </w:r>
      <w:r>
        <w:t xml:space="preserve">exceed 6 minutes and </w:t>
      </w:r>
      <w:r w:rsidRPr="0046266F">
        <w:t>not exceed</w:t>
      </w:r>
      <w:r>
        <w:t xml:space="preserve"> 12</w:t>
      </w:r>
      <w:r w:rsidRPr="0046266F">
        <w:t xml:space="preserve"> minutes.</w:t>
      </w:r>
    </w:p>
    <w:p w14:paraId="09236833" w14:textId="77777777" w:rsidR="000145E5" w:rsidRPr="0046266F" w:rsidRDefault="000145E5" w:rsidP="000145E5">
      <w:pPr>
        <w:pStyle w:val="NO"/>
      </w:pPr>
      <w:r w:rsidRPr="0046266F">
        <w:t>NOTE:</w:t>
      </w:r>
      <w:r w:rsidRPr="0046266F">
        <w:tab/>
        <w:t xml:space="preserve">To take the systems processing time into account, the value of the internal timer may allow to be a guard time of 10 % greater than the required </w:t>
      </w:r>
      <w:r>
        <w:t xml:space="preserve">12 </w:t>
      </w:r>
      <w:r w:rsidRPr="0046266F">
        <w:t>minutes.</w:t>
      </w:r>
    </w:p>
    <w:p w14:paraId="2E6131FD"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3F40EA2B" w14:textId="77777777" w:rsidR="00F97284" w:rsidRPr="004B0EF7" w:rsidRDefault="00F97284" w:rsidP="00F97284">
      <w:pPr>
        <w:rPr>
          <w:b/>
          <w:bCs/>
        </w:rPr>
      </w:pPr>
      <w:r w:rsidRPr="004B0EF7">
        <w:rPr>
          <w:b/>
          <w:bCs/>
        </w:rPr>
        <w:t>EF</w:t>
      </w:r>
      <w:r w:rsidRPr="004B0EF7">
        <w:rPr>
          <w:b/>
          <w:bCs/>
          <w:sz w:val="24"/>
          <w:vertAlign w:val="subscript"/>
        </w:rPr>
        <w:t>5GS3GPPLOCI</w:t>
      </w:r>
      <w:r w:rsidRPr="004B0EF7">
        <w:rPr>
          <w:b/>
          <w:bCs/>
        </w:rPr>
        <w:t xml:space="preserve"> (5GS 3GPP location information)</w:t>
      </w:r>
    </w:p>
    <w:p w14:paraId="38645088" w14:textId="77777777" w:rsidR="00F97284" w:rsidRDefault="00F97284" w:rsidP="00F97284">
      <w:pPr>
        <w:pStyle w:val="EW"/>
        <w:tabs>
          <w:tab w:val="left" w:pos="2835"/>
        </w:tabs>
        <w:spacing w:after="180"/>
        <w:rPr>
          <w:lang w:val="it-IT"/>
        </w:rPr>
      </w:pPr>
      <w:r w:rsidRPr="00E6720E">
        <w:rPr>
          <w:lang w:val="it-IT"/>
        </w:rPr>
        <w:t>Logically:</w:t>
      </w:r>
    </w:p>
    <w:p w14:paraId="7B72543C" w14:textId="7521153A" w:rsidR="00F97284" w:rsidRDefault="00F97284" w:rsidP="00F97284">
      <w:pPr>
        <w:pStyle w:val="B2"/>
        <w:spacing w:after="0"/>
      </w:pPr>
      <w:r w:rsidRPr="00E6720E">
        <w:rPr>
          <w:lang w:val="it-IT"/>
        </w:rPr>
        <w:t>5G-GUTI</w:t>
      </w:r>
      <w:r>
        <w:rPr>
          <w:lang w:val="it-IT"/>
        </w:rPr>
        <w:t>:</w:t>
      </w:r>
    </w:p>
    <w:p w14:paraId="6C167209" w14:textId="77777777" w:rsidR="00F97284" w:rsidRDefault="00F97284" w:rsidP="00F97284">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421C75F" w14:textId="77777777" w:rsidR="00F97284" w:rsidRDefault="00F97284" w:rsidP="00F97284">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0EEA43FB" w14:textId="77777777" w:rsidR="00F97284" w:rsidRDefault="00F97284" w:rsidP="00F97284">
      <w:pPr>
        <w:pStyle w:val="B2"/>
        <w:spacing w:after="0"/>
        <w:ind w:firstLine="0"/>
        <w:rPr>
          <w:lang w:val="it-IT"/>
        </w:rPr>
      </w:pPr>
      <w:r w:rsidRPr="00D90416">
        <w:rPr>
          <w:lang w:val="it-IT"/>
        </w:rPr>
        <w:t>AMF Region ID:</w:t>
      </w:r>
      <w:r w:rsidRPr="00D90416">
        <w:rPr>
          <w:lang w:val="it-IT"/>
        </w:rPr>
        <w:tab/>
        <w:t>0</w:t>
      </w:r>
    </w:p>
    <w:p w14:paraId="4C3EBE10" w14:textId="77777777" w:rsidR="00F97284" w:rsidRDefault="00F97284" w:rsidP="00F97284">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E0E4966" w14:textId="77777777" w:rsidR="00F97284" w:rsidRDefault="00F97284" w:rsidP="00F97284">
      <w:pPr>
        <w:pStyle w:val="B2"/>
        <w:spacing w:after="0"/>
        <w:ind w:firstLine="0"/>
        <w:rPr>
          <w:lang w:val="it-IT"/>
        </w:rPr>
      </w:pPr>
      <w:r w:rsidRPr="00D90416">
        <w:rPr>
          <w:lang w:val="it-IT"/>
        </w:rPr>
        <w:t xml:space="preserve">AMF Pointer: </w:t>
      </w:r>
      <w:r w:rsidRPr="00D90416">
        <w:rPr>
          <w:lang w:val="it-IT"/>
        </w:rPr>
        <w:tab/>
        <w:t>2</w:t>
      </w:r>
    </w:p>
    <w:p w14:paraId="2522A2E0" w14:textId="77777777" w:rsidR="00F97284" w:rsidRDefault="00F97284" w:rsidP="00F97284">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3CCF3687" w14:textId="368B7244" w:rsidR="00F97284" w:rsidRDefault="00F97284" w:rsidP="00F97284">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746BB9FF" w14:textId="77777777" w:rsidR="00F97284" w:rsidRPr="0046266F" w:rsidRDefault="00F97284" w:rsidP="00F97284">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63CB6D7C" w14:textId="77777777" w:rsidR="00F97284" w:rsidRPr="0046266F" w:rsidRDefault="00F97284" w:rsidP="00F97284">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97284" w:rsidRPr="006D217E" w14:paraId="627B15C7" w14:textId="77777777" w:rsidTr="008C00E8">
        <w:tc>
          <w:tcPr>
            <w:tcW w:w="959" w:type="dxa"/>
          </w:tcPr>
          <w:p w14:paraId="0E342603" w14:textId="1EAB74EB" w:rsidR="00F97284" w:rsidRPr="004B0EF7" w:rsidRDefault="00F97284" w:rsidP="008C00E8">
            <w:pPr>
              <w:keepNext/>
              <w:keepLines/>
              <w:spacing w:after="0"/>
              <w:rPr>
                <w:rFonts w:ascii="Arial" w:hAnsi="Arial"/>
                <w:b/>
                <w:bCs/>
                <w:sz w:val="18"/>
              </w:rPr>
            </w:pPr>
            <w:r w:rsidRPr="004B0EF7">
              <w:rPr>
                <w:rFonts w:ascii="Arial" w:hAnsi="Arial"/>
                <w:b/>
                <w:bCs/>
                <w:sz w:val="18"/>
              </w:rPr>
              <w:lastRenderedPageBreak/>
              <w:t>Byte</w:t>
            </w:r>
          </w:p>
        </w:tc>
        <w:tc>
          <w:tcPr>
            <w:tcW w:w="717" w:type="dxa"/>
          </w:tcPr>
          <w:p w14:paraId="01A2ED27"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B1</w:t>
            </w:r>
          </w:p>
        </w:tc>
        <w:tc>
          <w:tcPr>
            <w:tcW w:w="717" w:type="dxa"/>
          </w:tcPr>
          <w:p w14:paraId="62709D26"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B2</w:t>
            </w:r>
          </w:p>
        </w:tc>
        <w:tc>
          <w:tcPr>
            <w:tcW w:w="717" w:type="dxa"/>
          </w:tcPr>
          <w:p w14:paraId="1549AC8D"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B3</w:t>
            </w:r>
          </w:p>
        </w:tc>
        <w:tc>
          <w:tcPr>
            <w:tcW w:w="717" w:type="dxa"/>
          </w:tcPr>
          <w:p w14:paraId="466D51D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B4</w:t>
            </w:r>
          </w:p>
        </w:tc>
        <w:tc>
          <w:tcPr>
            <w:tcW w:w="717" w:type="dxa"/>
          </w:tcPr>
          <w:p w14:paraId="6AE8D2C2"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B5</w:t>
            </w:r>
          </w:p>
        </w:tc>
        <w:tc>
          <w:tcPr>
            <w:tcW w:w="717" w:type="dxa"/>
          </w:tcPr>
          <w:p w14:paraId="00EA44C8"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B6</w:t>
            </w:r>
          </w:p>
        </w:tc>
        <w:tc>
          <w:tcPr>
            <w:tcW w:w="717" w:type="dxa"/>
          </w:tcPr>
          <w:p w14:paraId="365D5A23"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B7</w:t>
            </w:r>
          </w:p>
        </w:tc>
        <w:tc>
          <w:tcPr>
            <w:tcW w:w="717" w:type="dxa"/>
          </w:tcPr>
          <w:p w14:paraId="3657D45F" w14:textId="77777777" w:rsidR="00F97284" w:rsidRPr="006D217E" w:rsidRDefault="00F97284" w:rsidP="008C00E8">
            <w:pPr>
              <w:keepNext/>
              <w:keepLines/>
              <w:spacing w:after="0"/>
              <w:jc w:val="center"/>
              <w:rPr>
                <w:rFonts w:ascii="Arial" w:hAnsi="Arial"/>
                <w:b/>
                <w:sz w:val="18"/>
              </w:rPr>
            </w:pPr>
            <w:r w:rsidRPr="006D217E">
              <w:rPr>
                <w:rFonts w:ascii="Arial" w:hAnsi="Arial"/>
                <w:b/>
                <w:sz w:val="18"/>
              </w:rPr>
              <w:t>B8</w:t>
            </w:r>
          </w:p>
        </w:tc>
      </w:tr>
      <w:tr w:rsidR="00F97284" w:rsidRPr="0008759E" w14:paraId="3F585274" w14:textId="77777777" w:rsidTr="008C00E8">
        <w:tc>
          <w:tcPr>
            <w:tcW w:w="959" w:type="dxa"/>
            <w:tcBorders>
              <w:bottom w:val="single" w:sz="4" w:space="0" w:color="auto"/>
            </w:tcBorders>
          </w:tcPr>
          <w:p w14:paraId="26FF6842" w14:textId="77777777" w:rsidR="00F97284" w:rsidRPr="0008759E" w:rsidRDefault="00F97284" w:rsidP="008C00E8">
            <w:pPr>
              <w:keepNext/>
              <w:keepLines/>
              <w:spacing w:after="0"/>
              <w:rPr>
                <w:rFonts w:ascii="Arial" w:hAnsi="Arial"/>
                <w:sz w:val="18"/>
              </w:rPr>
            </w:pPr>
            <w:r w:rsidRPr="0008759E">
              <w:rPr>
                <w:rFonts w:ascii="Arial" w:hAnsi="Arial"/>
                <w:sz w:val="18"/>
              </w:rPr>
              <w:t>Hex</w:t>
            </w:r>
          </w:p>
        </w:tc>
        <w:tc>
          <w:tcPr>
            <w:tcW w:w="717" w:type="dxa"/>
          </w:tcPr>
          <w:p w14:paraId="2F4F7435"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1629F2FE" w14:textId="77777777" w:rsidR="00F97284" w:rsidRPr="0008759E" w:rsidRDefault="00F97284" w:rsidP="008C00E8">
            <w:pPr>
              <w:keepNext/>
              <w:keepLines/>
              <w:spacing w:after="0"/>
              <w:jc w:val="center"/>
              <w:rPr>
                <w:rFonts w:ascii="Arial" w:hAnsi="Arial"/>
                <w:sz w:val="18"/>
              </w:rPr>
            </w:pPr>
            <w:r>
              <w:rPr>
                <w:rFonts w:ascii="Arial" w:hAnsi="Arial"/>
                <w:sz w:val="18"/>
              </w:rPr>
              <w:t>0B</w:t>
            </w:r>
          </w:p>
        </w:tc>
        <w:tc>
          <w:tcPr>
            <w:tcW w:w="717" w:type="dxa"/>
          </w:tcPr>
          <w:p w14:paraId="625BB6AA" w14:textId="77777777" w:rsidR="00F97284" w:rsidRPr="0008759E" w:rsidRDefault="00F97284" w:rsidP="008C00E8">
            <w:pPr>
              <w:keepNext/>
              <w:keepLines/>
              <w:spacing w:after="0"/>
              <w:jc w:val="center"/>
              <w:rPr>
                <w:rFonts w:ascii="Arial" w:hAnsi="Arial"/>
                <w:sz w:val="18"/>
              </w:rPr>
            </w:pPr>
            <w:r>
              <w:rPr>
                <w:rFonts w:ascii="Arial" w:hAnsi="Arial"/>
                <w:sz w:val="18"/>
              </w:rPr>
              <w:t>F2</w:t>
            </w:r>
          </w:p>
        </w:tc>
        <w:tc>
          <w:tcPr>
            <w:tcW w:w="717" w:type="dxa"/>
          </w:tcPr>
          <w:p w14:paraId="737B8107" w14:textId="77777777" w:rsidR="00F97284" w:rsidRPr="0008759E" w:rsidRDefault="00F97284" w:rsidP="008C00E8">
            <w:pPr>
              <w:keepNext/>
              <w:keepLines/>
              <w:spacing w:after="0"/>
              <w:jc w:val="center"/>
              <w:rPr>
                <w:rFonts w:ascii="Arial" w:hAnsi="Arial"/>
                <w:sz w:val="18"/>
              </w:rPr>
            </w:pPr>
            <w:r>
              <w:rPr>
                <w:rFonts w:ascii="Arial" w:hAnsi="Arial"/>
                <w:sz w:val="18"/>
              </w:rPr>
              <w:t>42</w:t>
            </w:r>
          </w:p>
        </w:tc>
        <w:tc>
          <w:tcPr>
            <w:tcW w:w="717" w:type="dxa"/>
          </w:tcPr>
          <w:p w14:paraId="6411F19C" w14:textId="77777777" w:rsidR="00F97284" w:rsidRPr="0008759E" w:rsidRDefault="00F97284" w:rsidP="008C00E8">
            <w:pPr>
              <w:keepNext/>
              <w:keepLines/>
              <w:spacing w:after="0"/>
              <w:jc w:val="center"/>
              <w:rPr>
                <w:rFonts w:ascii="Arial" w:hAnsi="Arial"/>
                <w:sz w:val="18"/>
              </w:rPr>
            </w:pPr>
            <w:r>
              <w:rPr>
                <w:rFonts w:ascii="Arial" w:hAnsi="Arial"/>
                <w:sz w:val="18"/>
              </w:rPr>
              <w:t>34</w:t>
            </w:r>
          </w:p>
        </w:tc>
        <w:tc>
          <w:tcPr>
            <w:tcW w:w="717" w:type="dxa"/>
          </w:tcPr>
          <w:p w14:paraId="1F6EE87B" w14:textId="77777777" w:rsidR="00F97284" w:rsidRPr="0008759E" w:rsidRDefault="00F97284" w:rsidP="008C00E8">
            <w:pPr>
              <w:keepNext/>
              <w:keepLines/>
              <w:spacing w:after="0"/>
              <w:jc w:val="center"/>
              <w:rPr>
                <w:rFonts w:ascii="Arial" w:hAnsi="Arial"/>
                <w:sz w:val="18"/>
              </w:rPr>
            </w:pPr>
            <w:r>
              <w:rPr>
                <w:rFonts w:ascii="Arial" w:hAnsi="Arial"/>
                <w:sz w:val="18"/>
              </w:rPr>
              <w:t>80</w:t>
            </w:r>
          </w:p>
        </w:tc>
        <w:tc>
          <w:tcPr>
            <w:tcW w:w="717" w:type="dxa"/>
          </w:tcPr>
          <w:p w14:paraId="7CD9855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3FDDE99F" w14:textId="77777777" w:rsidR="00F97284" w:rsidRPr="0008759E" w:rsidRDefault="00F97284" w:rsidP="008C00E8">
            <w:pPr>
              <w:keepNext/>
              <w:keepLines/>
              <w:spacing w:after="0"/>
              <w:jc w:val="center"/>
              <w:rPr>
                <w:rFonts w:ascii="Arial" w:hAnsi="Arial"/>
                <w:sz w:val="18"/>
              </w:rPr>
            </w:pPr>
            <w:r w:rsidRPr="00C75289">
              <w:rPr>
                <w:rFonts w:ascii="Arial" w:hAnsi="Arial"/>
                <w:sz w:val="18"/>
              </w:rPr>
              <w:t>01</w:t>
            </w:r>
          </w:p>
        </w:tc>
      </w:tr>
      <w:tr w:rsidR="00F97284" w:rsidRPr="00C75289" w14:paraId="014EA7FE" w14:textId="77777777" w:rsidTr="008C00E8">
        <w:tc>
          <w:tcPr>
            <w:tcW w:w="959" w:type="dxa"/>
            <w:tcBorders>
              <w:top w:val="single" w:sz="4" w:space="0" w:color="auto"/>
              <w:left w:val="nil"/>
              <w:bottom w:val="nil"/>
              <w:right w:val="single" w:sz="4" w:space="0" w:color="auto"/>
            </w:tcBorders>
          </w:tcPr>
          <w:p w14:paraId="3A5FEFE0"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0D824603" w14:textId="77777777" w:rsidR="00F97284" w:rsidRDefault="00F97284" w:rsidP="008C00E8">
            <w:pPr>
              <w:keepNext/>
              <w:keepLines/>
              <w:spacing w:after="0"/>
              <w:jc w:val="center"/>
              <w:rPr>
                <w:rFonts w:ascii="Arial" w:hAnsi="Arial"/>
                <w:sz w:val="18"/>
              </w:rPr>
            </w:pPr>
            <w:r w:rsidRPr="009B018C">
              <w:rPr>
                <w:rFonts w:ascii="Arial" w:hAnsi="Arial"/>
                <w:b/>
                <w:sz w:val="18"/>
              </w:rPr>
              <w:t>B9</w:t>
            </w:r>
          </w:p>
        </w:tc>
        <w:tc>
          <w:tcPr>
            <w:tcW w:w="717" w:type="dxa"/>
          </w:tcPr>
          <w:p w14:paraId="59C48833" w14:textId="77777777" w:rsidR="00F97284" w:rsidRPr="00892D4D" w:rsidRDefault="00F97284" w:rsidP="008C00E8">
            <w:pPr>
              <w:keepNext/>
              <w:keepLines/>
              <w:spacing w:after="0"/>
              <w:jc w:val="center"/>
              <w:rPr>
                <w:rFonts w:ascii="Arial" w:hAnsi="Arial"/>
                <w:sz w:val="18"/>
              </w:rPr>
            </w:pPr>
            <w:r w:rsidRPr="009B018C">
              <w:rPr>
                <w:rFonts w:ascii="Arial" w:hAnsi="Arial"/>
                <w:b/>
                <w:sz w:val="18"/>
              </w:rPr>
              <w:t>B10</w:t>
            </w:r>
          </w:p>
        </w:tc>
        <w:tc>
          <w:tcPr>
            <w:tcW w:w="717" w:type="dxa"/>
          </w:tcPr>
          <w:p w14:paraId="63AA05AF" w14:textId="77777777" w:rsidR="00F97284" w:rsidRDefault="00F97284" w:rsidP="008C00E8">
            <w:pPr>
              <w:keepNext/>
              <w:keepLines/>
              <w:spacing w:after="0"/>
              <w:jc w:val="center"/>
              <w:rPr>
                <w:rFonts w:ascii="Arial" w:hAnsi="Arial"/>
                <w:sz w:val="18"/>
              </w:rPr>
            </w:pPr>
            <w:r w:rsidRPr="009B018C">
              <w:rPr>
                <w:rFonts w:ascii="Arial" w:hAnsi="Arial"/>
                <w:b/>
                <w:sz w:val="18"/>
              </w:rPr>
              <w:t>B11</w:t>
            </w:r>
          </w:p>
        </w:tc>
        <w:tc>
          <w:tcPr>
            <w:tcW w:w="717" w:type="dxa"/>
          </w:tcPr>
          <w:p w14:paraId="0CA8FFC4" w14:textId="77777777" w:rsidR="00F97284" w:rsidRDefault="00F97284" w:rsidP="008C00E8">
            <w:pPr>
              <w:keepNext/>
              <w:keepLines/>
              <w:spacing w:after="0"/>
              <w:jc w:val="center"/>
              <w:rPr>
                <w:rFonts w:ascii="Arial" w:hAnsi="Arial"/>
                <w:sz w:val="18"/>
              </w:rPr>
            </w:pPr>
            <w:r w:rsidRPr="009B018C">
              <w:rPr>
                <w:rFonts w:ascii="Arial" w:hAnsi="Arial"/>
                <w:b/>
                <w:sz w:val="18"/>
              </w:rPr>
              <w:t>B12</w:t>
            </w:r>
          </w:p>
        </w:tc>
        <w:tc>
          <w:tcPr>
            <w:tcW w:w="717" w:type="dxa"/>
          </w:tcPr>
          <w:p w14:paraId="4A68B8FA" w14:textId="77777777" w:rsidR="00F97284" w:rsidRDefault="00F97284" w:rsidP="008C00E8">
            <w:pPr>
              <w:keepNext/>
              <w:keepLines/>
              <w:spacing w:after="0"/>
              <w:jc w:val="center"/>
              <w:rPr>
                <w:rFonts w:ascii="Arial" w:hAnsi="Arial"/>
                <w:sz w:val="18"/>
              </w:rPr>
            </w:pPr>
            <w:r w:rsidRPr="009B018C">
              <w:rPr>
                <w:rFonts w:ascii="Arial" w:hAnsi="Arial"/>
                <w:b/>
                <w:sz w:val="18"/>
              </w:rPr>
              <w:t>B13</w:t>
            </w:r>
          </w:p>
        </w:tc>
        <w:tc>
          <w:tcPr>
            <w:tcW w:w="717" w:type="dxa"/>
          </w:tcPr>
          <w:p w14:paraId="2E8D2032"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B14</w:t>
            </w:r>
          </w:p>
        </w:tc>
        <w:tc>
          <w:tcPr>
            <w:tcW w:w="717" w:type="dxa"/>
          </w:tcPr>
          <w:p w14:paraId="7718DBAD" w14:textId="77777777" w:rsidR="00F97284" w:rsidRDefault="00F97284" w:rsidP="008C00E8">
            <w:pPr>
              <w:keepNext/>
              <w:keepLines/>
              <w:spacing w:after="0"/>
              <w:jc w:val="center"/>
              <w:rPr>
                <w:rFonts w:ascii="Arial" w:hAnsi="Arial"/>
                <w:sz w:val="18"/>
              </w:rPr>
            </w:pPr>
            <w:r w:rsidRPr="009B018C">
              <w:rPr>
                <w:rFonts w:ascii="Arial" w:hAnsi="Arial"/>
                <w:b/>
                <w:sz w:val="18"/>
              </w:rPr>
              <w:t>B15</w:t>
            </w:r>
          </w:p>
        </w:tc>
        <w:tc>
          <w:tcPr>
            <w:tcW w:w="717" w:type="dxa"/>
          </w:tcPr>
          <w:p w14:paraId="0FB080EC"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B16</w:t>
            </w:r>
          </w:p>
        </w:tc>
      </w:tr>
      <w:tr w:rsidR="00F97284" w:rsidRPr="00C75289" w14:paraId="2915D471" w14:textId="77777777" w:rsidTr="008C00E8">
        <w:tc>
          <w:tcPr>
            <w:tcW w:w="959" w:type="dxa"/>
            <w:tcBorders>
              <w:top w:val="nil"/>
              <w:left w:val="nil"/>
              <w:bottom w:val="nil"/>
              <w:right w:val="single" w:sz="4" w:space="0" w:color="auto"/>
            </w:tcBorders>
          </w:tcPr>
          <w:p w14:paraId="418F6EF9"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36A12D09" w14:textId="77777777" w:rsidR="00F97284" w:rsidRDefault="00F97284" w:rsidP="008C00E8">
            <w:pPr>
              <w:keepNext/>
              <w:keepLines/>
              <w:spacing w:after="0"/>
              <w:jc w:val="center"/>
              <w:rPr>
                <w:rFonts w:ascii="Arial" w:hAnsi="Arial"/>
                <w:sz w:val="18"/>
              </w:rPr>
            </w:pPr>
            <w:r>
              <w:rPr>
                <w:rFonts w:ascii="Arial" w:hAnsi="Arial"/>
                <w:sz w:val="18"/>
              </w:rPr>
              <w:t>02</w:t>
            </w:r>
          </w:p>
        </w:tc>
        <w:tc>
          <w:tcPr>
            <w:tcW w:w="717" w:type="dxa"/>
          </w:tcPr>
          <w:p w14:paraId="60498AC2" w14:textId="77777777" w:rsidR="00F97284" w:rsidRPr="00892D4D" w:rsidRDefault="00F97284" w:rsidP="008C00E8">
            <w:pPr>
              <w:keepNext/>
              <w:keepLines/>
              <w:spacing w:after="0"/>
              <w:jc w:val="center"/>
              <w:rPr>
                <w:rFonts w:ascii="Arial" w:hAnsi="Arial"/>
                <w:sz w:val="18"/>
              </w:rPr>
            </w:pPr>
            <w:r w:rsidRPr="00C75289">
              <w:rPr>
                <w:rFonts w:ascii="Arial" w:hAnsi="Arial"/>
                <w:sz w:val="18"/>
              </w:rPr>
              <w:t>66</w:t>
            </w:r>
          </w:p>
        </w:tc>
        <w:tc>
          <w:tcPr>
            <w:tcW w:w="717" w:type="dxa"/>
          </w:tcPr>
          <w:p w14:paraId="005D222D" w14:textId="77777777" w:rsidR="00F97284" w:rsidRDefault="00F97284" w:rsidP="008C00E8">
            <w:pPr>
              <w:keepNext/>
              <w:keepLines/>
              <w:spacing w:after="0"/>
              <w:jc w:val="center"/>
              <w:rPr>
                <w:rFonts w:ascii="Arial" w:hAnsi="Arial"/>
                <w:sz w:val="18"/>
              </w:rPr>
            </w:pPr>
            <w:r>
              <w:rPr>
                <w:rFonts w:ascii="Arial" w:hAnsi="Arial"/>
                <w:sz w:val="18"/>
              </w:rPr>
              <w:t>43</w:t>
            </w:r>
          </w:p>
        </w:tc>
        <w:tc>
          <w:tcPr>
            <w:tcW w:w="717" w:type="dxa"/>
          </w:tcPr>
          <w:p w14:paraId="0FF4C8D4" w14:textId="77777777" w:rsidR="00F97284" w:rsidRDefault="00F97284" w:rsidP="008C00E8">
            <w:pPr>
              <w:keepNext/>
              <w:keepLines/>
              <w:spacing w:after="0"/>
              <w:jc w:val="center"/>
              <w:rPr>
                <w:rFonts w:ascii="Arial" w:hAnsi="Arial"/>
                <w:sz w:val="18"/>
              </w:rPr>
            </w:pPr>
            <w:r>
              <w:rPr>
                <w:rFonts w:ascii="Arial" w:hAnsi="Arial"/>
                <w:sz w:val="18"/>
              </w:rPr>
              <w:t>65</w:t>
            </w:r>
          </w:p>
        </w:tc>
        <w:tc>
          <w:tcPr>
            <w:tcW w:w="717" w:type="dxa"/>
          </w:tcPr>
          <w:p w14:paraId="3CC93480" w14:textId="77777777" w:rsidR="00F97284" w:rsidRDefault="00F97284" w:rsidP="008C00E8">
            <w:pPr>
              <w:keepNext/>
              <w:keepLines/>
              <w:spacing w:after="0"/>
              <w:jc w:val="center"/>
              <w:rPr>
                <w:rFonts w:ascii="Arial" w:hAnsi="Arial"/>
                <w:sz w:val="18"/>
              </w:rPr>
            </w:pPr>
            <w:r>
              <w:rPr>
                <w:rFonts w:ascii="Arial" w:hAnsi="Arial"/>
                <w:sz w:val="18"/>
              </w:rPr>
              <w:t>87</w:t>
            </w:r>
          </w:p>
        </w:tc>
        <w:tc>
          <w:tcPr>
            <w:tcW w:w="717" w:type="dxa"/>
          </w:tcPr>
          <w:p w14:paraId="0DEFDF49" w14:textId="77777777" w:rsidR="00F97284" w:rsidRPr="00C75289" w:rsidRDefault="00F97284" w:rsidP="008C00E8">
            <w:pPr>
              <w:keepNext/>
              <w:keepLines/>
              <w:spacing w:after="0"/>
              <w:jc w:val="center"/>
              <w:rPr>
                <w:rFonts w:ascii="Arial" w:hAnsi="Arial"/>
                <w:sz w:val="18"/>
              </w:rPr>
            </w:pPr>
            <w:r>
              <w:rPr>
                <w:rFonts w:ascii="Arial" w:hAnsi="Arial"/>
                <w:sz w:val="18"/>
              </w:rPr>
              <w:t>42</w:t>
            </w:r>
          </w:p>
        </w:tc>
        <w:tc>
          <w:tcPr>
            <w:tcW w:w="717" w:type="dxa"/>
          </w:tcPr>
          <w:p w14:paraId="4655B5D5" w14:textId="77777777" w:rsidR="00F97284" w:rsidRDefault="00F97284" w:rsidP="008C00E8">
            <w:pPr>
              <w:keepNext/>
              <w:keepLines/>
              <w:spacing w:after="0"/>
              <w:jc w:val="center"/>
              <w:rPr>
                <w:rFonts w:ascii="Arial" w:hAnsi="Arial"/>
                <w:sz w:val="18"/>
              </w:rPr>
            </w:pPr>
            <w:r>
              <w:rPr>
                <w:rFonts w:ascii="Arial" w:hAnsi="Arial"/>
                <w:sz w:val="18"/>
              </w:rPr>
              <w:t>34</w:t>
            </w:r>
          </w:p>
        </w:tc>
        <w:tc>
          <w:tcPr>
            <w:tcW w:w="717" w:type="dxa"/>
          </w:tcPr>
          <w:p w14:paraId="612D7CB3" w14:textId="77777777" w:rsidR="00F97284" w:rsidRPr="00C75289" w:rsidRDefault="00F97284" w:rsidP="008C00E8">
            <w:pPr>
              <w:keepNext/>
              <w:keepLines/>
              <w:spacing w:after="0"/>
              <w:jc w:val="center"/>
              <w:rPr>
                <w:rFonts w:ascii="Arial" w:hAnsi="Arial"/>
                <w:sz w:val="18"/>
              </w:rPr>
            </w:pPr>
            <w:r>
              <w:rPr>
                <w:rFonts w:ascii="Arial" w:hAnsi="Arial"/>
                <w:sz w:val="18"/>
              </w:rPr>
              <w:t>80</w:t>
            </w:r>
          </w:p>
        </w:tc>
      </w:tr>
      <w:tr w:rsidR="00F97284" w:rsidRPr="00C75289" w14:paraId="3650AEC4" w14:textId="77777777" w:rsidTr="008C00E8">
        <w:trPr>
          <w:gridAfter w:val="4"/>
          <w:wAfter w:w="2868" w:type="dxa"/>
        </w:trPr>
        <w:tc>
          <w:tcPr>
            <w:tcW w:w="959" w:type="dxa"/>
            <w:tcBorders>
              <w:top w:val="nil"/>
              <w:left w:val="nil"/>
              <w:bottom w:val="nil"/>
              <w:right w:val="single" w:sz="4" w:space="0" w:color="auto"/>
            </w:tcBorders>
          </w:tcPr>
          <w:p w14:paraId="4583BEBA"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6A38D0F1" w14:textId="77777777" w:rsidR="00F97284" w:rsidRDefault="00F97284" w:rsidP="008C00E8">
            <w:pPr>
              <w:keepNext/>
              <w:keepLines/>
              <w:spacing w:after="0"/>
              <w:jc w:val="center"/>
              <w:rPr>
                <w:rFonts w:ascii="Arial" w:hAnsi="Arial"/>
                <w:sz w:val="18"/>
              </w:rPr>
            </w:pPr>
            <w:r w:rsidRPr="009B018C">
              <w:rPr>
                <w:rFonts w:ascii="Arial" w:hAnsi="Arial"/>
                <w:b/>
                <w:sz w:val="18"/>
              </w:rPr>
              <w:t>B17</w:t>
            </w:r>
          </w:p>
        </w:tc>
        <w:tc>
          <w:tcPr>
            <w:tcW w:w="717" w:type="dxa"/>
          </w:tcPr>
          <w:p w14:paraId="20B4928E" w14:textId="77777777" w:rsidR="00F97284" w:rsidRPr="00C75289" w:rsidRDefault="00F97284" w:rsidP="008C00E8">
            <w:pPr>
              <w:keepNext/>
              <w:keepLines/>
              <w:spacing w:after="0"/>
              <w:jc w:val="center"/>
              <w:rPr>
                <w:rFonts w:ascii="Arial" w:hAnsi="Arial"/>
                <w:sz w:val="18"/>
              </w:rPr>
            </w:pPr>
            <w:r w:rsidRPr="009B018C">
              <w:rPr>
                <w:rFonts w:ascii="Arial" w:hAnsi="Arial"/>
                <w:b/>
                <w:sz w:val="18"/>
              </w:rPr>
              <w:t>B18</w:t>
            </w:r>
          </w:p>
        </w:tc>
        <w:tc>
          <w:tcPr>
            <w:tcW w:w="717" w:type="dxa"/>
          </w:tcPr>
          <w:p w14:paraId="4A6725BB" w14:textId="77777777" w:rsidR="00F97284" w:rsidRDefault="00F97284" w:rsidP="008C00E8">
            <w:pPr>
              <w:keepNext/>
              <w:keepLines/>
              <w:spacing w:after="0"/>
              <w:jc w:val="center"/>
              <w:rPr>
                <w:rFonts w:ascii="Arial" w:hAnsi="Arial"/>
                <w:sz w:val="18"/>
              </w:rPr>
            </w:pPr>
            <w:r w:rsidRPr="009B018C">
              <w:rPr>
                <w:rFonts w:ascii="Arial" w:hAnsi="Arial"/>
                <w:b/>
                <w:sz w:val="18"/>
              </w:rPr>
              <w:t>B19</w:t>
            </w:r>
          </w:p>
        </w:tc>
        <w:tc>
          <w:tcPr>
            <w:tcW w:w="717" w:type="dxa"/>
          </w:tcPr>
          <w:p w14:paraId="721F5018" w14:textId="77777777" w:rsidR="00F97284" w:rsidRDefault="00F97284" w:rsidP="008C00E8">
            <w:pPr>
              <w:keepNext/>
              <w:keepLines/>
              <w:spacing w:after="0"/>
              <w:jc w:val="center"/>
              <w:rPr>
                <w:rFonts w:ascii="Arial" w:hAnsi="Arial"/>
                <w:sz w:val="18"/>
              </w:rPr>
            </w:pPr>
            <w:r w:rsidRPr="009B018C">
              <w:rPr>
                <w:rFonts w:ascii="Arial" w:hAnsi="Arial"/>
                <w:b/>
                <w:sz w:val="18"/>
              </w:rPr>
              <w:t>B20</w:t>
            </w:r>
          </w:p>
        </w:tc>
      </w:tr>
      <w:tr w:rsidR="00F97284" w:rsidRPr="0008759E" w14:paraId="1E481640" w14:textId="77777777" w:rsidTr="008C00E8">
        <w:trPr>
          <w:gridAfter w:val="4"/>
          <w:wAfter w:w="2868" w:type="dxa"/>
        </w:trPr>
        <w:tc>
          <w:tcPr>
            <w:tcW w:w="959" w:type="dxa"/>
            <w:tcBorders>
              <w:top w:val="nil"/>
              <w:left w:val="nil"/>
              <w:bottom w:val="nil"/>
              <w:right w:val="single" w:sz="4" w:space="0" w:color="auto"/>
            </w:tcBorders>
          </w:tcPr>
          <w:p w14:paraId="504D6D65" w14:textId="77777777" w:rsidR="00F97284" w:rsidRPr="0008759E" w:rsidRDefault="00F97284" w:rsidP="008C00E8">
            <w:pPr>
              <w:keepNext/>
              <w:keepLines/>
              <w:spacing w:after="0"/>
              <w:rPr>
                <w:rFonts w:ascii="Arial" w:hAnsi="Arial"/>
                <w:sz w:val="18"/>
              </w:rPr>
            </w:pPr>
          </w:p>
        </w:tc>
        <w:tc>
          <w:tcPr>
            <w:tcW w:w="717" w:type="dxa"/>
            <w:tcBorders>
              <w:left w:val="single" w:sz="4" w:space="0" w:color="auto"/>
            </w:tcBorders>
          </w:tcPr>
          <w:p w14:paraId="456A8D83" w14:textId="77777777" w:rsidR="00F97284" w:rsidRDefault="00F97284" w:rsidP="008C00E8">
            <w:pPr>
              <w:keepNext/>
              <w:keepLines/>
              <w:spacing w:after="0"/>
              <w:jc w:val="center"/>
              <w:rPr>
                <w:rFonts w:ascii="Arial" w:hAnsi="Arial"/>
                <w:sz w:val="18"/>
              </w:rPr>
            </w:pPr>
            <w:r>
              <w:rPr>
                <w:rFonts w:ascii="Arial" w:hAnsi="Arial"/>
                <w:sz w:val="18"/>
              </w:rPr>
              <w:t>00</w:t>
            </w:r>
          </w:p>
        </w:tc>
        <w:tc>
          <w:tcPr>
            <w:tcW w:w="717" w:type="dxa"/>
          </w:tcPr>
          <w:p w14:paraId="23C3C1EB" w14:textId="77777777" w:rsidR="00F97284" w:rsidRPr="0008759E" w:rsidRDefault="00F97284" w:rsidP="008C00E8">
            <w:pPr>
              <w:keepNext/>
              <w:keepLines/>
              <w:spacing w:after="0"/>
              <w:jc w:val="center"/>
              <w:rPr>
                <w:rFonts w:ascii="Arial" w:hAnsi="Arial"/>
                <w:sz w:val="18"/>
              </w:rPr>
            </w:pPr>
            <w:r>
              <w:rPr>
                <w:rFonts w:ascii="Arial" w:hAnsi="Arial"/>
                <w:sz w:val="18"/>
              </w:rPr>
              <w:t>00</w:t>
            </w:r>
          </w:p>
        </w:tc>
        <w:tc>
          <w:tcPr>
            <w:tcW w:w="717" w:type="dxa"/>
          </w:tcPr>
          <w:p w14:paraId="27F31A5B" w14:textId="77777777" w:rsidR="00F97284" w:rsidRPr="0008759E" w:rsidRDefault="00F97284" w:rsidP="008C00E8">
            <w:pPr>
              <w:keepNext/>
              <w:keepLines/>
              <w:spacing w:after="0"/>
              <w:jc w:val="center"/>
              <w:rPr>
                <w:rFonts w:ascii="Arial" w:hAnsi="Arial"/>
                <w:sz w:val="18"/>
              </w:rPr>
            </w:pPr>
            <w:r>
              <w:rPr>
                <w:rFonts w:ascii="Arial" w:hAnsi="Arial"/>
                <w:sz w:val="18"/>
              </w:rPr>
              <w:t>01</w:t>
            </w:r>
          </w:p>
        </w:tc>
        <w:tc>
          <w:tcPr>
            <w:tcW w:w="717" w:type="dxa"/>
          </w:tcPr>
          <w:p w14:paraId="3446E190" w14:textId="77777777" w:rsidR="00F97284" w:rsidRPr="0008759E" w:rsidRDefault="00F97284" w:rsidP="008C00E8">
            <w:pPr>
              <w:keepNext/>
              <w:keepLines/>
              <w:spacing w:after="0"/>
              <w:jc w:val="center"/>
              <w:rPr>
                <w:rFonts w:ascii="Arial" w:hAnsi="Arial"/>
                <w:sz w:val="18"/>
              </w:rPr>
            </w:pPr>
            <w:r>
              <w:rPr>
                <w:rFonts w:ascii="Arial" w:hAnsi="Arial"/>
                <w:sz w:val="18"/>
              </w:rPr>
              <w:t>00</w:t>
            </w:r>
          </w:p>
        </w:tc>
      </w:tr>
    </w:tbl>
    <w:p w14:paraId="4E8A4CEC" w14:textId="3966F29D" w:rsidR="00F97284" w:rsidRPr="00D90416" w:rsidRDefault="00F97284" w:rsidP="00F97284">
      <w:pPr>
        <w:rPr>
          <w:lang w:eastAsia="de-DE"/>
        </w:rPr>
      </w:pPr>
    </w:p>
    <w:p w14:paraId="6B56EA20" w14:textId="05D7E90B" w:rsidR="000145E5" w:rsidRPr="0046266F" w:rsidRDefault="000145E5" w:rsidP="000145E5">
      <w:pPr>
        <w:pStyle w:val="Heading3"/>
      </w:pPr>
      <w:r w:rsidRPr="0046266F">
        <w:t>7.4.</w:t>
      </w:r>
      <w:r>
        <w:t>7</w:t>
      </w:r>
      <w:r w:rsidRPr="0046266F">
        <w:tab/>
        <w:t xml:space="preserve">UE recognising the search period of the Higher priority PLMN – </w:t>
      </w:r>
      <w:r>
        <w:t>NG-RAN</w:t>
      </w:r>
    </w:p>
    <w:p w14:paraId="0060BA33" w14:textId="65F94F69" w:rsidR="000145E5" w:rsidRPr="0046266F" w:rsidRDefault="000145E5" w:rsidP="000145E5">
      <w:pPr>
        <w:pStyle w:val="Heading4"/>
      </w:pPr>
      <w:r w:rsidRPr="0046266F">
        <w:t>7.4.</w:t>
      </w:r>
      <w:r>
        <w:t>7</w:t>
      </w:r>
      <w:r w:rsidRPr="0046266F">
        <w:t>.1</w:t>
      </w:r>
      <w:r w:rsidRPr="0046266F">
        <w:tab/>
        <w:t>Definition and applicability</w:t>
      </w:r>
    </w:p>
    <w:p w14:paraId="19D3F1A6" w14:textId="77777777" w:rsidR="000145E5" w:rsidRPr="0046266F" w:rsidRDefault="000145E5" w:rsidP="000145E5">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2EA2CD8" w14:textId="46A77BFB" w:rsidR="000145E5" w:rsidRPr="0046266F" w:rsidRDefault="000145E5" w:rsidP="000145E5">
      <w:pPr>
        <w:pStyle w:val="Heading4"/>
      </w:pPr>
      <w:r w:rsidRPr="0046266F">
        <w:t>7.4.</w:t>
      </w:r>
      <w:r>
        <w:t>7</w:t>
      </w:r>
      <w:r w:rsidRPr="0046266F">
        <w:t>.2</w:t>
      </w:r>
      <w:r w:rsidRPr="0046266F">
        <w:tab/>
        <w:t>Conformance requirement</w:t>
      </w:r>
    </w:p>
    <w:p w14:paraId="1CC743E0" w14:textId="77777777" w:rsidR="000145E5" w:rsidRPr="0046266F" w:rsidRDefault="000145E5" w:rsidP="000145E5">
      <w:r w:rsidRPr="0046266F">
        <w:t>After registered onto a VPLMN the UE shall take into account the Higher priority PLMN search period timer and the priority order of the Higher priority PLMNs in the preferred lists on the USIM.</w:t>
      </w:r>
    </w:p>
    <w:p w14:paraId="2383B986" w14:textId="77777777" w:rsidR="000145E5" w:rsidRPr="0046266F" w:rsidRDefault="000145E5" w:rsidP="000145E5">
      <w:pPr>
        <w:pStyle w:val="B1"/>
      </w:pPr>
      <w:r w:rsidRPr="0046266F">
        <w:t>-</w:t>
      </w:r>
      <w:r w:rsidRPr="0046266F">
        <w:tab/>
        <w:t>TS 22.011 [6], clauses 3.2.2 and 3.2.2.5.</w:t>
      </w:r>
    </w:p>
    <w:p w14:paraId="0F7118A8" w14:textId="77777777" w:rsidR="000145E5" w:rsidRPr="0046266F" w:rsidRDefault="000145E5" w:rsidP="000145E5">
      <w:pPr>
        <w:ind w:left="568" w:hanging="284"/>
      </w:pPr>
      <w:r w:rsidRPr="0046266F">
        <w:t>-</w:t>
      </w:r>
      <w:r w:rsidRPr="0046266F">
        <w:tab/>
        <w:t>TS 24.</w:t>
      </w:r>
      <w:r>
        <w:t>5</w:t>
      </w:r>
      <w:r w:rsidRPr="0046266F">
        <w:t>01 [</w:t>
      </w:r>
      <w:r>
        <w:t>42</w:t>
      </w:r>
      <w:r w:rsidRPr="0046266F">
        <w:t>], clause 5.</w:t>
      </w:r>
      <w:r>
        <w:t>5.1.2.4.</w:t>
      </w:r>
    </w:p>
    <w:p w14:paraId="00CBA9BF" w14:textId="77777777" w:rsidR="000145E5" w:rsidRPr="0046266F" w:rsidRDefault="000145E5" w:rsidP="000145E5">
      <w:pPr>
        <w:pStyle w:val="B1"/>
      </w:pPr>
      <w:r w:rsidRPr="0046266F">
        <w:t>-</w:t>
      </w:r>
      <w:r w:rsidRPr="0046266F">
        <w:tab/>
        <w:t>TS 31.102 [4], clause 4.2.6.</w:t>
      </w:r>
    </w:p>
    <w:p w14:paraId="203BA728" w14:textId="608C0CA2" w:rsidR="000145E5" w:rsidRPr="0046266F" w:rsidRDefault="000145E5" w:rsidP="000145E5">
      <w:pPr>
        <w:pStyle w:val="Heading4"/>
      </w:pPr>
      <w:r w:rsidRPr="0046266F">
        <w:t>7.4.</w:t>
      </w:r>
      <w:r>
        <w:t>7</w:t>
      </w:r>
      <w:r w:rsidRPr="0046266F">
        <w:t>.3</w:t>
      </w:r>
      <w:r w:rsidRPr="0046266F">
        <w:tab/>
        <w:t>Test purpose</w:t>
      </w:r>
    </w:p>
    <w:p w14:paraId="2B02E047" w14:textId="17036F6F" w:rsidR="000145E5" w:rsidRPr="0046266F" w:rsidRDefault="000145E5" w:rsidP="000145E5">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has to be handled correctly by the UE.</w:t>
      </w:r>
    </w:p>
    <w:p w14:paraId="2862D9DA" w14:textId="2171C142" w:rsidR="000145E5" w:rsidRPr="0046266F" w:rsidRDefault="000145E5" w:rsidP="000145E5">
      <w:pPr>
        <w:pStyle w:val="Heading4"/>
      </w:pPr>
      <w:r w:rsidRPr="0046266F">
        <w:t>7.4.</w:t>
      </w:r>
      <w:r>
        <w:t>7</w:t>
      </w:r>
      <w:r w:rsidRPr="0046266F">
        <w:t>.4</w:t>
      </w:r>
      <w:r w:rsidRPr="0046266F">
        <w:tab/>
        <w:t>Method of test</w:t>
      </w:r>
    </w:p>
    <w:p w14:paraId="734C380D" w14:textId="0DC36730" w:rsidR="000145E5" w:rsidRPr="0046266F" w:rsidRDefault="000145E5" w:rsidP="000145E5">
      <w:pPr>
        <w:pStyle w:val="Heading5"/>
      </w:pPr>
      <w:r w:rsidRPr="0046266F">
        <w:t>7.4.</w:t>
      </w:r>
      <w:r>
        <w:t>7</w:t>
      </w:r>
      <w:r w:rsidRPr="0046266F">
        <w:t>.4.1</w:t>
      </w:r>
      <w:r w:rsidRPr="0046266F">
        <w:tab/>
        <w:t>Initial conditions</w:t>
      </w:r>
    </w:p>
    <w:p w14:paraId="4E0F4797" w14:textId="77777777" w:rsidR="000145E5" w:rsidRPr="0046266F" w:rsidRDefault="000145E5" w:rsidP="000145E5">
      <w:r w:rsidRPr="0046266F">
        <w:t>For this test a</w:t>
      </w:r>
      <w:r>
        <w:t xml:space="preserve"> NG-SS </w:t>
      </w:r>
      <w:r w:rsidRPr="0046266F">
        <w:t>is required.</w:t>
      </w:r>
    </w:p>
    <w:p w14:paraId="3B3A4DA3" w14:textId="77777777" w:rsidR="000145E5" w:rsidRPr="0046266F" w:rsidRDefault="000145E5" w:rsidP="000145E5">
      <w:r w:rsidRPr="0046266F">
        <w:t xml:space="preserve">The </w:t>
      </w:r>
      <w:r>
        <w:t>NG-SS</w:t>
      </w:r>
      <w:r w:rsidRPr="0046266F">
        <w:t xml:space="preserve"> transmits on BCCH with the following network parameters:</w:t>
      </w:r>
    </w:p>
    <w:p w14:paraId="46C141A1" w14:textId="77777777" w:rsidR="000145E5" w:rsidRPr="0046266F" w:rsidRDefault="000145E5" w:rsidP="000145E5">
      <w:pPr>
        <w:pStyle w:val="B1"/>
        <w:tabs>
          <w:tab w:val="left" w:pos="2835"/>
        </w:tabs>
      </w:pPr>
      <w:r w:rsidRPr="0046266F">
        <w:t>--</w:t>
      </w:r>
      <w:r w:rsidRPr="0046266F">
        <w:tab/>
        <w:t>TAI (MCC/MNC/TAC):</w:t>
      </w:r>
      <w:r w:rsidRPr="0046266F">
        <w:tab/>
        <w:t>244/008/00</w:t>
      </w:r>
      <w:r>
        <w:t>00</w:t>
      </w:r>
      <w:r w:rsidRPr="0046266F">
        <w:t>01.</w:t>
      </w:r>
    </w:p>
    <w:p w14:paraId="7EFF880A"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C12DD92" w14:textId="77777777" w:rsidR="000145E5" w:rsidRPr="0046266F" w:rsidRDefault="000145E5" w:rsidP="000145E5">
      <w:r w:rsidRPr="0046266F">
        <w:t xml:space="preserve">After the registration of UE the </w:t>
      </w:r>
      <w:r>
        <w:t>NG-SS</w:t>
      </w:r>
      <w:r w:rsidRPr="0046266F">
        <w:t xml:space="preserve"> transmits on a second BCCH with the following network parameters:</w:t>
      </w:r>
    </w:p>
    <w:p w14:paraId="6ACB0047" w14:textId="77777777" w:rsidR="000145E5" w:rsidRPr="0046266F" w:rsidRDefault="000145E5" w:rsidP="000145E5">
      <w:pPr>
        <w:pStyle w:val="B1"/>
        <w:tabs>
          <w:tab w:val="left" w:pos="2835"/>
        </w:tabs>
      </w:pPr>
      <w:r w:rsidRPr="0046266F">
        <w:t>-</w:t>
      </w:r>
      <w:r w:rsidRPr="0046266F">
        <w:tab/>
        <w:t>TAI (MCC/MNC/TAC):</w:t>
      </w:r>
      <w:r w:rsidRPr="0046266F">
        <w:tab/>
        <w:t>244/083/00</w:t>
      </w:r>
      <w:r>
        <w:t>00</w:t>
      </w:r>
      <w:r w:rsidRPr="0046266F">
        <w:t>01.</w:t>
      </w:r>
    </w:p>
    <w:p w14:paraId="08D6A69F" w14:textId="77777777" w:rsidR="000145E5" w:rsidRPr="0046266F" w:rsidRDefault="000145E5" w:rsidP="000145E5">
      <w:pPr>
        <w:pStyle w:val="B1"/>
        <w:tabs>
          <w:tab w:val="left" w:pos="2835"/>
        </w:tabs>
      </w:pPr>
      <w:r w:rsidRPr="0046266F">
        <w:t>--</w:t>
      </w:r>
      <w:r w:rsidRPr="0046266F">
        <w:tab/>
        <w:t>Access control:</w:t>
      </w:r>
      <w:r w:rsidRPr="0046266F">
        <w:tab/>
        <w:t>unrestricted.</w:t>
      </w:r>
    </w:p>
    <w:p w14:paraId="235EA4F7" w14:textId="108610D5" w:rsidR="00DA29F9" w:rsidRPr="0046266F" w:rsidRDefault="00DA29F9" w:rsidP="00DA29F9">
      <w:pPr>
        <w:keepNext/>
      </w:pPr>
      <w:r w:rsidRPr="0046266F">
        <w:t xml:space="preserve">The </w:t>
      </w:r>
      <w:r w:rsidRPr="00E6720E">
        <w:t>5G-NR UICC</w:t>
      </w:r>
      <w:r w:rsidRPr="0046266F">
        <w:t xml:space="preserve"> is used with the following exception:</w:t>
      </w:r>
    </w:p>
    <w:p w14:paraId="00EB5A6C" w14:textId="77777777" w:rsidR="00DA29F9" w:rsidRPr="0046266F" w:rsidRDefault="00DA29F9" w:rsidP="00DA29F9">
      <w:pPr>
        <w:rPr>
          <w:b/>
        </w:rPr>
      </w:pPr>
      <w:r w:rsidRPr="0046266F">
        <w:rPr>
          <w:b/>
        </w:rPr>
        <w:t>EF</w:t>
      </w:r>
      <w:r w:rsidRPr="0046266F">
        <w:rPr>
          <w:b/>
          <w:vertAlign w:val="subscript"/>
        </w:rPr>
        <w:t>HPLMNwACT</w:t>
      </w:r>
      <w:r w:rsidRPr="0046266F">
        <w:rPr>
          <w:b/>
        </w:rPr>
        <w:t xml:space="preserve"> (HPLMN selector with Access Technology)</w:t>
      </w:r>
    </w:p>
    <w:p w14:paraId="5FF8932C" w14:textId="77777777" w:rsidR="00DA29F9" w:rsidRDefault="00DA29F9" w:rsidP="00DA29F9">
      <w:pPr>
        <w:pStyle w:val="B1"/>
      </w:pPr>
      <w:r w:rsidRPr="0046266F">
        <w:t>Logically:</w:t>
      </w:r>
    </w:p>
    <w:p w14:paraId="5E32EE71" w14:textId="7EDDC2B9" w:rsidR="00DA29F9" w:rsidRPr="0046266F" w:rsidRDefault="00DA29F9" w:rsidP="00DA29F9">
      <w:pPr>
        <w:pStyle w:val="B1"/>
        <w:spacing w:after="0"/>
      </w:pPr>
      <w:r w:rsidRPr="0046266F">
        <w:tab/>
      </w:r>
      <w:r>
        <w:t>1</w:t>
      </w:r>
      <w:r w:rsidRPr="001D2521">
        <w:rPr>
          <w:vertAlign w:val="superscript"/>
        </w:rPr>
        <w:t>st</w:t>
      </w:r>
      <w:r>
        <w:t xml:space="preserve"> PLMN:</w:t>
      </w:r>
      <w:r>
        <w:tab/>
      </w:r>
      <w:r>
        <w:tab/>
      </w:r>
      <w:r w:rsidRPr="0046266F">
        <w:t>244 08</w:t>
      </w:r>
      <w:r>
        <w:t>3 (</w:t>
      </w:r>
      <w:r w:rsidRPr="0046266F">
        <w:t>MCC</w:t>
      </w:r>
      <w:r>
        <w:t xml:space="preserve"> </w:t>
      </w:r>
      <w:r w:rsidRPr="0046266F">
        <w:t>MNC</w:t>
      </w:r>
      <w:r>
        <w:t>)</w:t>
      </w:r>
    </w:p>
    <w:p w14:paraId="62F23E83" w14:textId="77777777" w:rsidR="00DA29F9" w:rsidRDefault="00DA29F9" w:rsidP="00DA29F9">
      <w:pPr>
        <w:pStyle w:val="B1"/>
      </w:pPr>
      <w:r w:rsidRPr="0046266F">
        <w:tab/>
      </w:r>
      <w:r>
        <w:t>1</w:t>
      </w:r>
      <w:r w:rsidRPr="001D2521">
        <w:rPr>
          <w:vertAlign w:val="superscript"/>
        </w:rPr>
        <w:t>st</w:t>
      </w:r>
      <w:r>
        <w:t xml:space="preserve"> ACT:</w:t>
      </w:r>
      <w:r>
        <w:tab/>
      </w:r>
      <w:r>
        <w:tab/>
      </w:r>
      <w:r w:rsidRPr="008D17F4">
        <w:t>NG-RA</w:t>
      </w:r>
      <w:r>
        <w:t>N</w:t>
      </w:r>
    </w:p>
    <w:p w14:paraId="02552327" w14:textId="77777777" w:rsidR="00DA29F9" w:rsidRPr="001D2521" w:rsidRDefault="00DA29F9" w:rsidP="00DA29F9">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680"/>
        <w:gridCol w:w="680"/>
        <w:gridCol w:w="680"/>
        <w:gridCol w:w="680"/>
        <w:gridCol w:w="680"/>
      </w:tblGrid>
      <w:tr w:rsidR="00DA29F9" w:rsidRPr="0046266F" w14:paraId="715D3533" w14:textId="77777777" w:rsidTr="00BE4C89">
        <w:tc>
          <w:tcPr>
            <w:tcW w:w="964" w:type="dxa"/>
            <w:vAlign w:val="center"/>
          </w:tcPr>
          <w:p w14:paraId="17323070" w14:textId="1C843ECE" w:rsidR="00DA29F9" w:rsidRPr="001D2521" w:rsidRDefault="00DA29F9" w:rsidP="00BE4C89">
            <w:pPr>
              <w:pStyle w:val="TAL"/>
              <w:rPr>
                <w:b/>
                <w:bCs/>
              </w:rPr>
            </w:pPr>
            <w:r w:rsidRPr="001D2521">
              <w:rPr>
                <w:b/>
                <w:bCs/>
              </w:rPr>
              <w:t>Byte</w:t>
            </w:r>
          </w:p>
        </w:tc>
        <w:tc>
          <w:tcPr>
            <w:tcW w:w="680" w:type="dxa"/>
            <w:vAlign w:val="center"/>
          </w:tcPr>
          <w:p w14:paraId="7B79050A" w14:textId="77777777" w:rsidR="00DA29F9" w:rsidRPr="001D2521" w:rsidRDefault="00DA29F9" w:rsidP="00BE4C89">
            <w:pPr>
              <w:pStyle w:val="TAL"/>
              <w:jc w:val="center"/>
              <w:rPr>
                <w:b/>
                <w:bCs/>
              </w:rPr>
            </w:pPr>
            <w:r w:rsidRPr="001D2521">
              <w:rPr>
                <w:b/>
                <w:bCs/>
              </w:rPr>
              <w:t>B1</w:t>
            </w:r>
          </w:p>
        </w:tc>
        <w:tc>
          <w:tcPr>
            <w:tcW w:w="680" w:type="dxa"/>
            <w:vAlign w:val="center"/>
          </w:tcPr>
          <w:p w14:paraId="6CC344FE" w14:textId="77777777" w:rsidR="00DA29F9" w:rsidRPr="001D2521" w:rsidRDefault="00DA29F9" w:rsidP="00BE4C89">
            <w:pPr>
              <w:pStyle w:val="TAL"/>
              <w:jc w:val="center"/>
              <w:rPr>
                <w:b/>
                <w:bCs/>
              </w:rPr>
            </w:pPr>
            <w:r w:rsidRPr="001D2521">
              <w:rPr>
                <w:b/>
                <w:bCs/>
              </w:rPr>
              <w:t>B2</w:t>
            </w:r>
          </w:p>
        </w:tc>
        <w:tc>
          <w:tcPr>
            <w:tcW w:w="680" w:type="dxa"/>
            <w:vAlign w:val="center"/>
          </w:tcPr>
          <w:p w14:paraId="1A3AC7ED" w14:textId="77777777" w:rsidR="00DA29F9" w:rsidRPr="001D2521" w:rsidRDefault="00DA29F9" w:rsidP="00BE4C89">
            <w:pPr>
              <w:pStyle w:val="TAL"/>
              <w:jc w:val="center"/>
              <w:rPr>
                <w:b/>
                <w:bCs/>
              </w:rPr>
            </w:pPr>
            <w:r w:rsidRPr="001D2521">
              <w:rPr>
                <w:b/>
                <w:bCs/>
              </w:rPr>
              <w:t>B3</w:t>
            </w:r>
          </w:p>
        </w:tc>
        <w:tc>
          <w:tcPr>
            <w:tcW w:w="680" w:type="dxa"/>
            <w:vAlign w:val="center"/>
          </w:tcPr>
          <w:p w14:paraId="5C14881E" w14:textId="77777777" w:rsidR="00DA29F9" w:rsidRPr="001D2521" w:rsidRDefault="00DA29F9" w:rsidP="00BE4C89">
            <w:pPr>
              <w:pStyle w:val="TAL"/>
              <w:jc w:val="center"/>
              <w:rPr>
                <w:b/>
                <w:bCs/>
              </w:rPr>
            </w:pPr>
            <w:r w:rsidRPr="001D2521">
              <w:rPr>
                <w:b/>
                <w:bCs/>
              </w:rPr>
              <w:t>B4</w:t>
            </w:r>
          </w:p>
        </w:tc>
        <w:tc>
          <w:tcPr>
            <w:tcW w:w="680" w:type="dxa"/>
            <w:vAlign w:val="center"/>
          </w:tcPr>
          <w:p w14:paraId="1AB6C982" w14:textId="77777777" w:rsidR="00DA29F9" w:rsidRPr="001D2521" w:rsidRDefault="00DA29F9" w:rsidP="00BE4C89">
            <w:pPr>
              <w:pStyle w:val="TAL"/>
              <w:jc w:val="center"/>
              <w:rPr>
                <w:b/>
                <w:bCs/>
              </w:rPr>
            </w:pPr>
            <w:r w:rsidRPr="001D2521">
              <w:rPr>
                <w:b/>
                <w:bCs/>
              </w:rPr>
              <w:t>B5</w:t>
            </w:r>
          </w:p>
        </w:tc>
      </w:tr>
      <w:tr w:rsidR="00DA29F9" w:rsidRPr="0046266F" w14:paraId="058FFF73" w14:textId="77777777" w:rsidTr="00BE4C89">
        <w:tc>
          <w:tcPr>
            <w:tcW w:w="964" w:type="dxa"/>
            <w:vAlign w:val="center"/>
          </w:tcPr>
          <w:p w14:paraId="1FCECF7A" w14:textId="77777777" w:rsidR="00DA29F9" w:rsidRPr="0046266F" w:rsidRDefault="00DA29F9" w:rsidP="00BE4C89">
            <w:pPr>
              <w:pStyle w:val="TAL"/>
            </w:pPr>
            <w:r w:rsidRPr="0046266F">
              <w:t>Hex</w:t>
            </w:r>
          </w:p>
        </w:tc>
        <w:tc>
          <w:tcPr>
            <w:tcW w:w="680" w:type="dxa"/>
            <w:vAlign w:val="center"/>
          </w:tcPr>
          <w:p w14:paraId="5BFA4F2A" w14:textId="77777777" w:rsidR="00DA29F9" w:rsidRPr="0046266F" w:rsidRDefault="00DA29F9" w:rsidP="00BE4C89">
            <w:pPr>
              <w:pStyle w:val="TAL"/>
              <w:jc w:val="center"/>
            </w:pPr>
            <w:r w:rsidRPr="0046266F">
              <w:t>42</w:t>
            </w:r>
          </w:p>
        </w:tc>
        <w:tc>
          <w:tcPr>
            <w:tcW w:w="680" w:type="dxa"/>
            <w:vAlign w:val="center"/>
          </w:tcPr>
          <w:p w14:paraId="2CBBE1EA" w14:textId="77777777" w:rsidR="00DA29F9" w:rsidRPr="0046266F" w:rsidRDefault="00DA29F9" w:rsidP="00BE4C89">
            <w:pPr>
              <w:pStyle w:val="TAL"/>
              <w:jc w:val="center"/>
            </w:pPr>
            <w:r>
              <w:t>3</w:t>
            </w:r>
            <w:r w:rsidRPr="0046266F">
              <w:t>4</w:t>
            </w:r>
          </w:p>
        </w:tc>
        <w:tc>
          <w:tcPr>
            <w:tcW w:w="680" w:type="dxa"/>
            <w:vAlign w:val="center"/>
          </w:tcPr>
          <w:p w14:paraId="3ED697D0" w14:textId="77777777" w:rsidR="00DA29F9" w:rsidRPr="0046266F" w:rsidRDefault="00DA29F9" w:rsidP="00BE4C89">
            <w:pPr>
              <w:pStyle w:val="TAL"/>
              <w:jc w:val="center"/>
            </w:pPr>
            <w:r w:rsidRPr="0046266F">
              <w:t>80</w:t>
            </w:r>
          </w:p>
        </w:tc>
        <w:tc>
          <w:tcPr>
            <w:tcW w:w="680" w:type="dxa"/>
            <w:vAlign w:val="center"/>
          </w:tcPr>
          <w:p w14:paraId="498ADD2E" w14:textId="77777777" w:rsidR="00DA29F9" w:rsidRPr="0046266F" w:rsidRDefault="00DA29F9" w:rsidP="00BE4C89">
            <w:pPr>
              <w:pStyle w:val="TAL"/>
              <w:jc w:val="center"/>
            </w:pPr>
            <w:r>
              <w:t>08</w:t>
            </w:r>
          </w:p>
        </w:tc>
        <w:tc>
          <w:tcPr>
            <w:tcW w:w="680" w:type="dxa"/>
            <w:vAlign w:val="center"/>
          </w:tcPr>
          <w:p w14:paraId="6F5406A6" w14:textId="77777777" w:rsidR="00DA29F9" w:rsidRPr="0046266F" w:rsidRDefault="00DA29F9" w:rsidP="00BE4C89">
            <w:pPr>
              <w:pStyle w:val="TAL"/>
              <w:jc w:val="center"/>
            </w:pPr>
            <w:r w:rsidRPr="0046266F">
              <w:t>00</w:t>
            </w:r>
          </w:p>
        </w:tc>
      </w:tr>
    </w:tbl>
    <w:p w14:paraId="00479D0C" w14:textId="77777777" w:rsidR="00DA29F9" w:rsidRPr="0046266F" w:rsidRDefault="00DA29F9" w:rsidP="00DA29F9"/>
    <w:p w14:paraId="566086A9" w14:textId="77777777" w:rsidR="00DA29F9" w:rsidRPr="0046266F" w:rsidRDefault="00DA29F9" w:rsidP="00DA29F9">
      <w:pPr>
        <w:rPr>
          <w:b/>
        </w:rPr>
      </w:pPr>
      <w:r w:rsidRPr="0046266F">
        <w:rPr>
          <w:b/>
        </w:rPr>
        <w:t>EF</w:t>
      </w:r>
      <w:r w:rsidRPr="0046266F">
        <w:rPr>
          <w:b/>
          <w:vertAlign w:val="subscript"/>
        </w:rPr>
        <w:t>HPPLMN</w:t>
      </w:r>
      <w:r w:rsidRPr="0046266F">
        <w:rPr>
          <w:b/>
        </w:rPr>
        <w:t xml:space="preserve"> (Higher Priority HPLMN Search period)</w:t>
      </w:r>
    </w:p>
    <w:p w14:paraId="501AEF2A" w14:textId="77777777" w:rsidR="00DA29F9" w:rsidRDefault="00DA29F9" w:rsidP="00DA29F9">
      <w:pPr>
        <w:pStyle w:val="B1"/>
      </w:pPr>
      <w:r w:rsidRPr="0046266F">
        <w:t>Logically:</w:t>
      </w:r>
    </w:p>
    <w:p w14:paraId="34560A75" w14:textId="186A182A" w:rsidR="00DA29F9" w:rsidRPr="0046266F" w:rsidRDefault="00DA29F9" w:rsidP="00DA29F9">
      <w:pPr>
        <w:pStyle w:val="B1"/>
        <w:ind w:left="852"/>
      </w:pPr>
      <w:r>
        <w:t>Time interval:</w:t>
      </w:r>
      <w:r w:rsidRPr="0046266F">
        <w:tab/>
      </w:r>
      <w:r>
        <w:t xml:space="preserve">'01' - </w:t>
      </w:r>
      <w:r w:rsidRPr="0046266F">
        <w:t>6 minutes</w:t>
      </w:r>
    </w:p>
    <w:p w14:paraId="63DBE911" w14:textId="77777777" w:rsidR="00DA29F9" w:rsidRPr="0046266F" w:rsidRDefault="00DA29F9" w:rsidP="00DA29F9">
      <w:pPr>
        <w:ind w:left="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DA29F9" w:rsidRPr="0046266F" w14:paraId="30E40783" w14:textId="77777777" w:rsidTr="00BE4C89">
        <w:tc>
          <w:tcPr>
            <w:tcW w:w="907" w:type="dxa"/>
          </w:tcPr>
          <w:p w14:paraId="068924B8" w14:textId="2C37DFE8" w:rsidR="00DA29F9" w:rsidRPr="00170EAF" w:rsidRDefault="00DA29F9" w:rsidP="00BE4C89">
            <w:pPr>
              <w:pStyle w:val="TAL"/>
              <w:rPr>
                <w:b/>
                <w:bCs/>
              </w:rPr>
            </w:pPr>
            <w:r w:rsidRPr="00170EAF">
              <w:rPr>
                <w:b/>
                <w:bCs/>
              </w:rPr>
              <w:t>Byte</w:t>
            </w:r>
          </w:p>
        </w:tc>
        <w:tc>
          <w:tcPr>
            <w:tcW w:w="624" w:type="dxa"/>
          </w:tcPr>
          <w:p w14:paraId="56525DC4" w14:textId="77777777" w:rsidR="00DA29F9" w:rsidRPr="00170EAF" w:rsidRDefault="00DA29F9" w:rsidP="00BE4C89">
            <w:pPr>
              <w:pStyle w:val="TAL"/>
              <w:jc w:val="center"/>
              <w:rPr>
                <w:b/>
                <w:bCs/>
              </w:rPr>
            </w:pPr>
            <w:r w:rsidRPr="00170EAF">
              <w:rPr>
                <w:b/>
                <w:bCs/>
              </w:rPr>
              <w:t>B1</w:t>
            </w:r>
          </w:p>
        </w:tc>
      </w:tr>
      <w:tr w:rsidR="00DA29F9" w:rsidRPr="0046266F" w14:paraId="100DBC9F" w14:textId="77777777" w:rsidTr="00BE4C89">
        <w:tc>
          <w:tcPr>
            <w:tcW w:w="907" w:type="dxa"/>
          </w:tcPr>
          <w:p w14:paraId="3701083A" w14:textId="77777777" w:rsidR="00DA29F9" w:rsidRPr="0046266F" w:rsidRDefault="00DA29F9" w:rsidP="00BE4C89">
            <w:pPr>
              <w:pStyle w:val="TAL"/>
            </w:pPr>
            <w:r w:rsidRPr="0046266F">
              <w:t>Hex</w:t>
            </w:r>
          </w:p>
        </w:tc>
        <w:tc>
          <w:tcPr>
            <w:tcW w:w="624" w:type="dxa"/>
          </w:tcPr>
          <w:p w14:paraId="3DA57888" w14:textId="77777777" w:rsidR="00DA29F9" w:rsidRPr="0046266F" w:rsidRDefault="00DA29F9" w:rsidP="00BE4C89">
            <w:pPr>
              <w:pStyle w:val="TAL"/>
              <w:jc w:val="center"/>
            </w:pPr>
            <w:r w:rsidRPr="0046266F">
              <w:t>01</w:t>
            </w:r>
          </w:p>
        </w:tc>
      </w:tr>
    </w:tbl>
    <w:p w14:paraId="7A09D09D" w14:textId="77777777" w:rsidR="00DA29F9" w:rsidRDefault="00DA29F9" w:rsidP="00DA29F9"/>
    <w:p w14:paraId="6595015B" w14:textId="77777777" w:rsidR="00DA29F9" w:rsidRPr="0046266F" w:rsidRDefault="00DA29F9" w:rsidP="00DA29F9">
      <w:pPr>
        <w:rPr>
          <w:b/>
        </w:rPr>
      </w:pPr>
      <w:r w:rsidRPr="0046266F">
        <w:rPr>
          <w:b/>
        </w:rPr>
        <w:t>EF</w:t>
      </w:r>
      <w:r w:rsidRPr="0046266F">
        <w:rPr>
          <w:b/>
          <w:vertAlign w:val="subscript"/>
        </w:rPr>
        <w:t>PLMNwACT</w:t>
      </w:r>
      <w:r w:rsidRPr="0046266F">
        <w:rPr>
          <w:b/>
        </w:rPr>
        <w:t xml:space="preserve"> (UPLMN Selector with Access Technology)</w:t>
      </w:r>
    </w:p>
    <w:p w14:paraId="2061F6AC" w14:textId="77777777" w:rsidR="00DA29F9" w:rsidRDefault="00DA29F9" w:rsidP="00DA29F9">
      <w:pPr>
        <w:pStyle w:val="B1"/>
      </w:pPr>
      <w:r w:rsidRPr="00943D4C">
        <w:t>Logically:</w:t>
      </w:r>
    </w:p>
    <w:p w14:paraId="6940EC90" w14:textId="77777777" w:rsidR="00DA29F9" w:rsidRPr="00943D4C" w:rsidRDefault="00DA29F9" w:rsidP="00DA29F9">
      <w:pPr>
        <w:pStyle w:val="B1"/>
        <w:contextualSpacing/>
      </w:pPr>
      <w:r w:rsidRPr="00943D4C">
        <w:tab/>
        <w:t>1</w:t>
      </w:r>
      <w:r w:rsidRPr="00943D4C">
        <w:rPr>
          <w:vertAlign w:val="superscript"/>
        </w:rPr>
        <w:t>st</w:t>
      </w:r>
      <w:r w:rsidRPr="00943D4C">
        <w:t xml:space="preserve"> PLMN:</w:t>
      </w:r>
      <w:r w:rsidRPr="00943D4C">
        <w:tab/>
        <w:t>244 081 (MCC MNC)</w:t>
      </w:r>
    </w:p>
    <w:p w14:paraId="7AC04679" w14:textId="77777777" w:rsidR="00DA29F9" w:rsidRPr="00943D4C" w:rsidRDefault="00DA29F9" w:rsidP="00DA29F9">
      <w:pPr>
        <w:pStyle w:val="B1"/>
        <w:contextualSpacing/>
      </w:pPr>
      <w:r w:rsidRPr="00943D4C">
        <w:tab/>
        <w:t>1</w:t>
      </w:r>
      <w:r w:rsidRPr="00943D4C">
        <w:rPr>
          <w:vertAlign w:val="superscript"/>
        </w:rPr>
        <w:t>st</w:t>
      </w:r>
      <w:r w:rsidRPr="00943D4C">
        <w:t xml:space="preserve"> ACT:</w:t>
      </w:r>
      <w:r w:rsidRPr="00943D4C">
        <w:tab/>
        <w:t>E-UTRAN</w:t>
      </w:r>
    </w:p>
    <w:p w14:paraId="3D5C7AF5" w14:textId="77777777" w:rsidR="00DA29F9" w:rsidRPr="00943D4C" w:rsidRDefault="00DA29F9" w:rsidP="00DA29F9">
      <w:pPr>
        <w:pStyle w:val="B1"/>
        <w:contextualSpacing/>
      </w:pPr>
      <w:r w:rsidRPr="00943D4C">
        <w:tab/>
        <w:t>2</w:t>
      </w:r>
      <w:r w:rsidRPr="00943D4C">
        <w:rPr>
          <w:vertAlign w:val="superscript"/>
        </w:rPr>
        <w:t>nd</w:t>
      </w:r>
      <w:r w:rsidRPr="00943D4C">
        <w:t xml:space="preserve"> PLMN:</w:t>
      </w:r>
      <w:r w:rsidRPr="00943D4C">
        <w:tab/>
        <w:t>244 081</w:t>
      </w:r>
    </w:p>
    <w:p w14:paraId="1FE5CB2B" w14:textId="77777777" w:rsidR="00DA29F9" w:rsidRPr="00943D4C" w:rsidRDefault="00DA29F9" w:rsidP="00DA29F9">
      <w:pPr>
        <w:pStyle w:val="B1"/>
        <w:contextualSpacing/>
      </w:pPr>
      <w:r w:rsidRPr="00943D4C">
        <w:tab/>
        <w:t>2</w:t>
      </w:r>
      <w:r w:rsidRPr="00943D4C">
        <w:rPr>
          <w:vertAlign w:val="superscript"/>
        </w:rPr>
        <w:t>nd</w:t>
      </w:r>
      <w:r w:rsidRPr="00943D4C">
        <w:t xml:space="preserve"> ACT:</w:t>
      </w:r>
      <w:r w:rsidRPr="00943D4C">
        <w:tab/>
        <w:t>GSM</w:t>
      </w:r>
    </w:p>
    <w:p w14:paraId="4DAFF302" w14:textId="77777777" w:rsidR="00DA29F9" w:rsidRPr="00943D4C" w:rsidRDefault="00DA29F9" w:rsidP="00DA29F9">
      <w:pPr>
        <w:pStyle w:val="B1"/>
        <w:contextualSpacing/>
      </w:pPr>
      <w:r w:rsidRPr="00943D4C">
        <w:tab/>
        <w:t>3</w:t>
      </w:r>
      <w:r w:rsidRPr="00943D4C">
        <w:rPr>
          <w:vertAlign w:val="superscript"/>
        </w:rPr>
        <w:t>rd</w:t>
      </w:r>
      <w:r w:rsidRPr="00943D4C">
        <w:t xml:space="preserve"> PLMN:</w:t>
      </w:r>
      <w:r w:rsidRPr="00943D4C">
        <w:tab/>
        <w:t>244 083</w:t>
      </w:r>
    </w:p>
    <w:p w14:paraId="720A6B04" w14:textId="77777777" w:rsidR="00DA29F9" w:rsidRPr="004A6E65" w:rsidRDefault="00DA29F9" w:rsidP="00DA29F9">
      <w:pPr>
        <w:pStyle w:val="B1"/>
        <w:contextualSpacing/>
      </w:pPr>
      <w:r w:rsidRPr="00943D4C">
        <w:tab/>
        <w:t>3</w:t>
      </w:r>
      <w:r w:rsidRPr="00943D4C">
        <w:rPr>
          <w:vertAlign w:val="superscript"/>
        </w:rPr>
        <w:t>rd</w:t>
      </w:r>
      <w:r w:rsidRPr="00943D4C">
        <w:t xml:space="preserve"> ACT:</w:t>
      </w:r>
      <w:r w:rsidRPr="00943D4C">
        <w:tab/>
      </w:r>
      <w:r w:rsidRPr="004A6E65">
        <w:t>NG-RAN</w:t>
      </w:r>
    </w:p>
    <w:p w14:paraId="14B869BF" w14:textId="77777777" w:rsidR="00DA29F9" w:rsidRPr="004A6E65" w:rsidRDefault="00DA29F9" w:rsidP="00DA29F9">
      <w:pPr>
        <w:pStyle w:val="B1"/>
        <w:contextualSpacing/>
      </w:pPr>
      <w:r w:rsidRPr="004A6E65">
        <w:tab/>
        <w:t>4</w:t>
      </w:r>
      <w:r w:rsidRPr="004A6E65">
        <w:rPr>
          <w:vertAlign w:val="superscript"/>
        </w:rPr>
        <w:t>th</w:t>
      </w:r>
      <w:r w:rsidRPr="004A6E65">
        <w:t xml:space="preserve"> PLMN:</w:t>
      </w:r>
      <w:r w:rsidRPr="004A6E65">
        <w:tab/>
        <w:t>244 082</w:t>
      </w:r>
    </w:p>
    <w:p w14:paraId="01BD9071" w14:textId="77777777" w:rsidR="00DA29F9" w:rsidRPr="004A6E65" w:rsidRDefault="00DA29F9" w:rsidP="00DA29F9">
      <w:pPr>
        <w:pStyle w:val="B1"/>
        <w:contextualSpacing/>
      </w:pPr>
      <w:r w:rsidRPr="004A6E65">
        <w:tab/>
        <w:t>4</w:t>
      </w:r>
      <w:r w:rsidRPr="004A6E65">
        <w:rPr>
          <w:vertAlign w:val="superscript"/>
        </w:rPr>
        <w:t>th</w:t>
      </w:r>
      <w:r w:rsidRPr="004A6E65">
        <w:t xml:space="preserve"> ACT:</w:t>
      </w:r>
      <w:r w:rsidRPr="004A6E65">
        <w:tab/>
        <w:t>GSM</w:t>
      </w:r>
    </w:p>
    <w:p w14:paraId="605B0089" w14:textId="77777777" w:rsidR="00DA29F9" w:rsidRPr="004A6E65" w:rsidRDefault="00DA29F9" w:rsidP="00DA29F9">
      <w:pPr>
        <w:pStyle w:val="B1"/>
        <w:contextualSpacing/>
      </w:pPr>
      <w:r w:rsidRPr="004A6E65">
        <w:tab/>
        <w:t>5</w:t>
      </w:r>
      <w:r w:rsidRPr="004A6E65">
        <w:rPr>
          <w:vertAlign w:val="superscript"/>
        </w:rPr>
        <w:t>th</w:t>
      </w:r>
      <w:r w:rsidRPr="004A6E65">
        <w:t xml:space="preserve"> PLMN:</w:t>
      </w:r>
      <w:r w:rsidRPr="004A6E65">
        <w:tab/>
        <w:t>244 003</w:t>
      </w:r>
    </w:p>
    <w:p w14:paraId="1E307E89" w14:textId="77777777" w:rsidR="00DA29F9" w:rsidRPr="004A6E65" w:rsidRDefault="00DA29F9" w:rsidP="00DA29F9">
      <w:pPr>
        <w:pStyle w:val="B1"/>
        <w:contextualSpacing/>
      </w:pPr>
      <w:r w:rsidRPr="004A6E65">
        <w:tab/>
        <w:t>5</w:t>
      </w:r>
      <w:r w:rsidRPr="004A6E65">
        <w:rPr>
          <w:vertAlign w:val="superscript"/>
        </w:rPr>
        <w:t>th</w:t>
      </w:r>
      <w:r w:rsidRPr="004A6E65">
        <w:t xml:space="preserve"> ACT:</w:t>
      </w:r>
      <w:r w:rsidRPr="004A6E65">
        <w:tab/>
        <w:t>satellite NG-RAN</w:t>
      </w:r>
    </w:p>
    <w:p w14:paraId="4573146D" w14:textId="77777777" w:rsidR="00DA29F9" w:rsidRPr="004A6E65" w:rsidRDefault="00DA29F9" w:rsidP="00DA29F9">
      <w:pPr>
        <w:pStyle w:val="B1"/>
        <w:contextualSpacing/>
      </w:pPr>
      <w:r w:rsidRPr="004A6E65">
        <w:tab/>
        <w:t>6</w:t>
      </w:r>
      <w:r w:rsidRPr="004A6E65">
        <w:rPr>
          <w:vertAlign w:val="superscript"/>
        </w:rPr>
        <w:t>th</w:t>
      </w:r>
      <w:r w:rsidRPr="004A6E65">
        <w:t xml:space="preserve"> PLMN:</w:t>
      </w:r>
      <w:r w:rsidRPr="004A6E65">
        <w:tab/>
        <w:t>244 004</w:t>
      </w:r>
    </w:p>
    <w:p w14:paraId="6AE37E73" w14:textId="77777777" w:rsidR="00DA29F9" w:rsidRPr="004A6E65" w:rsidRDefault="00DA29F9" w:rsidP="00DA29F9">
      <w:pPr>
        <w:pStyle w:val="B1"/>
        <w:contextualSpacing/>
      </w:pPr>
      <w:r w:rsidRPr="004A6E65">
        <w:tab/>
        <w:t>6</w:t>
      </w:r>
      <w:r w:rsidRPr="004A6E65">
        <w:rPr>
          <w:vertAlign w:val="superscript"/>
        </w:rPr>
        <w:t>th</w:t>
      </w:r>
      <w:r w:rsidRPr="004A6E65">
        <w:t xml:space="preserve"> ACT:</w:t>
      </w:r>
      <w:r w:rsidRPr="004A6E65">
        <w:tab/>
        <w:t>UTRAN</w:t>
      </w:r>
    </w:p>
    <w:p w14:paraId="3476EE59" w14:textId="77777777" w:rsidR="00DA29F9" w:rsidRPr="004A6E65" w:rsidRDefault="00DA29F9" w:rsidP="00DA29F9">
      <w:pPr>
        <w:pStyle w:val="B1"/>
        <w:contextualSpacing/>
      </w:pPr>
      <w:r w:rsidRPr="004A6E65">
        <w:tab/>
        <w:t>7</w:t>
      </w:r>
      <w:r w:rsidRPr="004A6E65">
        <w:rPr>
          <w:vertAlign w:val="superscript"/>
        </w:rPr>
        <w:t>th</w:t>
      </w:r>
      <w:r w:rsidRPr="004A6E65">
        <w:t xml:space="preserve"> PLMN:</w:t>
      </w:r>
      <w:r w:rsidRPr="004A6E65">
        <w:tab/>
        <w:t>244 005</w:t>
      </w:r>
    </w:p>
    <w:p w14:paraId="51A2ADD0" w14:textId="77777777" w:rsidR="00DA29F9" w:rsidRPr="00943D4C" w:rsidRDefault="00DA29F9" w:rsidP="00DA29F9">
      <w:pPr>
        <w:pStyle w:val="B1"/>
        <w:contextualSpacing/>
      </w:pPr>
      <w:r w:rsidRPr="004A6E65">
        <w:tab/>
        <w:t>7</w:t>
      </w:r>
      <w:r w:rsidRPr="004A6E65">
        <w:rPr>
          <w:vertAlign w:val="superscript"/>
        </w:rPr>
        <w:t>th</w:t>
      </w:r>
      <w:r w:rsidRPr="004A6E65">
        <w:t xml:space="preserve"> ACT:</w:t>
      </w:r>
      <w:r w:rsidRPr="004A6E65">
        <w:tab/>
        <w:t>NG-RAN</w:t>
      </w:r>
    </w:p>
    <w:p w14:paraId="68F2EA76" w14:textId="77777777" w:rsidR="00DA29F9" w:rsidRPr="00943D4C" w:rsidRDefault="00DA29F9" w:rsidP="00DA29F9">
      <w:pPr>
        <w:pStyle w:val="B1"/>
        <w:contextualSpacing/>
      </w:pPr>
      <w:r w:rsidRPr="00943D4C">
        <w:tab/>
        <w:t>8</w:t>
      </w:r>
      <w:r w:rsidRPr="00943D4C">
        <w:rPr>
          <w:vertAlign w:val="superscript"/>
        </w:rPr>
        <w:t>th</w:t>
      </w:r>
      <w:r w:rsidRPr="00943D4C">
        <w:t xml:space="preserve"> PLMN:</w:t>
      </w:r>
      <w:r w:rsidRPr="00943D4C">
        <w:tab/>
        <w:t>244 081</w:t>
      </w:r>
    </w:p>
    <w:p w14:paraId="4A19B245" w14:textId="77777777" w:rsidR="00DA29F9" w:rsidRPr="00943D4C" w:rsidRDefault="00DA29F9" w:rsidP="00DA29F9">
      <w:pPr>
        <w:pStyle w:val="B1"/>
        <w:contextualSpacing/>
      </w:pPr>
      <w:r w:rsidRPr="00943D4C">
        <w:tab/>
        <w:t>8</w:t>
      </w:r>
      <w:r w:rsidRPr="00943D4C">
        <w:rPr>
          <w:vertAlign w:val="superscript"/>
        </w:rPr>
        <w:t>th</w:t>
      </w:r>
      <w:r w:rsidRPr="00943D4C">
        <w:t xml:space="preserve"> ACT:</w:t>
      </w:r>
      <w:r w:rsidRPr="00943D4C">
        <w:tab/>
        <w:t>UTRAN</w:t>
      </w:r>
    </w:p>
    <w:p w14:paraId="56D8CF24" w14:textId="77777777" w:rsidR="00DA29F9" w:rsidRPr="00943D4C" w:rsidRDefault="00DA29F9" w:rsidP="00DA29F9">
      <w:pPr>
        <w:pStyle w:val="B1"/>
        <w:contextualSpacing/>
      </w:pPr>
      <w:r w:rsidRPr="00943D4C">
        <w:tab/>
        <w:t>9</w:t>
      </w:r>
      <w:r w:rsidRPr="00943D4C">
        <w:rPr>
          <w:vertAlign w:val="superscript"/>
        </w:rPr>
        <w:t>th</w:t>
      </w:r>
      <w:r w:rsidRPr="00943D4C">
        <w:t xml:space="preserve"> PLMN:</w:t>
      </w:r>
      <w:r w:rsidRPr="00943D4C">
        <w:tab/>
        <w:t>244 007</w:t>
      </w:r>
    </w:p>
    <w:p w14:paraId="568F7C42" w14:textId="77777777" w:rsidR="00DA29F9" w:rsidRPr="00943D4C" w:rsidRDefault="00DA29F9" w:rsidP="00DA29F9">
      <w:pPr>
        <w:pStyle w:val="B1"/>
        <w:contextualSpacing/>
      </w:pPr>
      <w:r w:rsidRPr="00943D4C">
        <w:tab/>
        <w:t>9</w:t>
      </w:r>
      <w:r w:rsidRPr="00943D4C">
        <w:rPr>
          <w:vertAlign w:val="superscript"/>
        </w:rPr>
        <w:t>th</w:t>
      </w:r>
      <w:r w:rsidRPr="00943D4C">
        <w:t xml:space="preserve"> ACT:</w:t>
      </w:r>
      <w:r w:rsidRPr="00943D4C">
        <w:tab/>
        <w:t>UTRAN</w:t>
      </w:r>
    </w:p>
    <w:p w14:paraId="599EC432" w14:textId="77777777" w:rsidR="00DA29F9" w:rsidRPr="00943D4C" w:rsidRDefault="00DA29F9" w:rsidP="00DA29F9">
      <w:pPr>
        <w:pStyle w:val="B1"/>
        <w:contextualSpacing/>
      </w:pPr>
      <w:r w:rsidRPr="00943D4C">
        <w:tab/>
        <w:t>10</w:t>
      </w:r>
      <w:r w:rsidRPr="00943D4C">
        <w:rPr>
          <w:vertAlign w:val="superscript"/>
        </w:rPr>
        <w:t>th</w:t>
      </w:r>
      <w:r w:rsidRPr="00943D4C">
        <w:t xml:space="preserve"> PLMN:</w:t>
      </w:r>
      <w:r w:rsidRPr="00943D4C">
        <w:tab/>
        <w:t>244 008</w:t>
      </w:r>
    </w:p>
    <w:p w14:paraId="3AD9924C" w14:textId="77777777" w:rsidR="00DA29F9" w:rsidRPr="00943D4C" w:rsidRDefault="00DA29F9" w:rsidP="00DA29F9">
      <w:pPr>
        <w:pStyle w:val="B1"/>
        <w:contextualSpacing/>
      </w:pPr>
      <w:r w:rsidRPr="00943D4C">
        <w:tab/>
        <w:t>10</w:t>
      </w:r>
      <w:r w:rsidRPr="00943D4C">
        <w:rPr>
          <w:vertAlign w:val="superscript"/>
        </w:rPr>
        <w:t>th</w:t>
      </w:r>
      <w:r w:rsidRPr="00943D4C">
        <w:t xml:space="preserve"> ACT:</w:t>
      </w:r>
      <w:r w:rsidRPr="00943D4C">
        <w:tab/>
        <w:t>E-UTRAN</w:t>
      </w:r>
    </w:p>
    <w:p w14:paraId="47CE492C" w14:textId="77777777" w:rsidR="00DA29F9" w:rsidRPr="00943D4C" w:rsidRDefault="00DA29F9" w:rsidP="00DA29F9">
      <w:pPr>
        <w:pStyle w:val="B1"/>
        <w:contextualSpacing/>
      </w:pPr>
      <w:r w:rsidRPr="00943D4C">
        <w:tab/>
        <w:t>11</w:t>
      </w:r>
      <w:r w:rsidRPr="00943D4C">
        <w:rPr>
          <w:vertAlign w:val="superscript"/>
        </w:rPr>
        <w:t>th</w:t>
      </w:r>
      <w:r w:rsidRPr="00943D4C">
        <w:t xml:space="preserve"> PLMN:</w:t>
      </w:r>
      <w:r w:rsidRPr="00943D4C">
        <w:tab/>
        <w:t>244 009</w:t>
      </w:r>
    </w:p>
    <w:p w14:paraId="4FD9F579" w14:textId="77777777" w:rsidR="00DA29F9" w:rsidRPr="00943D4C" w:rsidRDefault="00DA29F9" w:rsidP="00DA29F9">
      <w:pPr>
        <w:pStyle w:val="B1"/>
        <w:contextualSpacing/>
      </w:pPr>
      <w:r w:rsidRPr="00943D4C">
        <w:tab/>
        <w:t>11</w:t>
      </w:r>
      <w:r w:rsidRPr="00943D4C">
        <w:rPr>
          <w:vertAlign w:val="superscript"/>
        </w:rPr>
        <w:t>th</w:t>
      </w:r>
      <w:r w:rsidRPr="00943D4C">
        <w:t xml:space="preserve"> ACT:</w:t>
      </w:r>
      <w:r w:rsidRPr="00943D4C">
        <w:tab/>
        <w:t>UTRAN</w:t>
      </w:r>
    </w:p>
    <w:p w14:paraId="77AB10A6" w14:textId="77777777" w:rsidR="00DA29F9" w:rsidRPr="00943D4C" w:rsidRDefault="00DA29F9" w:rsidP="00DA29F9">
      <w:pPr>
        <w:pStyle w:val="B1"/>
        <w:contextualSpacing/>
      </w:pPr>
      <w:r w:rsidRPr="00943D4C">
        <w:tab/>
        <w:t>12</w:t>
      </w:r>
      <w:r w:rsidRPr="00943D4C">
        <w:rPr>
          <w:vertAlign w:val="superscript"/>
        </w:rPr>
        <w:t>th</w:t>
      </w:r>
      <w:r w:rsidRPr="00943D4C">
        <w:t xml:space="preserve"> PLMN:</w:t>
      </w:r>
      <w:r w:rsidRPr="00943D4C">
        <w:tab/>
        <w:t>244 010</w:t>
      </w:r>
    </w:p>
    <w:p w14:paraId="78AAAD82" w14:textId="77777777" w:rsidR="00DA29F9" w:rsidRDefault="00DA29F9" w:rsidP="00DA29F9">
      <w:pPr>
        <w:pStyle w:val="B1"/>
      </w:pPr>
      <w:r w:rsidRPr="00943D4C">
        <w:tab/>
      </w:r>
      <w:r>
        <w:t>12</w:t>
      </w:r>
      <w:r>
        <w:rPr>
          <w:vertAlign w:val="superscript"/>
        </w:rPr>
        <w:t>th</w:t>
      </w:r>
      <w:r>
        <w:t xml:space="preserve"> ACT:</w:t>
      </w:r>
      <w:r>
        <w:tab/>
        <w:t>E-UTRAN</w:t>
      </w:r>
    </w:p>
    <w:p w14:paraId="46CF4225" w14:textId="77777777" w:rsidR="00DA29F9" w:rsidRDefault="00DA29F9" w:rsidP="00DA29F9">
      <w:pPr>
        <w:pStyle w:val="B1"/>
      </w:pPr>
      <w:r>
        <w:t>Coding:</w:t>
      </w: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DA29F9" w14:paraId="69507D09" w14:textId="77777777" w:rsidTr="00BE4C89">
        <w:tc>
          <w:tcPr>
            <w:tcW w:w="905" w:type="dxa"/>
            <w:vAlign w:val="center"/>
            <w:hideMark/>
          </w:tcPr>
          <w:p w14:paraId="08EAFFCB" w14:textId="769594C1" w:rsidR="00DA29F9" w:rsidRPr="00C85463" w:rsidRDefault="00DA29F9" w:rsidP="00BE4C89">
            <w:pPr>
              <w:pStyle w:val="TAL"/>
              <w:rPr>
                <w:b/>
                <w:bCs/>
              </w:rPr>
            </w:pPr>
            <w:r w:rsidRPr="00C85463">
              <w:rPr>
                <w:b/>
                <w:bCs/>
              </w:rPr>
              <w:t>Byte</w:t>
            </w:r>
          </w:p>
        </w:tc>
        <w:tc>
          <w:tcPr>
            <w:tcW w:w="623" w:type="dxa"/>
            <w:vAlign w:val="center"/>
            <w:hideMark/>
          </w:tcPr>
          <w:p w14:paraId="3A63CA2A" w14:textId="77777777" w:rsidR="00DA29F9" w:rsidRPr="00C85463" w:rsidRDefault="00DA29F9" w:rsidP="00BE4C89">
            <w:pPr>
              <w:pStyle w:val="TAL"/>
              <w:jc w:val="center"/>
              <w:rPr>
                <w:b/>
                <w:bCs/>
              </w:rPr>
            </w:pPr>
            <w:r w:rsidRPr="00C85463">
              <w:rPr>
                <w:b/>
                <w:bCs/>
              </w:rPr>
              <w:t>B1</w:t>
            </w:r>
          </w:p>
        </w:tc>
        <w:tc>
          <w:tcPr>
            <w:tcW w:w="623" w:type="dxa"/>
            <w:vAlign w:val="center"/>
            <w:hideMark/>
          </w:tcPr>
          <w:p w14:paraId="214F88AC" w14:textId="77777777" w:rsidR="00DA29F9" w:rsidRPr="00C85463" w:rsidRDefault="00DA29F9" w:rsidP="00BE4C89">
            <w:pPr>
              <w:pStyle w:val="TAL"/>
              <w:jc w:val="center"/>
              <w:rPr>
                <w:b/>
                <w:bCs/>
              </w:rPr>
            </w:pPr>
            <w:r w:rsidRPr="00C85463">
              <w:rPr>
                <w:b/>
                <w:bCs/>
              </w:rPr>
              <w:t>B2</w:t>
            </w:r>
          </w:p>
        </w:tc>
        <w:tc>
          <w:tcPr>
            <w:tcW w:w="623" w:type="dxa"/>
            <w:vAlign w:val="center"/>
            <w:hideMark/>
          </w:tcPr>
          <w:p w14:paraId="033AF90B" w14:textId="77777777" w:rsidR="00DA29F9" w:rsidRPr="00C85463" w:rsidRDefault="00DA29F9" w:rsidP="00BE4C89">
            <w:pPr>
              <w:pStyle w:val="TAL"/>
              <w:jc w:val="center"/>
              <w:rPr>
                <w:b/>
                <w:bCs/>
              </w:rPr>
            </w:pPr>
            <w:r w:rsidRPr="00C85463">
              <w:rPr>
                <w:b/>
                <w:bCs/>
              </w:rPr>
              <w:t>B3</w:t>
            </w:r>
          </w:p>
        </w:tc>
        <w:tc>
          <w:tcPr>
            <w:tcW w:w="623" w:type="dxa"/>
            <w:vAlign w:val="center"/>
            <w:hideMark/>
          </w:tcPr>
          <w:p w14:paraId="0870C436" w14:textId="77777777" w:rsidR="00DA29F9" w:rsidRPr="00C85463" w:rsidRDefault="00DA29F9" w:rsidP="00BE4C89">
            <w:pPr>
              <w:pStyle w:val="TAL"/>
              <w:jc w:val="center"/>
              <w:rPr>
                <w:b/>
                <w:bCs/>
              </w:rPr>
            </w:pPr>
            <w:r w:rsidRPr="00C85463">
              <w:rPr>
                <w:b/>
                <w:bCs/>
              </w:rPr>
              <w:t>B4</w:t>
            </w:r>
          </w:p>
        </w:tc>
        <w:tc>
          <w:tcPr>
            <w:tcW w:w="623" w:type="dxa"/>
            <w:vAlign w:val="center"/>
            <w:hideMark/>
          </w:tcPr>
          <w:p w14:paraId="6923FB59" w14:textId="77777777" w:rsidR="00DA29F9" w:rsidRPr="00C85463" w:rsidRDefault="00DA29F9" w:rsidP="00BE4C89">
            <w:pPr>
              <w:pStyle w:val="TAL"/>
              <w:jc w:val="center"/>
              <w:rPr>
                <w:b/>
                <w:bCs/>
              </w:rPr>
            </w:pPr>
            <w:r w:rsidRPr="00C85463">
              <w:rPr>
                <w:b/>
                <w:bCs/>
              </w:rPr>
              <w:t>B5</w:t>
            </w:r>
          </w:p>
        </w:tc>
        <w:tc>
          <w:tcPr>
            <w:tcW w:w="624" w:type="dxa"/>
            <w:vAlign w:val="center"/>
            <w:hideMark/>
          </w:tcPr>
          <w:p w14:paraId="246E6ADA" w14:textId="77777777" w:rsidR="00DA29F9" w:rsidRPr="00C85463" w:rsidRDefault="00DA29F9" w:rsidP="00BE4C89">
            <w:pPr>
              <w:pStyle w:val="TAL"/>
              <w:jc w:val="center"/>
              <w:rPr>
                <w:b/>
                <w:bCs/>
              </w:rPr>
            </w:pPr>
            <w:r w:rsidRPr="00C85463">
              <w:rPr>
                <w:b/>
                <w:bCs/>
              </w:rPr>
              <w:t>B6</w:t>
            </w:r>
          </w:p>
        </w:tc>
        <w:tc>
          <w:tcPr>
            <w:tcW w:w="624" w:type="dxa"/>
            <w:vAlign w:val="center"/>
            <w:hideMark/>
          </w:tcPr>
          <w:p w14:paraId="3B05FC78" w14:textId="77777777" w:rsidR="00DA29F9" w:rsidRPr="00C85463" w:rsidRDefault="00DA29F9" w:rsidP="00BE4C89">
            <w:pPr>
              <w:pStyle w:val="TAL"/>
              <w:jc w:val="center"/>
              <w:rPr>
                <w:b/>
                <w:bCs/>
              </w:rPr>
            </w:pPr>
            <w:r w:rsidRPr="00C85463">
              <w:rPr>
                <w:b/>
                <w:bCs/>
              </w:rPr>
              <w:t>B7</w:t>
            </w:r>
          </w:p>
        </w:tc>
        <w:tc>
          <w:tcPr>
            <w:tcW w:w="624" w:type="dxa"/>
            <w:vAlign w:val="center"/>
            <w:hideMark/>
          </w:tcPr>
          <w:p w14:paraId="6FB3682C" w14:textId="77777777" w:rsidR="00DA29F9" w:rsidRPr="00C85463" w:rsidRDefault="00DA29F9" w:rsidP="00BE4C89">
            <w:pPr>
              <w:pStyle w:val="TAL"/>
              <w:jc w:val="center"/>
              <w:rPr>
                <w:b/>
                <w:bCs/>
              </w:rPr>
            </w:pPr>
            <w:r w:rsidRPr="00C85463">
              <w:rPr>
                <w:b/>
                <w:bCs/>
              </w:rPr>
              <w:t>B8</w:t>
            </w:r>
          </w:p>
        </w:tc>
        <w:tc>
          <w:tcPr>
            <w:tcW w:w="624" w:type="dxa"/>
            <w:vAlign w:val="center"/>
            <w:hideMark/>
          </w:tcPr>
          <w:p w14:paraId="50B0655B" w14:textId="77777777" w:rsidR="00DA29F9" w:rsidRPr="00C85463" w:rsidRDefault="00DA29F9" w:rsidP="00BE4C89">
            <w:pPr>
              <w:pStyle w:val="TAL"/>
              <w:jc w:val="center"/>
              <w:rPr>
                <w:b/>
                <w:bCs/>
              </w:rPr>
            </w:pPr>
            <w:r w:rsidRPr="00C85463">
              <w:rPr>
                <w:b/>
                <w:bCs/>
              </w:rPr>
              <w:t>B9</w:t>
            </w:r>
          </w:p>
        </w:tc>
        <w:tc>
          <w:tcPr>
            <w:tcW w:w="624" w:type="dxa"/>
            <w:vAlign w:val="center"/>
            <w:hideMark/>
          </w:tcPr>
          <w:p w14:paraId="1A2D3A30" w14:textId="77777777" w:rsidR="00DA29F9" w:rsidRPr="00C85463" w:rsidRDefault="00DA29F9" w:rsidP="00BE4C89">
            <w:pPr>
              <w:pStyle w:val="TAL"/>
              <w:jc w:val="center"/>
              <w:rPr>
                <w:b/>
                <w:bCs/>
              </w:rPr>
            </w:pPr>
            <w:r w:rsidRPr="00C85463">
              <w:rPr>
                <w:b/>
                <w:bCs/>
              </w:rPr>
              <w:t>B10</w:t>
            </w:r>
          </w:p>
        </w:tc>
        <w:tc>
          <w:tcPr>
            <w:tcW w:w="624" w:type="dxa"/>
            <w:vAlign w:val="center"/>
            <w:hideMark/>
          </w:tcPr>
          <w:p w14:paraId="541E0D04" w14:textId="77777777" w:rsidR="00DA29F9" w:rsidRPr="00C85463" w:rsidRDefault="00DA29F9" w:rsidP="00BE4C89">
            <w:pPr>
              <w:pStyle w:val="TAL"/>
              <w:jc w:val="center"/>
              <w:rPr>
                <w:b/>
                <w:bCs/>
              </w:rPr>
            </w:pPr>
            <w:r w:rsidRPr="00C85463">
              <w:rPr>
                <w:b/>
                <w:bCs/>
              </w:rPr>
              <w:t>B11</w:t>
            </w:r>
          </w:p>
        </w:tc>
        <w:tc>
          <w:tcPr>
            <w:tcW w:w="624" w:type="dxa"/>
            <w:vAlign w:val="center"/>
            <w:hideMark/>
          </w:tcPr>
          <w:p w14:paraId="1FE63A88" w14:textId="77777777" w:rsidR="00DA29F9" w:rsidRPr="00C85463" w:rsidRDefault="00DA29F9" w:rsidP="00BE4C89">
            <w:pPr>
              <w:pStyle w:val="TAL"/>
              <w:jc w:val="center"/>
              <w:rPr>
                <w:b/>
                <w:bCs/>
              </w:rPr>
            </w:pPr>
            <w:r w:rsidRPr="00C85463">
              <w:rPr>
                <w:b/>
                <w:bCs/>
              </w:rPr>
              <w:t>B12</w:t>
            </w:r>
          </w:p>
        </w:tc>
        <w:tc>
          <w:tcPr>
            <w:tcW w:w="624" w:type="dxa"/>
            <w:vAlign w:val="center"/>
            <w:hideMark/>
          </w:tcPr>
          <w:p w14:paraId="5E603258" w14:textId="77777777" w:rsidR="00DA29F9" w:rsidRPr="00C85463" w:rsidRDefault="00DA29F9" w:rsidP="00BE4C89">
            <w:pPr>
              <w:pStyle w:val="TAL"/>
              <w:jc w:val="center"/>
              <w:rPr>
                <w:b/>
                <w:bCs/>
              </w:rPr>
            </w:pPr>
            <w:r w:rsidRPr="00C85463">
              <w:rPr>
                <w:b/>
                <w:bCs/>
              </w:rPr>
              <w:t>B13</w:t>
            </w:r>
          </w:p>
        </w:tc>
        <w:tc>
          <w:tcPr>
            <w:tcW w:w="624" w:type="dxa"/>
            <w:vAlign w:val="center"/>
            <w:hideMark/>
          </w:tcPr>
          <w:p w14:paraId="2B7849FD" w14:textId="77777777" w:rsidR="00DA29F9" w:rsidRPr="00C85463" w:rsidRDefault="00DA29F9" w:rsidP="00BE4C89">
            <w:pPr>
              <w:pStyle w:val="TAL"/>
              <w:jc w:val="center"/>
              <w:rPr>
                <w:b/>
                <w:bCs/>
              </w:rPr>
            </w:pPr>
            <w:r w:rsidRPr="00C85463">
              <w:rPr>
                <w:b/>
                <w:bCs/>
              </w:rPr>
              <w:t>B14</w:t>
            </w:r>
          </w:p>
        </w:tc>
        <w:tc>
          <w:tcPr>
            <w:tcW w:w="624" w:type="dxa"/>
            <w:vAlign w:val="center"/>
            <w:hideMark/>
          </w:tcPr>
          <w:p w14:paraId="40BB3797" w14:textId="77777777" w:rsidR="00DA29F9" w:rsidRPr="00C85463" w:rsidRDefault="00DA29F9" w:rsidP="00BE4C89">
            <w:pPr>
              <w:pStyle w:val="TAL"/>
              <w:jc w:val="center"/>
              <w:rPr>
                <w:b/>
                <w:bCs/>
              </w:rPr>
            </w:pPr>
            <w:r w:rsidRPr="00C85463">
              <w:rPr>
                <w:b/>
                <w:bCs/>
              </w:rPr>
              <w:t>B15</w:t>
            </w:r>
          </w:p>
        </w:tc>
      </w:tr>
      <w:tr w:rsidR="00DA29F9" w14:paraId="41C568BD" w14:textId="77777777" w:rsidTr="00BE4C89">
        <w:tc>
          <w:tcPr>
            <w:tcW w:w="905" w:type="dxa"/>
            <w:tcBorders>
              <w:bottom w:val="single" w:sz="4" w:space="0" w:color="auto"/>
            </w:tcBorders>
            <w:vAlign w:val="center"/>
            <w:hideMark/>
          </w:tcPr>
          <w:p w14:paraId="4FD9B2A9" w14:textId="77777777" w:rsidR="00DA29F9" w:rsidRDefault="00DA29F9" w:rsidP="00BE4C89">
            <w:pPr>
              <w:pStyle w:val="TAL"/>
            </w:pPr>
            <w:r>
              <w:t>Hex</w:t>
            </w:r>
          </w:p>
        </w:tc>
        <w:tc>
          <w:tcPr>
            <w:tcW w:w="623" w:type="dxa"/>
            <w:vAlign w:val="center"/>
            <w:hideMark/>
          </w:tcPr>
          <w:p w14:paraId="6DA7E8EA" w14:textId="77777777" w:rsidR="00DA29F9" w:rsidRDefault="00DA29F9" w:rsidP="00BE4C89">
            <w:pPr>
              <w:pStyle w:val="TAL"/>
              <w:jc w:val="center"/>
            </w:pPr>
            <w:r>
              <w:t>42</w:t>
            </w:r>
          </w:p>
        </w:tc>
        <w:tc>
          <w:tcPr>
            <w:tcW w:w="623" w:type="dxa"/>
            <w:vAlign w:val="center"/>
            <w:hideMark/>
          </w:tcPr>
          <w:p w14:paraId="5D9F4BF2" w14:textId="77777777" w:rsidR="00DA29F9" w:rsidRDefault="00DA29F9" w:rsidP="00BE4C89">
            <w:pPr>
              <w:pStyle w:val="TAL"/>
              <w:jc w:val="center"/>
            </w:pPr>
            <w:r>
              <w:t>14</w:t>
            </w:r>
          </w:p>
        </w:tc>
        <w:tc>
          <w:tcPr>
            <w:tcW w:w="623" w:type="dxa"/>
            <w:vAlign w:val="center"/>
            <w:hideMark/>
          </w:tcPr>
          <w:p w14:paraId="43317554" w14:textId="77777777" w:rsidR="00DA29F9" w:rsidRDefault="00DA29F9" w:rsidP="00BE4C89">
            <w:pPr>
              <w:pStyle w:val="TAL"/>
              <w:jc w:val="center"/>
            </w:pPr>
            <w:r>
              <w:t>80</w:t>
            </w:r>
          </w:p>
        </w:tc>
        <w:tc>
          <w:tcPr>
            <w:tcW w:w="623" w:type="dxa"/>
            <w:vAlign w:val="center"/>
            <w:hideMark/>
          </w:tcPr>
          <w:p w14:paraId="5B6EFF5D" w14:textId="77777777" w:rsidR="00DA29F9" w:rsidRDefault="00DA29F9" w:rsidP="00BE4C89">
            <w:pPr>
              <w:pStyle w:val="TAL"/>
              <w:jc w:val="center"/>
            </w:pPr>
            <w:r>
              <w:t>40</w:t>
            </w:r>
          </w:p>
        </w:tc>
        <w:tc>
          <w:tcPr>
            <w:tcW w:w="623" w:type="dxa"/>
            <w:vAlign w:val="center"/>
            <w:hideMark/>
          </w:tcPr>
          <w:p w14:paraId="4C47898C" w14:textId="77777777" w:rsidR="00DA29F9" w:rsidRDefault="00DA29F9" w:rsidP="00BE4C89">
            <w:pPr>
              <w:pStyle w:val="TAL"/>
              <w:jc w:val="center"/>
            </w:pPr>
            <w:r>
              <w:t>00</w:t>
            </w:r>
          </w:p>
        </w:tc>
        <w:tc>
          <w:tcPr>
            <w:tcW w:w="624" w:type="dxa"/>
            <w:vAlign w:val="center"/>
            <w:hideMark/>
          </w:tcPr>
          <w:p w14:paraId="6F7495E0" w14:textId="77777777" w:rsidR="00DA29F9" w:rsidRDefault="00DA29F9" w:rsidP="00BE4C89">
            <w:pPr>
              <w:pStyle w:val="TAL"/>
              <w:jc w:val="center"/>
            </w:pPr>
            <w:r>
              <w:t>42</w:t>
            </w:r>
          </w:p>
        </w:tc>
        <w:tc>
          <w:tcPr>
            <w:tcW w:w="624" w:type="dxa"/>
            <w:vAlign w:val="center"/>
            <w:hideMark/>
          </w:tcPr>
          <w:p w14:paraId="66A6A04B" w14:textId="77777777" w:rsidR="00DA29F9" w:rsidRDefault="00DA29F9" w:rsidP="00BE4C89">
            <w:pPr>
              <w:pStyle w:val="TAL"/>
              <w:jc w:val="center"/>
            </w:pPr>
            <w:r>
              <w:t>14</w:t>
            </w:r>
          </w:p>
        </w:tc>
        <w:tc>
          <w:tcPr>
            <w:tcW w:w="624" w:type="dxa"/>
            <w:vAlign w:val="center"/>
            <w:hideMark/>
          </w:tcPr>
          <w:p w14:paraId="21604912" w14:textId="77777777" w:rsidR="00DA29F9" w:rsidRDefault="00DA29F9" w:rsidP="00BE4C89">
            <w:pPr>
              <w:pStyle w:val="TAL"/>
              <w:jc w:val="center"/>
            </w:pPr>
            <w:r>
              <w:t>80</w:t>
            </w:r>
          </w:p>
        </w:tc>
        <w:tc>
          <w:tcPr>
            <w:tcW w:w="624" w:type="dxa"/>
            <w:vAlign w:val="center"/>
            <w:hideMark/>
          </w:tcPr>
          <w:p w14:paraId="05DFF9A1" w14:textId="77777777" w:rsidR="00DA29F9" w:rsidRDefault="00DA29F9" w:rsidP="00BE4C89">
            <w:pPr>
              <w:pStyle w:val="TAL"/>
              <w:jc w:val="center"/>
            </w:pPr>
            <w:r>
              <w:t>00</w:t>
            </w:r>
          </w:p>
        </w:tc>
        <w:tc>
          <w:tcPr>
            <w:tcW w:w="624" w:type="dxa"/>
            <w:vAlign w:val="center"/>
            <w:hideMark/>
          </w:tcPr>
          <w:p w14:paraId="7C7850E7" w14:textId="77777777" w:rsidR="00DA29F9" w:rsidRDefault="00DA29F9" w:rsidP="00BE4C89">
            <w:pPr>
              <w:pStyle w:val="TAL"/>
              <w:jc w:val="center"/>
            </w:pPr>
            <w:r>
              <w:t>80</w:t>
            </w:r>
          </w:p>
        </w:tc>
        <w:tc>
          <w:tcPr>
            <w:tcW w:w="624" w:type="dxa"/>
            <w:vAlign w:val="center"/>
            <w:hideMark/>
          </w:tcPr>
          <w:p w14:paraId="2EC4AFB2" w14:textId="77777777" w:rsidR="00DA29F9" w:rsidRDefault="00DA29F9" w:rsidP="00BE4C89">
            <w:pPr>
              <w:pStyle w:val="TAL"/>
              <w:jc w:val="center"/>
            </w:pPr>
            <w:r>
              <w:t>42</w:t>
            </w:r>
          </w:p>
        </w:tc>
        <w:tc>
          <w:tcPr>
            <w:tcW w:w="624" w:type="dxa"/>
            <w:vAlign w:val="center"/>
            <w:hideMark/>
          </w:tcPr>
          <w:p w14:paraId="4A950A38" w14:textId="77777777" w:rsidR="00DA29F9" w:rsidRDefault="00DA29F9" w:rsidP="00BE4C89">
            <w:pPr>
              <w:pStyle w:val="TAL"/>
              <w:jc w:val="center"/>
            </w:pPr>
            <w:r>
              <w:t>34</w:t>
            </w:r>
          </w:p>
        </w:tc>
        <w:tc>
          <w:tcPr>
            <w:tcW w:w="624" w:type="dxa"/>
            <w:vAlign w:val="center"/>
            <w:hideMark/>
          </w:tcPr>
          <w:p w14:paraId="52B5D5EB" w14:textId="77777777" w:rsidR="00DA29F9" w:rsidRDefault="00DA29F9" w:rsidP="00BE4C89">
            <w:pPr>
              <w:pStyle w:val="TAL"/>
              <w:jc w:val="center"/>
            </w:pPr>
            <w:r>
              <w:t>80</w:t>
            </w:r>
          </w:p>
        </w:tc>
        <w:tc>
          <w:tcPr>
            <w:tcW w:w="624" w:type="dxa"/>
            <w:vAlign w:val="center"/>
            <w:hideMark/>
          </w:tcPr>
          <w:p w14:paraId="24DC6E77" w14:textId="77777777" w:rsidR="00DA29F9" w:rsidRDefault="00DA29F9" w:rsidP="00BE4C89">
            <w:pPr>
              <w:pStyle w:val="TAL"/>
              <w:jc w:val="center"/>
            </w:pPr>
            <w:r>
              <w:t>08</w:t>
            </w:r>
          </w:p>
        </w:tc>
        <w:tc>
          <w:tcPr>
            <w:tcW w:w="624" w:type="dxa"/>
            <w:vAlign w:val="center"/>
            <w:hideMark/>
          </w:tcPr>
          <w:p w14:paraId="378699C2" w14:textId="77777777" w:rsidR="00DA29F9" w:rsidRDefault="00DA29F9" w:rsidP="00BE4C89">
            <w:pPr>
              <w:pStyle w:val="TAL"/>
              <w:jc w:val="center"/>
            </w:pPr>
            <w:r>
              <w:t>00</w:t>
            </w:r>
          </w:p>
        </w:tc>
      </w:tr>
      <w:tr w:rsidR="00DA29F9" w14:paraId="2FC62862" w14:textId="77777777" w:rsidTr="00BE4C89">
        <w:tc>
          <w:tcPr>
            <w:tcW w:w="905" w:type="dxa"/>
            <w:tcBorders>
              <w:top w:val="nil"/>
              <w:left w:val="nil"/>
              <w:bottom w:val="nil"/>
              <w:right w:val="single" w:sz="4" w:space="0" w:color="auto"/>
            </w:tcBorders>
          </w:tcPr>
          <w:p w14:paraId="5953C877" w14:textId="77777777" w:rsidR="00DA29F9" w:rsidRPr="00C85463" w:rsidRDefault="00DA29F9" w:rsidP="00BE4C89">
            <w:pPr>
              <w:pStyle w:val="TAL"/>
              <w:rPr>
                <w:b/>
                <w:bCs/>
              </w:rPr>
            </w:pPr>
          </w:p>
        </w:tc>
        <w:tc>
          <w:tcPr>
            <w:tcW w:w="623" w:type="dxa"/>
            <w:tcBorders>
              <w:left w:val="single" w:sz="4" w:space="0" w:color="auto"/>
            </w:tcBorders>
            <w:vAlign w:val="center"/>
            <w:hideMark/>
          </w:tcPr>
          <w:p w14:paraId="7E3E6514" w14:textId="77777777" w:rsidR="00DA29F9" w:rsidRPr="00C85463" w:rsidRDefault="00DA29F9" w:rsidP="00BE4C89">
            <w:pPr>
              <w:pStyle w:val="TAL"/>
              <w:jc w:val="center"/>
              <w:rPr>
                <w:b/>
                <w:bCs/>
              </w:rPr>
            </w:pPr>
            <w:r w:rsidRPr="00C85463">
              <w:rPr>
                <w:b/>
                <w:bCs/>
              </w:rPr>
              <w:t>B16</w:t>
            </w:r>
          </w:p>
        </w:tc>
        <w:tc>
          <w:tcPr>
            <w:tcW w:w="623" w:type="dxa"/>
            <w:vAlign w:val="center"/>
            <w:hideMark/>
          </w:tcPr>
          <w:p w14:paraId="3AB8A707" w14:textId="77777777" w:rsidR="00DA29F9" w:rsidRPr="00C85463" w:rsidRDefault="00DA29F9" w:rsidP="00BE4C89">
            <w:pPr>
              <w:pStyle w:val="TAL"/>
              <w:jc w:val="center"/>
              <w:rPr>
                <w:b/>
                <w:bCs/>
              </w:rPr>
            </w:pPr>
            <w:r w:rsidRPr="00C85463">
              <w:rPr>
                <w:b/>
                <w:bCs/>
              </w:rPr>
              <w:t>B17</w:t>
            </w:r>
          </w:p>
        </w:tc>
        <w:tc>
          <w:tcPr>
            <w:tcW w:w="623" w:type="dxa"/>
            <w:vAlign w:val="center"/>
            <w:hideMark/>
          </w:tcPr>
          <w:p w14:paraId="58EC8DA2" w14:textId="77777777" w:rsidR="00DA29F9" w:rsidRPr="00C85463" w:rsidRDefault="00DA29F9" w:rsidP="00BE4C89">
            <w:pPr>
              <w:pStyle w:val="TAL"/>
              <w:jc w:val="center"/>
              <w:rPr>
                <w:b/>
                <w:bCs/>
              </w:rPr>
            </w:pPr>
            <w:r w:rsidRPr="00C85463">
              <w:rPr>
                <w:b/>
                <w:bCs/>
              </w:rPr>
              <w:t>B18</w:t>
            </w:r>
          </w:p>
        </w:tc>
        <w:tc>
          <w:tcPr>
            <w:tcW w:w="623" w:type="dxa"/>
            <w:vAlign w:val="center"/>
            <w:hideMark/>
          </w:tcPr>
          <w:p w14:paraId="060274BE" w14:textId="77777777" w:rsidR="00DA29F9" w:rsidRPr="00C85463" w:rsidRDefault="00DA29F9" w:rsidP="00BE4C89">
            <w:pPr>
              <w:pStyle w:val="TAL"/>
              <w:jc w:val="center"/>
              <w:rPr>
                <w:b/>
                <w:bCs/>
              </w:rPr>
            </w:pPr>
            <w:r w:rsidRPr="00C85463">
              <w:rPr>
                <w:b/>
                <w:bCs/>
              </w:rPr>
              <w:t>B19</w:t>
            </w:r>
          </w:p>
        </w:tc>
        <w:tc>
          <w:tcPr>
            <w:tcW w:w="623" w:type="dxa"/>
            <w:vAlign w:val="center"/>
            <w:hideMark/>
          </w:tcPr>
          <w:p w14:paraId="27455E4A" w14:textId="77777777" w:rsidR="00DA29F9" w:rsidRPr="00C85463" w:rsidRDefault="00DA29F9" w:rsidP="00BE4C89">
            <w:pPr>
              <w:pStyle w:val="TAL"/>
              <w:jc w:val="center"/>
              <w:rPr>
                <w:b/>
                <w:bCs/>
              </w:rPr>
            </w:pPr>
            <w:r w:rsidRPr="00C85463">
              <w:rPr>
                <w:b/>
                <w:bCs/>
              </w:rPr>
              <w:t>B20</w:t>
            </w:r>
          </w:p>
        </w:tc>
        <w:tc>
          <w:tcPr>
            <w:tcW w:w="624" w:type="dxa"/>
            <w:vAlign w:val="center"/>
            <w:hideMark/>
          </w:tcPr>
          <w:p w14:paraId="2B3EF861" w14:textId="77777777" w:rsidR="00DA29F9" w:rsidRPr="00C85463" w:rsidRDefault="00DA29F9" w:rsidP="00BE4C89">
            <w:pPr>
              <w:pStyle w:val="TAL"/>
              <w:jc w:val="center"/>
              <w:rPr>
                <w:b/>
                <w:bCs/>
              </w:rPr>
            </w:pPr>
            <w:r w:rsidRPr="00C85463">
              <w:rPr>
                <w:b/>
                <w:bCs/>
              </w:rPr>
              <w:t>B21</w:t>
            </w:r>
          </w:p>
        </w:tc>
        <w:tc>
          <w:tcPr>
            <w:tcW w:w="624" w:type="dxa"/>
            <w:vAlign w:val="center"/>
            <w:hideMark/>
          </w:tcPr>
          <w:p w14:paraId="29CB5D42" w14:textId="77777777" w:rsidR="00DA29F9" w:rsidRPr="00C85463" w:rsidRDefault="00DA29F9" w:rsidP="00BE4C89">
            <w:pPr>
              <w:pStyle w:val="TAL"/>
              <w:jc w:val="center"/>
              <w:rPr>
                <w:b/>
                <w:bCs/>
              </w:rPr>
            </w:pPr>
            <w:r w:rsidRPr="00C85463">
              <w:rPr>
                <w:b/>
                <w:bCs/>
              </w:rPr>
              <w:t>B22</w:t>
            </w:r>
          </w:p>
        </w:tc>
        <w:tc>
          <w:tcPr>
            <w:tcW w:w="624" w:type="dxa"/>
            <w:vAlign w:val="center"/>
            <w:hideMark/>
          </w:tcPr>
          <w:p w14:paraId="79C57368" w14:textId="77777777" w:rsidR="00DA29F9" w:rsidRPr="00C85463" w:rsidRDefault="00DA29F9" w:rsidP="00BE4C89">
            <w:pPr>
              <w:pStyle w:val="TAL"/>
              <w:jc w:val="center"/>
              <w:rPr>
                <w:b/>
                <w:bCs/>
              </w:rPr>
            </w:pPr>
            <w:r w:rsidRPr="00C85463">
              <w:rPr>
                <w:b/>
                <w:bCs/>
              </w:rPr>
              <w:t>B23</w:t>
            </w:r>
          </w:p>
        </w:tc>
        <w:tc>
          <w:tcPr>
            <w:tcW w:w="624" w:type="dxa"/>
            <w:vAlign w:val="center"/>
            <w:hideMark/>
          </w:tcPr>
          <w:p w14:paraId="26E95318" w14:textId="77777777" w:rsidR="00DA29F9" w:rsidRPr="00C85463" w:rsidRDefault="00DA29F9" w:rsidP="00BE4C89">
            <w:pPr>
              <w:pStyle w:val="TAL"/>
              <w:jc w:val="center"/>
              <w:rPr>
                <w:b/>
                <w:bCs/>
              </w:rPr>
            </w:pPr>
            <w:r w:rsidRPr="00C85463">
              <w:rPr>
                <w:b/>
                <w:bCs/>
              </w:rPr>
              <w:t>B24</w:t>
            </w:r>
          </w:p>
        </w:tc>
        <w:tc>
          <w:tcPr>
            <w:tcW w:w="624" w:type="dxa"/>
            <w:vAlign w:val="center"/>
            <w:hideMark/>
          </w:tcPr>
          <w:p w14:paraId="6025925D" w14:textId="77777777" w:rsidR="00DA29F9" w:rsidRPr="00C85463" w:rsidRDefault="00DA29F9" w:rsidP="00BE4C89">
            <w:pPr>
              <w:pStyle w:val="TAL"/>
              <w:jc w:val="center"/>
              <w:rPr>
                <w:b/>
                <w:bCs/>
              </w:rPr>
            </w:pPr>
            <w:r w:rsidRPr="00C85463">
              <w:rPr>
                <w:b/>
                <w:bCs/>
              </w:rPr>
              <w:t>B25</w:t>
            </w:r>
          </w:p>
        </w:tc>
        <w:tc>
          <w:tcPr>
            <w:tcW w:w="624" w:type="dxa"/>
            <w:vAlign w:val="center"/>
            <w:hideMark/>
          </w:tcPr>
          <w:p w14:paraId="1C6CE10A" w14:textId="77777777" w:rsidR="00DA29F9" w:rsidRPr="00C85463" w:rsidRDefault="00DA29F9" w:rsidP="00BE4C89">
            <w:pPr>
              <w:pStyle w:val="TAL"/>
              <w:jc w:val="center"/>
              <w:rPr>
                <w:b/>
                <w:bCs/>
              </w:rPr>
            </w:pPr>
            <w:r w:rsidRPr="00C85463">
              <w:rPr>
                <w:b/>
                <w:bCs/>
              </w:rPr>
              <w:t>B26</w:t>
            </w:r>
          </w:p>
        </w:tc>
        <w:tc>
          <w:tcPr>
            <w:tcW w:w="624" w:type="dxa"/>
            <w:vAlign w:val="center"/>
            <w:hideMark/>
          </w:tcPr>
          <w:p w14:paraId="1801FBA6" w14:textId="77777777" w:rsidR="00DA29F9" w:rsidRPr="00C85463" w:rsidRDefault="00DA29F9" w:rsidP="00BE4C89">
            <w:pPr>
              <w:pStyle w:val="TAL"/>
              <w:jc w:val="center"/>
              <w:rPr>
                <w:b/>
                <w:bCs/>
              </w:rPr>
            </w:pPr>
            <w:r w:rsidRPr="00C85463">
              <w:rPr>
                <w:b/>
                <w:bCs/>
              </w:rPr>
              <w:t>B27</w:t>
            </w:r>
          </w:p>
        </w:tc>
        <w:tc>
          <w:tcPr>
            <w:tcW w:w="624" w:type="dxa"/>
            <w:vAlign w:val="center"/>
            <w:hideMark/>
          </w:tcPr>
          <w:p w14:paraId="1F1FDFEE" w14:textId="77777777" w:rsidR="00DA29F9" w:rsidRPr="00C85463" w:rsidRDefault="00DA29F9" w:rsidP="00BE4C89">
            <w:pPr>
              <w:pStyle w:val="TAL"/>
              <w:jc w:val="center"/>
              <w:rPr>
                <w:b/>
                <w:bCs/>
              </w:rPr>
            </w:pPr>
            <w:r w:rsidRPr="00C85463">
              <w:rPr>
                <w:b/>
                <w:bCs/>
              </w:rPr>
              <w:t>B28</w:t>
            </w:r>
          </w:p>
        </w:tc>
        <w:tc>
          <w:tcPr>
            <w:tcW w:w="624" w:type="dxa"/>
            <w:vAlign w:val="center"/>
            <w:hideMark/>
          </w:tcPr>
          <w:p w14:paraId="24DE7206" w14:textId="77777777" w:rsidR="00DA29F9" w:rsidRPr="00C85463" w:rsidRDefault="00DA29F9" w:rsidP="00BE4C89">
            <w:pPr>
              <w:pStyle w:val="TAL"/>
              <w:jc w:val="center"/>
              <w:rPr>
                <w:b/>
                <w:bCs/>
              </w:rPr>
            </w:pPr>
            <w:r w:rsidRPr="00C85463">
              <w:rPr>
                <w:b/>
                <w:bCs/>
              </w:rPr>
              <w:t>B29</w:t>
            </w:r>
          </w:p>
        </w:tc>
        <w:tc>
          <w:tcPr>
            <w:tcW w:w="624" w:type="dxa"/>
            <w:vAlign w:val="center"/>
            <w:hideMark/>
          </w:tcPr>
          <w:p w14:paraId="04C90B61" w14:textId="77777777" w:rsidR="00DA29F9" w:rsidRPr="00C85463" w:rsidRDefault="00DA29F9" w:rsidP="00BE4C89">
            <w:pPr>
              <w:pStyle w:val="TAL"/>
              <w:jc w:val="center"/>
              <w:rPr>
                <w:b/>
                <w:bCs/>
              </w:rPr>
            </w:pPr>
            <w:r w:rsidRPr="00C85463">
              <w:rPr>
                <w:b/>
                <w:bCs/>
              </w:rPr>
              <w:t>B30</w:t>
            </w:r>
          </w:p>
        </w:tc>
      </w:tr>
      <w:tr w:rsidR="00DA29F9" w14:paraId="6AD59AA1" w14:textId="77777777" w:rsidTr="00BE4C89">
        <w:tc>
          <w:tcPr>
            <w:tcW w:w="905" w:type="dxa"/>
            <w:tcBorders>
              <w:top w:val="nil"/>
              <w:left w:val="nil"/>
              <w:bottom w:val="nil"/>
              <w:right w:val="single" w:sz="4" w:space="0" w:color="auto"/>
            </w:tcBorders>
          </w:tcPr>
          <w:p w14:paraId="60080E84" w14:textId="77777777" w:rsidR="00DA29F9" w:rsidRDefault="00DA29F9" w:rsidP="00BE4C89">
            <w:pPr>
              <w:pStyle w:val="TAL"/>
            </w:pPr>
          </w:p>
        </w:tc>
        <w:tc>
          <w:tcPr>
            <w:tcW w:w="623" w:type="dxa"/>
            <w:tcBorders>
              <w:left w:val="single" w:sz="4" w:space="0" w:color="auto"/>
            </w:tcBorders>
            <w:vAlign w:val="center"/>
            <w:hideMark/>
          </w:tcPr>
          <w:p w14:paraId="3021D2C5" w14:textId="77777777" w:rsidR="00DA29F9" w:rsidRDefault="00DA29F9" w:rsidP="00BE4C89">
            <w:pPr>
              <w:pStyle w:val="TAL"/>
              <w:jc w:val="center"/>
            </w:pPr>
            <w:r>
              <w:t>42</w:t>
            </w:r>
          </w:p>
        </w:tc>
        <w:tc>
          <w:tcPr>
            <w:tcW w:w="623" w:type="dxa"/>
            <w:vAlign w:val="center"/>
            <w:hideMark/>
          </w:tcPr>
          <w:p w14:paraId="1C9F89DD" w14:textId="77777777" w:rsidR="00DA29F9" w:rsidRDefault="00DA29F9" w:rsidP="00BE4C89">
            <w:pPr>
              <w:pStyle w:val="TAL"/>
              <w:jc w:val="center"/>
            </w:pPr>
            <w:r>
              <w:t>24</w:t>
            </w:r>
          </w:p>
        </w:tc>
        <w:tc>
          <w:tcPr>
            <w:tcW w:w="623" w:type="dxa"/>
            <w:vAlign w:val="center"/>
            <w:hideMark/>
          </w:tcPr>
          <w:p w14:paraId="2F78A2E7" w14:textId="77777777" w:rsidR="00DA29F9" w:rsidRDefault="00DA29F9" w:rsidP="00BE4C89">
            <w:pPr>
              <w:pStyle w:val="TAL"/>
              <w:jc w:val="center"/>
            </w:pPr>
            <w:r>
              <w:t>80</w:t>
            </w:r>
          </w:p>
        </w:tc>
        <w:tc>
          <w:tcPr>
            <w:tcW w:w="623" w:type="dxa"/>
            <w:vAlign w:val="center"/>
            <w:hideMark/>
          </w:tcPr>
          <w:p w14:paraId="420E3390" w14:textId="77777777" w:rsidR="00DA29F9" w:rsidRDefault="00DA29F9" w:rsidP="00BE4C89">
            <w:pPr>
              <w:pStyle w:val="TAL"/>
              <w:jc w:val="center"/>
            </w:pPr>
            <w:r>
              <w:t>00</w:t>
            </w:r>
          </w:p>
        </w:tc>
        <w:tc>
          <w:tcPr>
            <w:tcW w:w="623" w:type="dxa"/>
            <w:vAlign w:val="center"/>
            <w:hideMark/>
          </w:tcPr>
          <w:p w14:paraId="35DCE545" w14:textId="77777777" w:rsidR="00DA29F9" w:rsidRDefault="00DA29F9" w:rsidP="00BE4C89">
            <w:pPr>
              <w:pStyle w:val="TAL"/>
              <w:jc w:val="center"/>
            </w:pPr>
            <w:r>
              <w:t>80</w:t>
            </w:r>
          </w:p>
        </w:tc>
        <w:tc>
          <w:tcPr>
            <w:tcW w:w="624" w:type="dxa"/>
            <w:vAlign w:val="center"/>
            <w:hideMark/>
          </w:tcPr>
          <w:p w14:paraId="76544641" w14:textId="77777777" w:rsidR="00DA29F9" w:rsidRDefault="00DA29F9" w:rsidP="00BE4C89">
            <w:pPr>
              <w:pStyle w:val="TAL"/>
              <w:jc w:val="center"/>
            </w:pPr>
            <w:r>
              <w:t>42</w:t>
            </w:r>
          </w:p>
        </w:tc>
        <w:tc>
          <w:tcPr>
            <w:tcW w:w="624" w:type="dxa"/>
            <w:vAlign w:val="center"/>
            <w:hideMark/>
          </w:tcPr>
          <w:p w14:paraId="1A1822AD" w14:textId="77777777" w:rsidR="00DA29F9" w:rsidRDefault="00DA29F9" w:rsidP="00BE4C89">
            <w:pPr>
              <w:pStyle w:val="TAL"/>
              <w:jc w:val="center"/>
            </w:pPr>
            <w:r>
              <w:t>34</w:t>
            </w:r>
          </w:p>
        </w:tc>
        <w:tc>
          <w:tcPr>
            <w:tcW w:w="624" w:type="dxa"/>
            <w:vAlign w:val="center"/>
            <w:hideMark/>
          </w:tcPr>
          <w:p w14:paraId="2AF71274" w14:textId="77777777" w:rsidR="00DA29F9" w:rsidRDefault="00DA29F9" w:rsidP="00BE4C89">
            <w:pPr>
              <w:pStyle w:val="TAL"/>
              <w:jc w:val="center"/>
            </w:pPr>
            <w:r>
              <w:t>00</w:t>
            </w:r>
          </w:p>
        </w:tc>
        <w:tc>
          <w:tcPr>
            <w:tcW w:w="624" w:type="dxa"/>
            <w:vAlign w:val="center"/>
            <w:hideMark/>
          </w:tcPr>
          <w:p w14:paraId="638BAA2E" w14:textId="77777777" w:rsidR="00DA29F9" w:rsidRDefault="00DA29F9" w:rsidP="00BE4C89">
            <w:pPr>
              <w:pStyle w:val="TAL"/>
              <w:jc w:val="center"/>
            </w:pPr>
            <w:r>
              <w:t>04</w:t>
            </w:r>
          </w:p>
        </w:tc>
        <w:tc>
          <w:tcPr>
            <w:tcW w:w="624" w:type="dxa"/>
            <w:vAlign w:val="center"/>
            <w:hideMark/>
          </w:tcPr>
          <w:p w14:paraId="000C8FD7" w14:textId="77777777" w:rsidR="00DA29F9" w:rsidRDefault="00DA29F9" w:rsidP="00BE4C89">
            <w:pPr>
              <w:pStyle w:val="TAL"/>
              <w:jc w:val="center"/>
            </w:pPr>
            <w:r>
              <w:t>00</w:t>
            </w:r>
          </w:p>
        </w:tc>
        <w:tc>
          <w:tcPr>
            <w:tcW w:w="624" w:type="dxa"/>
            <w:vAlign w:val="center"/>
            <w:hideMark/>
          </w:tcPr>
          <w:p w14:paraId="7CF6D882" w14:textId="77777777" w:rsidR="00DA29F9" w:rsidRDefault="00DA29F9" w:rsidP="00BE4C89">
            <w:pPr>
              <w:pStyle w:val="TAL"/>
              <w:jc w:val="center"/>
            </w:pPr>
            <w:r>
              <w:t>42</w:t>
            </w:r>
          </w:p>
        </w:tc>
        <w:tc>
          <w:tcPr>
            <w:tcW w:w="624" w:type="dxa"/>
            <w:vAlign w:val="center"/>
            <w:hideMark/>
          </w:tcPr>
          <w:p w14:paraId="24DCF648" w14:textId="77777777" w:rsidR="00DA29F9" w:rsidRDefault="00DA29F9" w:rsidP="00BE4C89">
            <w:pPr>
              <w:pStyle w:val="TAL"/>
              <w:jc w:val="center"/>
            </w:pPr>
            <w:r>
              <w:t>44</w:t>
            </w:r>
          </w:p>
        </w:tc>
        <w:tc>
          <w:tcPr>
            <w:tcW w:w="624" w:type="dxa"/>
            <w:vAlign w:val="center"/>
            <w:hideMark/>
          </w:tcPr>
          <w:p w14:paraId="4BE0DD6E" w14:textId="77777777" w:rsidR="00DA29F9" w:rsidRDefault="00DA29F9" w:rsidP="00BE4C89">
            <w:pPr>
              <w:pStyle w:val="TAL"/>
              <w:jc w:val="center"/>
            </w:pPr>
            <w:r>
              <w:t>00</w:t>
            </w:r>
          </w:p>
        </w:tc>
        <w:tc>
          <w:tcPr>
            <w:tcW w:w="624" w:type="dxa"/>
            <w:vAlign w:val="center"/>
            <w:hideMark/>
          </w:tcPr>
          <w:p w14:paraId="0C9BA46C" w14:textId="77777777" w:rsidR="00DA29F9" w:rsidRDefault="00DA29F9" w:rsidP="00BE4C89">
            <w:pPr>
              <w:pStyle w:val="TAL"/>
              <w:jc w:val="center"/>
            </w:pPr>
            <w:r>
              <w:t>80</w:t>
            </w:r>
          </w:p>
        </w:tc>
        <w:tc>
          <w:tcPr>
            <w:tcW w:w="624" w:type="dxa"/>
            <w:vAlign w:val="center"/>
            <w:hideMark/>
          </w:tcPr>
          <w:p w14:paraId="49FF8672" w14:textId="77777777" w:rsidR="00DA29F9" w:rsidRDefault="00DA29F9" w:rsidP="00BE4C89">
            <w:pPr>
              <w:pStyle w:val="TAL"/>
              <w:jc w:val="center"/>
            </w:pPr>
            <w:r>
              <w:t>00</w:t>
            </w:r>
          </w:p>
        </w:tc>
      </w:tr>
      <w:tr w:rsidR="00DA29F9" w14:paraId="0628286F" w14:textId="77777777" w:rsidTr="00BE4C89">
        <w:tc>
          <w:tcPr>
            <w:tcW w:w="905" w:type="dxa"/>
            <w:tcBorders>
              <w:top w:val="nil"/>
              <w:left w:val="nil"/>
              <w:bottom w:val="nil"/>
              <w:right w:val="single" w:sz="4" w:space="0" w:color="auto"/>
            </w:tcBorders>
          </w:tcPr>
          <w:p w14:paraId="1B204CCA" w14:textId="77777777" w:rsidR="00DA29F9" w:rsidRPr="00C85463" w:rsidRDefault="00DA29F9" w:rsidP="00BE4C89">
            <w:pPr>
              <w:pStyle w:val="TAL"/>
              <w:rPr>
                <w:b/>
                <w:bCs/>
              </w:rPr>
            </w:pPr>
          </w:p>
        </w:tc>
        <w:tc>
          <w:tcPr>
            <w:tcW w:w="623" w:type="dxa"/>
            <w:tcBorders>
              <w:left w:val="single" w:sz="4" w:space="0" w:color="auto"/>
            </w:tcBorders>
            <w:vAlign w:val="center"/>
            <w:hideMark/>
          </w:tcPr>
          <w:p w14:paraId="412EB441" w14:textId="77777777" w:rsidR="00DA29F9" w:rsidRPr="00C85463" w:rsidRDefault="00DA29F9" w:rsidP="00BE4C89">
            <w:pPr>
              <w:pStyle w:val="TAL"/>
              <w:jc w:val="center"/>
              <w:rPr>
                <w:b/>
                <w:bCs/>
              </w:rPr>
            </w:pPr>
            <w:r w:rsidRPr="00C85463">
              <w:rPr>
                <w:b/>
                <w:bCs/>
              </w:rPr>
              <w:t>B31</w:t>
            </w:r>
          </w:p>
        </w:tc>
        <w:tc>
          <w:tcPr>
            <w:tcW w:w="623" w:type="dxa"/>
            <w:vAlign w:val="center"/>
            <w:hideMark/>
          </w:tcPr>
          <w:p w14:paraId="37C5F768" w14:textId="77777777" w:rsidR="00DA29F9" w:rsidRPr="00C85463" w:rsidRDefault="00DA29F9" w:rsidP="00BE4C89">
            <w:pPr>
              <w:pStyle w:val="TAL"/>
              <w:jc w:val="center"/>
              <w:rPr>
                <w:b/>
                <w:bCs/>
              </w:rPr>
            </w:pPr>
            <w:r w:rsidRPr="00C85463">
              <w:rPr>
                <w:b/>
                <w:bCs/>
              </w:rPr>
              <w:t>B32</w:t>
            </w:r>
          </w:p>
        </w:tc>
        <w:tc>
          <w:tcPr>
            <w:tcW w:w="623" w:type="dxa"/>
            <w:vAlign w:val="center"/>
            <w:hideMark/>
          </w:tcPr>
          <w:p w14:paraId="40B129CC" w14:textId="77777777" w:rsidR="00DA29F9" w:rsidRPr="00C85463" w:rsidRDefault="00DA29F9" w:rsidP="00BE4C89">
            <w:pPr>
              <w:pStyle w:val="TAL"/>
              <w:jc w:val="center"/>
              <w:rPr>
                <w:b/>
                <w:bCs/>
              </w:rPr>
            </w:pPr>
            <w:r w:rsidRPr="00C85463">
              <w:rPr>
                <w:b/>
                <w:bCs/>
              </w:rPr>
              <w:t>B33</w:t>
            </w:r>
          </w:p>
        </w:tc>
        <w:tc>
          <w:tcPr>
            <w:tcW w:w="623" w:type="dxa"/>
            <w:vAlign w:val="center"/>
            <w:hideMark/>
          </w:tcPr>
          <w:p w14:paraId="679D48DB" w14:textId="77777777" w:rsidR="00DA29F9" w:rsidRPr="00C85463" w:rsidRDefault="00DA29F9" w:rsidP="00BE4C89">
            <w:pPr>
              <w:pStyle w:val="TAL"/>
              <w:jc w:val="center"/>
              <w:rPr>
                <w:b/>
                <w:bCs/>
              </w:rPr>
            </w:pPr>
            <w:r w:rsidRPr="00C85463">
              <w:rPr>
                <w:b/>
                <w:bCs/>
              </w:rPr>
              <w:t>B34</w:t>
            </w:r>
          </w:p>
        </w:tc>
        <w:tc>
          <w:tcPr>
            <w:tcW w:w="623" w:type="dxa"/>
            <w:vAlign w:val="center"/>
            <w:hideMark/>
          </w:tcPr>
          <w:p w14:paraId="1800D9EB" w14:textId="77777777" w:rsidR="00DA29F9" w:rsidRPr="00C85463" w:rsidRDefault="00DA29F9" w:rsidP="00BE4C89">
            <w:pPr>
              <w:pStyle w:val="TAL"/>
              <w:jc w:val="center"/>
              <w:rPr>
                <w:b/>
                <w:bCs/>
              </w:rPr>
            </w:pPr>
            <w:r w:rsidRPr="00C85463">
              <w:rPr>
                <w:b/>
                <w:bCs/>
              </w:rPr>
              <w:t>B35</w:t>
            </w:r>
          </w:p>
        </w:tc>
        <w:tc>
          <w:tcPr>
            <w:tcW w:w="624" w:type="dxa"/>
            <w:vAlign w:val="center"/>
            <w:hideMark/>
          </w:tcPr>
          <w:p w14:paraId="73B4D679" w14:textId="77777777" w:rsidR="00DA29F9" w:rsidRPr="00C85463" w:rsidRDefault="00DA29F9" w:rsidP="00BE4C89">
            <w:pPr>
              <w:pStyle w:val="TAL"/>
              <w:jc w:val="center"/>
              <w:rPr>
                <w:b/>
                <w:bCs/>
              </w:rPr>
            </w:pPr>
            <w:r w:rsidRPr="00C85463">
              <w:rPr>
                <w:b/>
                <w:bCs/>
              </w:rPr>
              <w:t>B36</w:t>
            </w:r>
          </w:p>
        </w:tc>
        <w:tc>
          <w:tcPr>
            <w:tcW w:w="624" w:type="dxa"/>
            <w:vAlign w:val="center"/>
            <w:hideMark/>
          </w:tcPr>
          <w:p w14:paraId="7B94D272" w14:textId="77777777" w:rsidR="00DA29F9" w:rsidRPr="00C85463" w:rsidRDefault="00DA29F9" w:rsidP="00BE4C89">
            <w:pPr>
              <w:pStyle w:val="TAL"/>
              <w:jc w:val="center"/>
              <w:rPr>
                <w:b/>
                <w:bCs/>
              </w:rPr>
            </w:pPr>
            <w:r w:rsidRPr="00C85463">
              <w:rPr>
                <w:b/>
                <w:bCs/>
              </w:rPr>
              <w:t>B37</w:t>
            </w:r>
          </w:p>
        </w:tc>
        <w:tc>
          <w:tcPr>
            <w:tcW w:w="624" w:type="dxa"/>
            <w:vAlign w:val="center"/>
            <w:hideMark/>
          </w:tcPr>
          <w:p w14:paraId="175A4E3C" w14:textId="77777777" w:rsidR="00DA29F9" w:rsidRPr="00C85463" w:rsidRDefault="00DA29F9" w:rsidP="00BE4C89">
            <w:pPr>
              <w:pStyle w:val="TAL"/>
              <w:jc w:val="center"/>
              <w:rPr>
                <w:b/>
                <w:bCs/>
              </w:rPr>
            </w:pPr>
            <w:r w:rsidRPr="00C85463">
              <w:rPr>
                <w:b/>
                <w:bCs/>
              </w:rPr>
              <w:t>B38</w:t>
            </w:r>
          </w:p>
        </w:tc>
        <w:tc>
          <w:tcPr>
            <w:tcW w:w="624" w:type="dxa"/>
            <w:vAlign w:val="center"/>
            <w:hideMark/>
          </w:tcPr>
          <w:p w14:paraId="7E782025" w14:textId="77777777" w:rsidR="00DA29F9" w:rsidRPr="00C85463" w:rsidRDefault="00DA29F9" w:rsidP="00BE4C89">
            <w:pPr>
              <w:pStyle w:val="TAL"/>
              <w:jc w:val="center"/>
              <w:rPr>
                <w:b/>
                <w:bCs/>
              </w:rPr>
            </w:pPr>
            <w:r w:rsidRPr="00C85463">
              <w:rPr>
                <w:b/>
                <w:bCs/>
              </w:rPr>
              <w:t>B39</w:t>
            </w:r>
          </w:p>
        </w:tc>
        <w:tc>
          <w:tcPr>
            <w:tcW w:w="624" w:type="dxa"/>
            <w:vAlign w:val="center"/>
            <w:hideMark/>
          </w:tcPr>
          <w:p w14:paraId="61762F2A" w14:textId="77777777" w:rsidR="00DA29F9" w:rsidRPr="00C85463" w:rsidRDefault="00DA29F9" w:rsidP="00BE4C89">
            <w:pPr>
              <w:pStyle w:val="TAL"/>
              <w:jc w:val="center"/>
              <w:rPr>
                <w:b/>
                <w:bCs/>
              </w:rPr>
            </w:pPr>
            <w:r w:rsidRPr="00C85463">
              <w:rPr>
                <w:b/>
                <w:bCs/>
              </w:rPr>
              <w:t>B40</w:t>
            </w:r>
          </w:p>
        </w:tc>
        <w:tc>
          <w:tcPr>
            <w:tcW w:w="624" w:type="dxa"/>
            <w:vAlign w:val="center"/>
            <w:hideMark/>
          </w:tcPr>
          <w:p w14:paraId="0DFC44B0" w14:textId="77777777" w:rsidR="00DA29F9" w:rsidRPr="00C85463" w:rsidRDefault="00DA29F9" w:rsidP="00BE4C89">
            <w:pPr>
              <w:pStyle w:val="TAL"/>
              <w:jc w:val="center"/>
              <w:rPr>
                <w:b/>
                <w:bCs/>
              </w:rPr>
            </w:pPr>
            <w:r w:rsidRPr="00C85463">
              <w:rPr>
                <w:b/>
                <w:bCs/>
              </w:rPr>
              <w:t>B41</w:t>
            </w:r>
          </w:p>
        </w:tc>
        <w:tc>
          <w:tcPr>
            <w:tcW w:w="624" w:type="dxa"/>
            <w:vAlign w:val="center"/>
            <w:hideMark/>
          </w:tcPr>
          <w:p w14:paraId="21E3D307" w14:textId="77777777" w:rsidR="00DA29F9" w:rsidRPr="00C85463" w:rsidRDefault="00DA29F9" w:rsidP="00BE4C89">
            <w:pPr>
              <w:pStyle w:val="TAL"/>
              <w:jc w:val="center"/>
              <w:rPr>
                <w:b/>
                <w:bCs/>
              </w:rPr>
            </w:pPr>
            <w:r w:rsidRPr="00C85463">
              <w:rPr>
                <w:b/>
                <w:bCs/>
              </w:rPr>
              <w:t>B42</w:t>
            </w:r>
          </w:p>
        </w:tc>
        <w:tc>
          <w:tcPr>
            <w:tcW w:w="624" w:type="dxa"/>
            <w:vAlign w:val="center"/>
            <w:hideMark/>
          </w:tcPr>
          <w:p w14:paraId="3C238B22" w14:textId="77777777" w:rsidR="00DA29F9" w:rsidRPr="00C85463" w:rsidRDefault="00DA29F9" w:rsidP="00BE4C89">
            <w:pPr>
              <w:pStyle w:val="TAL"/>
              <w:jc w:val="center"/>
              <w:rPr>
                <w:b/>
                <w:bCs/>
              </w:rPr>
            </w:pPr>
            <w:r w:rsidRPr="00C85463">
              <w:rPr>
                <w:b/>
                <w:bCs/>
              </w:rPr>
              <w:t>B43</w:t>
            </w:r>
          </w:p>
        </w:tc>
        <w:tc>
          <w:tcPr>
            <w:tcW w:w="624" w:type="dxa"/>
            <w:vAlign w:val="center"/>
            <w:hideMark/>
          </w:tcPr>
          <w:p w14:paraId="3A9D7E27" w14:textId="77777777" w:rsidR="00DA29F9" w:rsidRPr="00C85463" w:rsidRDefault="00DA29F9" w:rsidP="00BE4C89">
            <w:pPr>
              <w:pStyle w:val="TAL"/>
              <w:jc w:val="center"/>
              <w:rPr>
                <w:b/>
                <w:bCs/>
              </w:rPr>
            </w:pPr>
            <w:r w:rsidRPr="00C85463">
              <w:rPr>
                <w:b/>
                <w:bCs/>
              </w:rPr>
              <w:t>B44</w:t>
            </w:r>
          </w:p>
        </w:tc>
        <w:tc>
          <w:tcPr>
            <w:tcW w:w="624" w:type="dxa"/>
            <w:vAlign w:val="center"/>
            <w:hideMark/>
          </w:tcPr>
          <w:p w14:paraId="46FD8019" w14:textId="77777777" w:rsidR="00DA29F9" w:rsidRPr="00C85463" w:rsidRDefault="00DA29F9" w:rsidP="00BE4C89">
            <w:pPr>
              <w:pStyle w:val="TAL"/>
              <w:jc w:val="center"/>
              <w:rPr>
                <w:b/>
                <w:bCs/>
              </w:rPr>
            </w:pPr>
            <w:r w:rsidRPr="00C85463">
              <w:rPr>
                <w:b/>
                <w:bCs/>
              </w:rPr>
              <w:t>B45</w:t>
            </w:r>
          </w:p>
        </w:tc>
      </w:tr>
      <w:tr w:rsidR="00DA29F9" w14:paraId="2C1CF562" w14:textId="77777777" w:rsidTr="00BE4C89">
        <w:tc>
          <w:tcPr>
            <w:tcW w:w="905" w:type="dxa"/>
            <w:tcBorders>
              <w:top w:val="nil"/>
              <w:left w:val="nil"/>
              <w:bottom w:val="nil"/>
              <w:right w:val="single" w:sz="4" w:space="0" w:color="auto"/>
            </w:tcBorders>
          </w:tcPr>
          <w:p w14:paraId="4DA3ECA3" w14:textId="77777777" w:rsidR="00DA29F9" w:rsidRDefault="00DA29F9" w:rsidP="00BE4C89">
            <w:pPr>
              <w:pStyle w:val="TAL"/>
            </w:pPr>
          </w:p>
        </w:tc>
        <w:tc>
          <w:tcPr>
            <w:tcW w:w="623" w:type="dxa"/>
            <w:tcBorders>
              <w:left w:val="single" w:sz="4" w:space="0" w:color="auto"/>
            </w:tcBorders>
            <w:vAlign w:val="center"/>
            <w:hideMark/>
          </w:tcPr>
          <w:p w14:paraId="24B9F98A" w14:textId="77777777" w:rsidR="00DA29F9" w:rsidRDefault="00DA29F9" w:rsidP="00BE4C89">
            <w:pPr>
              <w:pStyle w:val="TAL"/>
              <w:jc w:val="center"/>
            </w:pPr>
            <w:r>
              <w:t>42</w:t>
            </w:r>
          </w:p>
        </w:tc>
        <w:tc>
          <w:tcPr>
            <w:tcW w:w="623" w:type="dxa"/>
            <w:vAlign w:val="center"/>
            <w:hideMark/>
          </w:tcPr>
          <w:p w14:paraId="0DA6F230" w14:textId="77777777" w:rsidR="00DA29F9" w:rsidRDefault="00DA29F9" w:rsidP="00BE4C89">
            <w:pPr>
              <w:pStyle w:val="TAL"/>
              <w:jc w:val="center"/>
            </w:pPr>
            <w:r>
              <w:t>54</w:t>
            </w:r>
          </w:p>
        </w:tc>
        <w:tc>
          <w:tcPr>
            <w:tcW w:w="623" w:type="dxa"/>
            <w:vAlign w:val="center"/>
            <w:hideMark/>
          </w:tcPr>
          <w:p w14:paraId="58A5C0C0" w14:textId="77777777" w:rsidR="00DA29F9" w:rsidRDefault="00DA29F9" w:rsidP="00BE4C89">
            <w:pPr>
              <w:pStyle w:val="TAL"/>
              <w:jc w:val="center"/>
            </w:pPr>
            <w:r>
              <w:t>00</w:t>
            </w:r>
          </w:p>
        </w:tc>
        <w:tc>
          <w:tcPr>
            <w:tcW w:w="623" w:type="dxa"/>
            <w:vAlign w:val="center"/>
            <w:hideMark/>
          </w:tcPr>
          <w:p w14:paraId="69E0711F" w14:textId="77777777" w:rsidR="00DA29F9" w:rsidRDefault="00DA29F9" w:rsidP="00BE4C89">
            <w:pPr>
              <w:pStyle w:val="TAL"/>
              <w:jc w:val="center"/>
            </w:pPr>
            <w:r>
              <w:t>08</w:t>
            </w:r>
          </w:p>
        </w:tc>
        <w:tc>
          <w:tcPr>
            <w:tcW w:w="623" w:type="dxa"/>
            <w:vAlign w:val="center"/>
            <w:hideMark/>
          </w:tcPr>
          <w:p w14:paraId="62609743" w14:textId="77777777" w:rsidR="00DA29F9" w:rsidRDefault="00DA29F9" w:rsidP="00BE4C89">
            <w:pPr>
              <w:pStyle w:val="TAL"/>
              <w:jc w:val="center"/>
            </w:pPr>
            <w:r>
              <w:t>00</w:t>
            </w:r>
          </w:p>
        </w:tc>
        <w:tc>
          <w:tcPr>
            <w:tcW w:w="624" w:type="dxa"/>
            <w:vAlign w:val="center"/>
            <w:hideMark/>
          </w:tcPr>
          <w:p w14:paraId="2E97DFD9" w14:textId="77777777" w:rsidR="00DA29F9" w:rsidRDefault="00DA29F9" w:rsidP="00BE4C89">
            <w:pPr>
              <w:pStyle w:val="TAL"/>
              <w:jc w:val="center"/>
            </w:pPr>
            <w:r>
              <w:t>42</w:t>
            </w:r>
          </w:p>
        </w:tc>
        <w:tc>
          <w:tcPr>
            <w:tcW w:w="624" w:type="dxa"/>
            <w:vAlign w:val="center"/>
            <w:hideMark/>
          </w:tcPr>
          <w:p w14:paraId="13736100" w14:textId="77777777" w:rsidR="00DA29F9" w:rsidRDefault="00DA29F9" w:rsidP="00BE4C89">
            <w:pPr>
              <w:pStyle w:val="TAL"/>
              <w:jc w:val="center"/>
            </w:pPr>
            <w:r>
              <w:t>14</w:t>
            </w:r>
          </w:p>
        </w:tc>
        <w:tc>
          <w:tcPr>
            <w:tcW w:w="624" w:type="dxa"/>
            <w:vAlign w:val="center"/>
            <w:hideMark/>
          </w:tcPr>
          <w:p w14:paraId="4C5CF652" w14:textId="77777777" w:rsidR="00DA29F9" w:rsidRDefault="00DA29F9" w:rsidP="00BE4C89">
            <w:pPr>
              <w:pStyle w:val="TAL"/>
              <w:jc w:val="center"/>
            </w:pPr>
            <w:r>
              <w:t>80</w:t>
            </w:r>
          </w:p>
        </w:tc>
        <w:tc>
          <w:tcPr>
            <w:tcW w:w="624" w:type="dxa"/>
            <w:vAlign w:val="center"/>
            <w:hideMark/>
          </w:tcPr>
          <w:p w14:paraId="25627FE8" w14:textId="77777777" w:rsidR="00DA29F9" w:rsidRDefault="00DA29F9" w:rsidP="00BE4C89">
            <w:pPr>
              <w:pStyle w:val="TAL"/>
              <w:jc w:val="center"/>
            </w:pPr>
            <w:r>
              <w:t>80</w:t>
            </w:r>
          </w:p>
        </w:tc>
        <w:tc>
          <w:tcPr>
            <w:tcW w:w="624" w:type="dxa"/>
            <w:vAlign w:val="center"/>
            <w:hideMark/>
          </w:tcPr>
          <w:p w14:paraId="4ED1B222" w14:textId="77777777" w:rsidR="00DA29F9" w:rsidRDefault="00DA29F9" w:rsidP="00BE4C89">
            <w:pPr>
              <w:pStyle w:val="TAL"/>
              <w:jc w:val="center"/>
            </w:pPr>
            <w:r>
              <w:t>00</w:t>
            </w:r>
          </w:p>
        </w:tc>
        <w:tc>
          <w:tcPr>
            <w:tcW w:w="624" w:type="dxa"/>
            <w:vAlign w:val="center"/>
            <w:hideMark/>
          </w:tcPr>
          <w:p w14:paraId="5DABADCC" w14:textId="77777777" w:rsidR="00DA29F9" w:rsidRDefault="00DA29F9" w:rsidP="00BE4C89">
            <w:pPr>
              <w:pStyle w:val="TAL"/>
              <w:jc w:val="center"/>
            </w:pPr>
            <w:r>
              <w:t>42</w:t>
            </w:r>
          </w:p>
        </w:tc>
        <w:tc>
          <w:tcPr>
            <w:tcW w:w="624" w:type="dxa"/>
            <w:vAlign w:val="center"/>
            <w:hideMark/>
          </w:tcPr>
          <w:p w14:paraId="1E375715" w14:textId="77777777" w:rsidR="00DA29F9" w:rsidRDefault="00DA29F9" w:rsidP="00BE4C89">
            <w:pPr>
              <w:pStyle w:val="TAL"/>
              <w:jc w:val="center"/>
            </w:pPr>
            <w:r>
              <w:t>74</w:t>
            </w:r>
          </w:p>
        </w:tc>
        <w:tc>
          <w:tcPr>
            <w:tcW w:w="624" w:type="dxa"/>
            <w:vAlign w:val="center"/>
            <w:hideMark/>
          </w:tcPr>
          <w:p w14:paraId="4C1490A7" w14:textId="77777777" w:rsidR="00DA29F9" w:rsidRDefault="00DA29F9" w:rsidP="00BE4C89">
            <w:pPr>
              <w:pStyle w:val="TAL"/>
              <w:jc w:val="center"/>
            </w:pPr>
            <w:r>
              <w:t>00</w:t>
            </w:r>
          </w:p>
        </w:tc>
        <w:tc>
          <w:tcPr>
            <w:tcW w:w="624" w:type="dxa"/>
            <w:vAlign w:val="center"/>
            <w:hideMark/>
          </w:tcPr>
          <w:p w14:paraId="4BFE3035" w14:textId="77777777" w:rsidR="00DA29F9" w:rsidRDefault="00DA29F9" w:rsidP="00BE4C89">
            <w:pPr>
              <w:pStyle w:val="TAL"/>
              <w:jc w:val="center"/>
            </w:pPr>
            <w:r>
              <w:t>80</w:t>
            </w:r>
          </w:p>
        </w:tc>
        <w:tc>
          <w:tcPr>
            <w:tcW w:w="624" w:type="dxa"/>
            <w:vAlign w:val="center"/>
            <w:hideMark/>
          </w:tcPr>
          <w:p w14:paraId="718C3D6A" w14:textId="77777777" w:rsidR="00DA29F9" w:rsidRDefault="00DA29F9" w:rsidP="00BE4C89">
            <w:pPr>
              <w:pStyle w:val="TAL"/>
              <w:jc w:val="center"/>
            </w:pPr>
            <w:r>
              <w:t>00</w:t>
            </w:r>
          </w:p>
        </w:tc>
      </w:tr>
      <w:tr w:rsidR="00DA29F9" w:rsidRPr="00C85463" w14:paraId="34DECAA2" w14:textId="77777777" w:rsidTr="00BE4C89">
        <w:tc>
          <w:tcPr>
            <w:tcW w:w="905" w:type="dxa"/>
            <w:tcBorders>
              <w:top w:val="nil"/>
              <w:left w:val="nil"/>
              <w:bottom w:val="nil"/>
              <w:right w:val="single" w:sz="4" w:space="0" w:color="auto"/>
            </w:tcBorders>
          </w:tcPr>
          <w:p w14:paraId="057FC8E5" w14:textId="77777777" w:rsidR="00DA29F9" w:rsidRPr="00C85463" w:rsidRDefault="00DA29F9" w:rsidP="00BE4C89">
            <w:pPr>
              <w:pStyle w:val="TAL"/>
              <w:rPr>
                <w:b/>
                <w:bCs/>
              </w:rPr>
            </w:pPr>
          </w:p>
        </w:tc>
        <w:tc>
          <w:tcPr>
            <w:tcW w:w="623" w:type="dxa"/>
            <w:tcBorders>
              <w:left w:val="single" w:sz="4" w:space="0" w:color="auto"/>
            </w:tcBorders>
            <w:vAlign w:val="center"/>
            <w:hideMark/>
          </w:tcPr>
          <w:p w14:paraId="124AAFAB" w14:textId="77777777" w:rsidR="00DA29F9" w:rsidRPr="00C85463" w:rsidRDefault="00DA29F9" w:rsidP="00BE4C89">
            <w:pPr>
              <w:pStyle w:val="TAL"/>
              <w:jc w:val="center"/>
              <w:rPr>
                <w:b/>
                <w:bCs/>
              </w:rPr>
            </w:pPr>
            <w:r w:rsidRPr="00C85463">
              <w:rPr>
                <w:b/>
                <w:bCs/>
              </w:rPr>
              <w:t>B46</w:t>
            </w:r>
          </w:p>
        </w:tc>
        <w:tc>
          <w:tcPr>
            <w:tcW w:w="623" w:type="dxa"/>
            <w:vAlign w:val="center"/>
            <w:hideMark/>
          </w:tcPr>
          <w:p w14:paraId="5641E89E" w14:textId="77777777" w:rsidR="00DA29F9" w:rsidRPr="00C85463" w:rsidRDefault="00DA29F9" w:rsidP="00BE4C89">
            <w:pPr>
              <w:pStyle w:val="TAL"/>
              <w:jc w:val="center"/>
              <w:rPr>
                <w:b/>
                <w:bCs/>
              </w:rPr>
            </w:pPr>
            <w:r w:rsidRPr="00C85463">
              <w:rPr>
                <w:b/>
                <w:bCs/>
              </w:rPr>
              <w:t>B47</w:t>
            </w:r>
          </w:p>
        </w:tc>
        <w:tc>
          <w:tcPr>
            <w:tcW w:w="623" w:type="dxa"/>
            <w:vAlign w:val="center"/>
            <w:hideMark/>
          </w:tcPr>
          <w:p w14:paraId="3985E9C3" w14:textId="77777777" w:rsidR="00DA29F9" w:rsidRPr="00C85463" w:rsidRDefault="00DA29F9" w:rsidP="00BE4C89">
            <w:pPr>
              <w:pStyle w:val="TAL"/>
              <w:jc w:val="center"/>
              <w:rPr>
                <w:b/>
                <w:bCs/>
              </w:rPr>
            </w:pPr>
            <w:r w:rsidRPr="00C85463">
              <w:rPr>
                <w:b/>
                <w:bCs/>
              </w:rPr>
              <w:t>B48</w:t>
            </w:r>
          </w:p>
        </w:tc>
        <w:tc>
          <w:tcPr>
            <w:tcW w:w="623" w:type="dxa"/>
            <w:vAlign w:val="center"/>
            <w:hideMark/>
          </w:tcPr>
          <w:p w14:paraId="6165BB0D" w14:textId="77777777" w:rsidR="00DA29F9" w:rsidRPr="00C85463" w:rsidRDefault="00DA29F9" w:rsidP="00BE4C89">
            <w:pPr>
              <w:pStyle w:val="TAL"/>
              <w:jc w:val="center"/>
              <w:rPr>
                <w:b/>
                <w:bCs/>
              </w:rPr>
            </w:pPr>
            <w:r w:rsidRPr="00C85463">
              <w:rPr>
                <w:b/>
                <w:bCs/>
              </w:rPr>
              <w:t>B49</w:t>
            </w:r>
          </w:p>
        </w:tc>
        <w:tc>
          <w:tcPr>
            <w:tcW w:w="623" w:type="dxa"/>
            <w:vAlign w:val="center"/>
            <w:hideMark/>
          </w:tcPr>
          <w:p w14:paraId="16C5BA11" w14:textId="77777777" w:rsidR="00DA29F9" w:rsidRPr="00C85463" w:rsidRDefault="00DA29F9" w:rsidP="00BE4C89">
            <w:pPr>
              <w:pStyle w:val="TAL"/>
              <w:jc w:val="center"/>
              <w:rPr>
                <w:b/>
                <w:bCs/>
              </w:rPr>
            </w:pPr>
            <w:r w:rsidRPr="00C85463">
              <w:rPr>
                <w:b/>
                <w:bCs/>
              </w:rPr>
              <w:t>B50</w:t>
            </w:r>
          </w:p>
        </w:tc>
        <w:tc>
          <w:tcPr>
            <w:tcW w:w="624" w:type="dxa"/>
            <w:vAlign w:val="center"/>
            <w:hideMark/>
          </w:tcPr>
          <w:p w14:paraId="3A7FD792" w14:textId="77777777" w:rsidR="00DA29F9" w:rsidRPr="00C85463" w:rsidRDefault="00DA29F9" w:rsidP="00BE4C89">
            <w:pPr>
              <w:pStyle w:val="TAL"/>
              <w:jc w:val="center"/>
              <w:rPr>
                <w:b/>
                <w:bCs/>
              </w:rPr>
            </w:pPr>
            <w:r w:rsidRPr="00C85463">
              <w:rPr>
                <w:b/>
                <w:bCs/>
              </w:rPr>
              <w:t>B51</w:t>
            </w:r>
          </w:p>
        </w:tc>
        <w:tc>
          <w:tcPr>
            <w:tcW w:w="624" w:type="dxa"/>
            <w:vAlign w:val="center"/>
            <w:hideMark/>
          </w:tcPr>
          <w:p w14:paraId="557DDB1F" w14:textId="77777777" w:rsidR="00DA29F9" w:rsidRPr="00C85463" w:rsidRDefault="00DA29F9" w:rsidP="00BE4C89">
            <w:pPr>
              <w:pStyle w:val="TAL"/>
              <w:jc w:val="center"/>
              <w:rPr>
                <w:b/>
                <w:bCs/>
              </w:rPr>
            </w:pPr>
            <w:r w:rsidRPr="00C85463">
              <w:rPr>
                <w:b/>
                <w:bCs/>
              </w:rPr>
              <w:t>B52</w:t>
            </w:r>
          </w:p>
        </w:tc>
        <w:tc>
          <w:tcPr>
            <w:tcW w:w="624" w:type="dxa"/>
            <w:vAlign w:val="center"/>
            <w:hideMark/>
          </w:tcPr>
          <w:p w14:paraId="584C215B" w14:textId="77777777" w:rsidR="00DA29F9" w:rsidRPr="00C85463" w:rsidRDefault="00DA29F9" w:rsidP="00BE4C89">
            <w:pPr>
              <w:pStyle w:val="TAL"/>
              <w:jc w:val="center"/>
              <w:rPr>
                <w:b/>
                <w:bCs/>
              </w:rPr>
            </w:pPr>
            <w:r w:rsidRPr="00C85463">
              <w:rPr>
                <w:b/>
                <w:bCs/>
              </w:rPr>
              <w:t>B53</w:t>
            </w:r>
          </w:p>
        </w:tc>
        <w:tc>
          <w:tcPr>
            <w:tcW w:w="624" w:type="dxa"/>
            <w:vAlign w:val="center"/>
            <w:hideMark/>
          </w:tcPr>
          <w:p w14:paraId="7BA88BE1" w14:textId="77777777" w:rsidR="00DA29F9" w:rsidRPr="00C85463" w:rsidRDefault="00DA29F9" w:rsidP="00BE4C89">
            <w:pPr>
              <w:pStyle w:val="TAL"/>
              <w:jc w:val="center"/>
              <w:rPr>
                <w:b/>
                <w:bCs/>
              </w:rPr>
            </w:pPr>
            <w:r w:rsidRPr="00C85463">
              <w:rPr>
                <w:b/>
                <w:bCs/>
              </w:rPr>
              <w:t>B54</w:t>
            </w:r>
          </w:p>
        </w:tc>
        <w:tc>
          <w:tcPr>
            <w:tcW w:w="624" w:type="dxa"/>
            <w:vAlign w:val="center"/>
            <w:hideMark/>
          </w:tcPr>
          <w:p w14:paraId="0C0B1F31" w14:textId="77777777" w:rsidR="00DA29F9" w:rsidRPr="00C85463" w:rsidRDefault="00DA29F9" w:rsidP="00BE4C89">
            <w:pPr>
              <w:pStyle w:val="TAL"/>
              <w:jc w:val="center"/>
              <w:rPr>
                <w:b/>
                <w:bCs/>
              </w:rPr>
            </w:pPr>
            <w:r w:rsidRPr="00C85463">
              <w:rPr>
                <w:b/>
                <w:bCs/>
              </w:rPr>
              <w:t>B55</w:t>
            </w:r>
          </w:p>
        </w:tc>
        <w:tc>
          <w:tcPr>
            <w:tcW w:w="624" w:type="dxa"/>
            <w:vAlign w:val="center"/>
            <w:hideMark/>
          </w:tcPr>
          <w:p w14:paraId="21B8565F" w14:textId="77777777" w:rsidR="00DA29F9" w:rsidRPr="00C85463" w:rsidRDefault="00DA29F9" w:rsidP="00BE4C89">
            <w:pPr>
              <w:pStyle w:val="TAL"/>
              <w:jc w:val="center"/>
              <w:rPr>
                <w:b/>
                <w:bCs/>
              </w:rPr>
            </w:pPr>
            <w:r w:rsidRPr="00C85463">
              <w:rPr>
                <w:b/>
                <w:bCs/>
              </w:rPr>
              <w:t>B56</w:t>
            </w:r>
          </w:p>
        </w:tc>
        <w:tc>
          <w:tcPr>
            <w:tcW w:w="624" w:type="dxa"/>
            <w:vAlign w:val="center"/>
            <w:hideMark/>
          </w:tcPr>
          <w:p w14:paraId="37D63D80" w14:textId="77777777" w:rsidR="00DA29F9" w:rsidRPr="00C85463" w:rsidRDefault="00DA29F9" w:rsidP="00BE4C89">
            <w:pPr>
              <w:pStyle w:val="TAL"/>
              <w:jc w:val="center"/>
              <w:rPr>
                <w:b/>
                <w:bCs/>
              </w:rPr>
            </w:pPr>
            <w:r w:rsidRPr="00C85463">
              <w:rPr>
                <w:b/>
                <w:bCs/>
              </w:rPr>
              <w:t>B57</w:t>
            </w:r>
          </w:p>
        </w:tc>
        <w:tc>
          <w:tcPr>
            <w:tcW w:w="624" w:type="dxa"/>
            <w:vAlign w:val="center"/>
            <w:hideMark/>
          </w:tcPr>
          <w:p w14:paraId="310219D0" w14:textId="77777777" w:rsidR="00DA29F9" w:rsidRPr="00C85463" w:rsidRDefault="00DA29F9" w:rsidP="00BE4C89">
            <w:pPr>
              <w:pStyle w:val="TAL"/>
              <w:jc w:val="center"/>
              <w:rPr>
                <w:b/>
                <w:bCs/>
              </w:rPr>
            </w:pPr>
            <w:r w:rsidRPr="00C85463">
              <w:rPr>
                <w:b/>
                <w:bCs/>
              </w:rPr>
              <w:t>B58</w:t>
            </w:r>
          </w:p>
        </w:tc>
        <w:tc>
          <w:tcPr>
            <w:tcW w:w="624" w:type="dxa"/>
            <w:vAlign w:val="center"/>
            <w:hideMark/>
          </w:tcPr>
          <w:p w14:paraId="38A510E3" w14:textId="77777777" w:rsidR="00DA29F9" w:rsidRPr="00C85463" w:rsidRDefault="00DA29F9" w:rsidP="00BE4C89">
            <w:pPr>
              <w:pStyle w:val="TAL"/>
              <w:jc w:val="center"/>
              <w:rPr>
                <w:b/>
                <w:bCs/>
              </w:rPr>
            </w:pPr>
            <w:r w:rsidRPr="00C85463">
              <w:rPr>
                <w:b/>
                <w:bCs/>
              </w:rPr>
              <w:t>B59</w:t>
            </w:r>
          </w:p>
        </w:tc>
        <w:tc>
          <w:tcPr>
            <w:tcW w:w="624" w:type="dxa"/>
            <w:vAlign w:val="center"/>
            <w:hideMark/>
          </w:tcPr>
          <w:p w14:paraId="2F85A384" w14:textId="77777777" w:rsidR="00DA29F9" w:rsidRPr="00C85463" w:rsidRDefault="00DA29F9" w:rsidP="00BE4C89">
            <w:pPr>
              <w:pStyle w:val="TAL"/>
              <w:jc w:val="center"/>
              <w:rPr>
                <w:b/>
                <w:bCs/>
              </w:rPr>
            </w:pPr>
            <w:r w:rsidRPr="00C85463">
              <w:rPr>
                <w:b/>
                <w:bCs/>
              </w:rPr>
              <w:t>B60</w:t>
            </w:r>
          </w:p>
        </w:tc>
      </w:tr>
      <w:tr w:rsidR="00DA29F9" w14:paraId="1199942D" w14:textId="77777777" w:rsidTr="00BE4C89">
        <w:tc>
          <w:tcPr>
            <w:tcW w:w="905" w:type="dxa"/>
            <w:tcBorders>
              <w:top w:val="nil"/>
              <w:left w:val="nil"/>
              <w:bottom w:val="nil"/>
              <w:right w:val="single" w:sz="4" w:space="0" w:color="auto"/>
            </w:tcBorders>
          </w:tcPr>
          <w:p w14:paraId="62106DDC" w14:textId="77777777" w:rsidR="00DA29F9" w:rsidRDefault="00DA29F9" w:rsidP="00BE4C89">
            <w:pPr>
              <w:pStyle w:val="TAL"/>
            </w:pPr>
          </w:p>
        </w:tc>
        <w:tc>
          <w:tcPr>
            <w:tcW w:w="623" w:type="dxa"/>
            <w:tcBorders>
              <w:left w:val="single" w:sz="4" w:space="0" w:color="auto"/>
            </w:tcBorders>
            <w:vAlign w:val="center"/>
            <w:hideMark/>
          </w:tcPr>
          <w:p w14:paraId="2B5375ED" w14:textId="77777777" w:rsidR="00DA29F9" w:rsidRDefault="00DA29F9" w:rsidP="00BE4C89">
            <w:pPr>
              <w:pStyle w:val="TAL"/>
              <w:jc w:val="center"/>
            </w:pPr>
            <w:r>
              <w:t>42</w:t>
            </w:r>
          </w:p>
        </w:tc>
        <w:tc>
          <w:tcPr>
            <w:tcW w:w="623" w:type="dxa"/>
            <w:vAlign w:val="center"/>
            <w:hideMark/>
          </w:tcPr>
          <w:p w14:paraId="3BDFD93E" w14:textId="77777777" w:rsidR="00DA29F9" w:rsidRDefault="00DA29F9" w:rsidP="00BE4C89">
            <w:pPr>
              <w:pStyle w:val="TAL"/>
              <w:jc w:val="center"/>
            </w:pPr>
            <w:r>
              <w:t>84</w:t>
            </w:r>
          </w:p>
        </w:tc>
        <w:tc>
          <w:tcPr>
            <w:tcW w:w="623" w:type="dxa"/>
            <w:vAlign w:val="center"/>
            <w:hideMark/>
          </w:tcPr>
          <w:p w14:paraId="159DF8B1" w14:textId="77777777" w:rsidR="00DA29F9" w:rsidRDefault="00DA29F9" w:rsidP="00BE4C89">
            <w:pPr>
              <w:pStyle w:val="TAL"/>
              <w:jc w:val="center"/>
            </w:pPr>
            <w:r>
              <w:t>00</w:t>
            </w:r>
          </w:p>
        </w:tc>
        <w:tc>
          <w:tcPr>
            <w:tcW w:w="623" w:type="dxa"/>
            <w:vAlign w:val="center"/>
            <w:hideMark/>
          </w:tcPr>
          <w:p w14:paraId="685A579E" w14:textId="77777777" w:rsidR="00DA29F9" w:rsidRDefault="00DA29F9" w:rsidP="00BE4C89">
            <w:pPr>
              <w:pStyle w:val="TAL"/>
              <w:jc w:val="center"/>
            </w:pPr>
            <w:r>
              <w:t>40</w:t>
            </w:r>
          </w:p>
        </w:tc>
        <w:tc>
          <w:tcPr>
            <w:tcW w:w="623" w:type="dxa"/>
            <w:vAlign w:val="center"/>
            <w:hideMark/>
          </w:tcPr>
          <w:p w14:paraId="6CE046E0" w14:textId="77777777" w:rsidR="00DA29F9" w:rsidRDefault="00DA29F9" w:rsidP="00BE4C89">
            <w:pPr>
              <w:pStyle w:val="TAL"/>
              <w:jc w:val="center"/>
            </w:pPr>
            <w:r>
              <w:t>00</w:t>
            </w:r>
          </w:p>
        </w:tc>
        <w:tc>
          <w:tcPr>
            <w:tcW w:w="624" w:type="dxa"/>
            <w:vAlign w:val="center"/>
            <w:hideMark/>
          </w:tcPr>
          <w:p w14:paraId="730BF097" w14:textId="77777777" w:rsidR="00DA29F9" w:rsidRDefault="00DA29F9" w:rsidP="00BE4C89">
            <w:pPr>
              <w:pStyle w:val="TAL"/>
              <w:jc w:val="center"/>
            </w:pPr>
            <w:r>
              <w:t>42</w:t>
            </w:r>
          </w:p>
        </w:tc>
        <w:tc>
          <w:tcPr>
            <w:tcW w:w="624" w:type="dxa"/>
            <w:vAlign w:val="center"/>
            <w:hideMark/>
          </w:tcPr>
          <w:p w14:paraId="2C19BC61" w14:textId="77777777" w:rsidR="00DA29F9" w:rsidRDefault="00DA29F9" w:rsidP="00BE4C89">
            <w:pPr>
              <w:pStyle w:val="TAL"/>
              <w:jc w:val="center"/>
            </w:pPr>
            <w:r>
              <w:t>94</w:t>
            </w:r>
          </w:p>
        </w:tc>
        <w:tc>
          <w:tcPr>
            <w:tcW w:w="624" w:type="dxa"/>
            <w:vAlign w:val="center"/>
            <w:hideMark/>
          </w:tcPr>
          <w:p w14:paraId="725CA1E3" w14:textId="77777777" w:rsidR="00DA29F9" w:rsidRDefault="00DA29F9" w:rsidP="00BE4C89">
            <w:pPr>
              <w:pStyle w:val="TAL"/>
              <w:jc w:val="center"/>
            </w:pPr>
            <w:r>
              <w:t>00</w:t>
            </w:r>
          </w:p>
        </w:tc>
        <w:tc>
          <w:tcPr>
            <w:tcW w:w="624" w:type="dxa"/>
            <w:vAlign w:val="center"/>
            <w:hideMark/>
          </w:tcPr>
          <w:p w14:paraId="66BB7AB2" w14:textId="77777777" w:rsidR="00DA29F9" w:rsidRDefault="00DA29F9" w:rsidP="00BE4C89">
            <w:pPr>
              <w:pStyle w:val="TAL"/>
              <w:jc w:val="center"/>
            </w:pPr>
            <w:r>
              <w:t>80</w:t>
            </w:r>
          </w:p>
        </w:tc>
        <w:tc>
          <w:tcPr>
            <w:tcW w:w="624" w:type="dxa"/>
            <w:vAlign w:val="center"/>
            <w:hideMark/>
          </w:tcPr>
          <w:p w14:paraId="415EFAF8" w14:textId="77777777" w:rsidR="00DA29F9" w:rsidRDefault="00DA29F9" w:rsidP="00BE4C89">
            <w:pPr>
              <w:pStyle w:val="TAL"/>
              <w:jc w:val="center"/>
            </w:pPr>
            <w:r>
              <w:t>00</w:t>
            </w:r>
          </w:p>
        </w:tc>
        <w:tc>
          <w:tcPr>
            <w:tcW w:w="624" w:type="dxa"/>
            <w:vAlign w:val="center"/>
            <w:hideMark/>
          </w:tcPr>
          <w:p w14:paraId="73CEE30B" w14:textId="77777777" w:rsidR="00DA29F9" w:rsidRDefault="00DA29F9" w:rsidP="00BE4C89">
            <w:pPr>
              <w:pStyle w:val="TAL"/>
              <w:jc w:val="center"/>
            </w:pPr>
            <w:r>
              <w:t>42</w:t>
            </w:r>
          </w:p>
        </w:tc>
        <w:tc>
          <w:tcPr>
            <w:tcW w:w="624" w:type="dxa"/>
            <w:vAlign w:val="center"/>
            <w:hideMark/>
          </w:tcPr>
          <w:p w14:paraId="62E90CDD" w14:textId="77777777" w:rsidR="00DA29F9" w:rsidRDefault="00DA29F9" w:rsidP="00BE4C89">
            <w:pPr>
              <w:pStyle w:val="TAL"/>
              <w:jc w:val="center"/>
            </w:pPr>
            <w:r>
              <w:t>04</w:t>
            </w:r>
          </w:p>
        </w:tc>
        <w:tc>
          <w:tcPr>
            <w:tcW w:w="624" w:type="dxa"/>
            <w:vAlign w:val="center"/>
            <w:hideMark/>
          </w:tcPr>
          <w:p w14:paraId="219F5B78" w14:textId="77777777" w:rsidR="00DA29F9" w:rsidRDefault="00DA29F9" w:rsidP="00BE4C89">
            <w:pPr>
              <w:pStyle w:val="TAL"/>
              <w:jc w:val="center"/>
            </w:pPr>
            <w:r>
              <w:t>10</w:t>
            </w:r>
          </w:p>
        </w:tc>
        <w:tc>
          <w:tcPr>
            <w:tcW w:w="624" w:type="dxa"/>
            <w:vAlign w:val="center"/>
            <w:hideMark/>
          </w:tcPr>
          <w:p w14:paraId="7984D49F" w14:textId="77777777" w:rsidR="00DA29F9" w:rsidRDefault="00DA29F9" w:rsidP="00BE4C89">
            <w:pPr>
              <w:pStyle w:val="TAL"/>
              <w:jc w:val="center"/>
            </w:pPr>
            <w:r>
              <w:t>40</w:t>
            </w:r>
          </w:p>
        </w:tc>
        <w:tc>
          <w:tcPr>
            <w:tcW w:w="624" w:type="dxa"/>
            <w:vAlign w:val="center"/>
            <w:hideMark/>
          </w:tcPr>
          <w:p w14:paraId="77DDC348" w14:textId="77777777" w:rsidR="00DA29F9" w:rsidRDefault="00DA29F9" w:rsidP="00BE4C89">
            <w:pPr>
              <w:pStyle w:val="TAL"/>
              <w:jc w:val="center"/>
            </w:pPr>
            <w:r>
              <w:t>00</w:t>
            </w:r>
          </w:p>
        </w:tc>
      </w:tr>
    </w:tbl>
    <w:p w14:paraId="4BD62EEE" w14:textId="77777777" w:rsidR="00DA29F9" w:rsidRDefault="00DA29F9" w:rsidP="00DA29F9"/>
    <w:p w14:paraId="7301265B" w14:textId="77777777" w:rsidR="00DA29F9" w:rsidRPr="0046266F" w:rsidRDefault="00DA29F9" w:rsidP="00DA29F9">
      <w:pPr>
        <w:rPr>
          <w:b/>
        </w:rPr>
      </w:pPr>
      <w:r w:rsidRPr="0046266F">
        <w:rPr>
          <w:b/>
        </w:rPr>
        <w:t>EF</w:t>
      </w:r>
      <w:r w:rsidRPr="0046266F">
        <w:rPr>
          <w:b/>
          <w:vertAlign w:val="subscript"/>
        </w:rPr>
        <w:t>UST</w:t>
      </w:r>
      <w:r w:rsidRPr="0046266F">
        <w:rPr>
          <w:b/>
        </w:rPr>
        <w:t xml:space="preserve"> (USIM Service Table)</w:t>
      </w:r>
    </w:p>
    <w:p w14:paraId="0E2976E2" w14:textId="77777777" w:rsidR="00DA29F9" w:rsidRPr="000930C5" w:rsidRDefault="00DA29F9" w:rsidP="00DA29F9">
      <w:r w:rsidRPr="00DA1BC7">
        <w:t>Settings from clause 4.</w:t>
      </w:r>
      <w:r>
        <w:t>9.1</w:t>
      </w:r>
      <w:r w:rsidRPr="00DA1BC7">
        <w:t xml:space="preserve"> of the present document apply with the following changes:</w:t>
      </w:r>
    </w:p>
    <w:p w14:paraId="67C27F76" w14:textId="77777777" w:rsidR="00DA29F9" w:rsidRPr="00311D59" w:rsidRDefault="00DA29F9" w:rsidP="00DA29F9">
      <w:pPr>
        <w:pStyle w:val="B1"/>
      </w:pPr>
      <w:r w:rsidRPr="000930C5">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DA29F9" w:rsidRPr="003E1A8C" w14:paraId="15955930" w14:textId="77777777" w:rsidTr="00BE4C89">
        <w:tc>
          <w:tcPr>
            <w:tcW w:w="1474" w:type="dxa"/>
          </w:tcPr>
          <w:p w14:paraId="2BA0B706" w14:textId="77777777" w:rsidR="00DA29F9" w:rsidRPr="00C85463" w:rsidRDefault="00DA29F9" w:rsidP="00BE4C89">
            <w:pPr>
              <w:spacing w:after="0"/>
              <w:ind w:left="34"/>
            </w:pPr>
            <w:r w:rsidRPr="00C85463">
              <w:t>Service n°43:</w:t>
            </w:r>
          </w:p>
        </w:tc>
        <w:tc>
          <w:tcPr>
            <w:tcW w:w="236" w:type="dxa"/>
          </w:tcPr>
          <w:p w14:paraId="4F9A1CE6" w14:textId="77777777" w:rsidR="00DA29F9" w:rsidRPr="00C85463" w:rsidRDefault="00DA29F9" w:rsidP="00BE4C89">
            <w:pPr>
              <w:spacing w:after="0"/>
              <w:ind w:left="34"/>
            </w:pPr>
          </w:p>
        </w:tc>
        <w:tc>
          <w:tcPr>
            <w:tcW w:w="4706" w:type="dxa"/>
          </w:tcPr>
          <w:p w14:paraId="6653747A" w14:textId="77777777" w:rsidR="00DA29F9" w:rsidRPr="00C85463" w:rsidRDefault="00DA29F9" w:rsidP="00BE4C89">
            <w:pPr>
              <w:pStyle w:val="Default"/>
              <w:rPr>
                <w:color w:val="auto"/>
                <w:sz w:val="20"/>
                <w:szCs w:val="20"/>
              </w:rPr>
            </w:pPr>
            <w:r w:rsidRPr="00C85463">
              <w:rPr>
                <w:color w:val="auto"/>
                <w:sz w:val="20"/>
                <w:szCs w:val="20"/>
              </w:rPr>
              <w:t>HPLMN selector with access technology</w:t>
            </w:r>
          </w:p>
        </w:tc>
        <w:tc>
          <w:tcPr>
            <w:tcW w:w="1361" w:type="dxa"/>
          </w:tcPr>
          <w:p w14:paraId="2AA84CC1" w14:textId="77777777" w:rsidR="00DA29F9" w:rsidRPr="00C85463" w:rsidRDefault="00DA29F9" w:rsidP="00BE4C89">
            <w:pPr>
              <w:spacing w:after="0"/>
              <w:ind w:left="34"/>
            </w:pPr>
            <w:r w:rsidRPr="00C85463">
              <w:t>available</w:t>
            </w:r>
          </w:p>
        </w:tc>
      </w:tr>
      <w:tr w:rsidR="00DA29F9" w:rsidRPr="003E1A8C" w14:paraId="7DB23FD7" w14:textId="77777777" w:rsidTr="00BE4C89">
        <w:tc>
          <w:tcPr>
            <w:tcW w:w="1474" w:type="dxa"/>
          </w:tcPr>
          <w:p w14:paraId="1D8B4E72" w14:textId="77777777" w:rsidR="00DA29F9" w:rsidRPr="00C85463" w:rsidRDefault="00DA29F9" w:rsidP="00BE4C89">
            <w:pPr>
              <w:spacing w:after="0"/>
              <w:ind w:left="34"/>
            </w:pPr>
            <w:r w:rsidRPr="00C85463">
              <w:t>Service n°127:</w:t>
            </w:r>
          </w:p>
        </w:tc>
        <w:tc>
          <w:tcPr>
            <w:tcW w:w="236" w:type="dxa"/>
          </w:tcPr>
          <w:p w14:paraId="044D3440" w14:textId="77777777" w:rsidR="00DA29F9" w:rsidRPr="00C85463" w:rsidRDefault="00DA29F9" w:rsidP="00BE4C89">
            <w:pPr>
              <w:spacing w:after="0"/>
              <w:ind w:left="34"/>
            </w:pPr>
          </w:p>
        </w:tc>
        <w:tc>
          <w:tcPr>
            <w:tcW w:w="4706" w:type="dxa"/>
          </w:tcPr>
          <w:p w14:paraId="20DA1DA5" w14:textId="77777777" w:rsidR="00DA29F9" w:rsidRPr="00C85463" w:rsidRDefault="00DA29F9" w:rsidP="00BE4C89">
            <w:pPr>
              <w:pStyle w:val="Default"/>
              <w:rPr>
                <w:color w:val="auto"/>
                <w:sz w:val="20"/>
                <w:szCs w:val="20"/>
              </w:rPr>
            </w:pPr>
            <w:r w:rsidRPr="00C85463">
              <w:rPr>
                <w:color w:val="auto"/>
                <w:sz w:val="20"/>
                <w:szCs w:val="20"/>
              </w:rPr>
              <w:t>Control plane-based steering of UE in VPLMN</w:t>
            </w:r>
          </w:p>
        </w:tc>
        <w:tc>
          <w:tcPr>
            <w:tcW w:w="1361" w:type="dxa"/>
          </w:tcPr>
          <w:p w14:paraId="6AB004BA" w14:textId="77777777" w:rsidR="00DA29F9" w:rsidRPr="00C85463" w:rsidRDefault="00DA29F9" w:rsidP="00BE4C89">
            <w:pPr>
              <w:spacing w:after="0"/>
              <w:ind w:left="34"/>
            </w:pPr>
            <w:r w:rsidRPr="00C85463">
              <w:t>not available</w:t>
            </w:r>
          </w:p>
        </w:tc>
      </w:tr>
    </w:tbl>
    <w:p w14:paraId="3A480701" w14:textId="77777777" w:rsidR="00DA29F9" w:rsidRDefault="00DA29F9" w:rsidP="00DA29F9">
      <w:pPr>
        <w:pStyle w:val="EW"/>
      </w:pPr>
    </w:p>
    <w:p w14:paraId="78417A6A" w14:textId="77777777" w:rsidR="00DA29F9" w:rsidRDefault="00DA29F9" w:rsidP="00DA29F9">
      <w:pPr>
        <w:pStyle w:val="B1"/>
      </w:pPr>
      <w:r>
        <w:t>Coding:</w:t>
      </w:r>
    </w:p>
    <w:tbl>
      <w:tblPr>
        <w:tblW w:w="9124" w:type="dxa"/>
        <w:tblInd w:w="455" w:type="dxa"/>
        <w:tblLayout w:type="fixed"/>
        <w:tblLook w:val="0000" w:firstRow="0" w:lastRow="0" w:firstColumn="0" w:lastColumn="0" w:noHBand="0" w:noVBand="0"/>
      </w:tblPr>
      <w:tblGrid>
        <w:gridCol w:w="964"/>
        <w:gridCol w:w="1020"/>
        <w:gridCol w:w="1020"/>
        <w:gridCol w:w="1020"/>
        <w:gridCol w:w="1020"/>
        <w:gridCol w:w="1020"/>
        <w:gridCol w:w="1020"/>
        <w:gridCol w:w="1020"/>
        <w:gridCol w:w="1020"/>
      </w:tblGrid>
      <w:tr w:rsidR="00DA29F9" w:rsidRPr="00311D59" w14:paraId="7F927786" w14:textId="77777777" w:rsidTr="00BE4C89">
        <w:tc>
          <w:tcPr>
            <w:tcW w:w="964" w:type="dxa"/>
            <w:tcBorders>
              <w:top w:val="single" w:sz="4" w:space="0" w:color="auto"/>
              <w:left w:val="single" w:sz="4" w:space="0" w:color="auto"/>
              <w:bottom w:val="single" w:sz="4" w:space="0" w:color="auto"/>
              <w:right w:val="single" w:sz="4" w:space="0" w:color="auto"/>
            </w:tcBorders>
          </w:tcPr>
          <w:p w14:paraId="073F9559" w14:textId="6378A945" w:rsidR="00DA29F9" w:rsidRPr="00FE52FE" w:rsidRDefault="00DA29F9" w:rsidP="00BE4C89">
            <w:pPr>
              <w:keepNext/>
              <w:keepLines/>
              <w:spacing w:after="0"/>
              <w:rPr>
                <w:rFonts w:ascii="Arial" w:hAnsi="Arial"/>
                <w:b/>
                <w:sz w:val="18"/>
              </w:rPr>
            </w:pPr>
            <w:r>
              <w:rPr>
                <w:rFonts w:ascii="Arial" w:hAnsi="Arial"/>
                <w:b/>
                <w:sz w:val="18"/>
              </w:rPr>
              <w:t>Byte</w:t>
            </w:r>
          </w:p>
        </w:tc>
        <w:tc>
          <w:tcPr>
            <w:tcW w:w="1020" w:type="dxa"/>
            <w:tcBorders>
              <w:top w:val="single" w:sz="4" w:space="0" w:color="auto"/>
              <w:left w:val="single" w:sz="4" w:space="0" w:color="auto"/>
              <w:bottom w:val="single" w:sz="4" w:space="0" w:color="auto"/>
              <w:right w:val="single" w:sz="4" w:space="0" w:color="auto"/>
            </w:tcBorders>
          </w:tcPr>
          <w:p w14:paraId="2D5125F1"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tcPr>
          <w:p w14:paraId="1D295846"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tcPr>
          <w:p w14:paraId="562C35D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tcPr>
          <w:p w14:paraId="7919F7A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tcPr>
          <w:p w14:paraId="743E4D3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tcPr>
          <w:p w14:paraId="1524C332"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tcPr>
          <w:p w14:paraId="3E612005"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tcPr>
          <w:p w14:paraId="2F1624E7" w14:textId="77777777" w:rsidR="00DA29F9" w:rsidRPr="00311D59" w:rsidRDefault="00DA29F9" w:rsidP="00BE4C89">
            <w:pPr>
              <w:keepNext/>
              <w:keepLines/>
              <w:spacing w:after="0"/>
              <w:jc w:val="center"/>
              <w:rPr>
                <w:rFonts w:ascii="Arial" w:hAnsi="Arial"/>
                <w:b/>
                <w:sz w:val="18"/>
              </w:rPr>
            </w:pPr>
            <w:r w:rsidRPr="00311D59">
              <w:rPr>
                <w:rFonts w:ascii="Arial" w:hAnsi="Arial"/>
                <w:b/>
                <w:sz w:val="18"/>
              </w:rPr>
              <w:t>B8</w:t>
            </w:r>
          </w:p>
        </w:tc>
      </w:tr>
      <w:tr w:rsidR="00DA29F9" w:rsidRPr="00311D59" w14:paraId="032C1E28" w14:textId="77777777" w:rsidTr="00BE4C89">
        <w:tc>
          <w:tcPr>
            <w:tcW w:w="964" w:type="dxa"/>
            <w:tcBorders>
              <w:top w:val="single" w:sz="4" w:space="0" w:color="auto"/>
              <w:left w:val="single" w:sz="4" w:space="0" w:color="auto"/>
              <w:bottom w:val="single" w:sz="4" w:space="0" w:color="auto"/>
              <w:right w:val="single" w:sz="4" w:space="0" w:color="auto"/>
            </w:tcBorders>
          </w:tcPr>
          <w:p w14:paraId="31004611" w14:textId="77777777" w:rsidR="00DA29F9" w:rsidRPr="00311D59" w:rsidRDefault="00DA29F9" w:rsidP="00BE4C89">
            <w:pPr>
              <w:keepNext/>
              <w:keepLines/>
              <w:spacing w:after="0"/>
              <w:rPr>
                <w:rFonts w:ascii="Arial" w:hAnsi="Arial"/>
                <w:sz w:val="18"/>
              </w:rPr>
            </w:pPr>
            <w:r w:rsidRPr="00311D59">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728CD3B6" w14:textId="2702B155"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w:t>
            </w:r>
            <w:r w:rsidRPr="00061813">
              <w:rPr>
                <w:rFonts w:ascii="Arial" w:hAnsi="Arial"/>
                <w:sz w:val="18"/>
              </w:rPr>
              <w:t>x</w:t>
            </w:r>
          </w:p>
        </w:tc>
        <w:tc>
          <w:tcPr>
            <w:tcW w:w="1020" w:type="dxa"/>
            <w:tcBorders>
              <w:top w:val="single" w:sz="4" w:space="0" w:color="auto"/>
              <w:left w:val="single" w:sz="4" w:space="0" w:color="auto"/>
              <w:bottom w:val="single" w:sz="4" w:space="0" w:color="auto"/>
              <w:right w:val="single" w:sz="4" w:space="0" w:color="auto"/>
            </w:tcBorders>
          </w:tcPr>
          <w:p w14:paraId="1FA2EFA5"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48D0509A" w14:textId="2D59C79F" w:rsidR="00DA29F9" w:rsidRPr="00061813" w:rsidRDefault="00DA29F9" w:rsidP="00BE4C89">
            <w:pPr>
              <w:keepNext/>
              <w:keepLines/>
              <w:spacing w:after="0"/>
              <w:rPr>
                <w:rFonts w:ascii="Arial" w:hAnsi="Arial"/>
                <w:sz w:val="18"/>
              </w:rPr>
            </w:pPr>
            <w:r w:rsidRPr="00061813">
              <w:rPr>
                <w:rFonts w:ascii="Arial" w:hAnsi="Arial"/>
                <w:sz w:val="18"/>
              </w:rPr>
              <w:t>xxxx </w:t>
            </w:r>
            <w:r>
              <w:rPr>
                <w:rFonts w:ascii="Arial" w:hAnsi="Arial"/>
                <w:sz w:val="18"/>
              </w:rPr>
              <w:t>1</w:t>
            </w:r>
            <w:r w:rsidRPr="00061813">
              <w:rPr>
                <w:rFonts w:ascii="Arial" w:hAnsi="Arial"/>
                <w:sz w:val="18"/>
              </w:rPr>
              <w:t>x</w:t>
            </w:r>
            <w:r>
              <w:rPr>
                <w:rFonts w:ascii="Arial" w:hAnsi="Arial"/>
                <w:sz w:val="18"/>
              </w:rPr>
              <w:t>00</w:t>
            </w:r>
          </w:p>
        </w:tc>
        <w:tc>
          <w:tcPr>
            <w:tcW w:w="1020" w:type="dxa"/>
            <w:tcBorders>
              <w:top w:val="single" w:sz="4" w:space="0" w:color="auto"/>
              <w:left w:val="single" w:sz="4" w:space="0" w:color="auto"/>
              <w:bottom w:val="single" w:sz="4" w:space="0" w:color="auto"/>
              <w:right w:val="single" w:sz="4" w:space="0" w:color="auto"/>
            </w:tcBorders>
          </w:tcPr>
          <w:p w14:paraId="7AB0FE9B" w14:textId="684BEC03" w:rsidR="00DA29F9" w:rsidRPr="00061813" w:rsidRDefault="00DA29F9" w:rsidP="00BE4C89">
            <w:pPr>
              <w:keepNext/>
              <w:keepLines/>
              <w:spacing w:after="0"/>
              <w:rPr>
                <w:rFonts w:ascii="Arial" w:hAnsi="Arial"/>
                <w:sz w:val="18"/>
              </w:rPr>
            </w:pPr>
            <w:r w:rsidRPr="00061813">
              <w:rPr>
                <w:rFonts w:ascii="Arial" w:hAnsi="Arial"/>
                <w:sz w:val="18"/>
              </w:rPr>
              <w:t>xxxx x</w:t>
            </w:r>
            <w:r>
              <w:rPr>
                <w:rFonts w:ascii="Arial" w:hAnsi="Arial"/>
                <w:sz w:val="18"/>
              </w:rPr>
              <w:t>1</w:t>
            </w:r>
            <w:r w:rsidRPr="00061813">
              <w:rPr>
                <w:rFonts w:ascii="Arial" w:hAnsi="Arial"/>
                <w:sz w:val="18"/>
              </w:rPr>
              <w:t>xx</w:t>
            </w:r>
          </w:p>
        </w:tc>
        <w:tc>
          <w:tcPr>
            <w:tcW w:w="1020" w:type="dxa"/>
            <w:tcBorders>
              <w:top w:val="single" w:sz="4" w:space="0" w:color="auto"/>
              <w:left w:val="single" w:sz="4" w:space="0" w:color="auto"/>
              <w:bottom w:val="single" w:sz="4" w:space="0" w:color="auto"/>
              <w:right w:val="single" w:sz="4" w:space="0" w:color="auto"/>
            </w:tcBorders>
          </w:tcPr>
          <w:p w14:paraId="73247844" w14:textId="43AA1358" w:rsidR="00DA29F9" w:rsidRPr="00061813" w:rsidRDefault="00DA29F9" w:rsidP="00BE4C89">
            <w:pPr>
              <w:keepNext/>
              <w:keepLines/>
              <w:spacing w:after="0"/>
              <w:rPr>
                <w:rFonts w:ascii="Arial" w:hAnsi="Arial"/>
                <w:sz w:val="18"/>
              </w:rPr>
            </w:pPr>
            <w:r w:rsidRPr="00061813">
              <w:rPr>
                <w:rFonts w:ascii="Arial" w:hAnsi="Arial"/>
                <w:sz w:val="18"/>
              </w:rPr>
              <w:t>xxxx xx</w:t>
            </w:r>
            <w:r>
              <w:rPr>
                <w:rFonts w:ascii="Arial" w:hAnsi="Arial"/>
                <w:sz w:val="18"/>
              </w:rPr>
              <w:t>11</w:t>
            </w:r>
          </w:p>
        </w:tc>
        <w:tc>
          <w:tcPr>
            <w:tcW w:w="1020" w:type="dxa"/>
            <w:tcBorders>
              <w:top w:val="single" w:sz="4" w:space="0" w:color="auto"/>
              <w:left w:val="single" w:sz="4" w:space="0" w:color="auto"/>
              <w:bottom w:val="single" w:sz="4" w:space="0" w:color="auto"/>
              <w:right w:val="single" w:sz="4" w:space="0" w:color="auto"/>
            </w:tcBorders>
          </w:tcPr>
          <w:p w14:paraId="5926C190" w14:textId="77777777" w:rsidR="00DA29F9" w:rsidRPr="00061813" w:rsidRDefault="00DA29F9" w:rsidP="00BE4C89">
            <w:pPr>
              <w:keepNext/>
              <w:keepLines/>
              <w:spacing w:after="0"/>
              <w:rPr>
                <w:rFonts w:ascii="Arial" w:hAnsi="Arial"/>
                <w:sz w:val="18"/>
              </w:rPr>
            </w:pPr>
            <w:r w:rsidRPr="00061813">
              <w:rPr>
                <w:rFonts w:ascii="Arial" w:hAnsi="Arial"/>
                <w:sz w:val="18"/>
              </w:rPr>
              <w:t>xxxx x1xx</w:t>
            </w:r>
          </w:p>
        </w:tc>
        <w:tc>
          <w:tcPr>
            <w:tcW w:w="1020" w:type="dxa"/>
            <w:tcBorders>
              <w:top w:val="single" w:sz="4" w:space="0" w:color="auto"/>
              <w:left w:val="single" w:sz="4" w:space="0" w:color="auto"/>
              <w:bottom w:val="single" w:sz="4" w:space="0" w:color="auto"/>
              <w:right w:val="single" w:sz="4" w:space="0" w:color="auto"/>
            </w:tcBorders>
          </w:tcPr>
          <w:p w14:paraId="3EDC8AB4"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2DC1E99E" w14:textId="77777777" w:rsidR="00DA29F9" w:rsidRPr="00311D59" w:rsidRDefault="00DA29F9" w:rsidP="00BE4C89">
            <w:pPr>
              <w:keepNext/>
              <w:keepLines/>
              <w:spacing w:after="0"/>
              <w:rPr>
                <w:rFonts w:ascii="Arial" w:hAnsi="Arial"/>
                <w:sz w:val="18"/>
              </w:rPr>
            </w:pPr>
            <w:r w:rsidRPr="00311D59">
              <w:rPr>
                <w:rFonts w:ascii="Arial" w:hAnsi="Arial"/>
                <w:sz w:val="18"/>
              </w:rPr>
              <w:t>xxxx xxxx</w:t>
            </w:r>
          </w:p>
        </w:tc>
      </w:tr>
      <w:tr w:rsidR="00DA29F9" w:rsidRPr="00311D59" w14:paraId="29AD27FD" w14:textId="77777777" w:rsidTr="00BE4C89">
        <w:tc>
          <w:tcPr>
            <w:tcW w:w="964" w:type="dxa"/>
            <w:tcBorders>
              <w:top w:val="single" w:sz="4" w:space="0" w:color="auto"/>
              <w:right w:val="single" w:sz="4" w:space="0" w:color="auto"/>
            </w:tcBorders>
          </w:tcPr>
          <w:p w14:paraId="4E8D8A25"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6F98E54"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tcPr>
          <w:p w14:paraId="4ED5F1AD"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tcPr>
          <w:p w14:paraId="00A5466E"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tcPr>
          <w:p w14:paraId="5F8B8F80" w14:textId="77777777" w:rsidR="00DA29F9" w:rsidRPr="00061813" w:rsidRDefault="00DA29F9" w:rsidP="00BE4C89">
            <w:pPr>
              <w:keepNext/>
              <w:keepLines/>
              <w:spacing w:after="0"/>
              <w:jc w:val="center"/>
              <w:rPr>
                <w:rFonts w:ascii="Arial" w:hAnsi="Arial"/>
                <w:b/>
                <w:sz w:val="18"/>
              </w:rPr>
            </w:pPr>
            <w:r w:rsidRPr="00061813">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tcPr>
          <w:p w14:paraId="080CFB6B" w14:textId="77777777" w:rsidR="00DA29F9" w:rsidRPr="00061813" w:rsidRDefault="00DA29F9" w:rsidP="00BE4C89">
            <w:pPr>
              <w:keepNext/>
              <w:keepLines/>
              <w:spacing w:after="0"/>
              <w:rPr>
                <w:rFonts w:ascii="Arial" w:hAnsi="Arial"/>
                <w:b/>
                <w:sz w:val="18"/>
              </w:rPr>
            </w:pPr>
            <w:r w:rsidRPr="00061813">
              <w:rPr>
                <w:rFonts w:ascii="Arial" w:hAnsi="Arial"/>
                <w:b/>
                <w:sz w:val="18"/>
              </w:rPr>
              <w:t>B16</w:t>
            </w:r>
          </w:p>
        </w:tc>
        <w:tc>
          <w:tcPr>
            <w:tcW w:w="1020" w:type="dxa"/>
            <w:tcBorders>
              <w:top w:val="single" w:sz="4" w:space="0" w:color="auto"/>
              <w:left w:val="single" w:sz="4" w:space="0" w:color="auto"/>
            </w:tcBorders>
          </w:tcPr>
          <w:p w14:paraId="7515F59C" w14:textId="77777777" w:rsidR="00DA29F9" w:rsidRPr="00061813" w:rsidRDefault="00DA29F9" w:rsidP="00BE4C89">
            <w:pPr>
              <w:keepNext/>
              <w:keepLines/>
              <w:spacing w:after="0"/>
              <w:rPr>
                <w:rFonts w:ascii="Arial" w:hAnsi="Arial"/>
                <w:b/>
                <w:sz w:val="18"/>
              </w:rPr>
            </w:pPr>
          </w:p>
        </w:tc>
        <w:tc>
          <w:tcPr>
            <w:tcW w:w="1020" w:type="dxa"/>
            <w:tcBorders>
              <w:top w:val="single" w:sz="4" w:space="0" w:color="auto"/>
            </w:tcBorders>
          </w:tcPr>
          <w:p w14:paraId="667C5549" w14:textId="77777777" w:rsidR="00DA29F9" w:rsidRPr="00311D59" w:rsidRDefault="00DA29F9" w:rsidP="00BE4C89">
            <w:pPr>
              <w:keepNext/>
              <w:keepLines/>
              <w:spacing w:after="0"/>
              <w:rPr>
                <w:rFonts w:ascii="Arial" w:hAnsi="Arial"/>
                <w:b/>
                <w:sz w:val="18"/>
              </w:rPr>
            </w:pPr>
          </w:p>
        </w:tc>
        <w:tc>
          <w:tcPr>
            <w:tcW w:w="1020" w:type="dxa"/>
            <w:tcBorders>
              <w:top w:val="single" w:sz="4" w:space="0" w:color="auto"/>
            </w:tcBorders>
          </w:tcPr>
          <w:p w14:paraId="4AE0B5D9" w14:textId="77777777" w:rsidR="00DA29F9" w:rsidRPr="00311D59" w:rsidRDefault="00DA29F9" w:rsidP="00BE4C89">
            <w:pPr>
              <w:keepNext/>
              <w:keepLines/>
              <w:spacing w:after="0"/>
              <w:rPr>
                <w:rFonts w:ascii="Arial" w:hAnsi="Arial"/>
                <w:b/>
                <w:sz w:val="18"/>
              </w:rPr>
            </w:pPr>
          </w:p>
        </w:tc>
      </w:tr>
      <w:tr w:rsidR="00DA29F9" w:rsidRPr="00311D59" w14:paraId="62E5891E" w14:textId="77777777" w:rsidTr="00BE4C89">
        <w:tc>
          <w:tcPr>
            <w:tcW w:w="964" w:type="dxa"/>
            <w:tcBorders>
              <w:right w:val="single" w:sz="4" w:space="0" w:color="auto"/>
            </w:tcBorders>
          </w:tcPr>
          <w:p w14:paraId="72E3ECCC" w14:textId="77777777" w:rsidR="00DA29F9" w:rsidRPr="00311D59" w:rsidRDefault="00DA29F9" w:rsidP="00BE4C89">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2D0050C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00280079" w14:textId="77777777" w:rsidR="00DA29F9" w:rsidRPr="00061813" w:rsidRDefault="00DA29F9" w:rsidP="00BE4C89">
            <w:pPr>
              <w:keepNext/>
              <w:keepLines/>
              <w:spacing w:after="0"/>
              <w:rPr>
                <w:rFonts w:ascii="Arial" w:hAnsi="Arial"/>
                <w:sz w:val="18"/>
              </w:rPr>
            </w:pPr>
            <w:r w:rsidRPr="00061813">
              <w:rPr>
                <w:rFonts w:ascii="Arial" w:hAnsi="Arial"/>
                <w:sz w:val="18"/>
              </w:rPr>
              <w:t>xxxx xxxx</w:t>
            </w:r>
          </w:p>
        </w:tc>
        <w:tc>
          <w:tcPr>
            <w:tcW w:w="1020" w:type="dxa"/>
            <w:tcBorders>
              <w:top w:val="single" w:sz="4" w:space="0" w:color="auto"/>
              <w:left w:val="single" w:sz="4" w:space="0" w:color="auto"/>
              <w:bottom w:val="single" w:sz="4" w:space="0" w:color="auto"/>
              <w:right w:val="single" w:sz="4" w:space="0" w:color="auto"/>
            </w:tcBorders>
          </w:tcPr>
          <w:p w14:paraId="19A6C015" w14:textId="6EB4F227" w:rsidR="00DA29F9" w:rsidRPr="00061813" w:rsidRDefault="00DA29F9" w:rsidP="00BE4C89">
            <w:pPr>
              <w:keepNext/>
              <w:keepLines/>
              <w:spacing w:after="0"/>
              <w:rPr>
                <w:rFonts w:ascii="Arial" w:hAnsi="Arial"/>
                <w:sz w:val="18"/>
              </w:rPr>
            </w:pPr>
            <w:r w:rsidRPr="00061813">
              <w:rPr>
                <w:rFonts w:ascii="Arial" w:hAnsi="Arial"/>
                <w:sz w:val="18"/>
              </w:rPr>
              <w:t>xx</w:t>
            </w:r>
            <w:r>
              <w:rPr>
                <w:rFonts w:ascii="Arial" w:hAnsi="Arial"/>
                <w:sz w:val="18"/>
              </w:rPr>
              <w:t>11</w:t>
            </w:r>
            <w:r w:rsidRPr="00061813">
              <w:rPr>
                <w:rFonts w:ascii="Arial" w:hAnsi="Arial"/>
                <w:sz w:val="18"/>
              </w:rPr>
              <w:t> xxxx</w:t>
            </w:r>
          </w:p>
        </w:tc>
        <w:tc>
          <w:tcPr>
            <w:tcW w:w="1020" w:type="dxa"/>
            <w:tcBorders>
              <w:top w:val="single" w:sz="4" w:space="0" w:color="auto"/>
              <w:left w:val="single" w:sz="4" w:space="0" w:color="auto"/>
              <w:bottom w:val="single" w:sz="4" w:space="0" w:color="auto"/>
              <w:right w:val="single" w:sz="4" w:space="0" w:color="auto"/>
            </w:tcBorders>
          </w:tcPr>
          <w:p w14:paraId="2D2399DB" w14:textId="77777777" w:rsidR="00DA29F9" w:rsidRPr="00061813" w:rsidRDefault="00DA29F9" w:rsidP="00BE4C89">
            <w:pPr>
              <w:keepNext/>
              <w:keepLines/>
              <w:spacing w:after="0"/>
              <w:jc w:val="center"/>
              <w:rPr>
                <w:rFonts w:ascii="Arial" w:hAnsi="Arial"/>
                <w:sz w:val="18"/>
              </w:rPr>
            </w:pPr>
            <w:r w:rsidRPr="00061813">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49D23F8E" w14:textId="45D24B4B" w:rsidR="00DA29F9" w:rsidRPr="00061813" w:rsidRDefault="00DA29F9" w:rsidP="00BE4C89">
            <w:pPr>
              <w:keepNext/>
              <w:keepLines/>
              <w:spacing w:after="0"/>
              <w:rPr>
                <w:rFonts w:ascii="Arial" w:hAnsi="Arial"/>
                <w:sz w:val="18"/>
              </w:rPr>
            </w:pPr>
            <w:r>
              <w:rPr>
                <w:rFonts w:ascii="Arial" w:hAnsi="Arial"/>
                <w:sz w:val="18"/>
              </w:rPr>
              <w:t>x0</w:t>
            </w:r>
            <w:r w:rsidRPr="00061813">
              <w:rPr>
                <w:rFonts w:ascii="Arial" w:hAnsi="Arial"/>
                <w:sz w:val="18"/>
              </w:rPr>
              <w:t>x</w:t>
            </w:r>
            <w:r>
              <w:rPr>
                <w:rFonts w:ascii="Arial" w:hAnsi="Arial"/>
                <w:sz w:val="18"/>
              </w:rPr>
              <w:t>0</w:t>
            </w:r>
            <w:r w:rsidRPr="00061813">
              <w:rPr>
                <w:rFonts w:ascii="Arial" w:hAnsi="Arial"/>
                <w:sz w:val="18"/>
              </w:rPr>
              <w:t> </w:t>
            </w:r>
            <w:r>
              <w:rPr>
                <w:rFonts w:ascii="Arial" w:hAnsi="Arial"/>
                <w:sz w:val="18"/>
              </w:rPr>
              <w:t>111</w:t>
            </w:r>
            <w:r w:rsidRPr="00061813">
              <w:rPr>
                <w:rFonts w:ascii="Arial" w:hAnsi="Arial"/>
                <w:sz w:val="18"/>
              </w:rPr>
              <w:t>x</w:t>
            </w:r>
          </w:p>
        </w:tc>
        <w:tc>
          <w:tcPr>
            <w:tcW w:w="1020" w:type="dxa"/>
            <w:tcBorders>
              <w:left w:val="single" w:sz="4" w:space="0" w:color="auto"/>
            </w:tcBorders>
          </w:tcPr>
          <w:p w14:paraId="21DD0434" w14:textId="77777777" w:rsidR="00DA29F9" w:rsidRPr="00061813" w:rsidRDefault="00DA29F9" w:rsidP="00BE4C89">
            <w:pPr>
              <w:keepNext/>
              <w:keepLines/>
              <w:spacing w:after="0"/>
              <w:rPr>
                <w:rFonts w:ascii="Arial" w:hAnsi="Arial"/>
                <w:sz w:val="18"/>
              </w:rPr>
            </w:pPr>
          </w:p>
        </w:tc>
        <w:tc>
          <w:tcPr>
            <w:tcW w:w="1020" w:type="dxa"/>
          </w:tcPr>
          <w:p w14:paraId="36F6FBA9" w14:textId="77777777" w:rsidR="00DA29F9" w:rsidRPr="00311D59" w:rsidRDefault="00DA29F9" w:rsidP="00BE4C89">
            <w:pPr>
              <w:keepNext/>
              <w:keepLines/>
              <w:spacing w:after="0"/>
              <w:rPr>
                <w:rFonts w:ascii="Arial" w:hAnsi="Arial"/>
                <w:sz w:val="18"/>
              </w:rPr>
            </w:pPr>
          </w:p>
        </w:tc>
        <w:tc>
          <w:tcPr>
            <w:tcW w:w="1020" w:type="dxa"/>
          </w:tcPr>
          <w:p w14:paraId="3C2141C9" w14:textId="77777777" w:rsidR="00DA29F9" w:rsidRPr="00311D59" w:rsidRDefault="00DA29F9" w:rsidP="00BE4C89">
            <w:pPr>
              <w:keepNext/>
              <w:keepLines/>
              <w:spacing w:after="0"/>
              <w:rPr>
                <w:rFonts w:ascii="Arial" w:hAnsi="Arial"/>
                <w:sz w:val="18"/>
              </w:rPr>
            </w:pPr>
          </w:p>
        </w:tc>
      </w:tr>
    </w:tbl>
    <w:p w14:paraId="1ACA4095" w14:textId="77777777" w:rsidR="00DA29F9" w:rsidRDefault="00DA29F9" w:rsidP="00DA29F9">
      <w:pPr>
        <w:contextualSpacing/>
      </w:pPr>
    </w:p>
    <w:p w14:paraId="434CE0F2" w14:textId="53282E1B" w:rsidR="000145E5" w:rsidRPr="0046266F" w:rsidRDefault="000145E5" w:rsidP="000145E5">
      <w:pPr>
        <w:pStyle w:val="Heading5"/>
      </w:pPr>
      <w:r w:rsidRPr="0046266F">
        <w:t>7.4.</w:t>
      </w:r>
      <w:r>
        <w:t>7</w:t>
      </w:r>
      <w:r w:rsidRPr="0046266F">
        <w:t>.4.2</w:t>
      </w:r>
      <w:r w:rsidRPr="0046266F">
        <w:tab/>
        <w:t>Procedure</w:t>
      </w:r>
    </w:p>
    <w:p w14:paraId="317A9DCD" w14:textId="77777777" w:rsidR="000724A5" w:rsidRPr="0046266F" w:rsidRDefault="000724A5" w:rsidP="000724A5">
      <w:pPr>
        <w:pStyle w:val="B1"/>
      </w:pPr>
      <w:r w:rsidRPr="0046266F">
        <w:t>a)</w:t>
      </w:r>
      <w:r w:rsidRPr="0046266F">
        <w:tab/>
        <w:t>The UE is powered on.</w:t>
      </w:r>
    </w:p>
    <w:p w14:paraId="48049B50" w14:textId="467233EF" w:rsidR="000724A5" w:rsidRPr="0046266F" w:rsidRDefault="000724A5" w:rsidP="000724A5">
      <w:pPr>
        <w:pStyle w:val="B1"/>
      </w:pPr>
      <w:r w:rsidRPr="0046266F">
        <w:t>b)</w:t>
      </w:r>
      <w:r w:rsidRPr="0046266F">
        <w:tab/>
        <w:t xml:space="preserve">After receipt of a </w:t>
      </w:r>
      <w:r w:rsidRPr="0046266F">
        <w:rPr>
          <w:i/>
        </w:rPr>
        <w:t>RRCRequest</w:t>
      </w:r>
      <w:r w:rsidRPr="0046266F">
        <w:t xml:space="preserve"> from the UE on the </w:t>
      </w:r>
      <w:r>
        <w:t>NG-RAN</w:t>
      </w:r>
      <w:r w:rsidRPr="0046266F">
        <w:t xml:space="preserve">-cell related to the BCCH transmitting MCC/MNC 244/008, the </w:t>
      </w:r>
      <w:r>
        <w:t xml:space="preserve">NG-SS </w:t>
      </w:r>
      <w:r w:rsidRPr="0046266F">
        <w:t xml:space="preserve">sends </w:t>
      </w:r>
      <w:r w:rsidRPr="0046266F">
        <w:rPr>
          <w:i/>
        </w:rPr>
        <w:t>RRCSetup</w:t>
      </w:r>
      <w:r w:rsidRPr="0046266F">
        <w:t xml:space="preserve"> to the UE, followed by </w:t>
      </w:r>
      <w:r w:rsidRPr="0046266F">
        <w:rPr>
          <w:i/>
        </w:rPr>
        <w:t>RRCSetupComplete</w:t>
      </w:r>
      <w:r w:rsidRPr="0046266F">
        <w:t xml:space="preserve"> sent by the UE to the</w:t>
      </w:r>
      <w:r>
        <w:t xml:space="preserve"> NG-SS</w:t>
      </w:r>
      <w:r w:rsidRPr="0046266F">
        <w:t>.</w:t>
      </w:r>
    </w:p>
    <w:p w14:paraId="73C71DBB" w14:textId="77777777" w:rsidR="000724A5" w:rsidRPr="0046266F" w:rsidRDefault="000724A5" w:rsidP="000724A5">
      <w:pPr>
        <w:pStyle w:val="B1"/>
        <w:keepNext/>
        <w:keepLines/>
      </w:pPr>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38CC8EB0" w14:textId="263F4333" w:rsidR="000724A5" w:rsidRPr="0046266F" w:rsidRDefault="000724A5" w:rsidP="000724A5">
      <w:pPr>
        <w:pStyle w:val="B2"/>
        <w:rPr>
          <w:lang w:val="fr-FR"/>
        </w:rPr>
      </w:pPr>
      <w:r w:rsidRPr="0046266F">
        <w:tab/>
      </w:r>
      <w:r w:rsidRPr="0046266F">
        <w:rPr>
          <w:lang w:val="fr-FR"/>
        </w:rPr>
        <w:t>TAI (MCC/MNC/TAC):</w:t>
      </w:r>
      <w:r w:rsidRPr="0046266F">
        <w:rPr>
          <w:lang w:val="fr-FR"/>
        </w:rPr>
        <w:tab/>
        <w:t>244/008/00</w:t>
      </w:r>
      <w:r>
        <w:rPr>
          <w:lang w:val="fr-FR"/>
        </w:rPr>
        <w:t>00</w:t>
      </w:r>
      <w:r w:rsidRPr="0046266F">
        <w:rPr>
          <w:lang w:val="fr-FR"/>
        </w:rPr>
        <w:t>01</w:t>
      </w:r>
    </w:p>
    <w:p w14:paraId="1A8AC43D" w14:textId="77777777" w:rsidR="000724A5" w:rsidRPr="00BA2DB8" w:rsidRDefault="000724A5" w:rsidP="000724A5">
      <w:pPr>
        <w:pStyle w:val="B2"/>
        <w:rPr>
          <w:lang w:val="fr-FR"/>
        </w:rPr>
      </w:pPr>
      <w:r w:rsidRPr="0046266F">
        <w:rPr>
          <w:lang w:val="fr-FR"/>
        </w:rPr>
        <w:tab/>
      </w:r>
      <w:r w:rsidRPr="00BA2DB8">
        <w:rPr>
          <w:lang w:val="fr-FR"/>
        </w:rPr>
        <w:t>5G-GUTI:</w:t>
      </w:r>
      <w:r w:rsidRPr="00BA2DB8">
        <w:rPr>
          <w:lang w:val="fr-FR"/>
        </w:rPr>
        <w:tab/>
        <w:t>"24400800010266436587"</w:t>
      </w:r>
    </w:p>
    <w:p w14:paraId="58972AE1" w14:textId="314FD7C4" w:rsidR="000724A5" w:rsidRPr="0046266F" w:rsidRDefault="000724A5" w:rsidP="000724A5">
      <w:pPr>
        <w:pStyle w:val="B1"/>
      </w:pPr>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r w:rsidRPr="0046266F">
        <w:rPr>
          <w:i/>
        </w:rPr>
        <w:t>RRCRelease</w:t>
      </w:r>
      <w:r w:rsidRPr="0046266F">
        <w:t>.</w:t>
      </w:r>
    </w:p>
    <w:p w14:paraId="3A54E7F5" w14:textId="77777777" w:rsidR="000724A5" w:rsidRPr="0046266F" w:rsidRDefault="000724A5" w:rsidP="000724A5">
      <w:pPr>
        <w:pStyle w:val="B1"/>
      </w:pPr>
      <w:r w:rsidRPr="0046266F">
        <w:t>e)</w:t>
      </w:r>
      <w:r w:rsidRPr="0046266F">
        <w:tab/>
        <w:t xml:space="preserve">The </w:t>
      </w:r>
      <w:r>
        <w:t>NG-SS</w:t>
      </w:r>
      <w:r w:rsidRPr="0046266F">
        <w:t xml:space="preserve"> starts to send on the second BCCH with the MCC/MNC 244/083. </w:t>
      </w:r>
      <w:r w:rsidRPr="002D287C">
        <w:t>An internal timer shall start to run.</w:t>
      </w:r>
    </w:p>
    <w:p w14:paraId="66538342" w14:textId="7DCF9A5F" w:rsidR="000724A5" w:rsidRPr="0046266F" w:rsidRDefault="000724A5" w:rsidP="000724A5">
      <w:pPr>
        <w:pStyle w:val="B1"/>
      </w:pPr>
      <w:r w:rsidRPr="0046266F">
        <w:t>f)</w:t>
      </w:r>
      <w:r w:rsidRPr="0046266F">
        <w:tab/>
        <w:t xml:space="preserve">After receipt of an </w:t>
      </w:r>
      <w:r w:rsidRPr="0046266F">
        <w:rPr>
          <w:i/>
        </w:rPr>
        <w:t>RRCRequest</w:t>
      </w:r>
      <w:r w:rsidRPr="0046266F">
        <w:t xml:space="preserve"> from the UE on the </w:t>
      </w:r>
      <w:r>
        <w:t>NG-RAN</w:t>
      </w:r>
      <w:r w:rsidRPr="0046266F">
        <w:t xml:space="preserve">-cell related to the BCCH transmitting MCC/MNC 244/083, the </w:t>
      </w:r>
      <w:r>
        <w:t>NG-SS</w:t>
      </w:r>
      <w:r w:rsidRPr="0046266F">
        <w:t xml:space="preserve"> sends </w:t>
      </w:r>
      <w:r w:rsidRPr="0046266F">
        <w:rPr>
          <w:i/>
        </w:rPr>
        <w:t>RRCSetup</w:t>
      </w:r>
      <w:r>
        <w:rPr>
          <w:i/>
        </w:rPr>
        <w:t xml:space="preserve"> </w:t>
      </w:r>
      <w:r w:rsidRPr="0046266F">
        <w:t xml:space="preserve">to the UE, followed by </w:t>
      </w:r>
      <w:r w:rsidRPr="0046266F">
        <w:rPr>
          <w:i/>
        </w:rPr>
        <w:t>RRCSetupComplete</w:t>
      </w:r>
      <w:r w:rsidRPr="0046266F">
        <w:t xml:space="preserve"> sent by the UE to the </w:t>
      </w:r>
      <w:r>
        <w:t>NG</w:t>
      </w:r>
      <w:r w:rsidRPr="0046266F">
        <w:t>-SS.</w:t>
      </w:r>
      <w:r>
        <w:t xml:space="preserve"> </w:t>
      </w:r>
      <w:r w:rsidRPr="002D287C">
        <w:t>The internal timer is stopped.</w:t>
      </w:r>
    </w:p>
    <w:p w14:paraId="2CDF7257" w14:textId="77777777" w:rsidR="000724A5" w:rsidRPr="0046266F" w:rsidRDefault="000724A5" w:rsidP="000724A5">
      <w:pPr>
        <w:pStyle w:val="B1"/>
        <w:keepNext/>
        <w:keepLines/>
      </w:pPr>
      <w:r w:rsidRPr="0046266F">
        <w:t>g)</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to the UE</w:t>
      </w:r>
      <w:r>
        <w:t xml:space="preserve"> </w:t>
      </w:r>
      <w:r w:rsidRPr="00022209">
        <w:t>with</w:t>
      </w:r>
      <w:r w:rsidRPr="0046266F">
        <w:t>:</w:t>
      </w:r>
    </w:p>
    <w:p w14:paraId="133234A5" w14:textId="06A2A5FE" w:rsidR="000724A5" w:rsidRPr="0046266F" w:rsidRDefault="000724A5" w:rsidP="000724A5">
      <w:pPr>
        <w:pStyle w:val="B2"/>
        <w:rPr>
          <w:lang w:val="fr-FR"/>
        </w:rPr>
      </w:pPr>
      <w:r w:rsidRPr="0046266F">
        <w:tab/>
      </w:r>
      <w:r w:rsidRPr="0046266F">
        <w:rPr>
          <w:lang w:val="fr-FR"/>
        </w:rPr>
        <w:t>TAI (MCC/MNC/TAC):</w:t>
      </w:r>
      <w:r w:rsidRPr="0046266F">
        <w:rPr>
          <w:lang w:val="fr-FR"/>
        </w:rPr>
        <w:tab/>
        <w:t>244/083/00</w:t>
      </w:r>
      <w:r>
        <w:rPr>
          <w:lang w:val="fr-FR"/>
        </w:rPr>
        <w:t>00</w:t>
      </w:r>
      <w:r w:rsidRPr="0046266F">
        <w:rPr>
          <w:lang w:val="fr-FR"/>
        </w:rPr>
        <w:t>01</w:t>
      </w:r>
    </w:p>
    <w:p w14:paraId="081A6AE6" w14:textId="77777777" w:rsidR="000724A5" w:rsidRPr="0046266F" w:rsidRDefault="000724A5" w:rsidP="000724A5">
      <w:pPr>
        <w:pStyle w:val="B2"/>
        <w:rPr>
          <w:lang w:val="fr-FR"/>
        </w:rPr>
      </w:pPr>
      <w:r w:rsidRPr="0046266F">
        <w:rPr>
          <w:lang w:val="fr-FR"/>
        </w:rPr>
        <w:tab/>
      </w:r>
      <w:r>
        <w:rPr>
          <w:lang w:val="fr-FR"/>
        </w:rPr>
        <w:t>5G-</w:t>
      </w:r>
      <w:r w:rsidRPr="0046266F">
        <w:rPr>
          <w:lang w:val="fr-FR"/>
        </w:rPr>
        <w:t>GUTI:</w:t>
      </w:r>
      <w:r w:rsidRPr="0046266F">
        <w:rPr>
          <w:lang w:val="fr-FR"/>
        </w:rPr>
        <w:tab/>
        <w:t>"24408300010266436587"</w:t>
      </w:r>
    </w:p>
    <w:p w14:paraId="78839B92" w14:textId="77777777" w:rsidR="000724A5" w:rsidRPr="0046266F" w:rsidRDefault="000724A5" w:rsidP="000724A5">
      <w:pPr>
        <w:pStyle w:val="B1"/>
      </w:pPr>
      <w:r>
        <w:t>h</w:t>
      </w:r>
      <w:r w:rsidRPr="0046266F">
        <w:t>)</w:t>
      </w:r>
      <w:r w:rsidRPr="0046266F">
        <w:tab/>
        <w:t>The UE is soft powered down.</w:t>
      </w:r>
    </w:p>
    <w:p w14:paraId="6BF41BB5" w14:textId="77777777" w:rsidR="000724A5" w:rsidRPr="0046266F" w:rsidRDefault="000724A5" w:rsidP="000724A5">
      <w:pPr>
        <w:pStyle w:val="Heading4"/>
      </w:pPr>
      <w:r w:rsidRPr="0046266F">
        <w:t>7.4.</w:t>
      </w:r>
      <w:r>
        <w:t>7</w:t>
      </w:r>
      <w:r w:rsidRPr="0046266F">
        <w:t>.5</w:t>
      </w:r>
      <w:r w:rsidRPr="0046266F">
        <w:tab/>
        <w:t>Acceptance criteria</w:t>
      </w:r>
    </w:p>
    <w:p w14:paraId="0ED7EFB5" w14:textId="28C6C65C" w:rsidR="000724A5" w:rsidRPr="0046266F" w:rsidRDefault="000724A5" w:rsidP="000724A5">
      <w:pPr>
        <w:pStyle w:val="B1"/>
        <w:keepNext/>
        <w:keepLines/>
      </w:pPr>
      <w:r w:rsidRPr="0046266F">
        <w:t xml:space="preserve">1) After step e) the UE shall send a </w:t>
      </w:r>
      <w:r w:rsidRPr="0046266F">
        <w:rPr>
          <w:i/>
        </w:rPr>
        <w:t>RRCRequest</w:t>
      </w:r>
      <w:r w:rsidRPr="0046266F">
        <w:t xml:space="preserve"> on the </w:t>
      </w:r>
      <w:r>
        <w:t>NG-RAN</w:t>
      </w:r>
      <w:r w:rsidRPr="0046266F">
        <w:t xml:space="preserve">-cell related to the BCCH transmitting MCC/MNC 244/083 to the </w:t>
      </w:r>
      <w:r>
        <w:t>NG</w:t>
      </w:r>
      <w:r w:rsidRPr="0046266F">
        <w:t>-SS.</w:t>
      </w:r>
    </w:p>
    <w:p w14:paraId="198E6073" w14:textId="77777777" w:rsidR="000145E5" w:rsidRDefault="000145E5" w:rsidP="000145E5">
      <w:pPr>
        <w:pStyle w:val="B1"/>
        <w:keepNext/>
        <w:keepLines/>
        <w:tabs>
          <w:tab w:val="left" w:pos="644"/>
        </w:tabs>
        <w:ind w:left="644" w:hanging="360"/>
      </w:pPr>
      <w:r>
        <w:t>2</w:t>
      </w:r>
      <w:r w:rsidRPr="0046266F">
        <w:t>)</w:t>
      </w:r>
      <w:r w:rsidRPr="0046266F">
        <w:tab/>
        <w:t>The value of the internal timer shall not exceed 6 minutes.</w:t>
      </w:r>
    </w:p>
    <w:p w14:paraId="0616EE6D" w14:textId="77777777" w:rsidR="000145E5" w:rsidRPr="0046266F" w:rsidRDefault="000145E5" w:rsidP="000145E5">
      <w:pPr>
        <w:pStyle w:val="NO"/>
      </w:pPr>
      <w:r w:rsidRPr="0046266F">
        <w:t>NOTE:</w:t>
      </w:r>
      <w:r w:rsidRPr="0046266F">
        <w:tab/>
        <w:t>To take the systems processing time into account, the value of the internal timer may allow to be a guard time of 10 % greater than the required 6 minutes.</w:t>
      </w:r>
    </w:p>
    <w:p w14:paraId="38C58C7C" w14:textId="77777777" w:rsidR="000145E5" w:rsidRPr="0046266F" w:rsidRDefault="000145E5" w:rsidP="000145E5">
      <w:pPr>
        <w:pStyle w:val="B1"/>
      </w:pPr>
      <w:r>
        <w:t>3</w:t>
      </w:r>
      <w:r w:rsidRPr="0046266F">
        <w:t>)</w:t>
      </w:r>
      <w:r w:rsidRPr="0046266F">
        <w:tab/>
        <w:t xml:space="preserve">After step </w:t>
      </w:r>
      <w:r>
        <w:t>h</w:t>
      </w:r>
      <w:r w:rsidRPr="0046266F">
        <w:t>) the USIM shall contain the following values:</w:t>
      </w:r>
    </w:p>
    <w:p w14:paraId="14A63821" w14:textId="77777777" w:rsidR="0041284D" w:rsidRPr="004B0EF7" w:rsidRDefault="0041284D" w:rsidP="0041284D">
      <w:pPr>
        <w:rPr>
          <w:b/>
          <w:bCs/>
        </w:rPr>
      </w:pPr>
      <w:bookmarkStart w:id="4328" w:name="_Toc10738855"/>
      <w:bookmarkStart w:id="4329" w:name="_Toc20396707"/>
      <w:bookmarkStart w:id="4330" w:name="_Toc29398360"/>
      <w:bookmarkStart w:id="4331" w:name="_Toc29399482"/>
      <w:bookmarkStart w:id="4332" w:name="_Toc36649492"/>
      <w:bookmarkStart w:id="4333" w:name="_Toc36655334"/>
      <w:bookmarkStart w:id="4334" w:name="_Toc44961637"/>
      <w:bookmarkStart w:id="4335" w:name="_Toc50983300"/>
      <w:bookmarkStart w:id="4336" w:name="_Toc50985471"/>
      <w:bookmarkStart w:id="4337" w:name="_Toc57112731"/>
      <w:bookmarkStart w:id="4338" w:name="_Toc146299882"/>
      <w:r w:rsidRPr="004B0EF7">
        <w:rPr>
          <w:b/>
          <w:bCs/>
        </w:rPr>
        <w:t>EF</w:t>
      </w:r>
      <w:r w:rsidRPr="004B0EF7">
        <w:rPr>
          <w:b/>
          <w:bCs/>
          <w:sz w:val="24"/>
          <w:vertAlign w:val="subscript"/>
        </w:rPr>
        <w:t>5GS3GPPLOCI</w:t>
      </w:r>
      <w:r w:rsidRPr="004B0EF7">
        <w:rPr>
          <w:b/>
          <w:bCs/>
        </w:rPr>
        <w:t xml:space="preserve"> (5GS 3GPP location information)</w:t>
      </w:r>
    </w:p>
    <w:p w14:paraId="47C3F6F2" w14:textId="77777777" w:rsidR="0041284D" w:rsidRDefault="0041284D" w:rsidP="0041284D">
      <w:pPr>
        <w:pStyle w:val="EW"/>
        <w:tabs>
          <w:tab w:val="left" w:pos="2835"/>
        </w:tabs>
        <w:spacing w:after="180"/>
        <w:rPr>
          <w:lang w:val="it-IT"/>
        </w:rPr>
      </w:pPr>
      <w:r w:rsidRPr="00E6720E">
        <w:rPr>
          <w:lang w:val="it-IT"/>
        </w:rPr>
        <w:t>Logically:</w:t>
      </w:r>
    </w:p>
    <w:p w14:paraId="43E57B27" w14:textId="533E98A9" w:rsidR="0041284D" w:rsidRDefault="0041284D" w:rsidP="0041284D">
      <w:pPr>
        <w:pStyle w:val="B2"/>
        <w:spacing w:after="0"/>
      </w:pPr>
      <w:r w:rsidRPr="00E6720E">
        <w:rPr>
          <w:lang w:val="it-IT"/>
        </w:rPr>
        <w:t>5G-GUTI</w:t>
      </w:r>
      <w:r>
        <w:rPr>
          <w:lang w:val="it-IT"/>
        </w:rPr>
        <w:t>:</w:t>
      </w:r>
    </w:p>
    <w:p w14:paraId="55B26DD2" w14:textId="77777777" w:rsidR="0041284D" w:rsidRDefault="0041284D" w:rsidP="0041284D">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92BE549" w14:textId="77777777" w:rsidR="0041284D" w:rsidRDefault="0041284D" w:rsidP="0041284D">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407ECBF" w14:textId="77777777" w:rsidR="0041284D" w:rsidRDefault="0041284D" w:rsidP="0041284D">
      <w:pPr>
        <w:pStyle w:val="B2"/>
        <w:spacing w:after="0"/>
        <w:ind w:firstLine="0"/>
        <w:rPr>
          <w:lang w:val="it-IT"/>
        </w:rPr>
      </w:pPr>
      <w:r w:rsidRPr="00D90416">
        <w:rPr>
          <w:lang w:val="it-IT"/>
        </w:rPr>
        <w:t>AMF Region ID:</w:t>
      </w:r>
      <w:r w:rsidRPr="00D90416">
        <w:rPr>
          <w:lang w:val="it-IT"/>
        </w:rPr>
        <w:tab/>
        <w:t>0</w:t>
      </w:r>
    </w:p>
    <w:p w14:paraId="1F124351" w14:textId="77777777" w:rsidR="0041284D" w:rsidRDefault="0041284D" w:rsidP="0041284D">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AAD2B6E" w14:textId="77777777" w:rsidR="0041284D" w:rsidRDefault="0041284D" w:rsidP="0041284D">
      <w:pPr>
        <w:pStyle w:val="B2"/>
        <w:spacing w:after="0"/>
        <w:ind w:firstLine="0"/>
        <w:rPr>
          <w:lang w:val="it-IT"/>
        </w:rPr>
      </w:pPr>
      <w:r w:rsidRPr="00D90416">
        <w:rPr>
          <w:lang w:val="it-IT"/>
        </w:rPr>
        <w:t xml:space="preserve">AMF Pointer: </w:t>
      </w:r>
      <w:r w:rsidRPr="00D90416">
        <w:rPr>
          <w:lang w:val="it-IT"/>
        </w:rPr>
        <w:tab/>
        <w:t>2</w:t>
      </w:r>
    </w:p>
    <w:p w14:paraId="0067ECDD" w14:textId="77777777" w:rsidR="0041284D" w:rsidRDefault="0041284D" w:rsidP="0041284D">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DF67BDB" w14:textId="1EF969B6" w:rsidR="0041284D" w:rsidRDefault="0041284D" w:rsidP="0041284D">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w:t>
      </w:r>
      <w:r>
        <w:rPr>
          <w:lang w:val="it-IT"/>
        </w:rPr>
        <w:t xml:space="preserve">83 </w:t>
      </w:r>
      <w:r w:rsidRPr="00E6720E">
        <w:rPr>
          <w:lang w:val="it-IT"/>
        </w:rPr>
        <w:t>000001</w:t>
      </w:r>
    </w:p>
    <w:p w14:paraId="63FA426C" w14:textId="77777777" w:rsidR="0041284D" w:rsidRPr="0046266F" w:rsidRDefault="0041284D" w:rsidP="0041284D">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1</w:t>
      </w:r>
      <w:r w:rsidRPr="00E6720E">
        <w:rPr>
          <w:lang w:val="it-IT"/>
        </w:rPr>
        <w:t xml:space="preserve"> UPDATED</w:t>
      </w:r>
    </w:p>
    <w:p w14:paraId="12D30480" w14:textId="77777777" w:rsidR="0041284D" w:rsidRPr="0046266F" w:rsidRDefault="0041284D" w:rsidP="0041284D">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1284D" w:rsidRPr="006D217E" w14:paraId="323231D3" w14:textId="77777777" w:rsidTr="008C00E8">
        <w:tc>
          <w:tcPr>
            <w:tcW w:w="959" w:type="dxa"/>
          </w:tcPr>
          <w:p w14:paraId="44605F1E" w14:textId="615921BD" w:rsidR="0041284D" w:rsidRPr="004B0EF7" w:rsidRDefault="0041284D" w:rsidP="008C00E8">
            <w:pPr>
              <w:keepNext/>
              <w:keepLines/>
              <w:spacing w:after="0"/>
              <w:rPr>
                <w:rFonts w:ascii="Arial" w:hAnsi="Arial"/>
                <w:b/>
                <w:bCs/>
                <w:sz w:val="18"/>
              </w:rPr>
            </w:pPr>
            <w:r w:rsidRPr="004B0EF7">
              <w:rPr>
                <w:rFonts w:ascii="Arial" w:hAnsi="Arial"/>
                <w:b/>
                <w:bCs/>
                <w:sz w:val="18"/>
              </w:rPr>
              <w:t>Byte</w:t>
            </w:r>
          </w:p>
        </w:tc>
        <w:tc>
          <w:tcPr>
            <w:tcW w:w="717" w:type="dxa"/>
          </w:tcPr>
          <w:p w14:paraId="402DD9B7"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B1</w:t>
            </w:r>
          </w:p>
        </w:tc>
        <w:tc>
          <w:tcPr>
            <w:tcW w:w="717" w:type="dxa"/>
          </w:tcPr>
          <w:p w14:paraId="3A0616D3"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B2</w:t>
            </w:r>
          </w:p>
        </w:tc>
        <w:tc>
          <w:tcPr>
            <w:tcW w:w="717" w:type="dxa"/>
          </w:tcPr>
          <w:p w14:paraId="16A67239"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B3</w:t>
            </w:r>
          </w:p>
        </w:tc>
        <w:tc>
          <w:tcPr>
            <w:tcW w:w="717" w:type="dxa"/>
          </w:tcPr>
          <w:p w14:paraId="0A78B8D2"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B4</w:t>
            </w:r>
          </w:p>
        </w:tc>
        <w:tc>
          <w:tcPr>
            <w:tcW w:w="717" w:type="dxa"/>
          </w:tcPr>
          <w:p w14:paraId="54570809"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B5</w:t>
            </w:r>
          </w:p>
        </w:tc>
        <w:tc>
          <w:tcPr>
            <w:tcW w:w="717" w:type="dxa"/>
          </w:tcPr>
          <w:p w14:paraId="29DC2081"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B6</w:t>
            </w:r>
          </w:p>
        </w:tc>
        <w:tc>
          <w:tcPr>
            <w:tcW w:w="717" w:type="dxa"/>
          </w:tcPr>
          <w:p w14:paraId="7CD7C987"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B7</w:t>
            </w:r>
          </w:p>
        </w:tc>
        <w:tc>
          <w:tcPr>
            <w:tcW w:w="717" w:type="dxa"/>
          </w:tcPr>
          <w:p w14:paraId="7D5B49FC" w14:textId="77777777" w:rsidR="0041284D" w:rsidRPr="006D217E" w:rsidRDefault="0041284D" w:rsidP="008C00E8">
            <w:pPr>
              <w:keepNext/>
              <w:keepLines/>
              <w:spacing w:after="0"/>
              <w:jc w:val="center"/>
              <w:rPr>
                <w:rFonts w:ascii="Arial" w:hAnsi="Arial"/>
                <w:b/>
                <w:sz w:val="18"/>
              </w:rPr>
            </w:pPr>
            <w:r w:rsidRPr="006D217E">
              <w:rPr>
                <w:rFonts w:ascii="Arial" w:hAnsi="Arial"/>
                <w:b/>
                <w:sz w:val="18"/>
              </w:rPr>
              <w:t>B8</w:t>
            </w:r>
          </w:p>
        </w:tc>
      </w:tr>
      <w:tr w:rsidR="0041284D" w:rsidRPr="0008759E" w14:paraId="68CCCA2E" w14:textId="77777777" w:rsidTr="008C00E8">
        <w:tc>
          <w:tcPr>
            <w:tcW w:w="959" w:type="dxa"/>
            <w:tcBorders>
              <w:bottom w:val="single" w:sz="4" w:space="0" w:color="auto"/>
            </w:tcBorders>
          </w:tcPr>
          <w:p w14:paraId="4AAE2712" w14:textId="77777777" w:rsidR="0041284D" w:rsidRPr="0008759E" w:rsidRDefault="0041284D" w:rsidP="008C00E8">
            <w:pPr>
              <w:keepNext/>
              <w:keepLines/>
              <w:spacing w:after="0"/>
              <w:rPr>
                <w:rFonts w:ascii="Arial" w:hAnsi="Arial"/>
                <w:sz w:val="18"/>
              </w:rPr>
            </w:pPr>
            <w:r w:rsidRPr="0008759E">
              <w:rPr>
                <w:rFonts w:ascii="Arial" w:hAnsi="Arial"/>
                <w:sz w:val="18"/>
              </w:rPr>
              <w:t>Hex</w:t>
            </w:r>
          </w:p>
        </w:tc>
        <w:tc>
          <w:tcPr>
            <w:tcW w:w="717" w:type="dxa"/>
          </w:tcPr>
          <w:p w14:paraId="161DB8F4" w14:textId="77777777" w:rsidR="0041284D" w:rsidRPr="0008759E" w:rsidRDefault="0041284D" w:rsidP="008C00E8">
            <w:pPr>
              <w:keepNext/>
              <w:keepLines/>
              <w:spacing w:after="0"/>
              <w:jc w:val="center"/>
              <w:rPr>
                <w:rFonts w:ascii="Arial" w:hAnsi="Arial"/>
                <w:sz w:val="18"/>
              </w:rPr>
            </w:pPr>
            <w:r>
              <w:rPr>
                <w:rFonts w:ascii="Arial" w:hAnsi="Arial"/>
                <w:sz w:val="18"/>
              </w:rPr>
              <w:t>00</w:t>
            </w:r>
          </w:p>
        </w:tc>
        <w:tc>
          <w:tcPr>
            <w:tcW w:w="717" w:type="dxa"/>
          </w:tcPr>
          <w:p w14:paraId="0D4D3333" w14:textId="77777777" w:rsidR="0041284D" w:rsidRPr="0008759E" w:rsidRDefault="0041284D" w:rsidP="008C00E8">
            <w:pPr>
              <w:keepNext/>
              <w:keepLines/>
              <w:spacing w:after="0"/>
              <w:jc w:val="center"/>
              <w:rPr>
                <w:rFonts w:ascii="Arial" w:hAnsi="Arial"/>
                <w:sz w:val="18"/>
              </w:rPr>
            </w:pPr>
            <w:r>
              <w:rPr>
                <w:rFonts w:ascii="Arial" w:hAnsi="Arial"/>
                <w:sz w:val="18"/>
              </w:rPr>
              <w:t>0B</w:t>
            </w:r>
          </w:p>
        </w:tc>
        <w:tc>
          <w:tcPr>
            <w:tcW w:w="717" w:type="dxa"/>
          </w:tcPr>
          <w:p w14:paraId="65B1D4BC" w14:textId="77777777" w:rsidR="0041284D" w:rsidRPr="0008759E" w:rsidRDefault="0041284D" w:rsidP="008C00E8">
            <w:pPr>
              <w:keepNext/>
              <w:keepLines/>
              <w:spacing w:after="0"/>
              <w:jc w:val="center"/>
              <w:rPr>
                <w:rFonts w:ascii="Arial" w:hAnsi="Arial"/>
                <w:sz w:val="18"/>
              </w:rPr>
            </w:pPr>
            <w:r>
              <w:rPr>
                <w:rFonts w:ascii="Arial" w:hAnsi="Arial"/>
                <w:sz w:val="18"/>
              </w:rPr>
              <w:t>F2</w:t>
            </w:r>
          </w:p>
        </w:tc>
        <w:tc>
          <w:tcPr>
            <w:tcW w:w="717" w:type="dxa"/>
          </w:tcPr>
          <w:p w14:paraId="723B2CC0" w14:textId="77777777" w:rsidR="0041284D" w:rsidRPr="0008759E" w:rsidRDefault="0041284D" w:rsidP="008C00E8">
            <w:pPr>
              <w:keepNext/>
              <w:keepLines/>
              <w:spacing w:after="0"/>
              <w:jc w:val="center"/>
              <w:rPr>
                <w:rFonts w:ascii="Arial" w:hAnsi="Arial"/>
                <w:sz w:val="18"/>
              </w:rPr>
            </w:pPr>
            <w:r>
              <w:rPr>
                <w:rFonts w:ascii="Arial" w:hAnsi="Arial"/>
                <w:sz w:val="18"/>
              </w:rPr>
              <w:t>42</w:t>
            </w:r>
          </w:p>
        </w:tc>
        <w:tc>
          <w:tcPr>
            <w:tcW w:w="717" w:type="dxa"/>
          </w:tcPr>
          <w:p w14:paraId="6330B6A3" w14:textId="77777777" w:rsidR="0041284D" w:rsidRPr="0008759E" w:rsidRDefault="0041284D" w:rsidP="008C00E8">
            <w:pPr>
              <w:keepNext/>
              <w:keepLines/>
              <w:spacing w:after="0"/>
              <w:jc w:val="center"/>
              <w:rPr>
                <w:rFonts w:ascii="Arial" w:hAnsi="Arial"/>
                <w:sz w:val="18"/>
              </w:rPr>
            </w:pPr>
            <w:r>
              <w:rPr>
                <w:rFonts w:ascii="Arial" w:hAnsi="Arial"/>
                <w:sz w:val="18"/>
              </w:rPr>
              <w:t>34</w:t>
            </w:r>
          </w:p>
        </w:tc>
        <w:tc>
          <w:tcPr>
            <w:tcW w:w="717" w:type="dxa"/>
          </w:tcPr>
          <w:p w14:paraId="5EDB72D7" w14:textId="77777777" w:rsidR="0041284D" w:rsidRPr="0008759E" w:rsidRDefault="0041284D" w:rsidP="008C00E8">
            <w:pPr>
              <w:keepNext/>
              <w:keepLines/>
              <w:spacing w:after="0"/>
              <w:jc w:val="center"/>
              <w:rPr>
                <w:rFonts w:ascii="Arial" w:hAnsi="Arial"/>
                <w:sz w:val="18"/>
              </w:rPr>
            </w:pPr>
            <w:r>
              <w:rPr>
                <w:rFonts w:ascii="Arial" w:hAnsi="Arial"/>
                <w:sz w:val="18"/>
              </w:rPr>
              <w:t>80</w:t>
            </w:r>
          </w:p>
        </w:tc>
        <w:tc>
          <w:tcPr>
            <w:tcW w:w="717" w:type="dxa"/>
          </w:tcPr>
          <w:p w14:paraId="23D183F7" w14:textId="77777777" w:rsidR="0041284D" w:rsidRPr="0008759E" w:rsidRDefault="0041284D" w:rsidP="008C00E8">
            <w:pPr>
              <w:keepNext/>
              <w:keepLines/>
              <w:spacing w:after="0"/>
              <w:jc w:val="center"/>
              <w:rPr>
                <w:rFonts w:ascii="Arial" w:hAnsi="Arial"/>
                <w:sz w:val="18"/>
              </w:rPr>
            </w:pPr>
            <w:r>
              <w:rPr>
                <w:rFonts w:ascii="Arial" w:hAnsi="Arial"/>
                <w:sz w:val="18"/>
              </w:rPr>
              <w:t>00</w:t>
            </w:r>
          </w:p>
        </w:tc>
        <w:tc>
          <w:tcPr>
            <w:tcW w:w="717" w:type="dxa"/>
          </w:tcPr>
          <w:p w14:paraId="37C056C0" w14:textId="77777777" w:rsidR="0041284D" w:rsidRPr="0008759E" w:rsidRDefault="0041284D" w:rsidP="008C00E8">
            <w:pPr>
              <w:keepNext/>
              <w:keepLines/>
              <w:spacing w:after="0"/>
              <w:jc w:val="center"/>
              <w:rPr>
                <w:rFonts w:ascii="Arial" w:hAnsi="Arial"/>
                <w:sz w:val="18"/>
              </w:rPr>
            </w:pPr>
            <w:r>
              <w:rPr>
                <w:rFonts w:ascii="Arial" w:hAnsi="Arial"/>
                <w:sz w:val="18"/>
              </w:rPr>
              <w:t>00</w:t>
            </w:r>
          </w:p>
        </w:tc>
      </w:tr>
      <w:tr w:rsidR="0041284D" w:rsidRPr="00C75289" w14:paraId="28B5762E" w14:textId="77777777" w:rsidTr="008C00E8">
        <w:tc>
          <w:tcPr>
            <w:tcW w:w="959" w:type="dxa"/>
            <w:tcBorders>
              <w:top w:val="single" w:sz="4" w:space="0" w:color="auto"/>
              <w:left w:val="nil"/>
              <w:bottom w:val="nil"/>
              <w:right w:val="single" w:sz="4" w:space="0" w:color="auto"/>
            </w:tcBorders>
          </w:tcPr>
          <w:p w14:paraId="13753D07" w14:textId="77777777" w:rsidR="0041284D" w:rsidRPr="0008759E" w:rsidRDefault="0041284D" w:rsidP="008C00E8">
            <w:pPr>
              <w:keepNext/>
              <w:keepLines/>
              <w:spacing w:after="0"/>
              <w:rPr>
                <w:rFonts w:ascii="Arial" w:hAnsi="Arial"/>
                <w:sz w:val="18"/>
              </w:rPr>
            </w:pPr>
          </w:p>
        </w:tc>
        <w:tc>
          <w:tcPr>
            <w:tcW w:w="717" w:type="dxa"/>
            <w:tcBorders>
              <w:left w:val="single" w:sz="4" w:space="0" w:color="auto"/>
            </w:tcBorders>
          </w:tcPr>
          <w:p w14:paraId="13B2E1C1" w14:textId="77777777" w:rsidR="0041284D" w:rsidRDefault="0041284D" w:rsidP="008C00E8">
            <w:pPr>
              <w:keepNext/>
              <w:keepLines/>
              <w:spacing w:after="0"/>
              <w:jc w:val="center"/>
              <w:rPr>
                <w:rFonts w:ascii="Arial" w:hAnsi="Arial"/>
                <w:sz w:val="18"/>
              </w:rPr>
            </w:pPr>
            <w:r w:rsidRPr="009B018C">
              <w:rPr>
                <w:rFonts w:ascii="Arial" w:hAnsi="Arial"/>
                <w:b/>
                <w:sz w:val="18"/>
              </w:rPr>
              <w:t>B9</w:t>
            </w:r>
          </w:p>
        </w:tc>
        <w:tc>
          <w:tcPr>
            <w:tcW w:w="717" w:type="dxa"/>
          </w:tcPr>
          <w:p w14:paraId="508B6308" w14:textId="77777777" w:rsidR="0041284D" w:rsidRPr="00892D4D" w:rsidRDefault="0041284D" w:rsidP="008C00E8">
            <w:pPr>
              <w:keepNext/>
              <w:keepLines/>
              <w:spacing w:after="0"/>
              <w:jc w:val="center"/>
              <w:rPr>
                <w:rFonts w:ascii="Arial" w:hAnsi="Arial"/>
                <w:sz w:val="18"/>
              </w:rPr>
            </w:pPr>
            <w:r w:rsidRPr="009B018C">
              <w:rPr>
                <w:rFonts w:ascii="Arial" w:hAnsi="Arial"/>
                <w:b/>
                <w:sz w:val="18"/>
              </w:rPr>
              <w:t>B10</w:t>
            </w:r>
          </w:p>
        </w:tc>
        <w:tc>
          <w:tcPr>
            <w:tcW w:w="717" w:type="dxa"/>
          </w:tcPr>
          <w:p w14:paraId="0E631369" w14:textId="77777777" w:rsidR="0041284D" w:rsidRDefault="0041284D" w:rsidP="008C00E8">
            <w:pPr>
              <w:keepNext/>
              <w:keepLines/>
              <w:spacing w:after="0"/>
              <w:jc w:val="center"/>
              <w:rPr>
                <w:rFonts w:ascii="Arial" w:hAnsi="Arial"/>
                <w:sz w:val="18"/>
              </w:rPr>
            </w:pPr>
            <w:r w:rsidRPr="009B018C">
              <w:rPr>
                <w:rFonts w:ascii="Arial" w:hAnsi="Arial"/>
                <w:b/>
                <w:sz w:val="18"/>
              </w:rPr>
              <w:t>B11</w:t>
            </w:r>
          </w:p>
        </w:tc>
        <w:tc>
          <w:tcPr>
            <w:tcW w:w="717" w:type="dxa"/>
          </w:tcPr>
          <w:p w14:paraId="09EC4D08" w14:textId="77777777" w:rsidR="0041284D" w:rsidRDefault="0041284D" w:rsidP="008C00E8">
            <w:pPr>
              <w:keepNext/>
              <w:keepLines/>
              <w:spacing w:after="0"/>
              <w:jc w:val="center"/>
              <w:rPr>
                <w:rFonts w:ascii="Arial" w:hAnsi="Arial"/>
                <w:sz w:val="18"/>
              </w:rPr>
            </w:pPr>
            <w:r w:rsidRPr="009B018C">
              <w:rPr>
                <w:rFonts w:ascii="Arial" w:hAnsi="Arial"/>
                <w:b/>
                <w:sz w:val="18"/>
              </w:rPr>
              <w:t>B12</w:t>
            </w:r>
          </w:p>
        </w:tc>
        <w:tc>
          <w:tcPr>
            <w:tcW w:w="717" w:type="dxa"/>
          </w:tcPr>
          <w:p w14:paraId="4953F3FD" w14:textId="77777777" w:rsidR="0041284D" w:rsidRDefault="0041284D" w:rsidP="008C00E8">
            <w:pPr>
              <w:keepNext/>
              <w:keepLines/>
              <w:spacing w:after="0"/>
              <w:jc w:val="center"/>
              <w:rPr>
                <w:rFonts w:ascii="Arial" w:hAnsi="Arial"/>
                <w:sz w:val="18"/>
              </w:rPr>
            </w:pPr>
            <w:r w:rsidRPr="009B018C">
              <w:rPr>
                <w:rFonts w:ascii="Arial" w:hAnsi="Arial"/>
                <w:b/>
                <w:sz w:val="18"/>
              </w:rPr>
              <w:t>B13</w:t>
            </w:r>
          </w:p>
        </w:tc>
        <w:tc>
          <w:tcPr>
            <w:tcW w:w="717" w:type="dxa"/>
          </w:tcPr>
          <w:p w14:paraId="34C400B6" w14:textId="77777777" w:rsidR="0041284D" w:rsidRPr="00C75289" w:rsidRDefault="0041284D" w:rsidP="008C00E8">
            <w:pPr>
              <w:keepNext/>
              <w:keepLines/>
              <w:spacing w:after="0"/>
              <w:jc w:val="center"/>
              <w:rPr>
                <w:rFonts w:ascii="Arial" w:hAnsi="Arial"/>
                <w:sz w:val="18"/>
              </w:rPr>
            </w:pPr>
            <w:r w:rsidRPr="009B018C">
              <w:rPr>
                <w:rFonts w:ascii="Arial" w:hAnsi="Arial"/>
                <w:b/>
                <w:sz w:val="18"/>
              </w:rPr>
              <w:t>B14</w:t>
            </w:r>
          </w:p>
        </w:tc>
        <w:tc>
          <w:tcPr>
            <w:tcW w:w="717" w:type="dxa"/>
          </w:tcPr>
          <w:p w14:paraId="5E5C0AC0" w14:textId="77777777" w:rsidR="0041284D" w:rsidRDefault="0041284D" w:rsidP="008C00E8">
            <w:pPr>
              <w:keepNext/>
              <w:keepLines/>
              <w:spacing w:after="0"/>
              <w:jc w:val="center"/>
              <w:rPr>
                <w:rFonts w:ascii="Arial" w:hAnsi="Arial"/>
                <w:sz w:val="18"/>
              </w:rPr>
            </w:pPr>
            <w:r w:rsidRPr="009B018C">
              <w:rPr>
                <w:rFonts w:ascii="Arial" w:hAnsi="Arial"/>
                <w:b/>
                <w:sz w:val="18"/>
              </w:rPr>
              <w:t>B15</w:t>
            </w:r>
          </w:p>
        </w:tc>
        <w:tc>
          <w:tcPr>
            <w:tcW w:w="717" w:type="dxa"/>
          </w:tcPr>
          <w:p w14:paraId="0C155047" w14:textId="77777777" w:rsidR="0041284D" w:rsidRPr="00C75289" w:rsidRDefault="0041284D" w:rsidP="008C00E8">
            <w:pPr>
              <w:keepNext/>
              <w:keepLines/>
              <w:spacing w:after="0"/>
              <w:jc w:val="center"/>
              <w:rPr>
                <w:rFonts w:ascii="Arial" w:hAnsi="Arial"/>
                <w:sz w:val="18"/>
              </w:rPr>
            </w:pPr>
            <w:r w:rsidRPr="009B018C">
              <w:rPr>
                <w:rFonts w:ascii="Arial" w:hAnsi="Arial"/>
                <w:b/>
                <w:sz w:val="18"/>
              </w:rPr>
              <w:t>B16</w:t>
            </w:r>
          </w:p>
        </w:tc>
      </w:tr>
      <w:tr w:rsidR="0041284D" w:rsidRPr="00C75289" w14:paraId="5177839C" w14:textId="77777777" w:rsidTr="008C00E8">
        <w:tc>
          <w:tcPr>
            <w:tcW w:w="959" w:type="dxa"/>
            <w:tcBorders>
              <w:top w:val="nil"/>
              <w:left w:val="nil"/>
              <w:bottom w:val="nil"/>
              <w:right w:val="single" w:sz="4" w:space="0" w:color="auto"/>
            </w:tcBorders>
          </w:tcPr>
          <w:p w14:paraId="54839A00" w14:textId="77777777" w:rsidR="0041284D" w:rsidRPr="0008759E" w:rsidRDefault="0041284D" w:rsidP="008C00E8">
            <w:pPr>
              <w:keepNext/>
              <w:keepLines/>
              <w:spacing w:after="0"/>
              <w:rPr>
                <w:rFonts w:ascii="Arial" w:hAnsi="Arial"/>
                <w:sz w:val="18"/>
              </w:rPr>
            </w:pPr>
          </w:p>
        </w:tc>
        <w:tc>
          <w:tcPr>
            <w:tcW w:w="717" w:type="dxa"/>
            <w:tcBorders>
              <w:left w:val="single" w:sz="4" w:space="0" w:color="auto"/>
            </w:tcBorders>
          </w:tcPr>
          <w:p w14:paraId="57B7E34A" w14:textId="77777777" w:rsidR="0041284D" w:rsidRDefault="0041284D" w:rsidP="008C00E8">
            <w:pPr>
              <w:keepNext/>
              <w:keepLines/>
              <w:spacing w:after="0"/>
              <w:jc w:val="center"/>
              <w:rPr>
                <w:rFonts w:ascii="Arial" w:hAnsi="Arial"/>
                <w:sz w:val="18"/>
              </w:rPr>
            </w:pPr>
            <w:r>
              <w:rPr>
                <w:rFonts w:ascii="Arial" w:hAnsi="Arial"/>
                <w:sz w:val="18"/>
              </w:rPr>
              <w:t>42</w:t>
            </w:r>
          </w:p>
        </w:tc>
        <w:tc>
          <w:tcPr>
            <w:tcW w:w="717" w:type="dxa"/>
          </w:tcPr>
          <w:p w14:paraId="4497804C" w14:textId="77777777" w:rsidR="0041284D" w:rsidRPr="00892D4D" w:rsidRDefault="0041284D" w:rsidP="008C00E8">
            <w:pPr>
              <w:keepNext/>
              <w:keepLines/>
              <w:spacing w:after="0"/>
              <w:jc w:val="center"/>
              <w:rPr>
                <w:rFonts w:ascii="Arial" w:hAnsi="Arial"/>
                <w:sz w:val="18"/>
              </w:rPr>
            </w:pPr>
            <w:r w:rsidRPr="00C75289">
              <w:rPr>
                <w:rFonts w:ascii="Arial" w:hAnsi="Arial"/>
                <w:sz w:val="18"/>
              </w:rPr>
              <w:t>66</w:t>
            </w:r>
          </w:p>
        </w:tc>
        <w:tc>
          <w:tcPr>
            <w:tcW w:w="717" w:type="dxa"/>
          </w:tcPr>
          <w:p w14:paraId="0321CB77" w14:textId="77777777" w:rsidR="0041284D" w:rsidRDefault="0041284D" w:rsidP="008C00E8">
            <w:pPr>
              <w:keepNext/>
              <w:keepLines/>
              <w:spacing w:after="0"/>
              <w:jc w:val="center"/>
              <w:rPr>
                <w:rFonts w:ascii="Arial" w:hAnsi="Arial"/>
                <w:sz w:val="18"/>
              </w:rPr>
            </w:pPr>
            <w:r>
              <w:rPr>
                <w:rFonts w:ascii="Arial" w:hAnsi="Arial"/>
                <w:sz w:val="18"/>
              </w:rPr>
              <w:t>43</w:t>
            </w:r>
          </w:p>
        </w:tc>
        <w:tc>
          <w:tcPr>
            <w:tcW w:w="717" w:type="dxa"/>
          </w:tcPr>
          <w:p w14:paraId="42873E44" w14:textId="77777777" w:rsidR="0041284D" w:rsidRDefault="0041284D" w:rsidP="008C00E8">
            <w:pPr>
              <w:keepNext/>
              <w:keepLines/>
              <w:spacing w:after="0"/>
              <w:jc w:val="center"/>
              <w:rPr>
                <w:rFonts w:ascii="Arial" w:hAnsi="Arial"/>
                <w:sz w:val="18"/>
              </w:rPr>
            </w:pPr>
            <w:r>
              <w:rPr>
                <w:rFonts w:ascii="Arial" w:hAnsi="Arial"/>
                <w:sz w:val="18"/>
              </w:rPr>
              <w:t>65</w:t>
            </w:r>
          </w:p>
        </w:tc>
        <w:tc>
          <w:tcPr>
            <w:tcW w:w="717" w:type="dxa"/>
          </w:tcPr>
          <w:p w14:paraId="596C8CB9" w14:textId="77777777" w:rsidR="0041284D" w:rsidRDefault="0041284D" w:rsidP="008C00E8">
            <w:pPr>
              <w:keepNext/>
              <w:keepLines/>
              <w:spacing w:after="0"/>
              <w:jc w:val="center"/>
              <w:rPr>
                <w:rFonts w:ascii="Arial" w:hAnsi="Arial"/>
                <w:sz w:val="18"/>
              </w:rPr>
            </w:pPr>
            <w:r>
              <w:rPr>
                <w:rFonts w:ascii="Arial" w:hAnsi="Arial"/>
                <w:sz w:val="18"/>
              </w:rPr>
              <w:t>87</w:t>
            </w:r>
          </w:p>
        </w:tc>
        <w:tc>
          <w:tcPr>
            <w:tcW w:w="717" w:type="dxa"/>
          </w:tcPr>
          <w:p w14:paraId="345F73C4" w14:textId="77777777" w:rsidR="0041284D" w:rsidRPr="00C75289" w:rsidRDefault="0041284D" w:rsidP="008C00E8">
            <w:pPr>
              <w:keepNext/>
              <w:keepLines/>
              <w:spacing w:after="0"/>
              <w:jc w:val="center"/>
              <w:rPr>
                <w:rFonts w:ascii="Arial" w:hAnsi="Arial"/>
                <w:sz w:val="18"/>
              </w:rPr>
            </w:pPr>
            <w:r>
              <w:rPr>
                <w:rFonts w:ascii="Arial" w:hAnsi="Arial"/>
                <w:sz w:val="18"/>
              </w:rPr>
              <w:t>32</w:t>
            </w:r>
          </w:p>
        </w:tc>
        <w:tc>
          <w:tcPr>
            <w:tcW w:w="717" w:type="dxa"/>
          </w:tcPr>
          <w:p w14:paraId="4CE908E2" w14:textId="77777777" w:rsidR="0041284D" w:rsidRDefault="0041284D" w:rsidP="008C00E8">
            <w:pPr>
              <w:keepNext/>
              <w:keepLines/>
              <w:spacing w:after="0"/>
              <w:jc w:val="center"/>
              <w:rPr>
                <w:rFonts w:ascii="Arial" w:hAnsi="Arial"/>
                <w:sz w:val="18"/>
              </w:rPr>
            </w:pPr>
            <w:r>
              <w:rPr>
                <w:rFonts w:ascii="Arial" w:hAnsi="Arial"/>
                <w:sz w:val="18"/>
              </w:rPr>
              <w:t>84</w:t>
            </w:r>
          </w:p>
        </w:tc>
        <w:tc>
          <w:tcPr>
            <w:tcW w:w="717" w:type="dxa"/>
          </w:tcPr>
          <w:p w14:paraId="2306A869" w14:textId="77777777" w:rsidR="0041284D" w:rsidRPr="00C75289" w:rsidRDefault="0041284D" w:rsidP="008C00E8">
            <w:pPr>
              <w:keepNext/>
              <w:keepLines/>
              <w:spacing w:after="0"/>
              <w:jc w:val="center"/>
              <w:rPr>
                <w:rFonts w:ascii="Arial" w:hAnsi="Arial"/>
                <w:sz w:val="18"/>
              </w:rPr>
            </w:pPr>
            <w:r>
              <w:rPr>
                <w:rFonts w:ascii="Arial" w:hAnsi="Arial"/>
                <w:sz w:val="18"/>
              </w:rPr>
              <w:t>00</w:t>
            </w:r>
          </w:p>
        </w:tc>
      </w:tr>
      <w:tr w:rsidR="0041284D" w:rsidRPr="00C75289" w14:paraId="7B8E4FAF" w14:textId="77777777" w:rsidTr="008C00E8">
        <w:trPr>
          <w:gridAfter w:val="4"/>
          <w:wAfter w:w="2868" w:type="dxa"/>
        </w:trPr>
        <w:tc>
          <w:tcPr>
            <w:tcW w:w="959" w:type="dxa"/>
            <w:tcBorders>
              <w:top w:val="nil"/>
              <w:left w:val="nil"/>
              <w:bottom w:val="nil"/>
              <w:right w:val="single" w:sz="4" w:space="0" w:color="auto"/>
            </w:tcBorders>
          </w:tcPr>
          <w:p w14:paraId="7100CBBD" w14:textId="77777777" w:rsidR="0041284D" w:rsidRPr="0008759E" w:rsidRDefault="0041284D" w:rsidP="008C00E8">
            <w:pPr>
              <w:keepNext/>
              <w:keepLines/>
              <w:spacing w:after="0"/>
              <w:rPr>
                <w:rFonts w:ascii="Arial" w:hAnsi="Arial"/>
                <w:sz w:val="18"/>
              </w:rPr>
            </w:pPr>
          </w:p>
        </w:tc>
        <w:tc>
          <w:tcPr>
            <w:tcW w:w="717" w:type="dxa"/>
            <w:tcBorders>
              <w:left w:val="single" w:sz="4" w:space="0" w:color="auto"/>
            </w:tcBorders>
          </w:tcPr>
          <w:p w14:paraId="46950A38" w14:textId="77777777" w:rsidR="0041284D" w:rsidRDefault="0041284D" w:rsidP="008C00E8">
            <w:pPr>
              <w:keepNext/>
              <w:keepLines/>
              <w:spacing w:after="0"/>
              <w:jc w:val="center"/>
              <w:rPr>
                <w:rFonts w:ascii="Arial" w:hAnsi="Arial"/>
                <w:sz w:val="18"/>
              </w:rPr>
            </w:pPr>
            <w:r w:rsidRPr="009B018C">
              <w:rPr>
                <w:rFonts w:ascii="Arial" w:hAnsi="Arial"/>
                <w:b/>
                <w:sz w:val="18"/>
              </w:rPr>
              <w:t>B17</w:t>
            </w:r>
          </w:p>
        </w:tc>
        <w:tc>
          <w:tcPr>
            <w:tcW w:w="717" w:type="dxa"/>
          </w:tcPr>
          <w:p w14:paraId="5EB5EA39" w14:textId="77777777" w:rsidR="0041284D" w:rsidRPr="00C75289" w:rsidRDefault="0041284D" w:rsidP="008C00E8">
            <w:pPr>
              <w:keepNext/>
              <w:keepLines/>
              <w:spacing w:after="0"/>
              <w:jc w:val="center"/>
              <w:rPr>
                <w:rFonts w:ascii="Arial" w:hAnsi="Arial"/>
                <w:sz w:val="18"/>
              </w:rPr>
            </w:pPr>
            <w:r w:rsidRPr="009B018C">
              <w:rPr>
                <w:rFonts w:ascii="Arial" w:hAnsi="Arial"/>
                <w:b/>
                <w:sz w:val="18"/>
              </w:rPr>
              <w:t>B18</w:t>
            </w:r>
          </w:p>
        </w:tc>
        <w:tc>
          <w:tcPr>
            <w:tcW w:w="717" w:type="dxa"/>
          </w:tcPr>
          <w:p w14:paraId="03E76B6C" w14:textId="77777777" w:rsidR="0041284D" w:rsidRDefault="0041284D" w:rsidP="008C00E8">
            <w:pPr>
              <w:keepNext/>
              <w:keepLines/>
              <w:spacing w:after="0"/>
              <w:jc w:val="center"/>
              <w:rPr>
                <w:rFonts w:ascii="Arial" w:hAnsi="Arial"/>
                <w:sz w:val="18"/>
              </w:rPr>
            </w:pPr>
            <w:r w:rsidRPr="009B018C">
              <w:rPr>
                <w:rFonts w:ascii="Arial" w:hAnsi="Arial"/>
                <w:b/>
                <w:sz w:val="18"/>
              </w:rPr>
              <w:t>B19</w:t>
            </w:r>
          </w:p>
        </w:tc>
        <w:tc>
          <w:tcPr>
            <w:tcW w:w="717" w:type="dxa"/>
          </w:tcPr>
          <w:p w14:paraId="6010B220" w14:textId="77777777" w:rsidR="0041284D" w:rsidRDefault="0041284D" w:rsidP="008C00E8">
            <w:pPr>
              <w:keepNext/>
              <w:keepLines/>
              <w:spacing w:after="0"/>
              <w:jc w:val="center"/>
              <w:rPr>
                <w:rFonts w:ascii="Arial" w:hAnsi="Arial"/>
                <w:sz w:val="18"/>
              </w:rPr>
            </w:pPr>
            <w:r w:rsidRPr="009B018C">
              <w:rPr>
                <w:rFonts w:ascii="Arial" w:hAnsi="Arial"/>
                <w:b/>
                <w:sz w:val="18"/>
              </w:rPr>
              <w:t>B20</w:t>
            </w:r>
          </w:p>
        </w:tc>
      </w:tr>
      <w:tr w:rsidR="0041284D" w:rsidRPr="0008759E" w14:paraId="71FB92B2" w14:textId="77777777" w:rsidTr="008C00E8">
        <w:trPr>
          <w:gridAfter w:val="4"/>
          <w:wAfter w:w="2868" w:type="dxa"/>
        </w:trPr>
        <w:tc>
          <w:tcPr>
            <w:tcW w:w="959" w:type="dxa"/>
            <w:tcBorders>
              <w:top w:val="nil"/>
              <w:left w:val="nil"/>
              <w:bottom w:val="nil"/>
              <w:right w:val="single" w:sz="4" w:space="0" w:color="auto"/>
            </w:tcBorders>
          </w:tcPr>
          <w:p w14:paraId="1D93F984" w14:textId="77777777" w:rsidR="0041284D" w:rsidRPr="0008759E" w:rsidRDefault="0041284D" w:rsidP="008C00E8">
            <w:pPr>
              <w:keepNext/>
              <w:keepLines/>
              <w:spacing w:after="0"/>
              <w:rPr>
                <w:rFonts w:ascii="Arial" w:hAnsi="Arial"/>
                <w:sz w:val="18"/>
              </w:rPr>
            </w:pPr>
          </w:p>
        </w:tc>
        <w:tc>
          <w:tcPr>
            <w:tcW w:w="717" w:type="dxa"/>
            <w:tcBorders>
              <w:left w:val="single" w:sz="4" w:space="0" w:color="auto"/>
            </w:tcBorders>
          </w:tcPr>
          <w:p w14:paraId="50D80A0E" w14:textId="77777777" w:rsidR="0041284D" w:rsidRDefault="0041284D" w:rsidP="008C00E8">
            <w:pPr>
              <w:keepNext/>
              <w:keepLines/>
              <w:spacing w:after="0"/>
              <w:jc w:val="center"/>
              <w:rPr>
                <w:rFonts w:ascii="Arial" w:hAnsi="Arial"/>
                <w:sz w:val="18"/>
              </w:rPr>
            </w:pPr>
            <w:r>
              <w:rPr>
                <w:rFonts w:ascii="Arial" w:hAnsi="Arial"/>
                <w:sz w:val="18"/>
              </w:rPr>
              <w:t>00</w:t>
            </w:r>
          </w:p>
        </w:tc>
        <w:tc>
          <w:tcPr>
            <w:tcW w:w="717" w:type="dxa"/>
          </w:tcPr>
          <w:p w14:paraId="0B069168" w14:textId="77777777" w:rsidR="0041284D" w:rsidRPr="0008759E" w:rsidRDefault="0041284D" w:rsidP="008C00E8">
            <w:pPr>
              <w:keepNext/>
              <w:keepLines/>
              <w:spacing w:after="0"/>
              <w:jc w:val="center"/>
              <w:rPr>
                <w:rFonts w:ascii="Arial" w:hAnsi="Arial"/>
                <w:sz w:val="18"/>
              </w:rPr>
            </w:pPr>
            <w:r>
              <w:rPr>
                <w:rFonts w:ascii="Arial" w:hAnsi="Arial"/>
                <w:sz w:val="18"/>
              </w:rPr>
              <w:t>00</w:t>
            </w:r>
          </w:p>
        </w:tc>
        <w:tc>
          <w:tcPr>
            <w:tcW w:w="717" w:type="dxa"/>
          </w:tcPr>
          <w:p w14:paraId="1604FFDA" w14:textId="77777777" w:rsidR="0041284D" w:rsidRPr="0008759E" w:rsidRDefault="0041284D" w:rsidP="008C00E8">
            <w:pPr>
              <w:keepNext/>
              <w:keepLines/>
              <w:spacing w:after="0"/>
              <w:jc w:val="center"/>
              <w:rPr>
                <w:rFonts w:ascii="Arial" w:hAnsi="Arial"/>
                <w:sz w:val="18"/>
              </w:rPr>
            </w:pPr>
            <w:r>
              <w:rPr>
                <w:rFonts w:ascii="Arial" w:hAnsi="Arial"/>
                <w:sz w:val="18"/>
              </w:rPr>
              <w:t>01</w:t>
            </w:r>
          </w:p>
        </w:tc>
        <w:tc>
          <w:tcPr>
            <w:tcW w:w="717" w:type="dxa"/>
          </w:tcPr>
          <w:p w14:paraId="58D80318" w14:textId="77777777" w:rsidR="0041284D" w:rsidRPr="0008759E" w:rsidRDefault="0041284D" w:rsidP="008C00E8">
            <w:pPr>
              <w:keepNext/>
              <w:keepLines/>
              <w:spacing w:after="0"/>
              <w:jc w:val="center"/>
              <w:rPr>
                <w:rFonts w:ascii="Arial" w:hAnsi="Arial"/>
                <w:sz w:val="18"/>
              </w:rPr>
            </w:pPr>
            <w:r>
              <w:rPr>
                <w:rFonts w:ascii="Arial" w:hAnsi="Arial"/>
                <w:sz w:val="18"/>
              </w:rPr>
              <w:t>00</w:t>
            </w:r>
          </w:p>
        </w:tc>
      </w:tr>
    </w:tbl>
    <w:p w14:paraId="5B37B4D8" w14:textId="77777777" w:rsidR="0041284D" w:rsidRDefault="0041284D" w:rsidP="0041284D">
      <w:pPr>
        <w:rPr>
          <w:lang w:eastAsia="de-DE"/>
        </w:rPr>
      </w:pPr>
    </w:p>
    <w:p w14:paraId="480A7640" w14:textId="77777777" w:rsidR="00BD7469" w:rsidRPr="0046266F" w:rsidRDefault="00BD7469" w:rsidP="00BD7469">
      <w:pPr>
        <w:pStyle w:val="Heading2"/>
      </w:pPr>
      <w:r w:rsidRPr="0046266F">
        <w:t>7.5</w:t>
      </w:r>
      <w:r w:rsidRPr="0046266F">
        <w:tab/>
        <w:t>Void</w:t>
      </w:r>
      <w:bookmarkEnd w:id="4328"/>
      <w:bookmarkEnd w:id="4329"/>
      <w:bookmarkEnd w:id="4330"/>
      <w:bookmarkEnd w:id="4331"/>
      <w:bookmarkEnd w:id="4332"/>
      <w:bookmarkEnd w:id="4333"/>
      <w:bookmarkEnd w:id="4334"/>
      <w:bookmarkEnd w:id="4335"/>
      <w:bookmarkEnd w:id="4336"/>
      <w:bookmarkEnd w:id="4337"/>
      <w:bookmarkEnd w:id="4338"/>
    </w:p>
    <w:p w14:paraId="54676006" w14:textId="77777777" w:rsidR="00BD7469" w:rsidRPr="0046266F" w:rsidRDefault="00BD7469" w:rsidP="00BD7469"/>
    <w:p w14:paraId="1CDB99CD" w14:textId="77777777" w:rsidR="00BD7469" w:rsidRPr="0046266F" w:rsidRDefault="00BD7469" w:rsidP="00BD7469">
      <w:pPr>
        <w:pStyle w:val="Heading1"/>
      </w:pPr>
      <w:bookmarkStart w:id="4339" w:name="_Toc10738856"/>
      <w:bookmarkStart w:id="4340" w:name="_Toc20396708"/>
      <w:bookmarkStart w:id="4341" w:name="_Toc29398361"/>
      <w:bookmarkStart w:id="4342" w:name="_Toc29399483"/>
      <w:bookmarkStart w:id="4343" w:name="_Toc36649493"/>
      <w:bookmarkStart w:id="4344" w:name="_Toc36655335"/>
      <w:bookmarkStart w:id="4345" w:name="_Toc44961638"/>
      <w:bookmarkStart w:id="4346" w:name="_Toc50983301"/>
      <w:bookmarkStart w:id="4347" w:name="_Toc50985472"/>
      <w:bookmarkStart w:id="4348" w:name="_Toc57112732"/>
      <w:bookmarkStart w:id="4349" w:name="_Toc146299883"/>
      <w:r w:rsidRPr="0046266F">
        <w:t>8</w:t>
      </w:r>
      <w:r w:rsidRPr="0046266F">
        <w:tab/>
        <w:t>Subscription independent tests</w:t>
      </w:r>
      <w:bookmarkEnd w:id="4339"/>
      <w:bookmarkEnd w:id="4340"/>
      <w:bookmarkEnd w:id="4341"/>
      <w:bookmarkEnd w:id="4342"/>
      <w:bookmarkEnd w:id="4343"/>
      <w:bookmarkEnd w:id="4344"/>
      <w:bookmarkEnd w:id="4345"/>
      <w:bookmarkEnd w:id="4346"/>
      <w:bookmarkEnd w:id="4347"/>
      <w:bookmarkEnd w:id="4348"/>
      <w:bookmarkEnd w:id="4349"/>
    </w:p>
    <w:p w14:paraId="2FA81C39" w14:textId="77777777" w:rsidR="00BD7469" w:rsidRPr="0046266F" w:rsidRDefault="00BD7469" w:rsidP="00BD7469">
      <w:pPr>
        <w:pStyle w:val="Heading2"/>
      </w:pPr>
      <w:bookmarkStart w:id="4350" w:name="_Toc10738857"/>
      <w:bookmarkStart w:id="4351" w:name="_Toc20396709"/>
      <w:bookmarkStart w:id="4352" w:name="_Toc29398362"/>
      <w:bookmarkStart w:id="4353" w:name="_Toc29399484"/>
      <w:bookmarkStart w:id="4354" w:name="_Toc36649494"/>
      <w:bookmarkStart w:id="4355" w:name="_Toc36655336"/>
      <w:bookmarkStart w:id="4356" w:name="_Toc44961639"/>
      <w:bookmarkStart w:id="4357" w:name="_Toc50983302"/>
      <w:bookmarkStart w:id="4358" w:name="_Toc50985473"/>
      <w:bookmarkStart w:id="4359" w:name="_Toc57112733"/>
      <w:bookmarkStart w:id="4360" w:name="_Toc146299884"/>
      <w:r w:rsidRPr="0046266F">
        <w:t>8.1</w:t>
      </w:r>
      <w:r w:rsidRPr="0046266F">
        <w:tab/>
        <w:t>Phone book procedures</w:t>
      </w:r>
      <w:bookmarkEnd w:id="4350"/>
      <w:bookmarkEnd w:id="4351"/>
      <w:bookmarkEnd w:id="4352"/>
      <w:bookmarkEnd w:id="4353"/>
      <w:bookmarkEnd w:id="4354"/>
      <w:bookmarkEnd w:id="4355"/>
      <w:bookmarkEnd w:id="4356"/>
      <w:bookmarkEnd w:id="4357"/>
      <w:bookmarkEnd w:id="4358"/>
      <w:bookmarkEnd w:id="4359"/>
      <w:bookmarkEnd w:id="4360"/>
    </w:p>
    <w:p w14:paraId="5F4F8CDF" w14:textId="77777777" w:rsidR="00BD7469" w:rsidRPr="0046266F" w:rsidRDefault="00BD7469" w:rsidP="00BD7469">
      <w:pPr>
        <w:pStyle w:val="Heading3"/>
      </w:pPr>
      <w:bookmarkStart w:id="4361" w:name="_Toc10738858"/>
      <w:bookmarkStart w:id="4362" w:name="_Toc20396710"/>
      <w:bookmarkStart w:id="4363" w:name="_Toc29398363"/>
      <w:bookmarkStart w:id="4364" w:name="_Toc29399485"/>
      <w:bookmarkStart w:id="4365" w:name="_Toc36649495"/>
      <w:bookmarkStart w:id="4366" w:name="_Toc36655337"/>
      <w:bookmarkStart w:id="4367" w:name="_Toc44961640"/>
      <w:bookmarkStart w:id="4368" w:name="_Toc50983303"/>
      <w:bookmarkStart w:id="4369" w:name="_Toc50985474"/>
      <w:bookmarkStart w:id="4370" w:name="_Toc57112734"/>
      <w:bookmarkStart w:id="4371" w:name="_Toc146299885"/>
      <w:r w:rsidRPr="0046266F">
        <w:t>8.1.1</w:t>
      </w:r>
      <w:r w:rsidRPr="0046266F">
        <w:tab/>
        <w:t>Recognition of a previously changed phonebook</w:t>
      </w:r>
      <w:bookmarkEnd w:id="4361"/>
      <w:bookmarkEnd w:id="4362"/>
      <w:bookmarkEnd w:id="4363"/>
      <w:bookmarkEnd w:id="4364"/>
      <w:bookmarkEnd w:id="4365"/>
      <w:bookmarkEnd w:id="4366"/>
      <w:bookmarkEnd w:id="4367"/>
      <w:bookmarkEnd w:id="4368"/>
      <w:bookmarkEnd w:id="4369"/>
      <w:bookmarkEnd w:id="4370"/>
      <w:bookmarkEnd w:id="4371"/>
    </w:p>
    <w:p w14:paraId="09DC42DF" w14:textId="77777777" w:rsidR="00BD7469" w:rsidRPr="0046266F" w:rsidRDefault="00BD7469" w:rsidP="00BD7469">
      <w:pPr>
        <w:pStyle w:val="Heading4"/>
      </w:pPr>
      <w:bookmarkStart w:id="4372" w:name="_Toc10738859"/>
      <w:bookmarkStart w:id="4373" w:name="_Toc20396711"/>
      <w:bookmarkStart w:id="4374" w:name="_Toc29398364"/>
      <w:bookmarkStart w:id="4375" w:name="_Toc29399486"/>
      <w:bookmarkStart w:id="4376" w:name="_Toc36649496"/>
      <w:bookmarkStart w:id="4377" w:name="_Toc36655338"/>
      <w:bookmarkStart w:id="4378" w:name="_Toc44961641"/>
      <w:bookmarkStart w:id="4379" w:name="_Toc50983304"/>
      <w:bookmarkStart w:id="4380" w:name="_Toc50985475"/>
      <w:bookmarkStart w:id="4381" w:name="_Toc57112735"/>
      <w:bookmarkStart w:id="4382" w:name="_Toc146299886"/>
      <w:r w:rsidRPr="0046266F">
        <w:t>8.1.1.1</w:t>
      </w:r>
      <w:r w:rsidRPr="0046266F">
        <w:tab/>
        <w:t>Definition and applicability</w:t>
      </w:r>
      <w:bookmarkEnd w:id="4372"/>
      <w:bookmarkEnd w:id="4373"/>
      <w:bookmarkEnd w:id="4374"/>
      <w:bookmarkEnd w:id="4375"/>
      <w:bookmarkEnd w:id="4376"/>
      <w:bookmarkEnd w:id="4377"/>
      <w:bookmarkEnd w:id="4378"/>
      <w:bookmarkEnd w:id="4379"/>
      <w:bookmarkEnd w:id="4380"/>
      <w:bookmarkEnd w:id="4381"/>
      <w:bookmarkEnd w:id="4382"/>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3" w:name="_Toc10738860"/>
      <w:bookmarkStart w:id="4384" w:name="_Toc20396712"/>
      <w:bookmarkStart w:id="4385" w:name="_Toc29398365"/>
      <w:bookmarkStart w:id="4386" w:name="_Toc29399487"/>
      <w:bookmarkStart w:id="4387" w:name="_Toc36649497"/>
      <w:bookmarkStart w:id="4388" w:name="_Toc36655339"/>
      <w:bookmarkStart w:id="4389" w:name="_Toc44961642"/>
      <w:bookmarkStart w:id="4390" w:name="_Toc50983305"/>
      <w:bookmarkStart w:id="4391" w:name="_Toc50985476"/>
      <w:bookmarkStart w:id="4392" w:name="_Toc57112736"/>
      <w:bookmarkStart w:id="4393" w:name="_Toc146299887"/>
      <w:r w:rsidRPr="0046266F">
        <w:t>8.1.1.2</w:t>
      </w:r>
      <w:r w:rsidRPr="0046266F">
        <w:tab/>
        <w:t>Conformance requirement</w:t>
      </w:r>
      <w:bookmarkEnd w:id="4383"/>
      <w:bookmarkEnd w:id="4384"/>
      <w:bookmarkEnd w:id="4385"/>
      <w:bookmarkEnd w:id="4386"/>
      <w:bookmarkEnd w:id="4387"/>
      <w:bookmarkEnd w:id="4388"/>
      <w:bookmarkEnd w:id="4389"/>
      <w:bookmarkEnd w:id="4390"/>
      <w:bookmarkEnd w:id="4391"/>
      <w:bookmarkEnd w:id="4392"/>
      <w:bookmarkEnd w:id="4393"/>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4" w:name="_Toc10738861"/>
      <w:bookmarkStart w:id="4395" w:name="_Toc20396713"/>
      <w:bookmarkStart w:id="4396" w:name="_Toc29398366"/>
      <w:bookmarkStart w:id="4397" w:name="_Toc29399488"/>
      <w:bookmarkStart w:id="4398" w:name="_Toc36649498"/>
      <w:bookmarkStart w:id="4399" w:name="_Toc36655340"/>
      <w:bookmarkStart w:id="4400" w:name="_Toc44961643"/>
      <w:bookmarkStart w:id="4401" w:name="_Toc50983306"/>
      <w:bookmarkStart w:id="4402" w:name="_Toc50985477"/>
      <w:bookmarkStart w:id="4403" w:name="_Toc57112737"/>
      <w:bookmarkStart w:id="4404" w:name="_Toc146299888"/>
      <w:r w:rsidRPr="0046266F">
        <w:t>8.1.1.3</w:t>
      </w:r>
      <w:r w:rsidRPr="0046266F">
        <w:tab/>
        <w:t>Test purpose</w:t>
      </w:r>
      <w:bookmarkEnd w:id="4394"/>
      <w:bookmarkEnd w:id="4395"/>
      <w:bookmarkEnd w:id="4396"/>
      <w:bookmarkEnd w:id="4397"/>
      <w:bookmarkEnd w:id="4398"/>
      <w:bookmarkEnd w:id="4399"/>
      <w:bookmarkEnd w:id="4400"/>
      <w:bookmarkEnd w:id="4401"/>
      <w:bookmarkEnd w:id="4402"/>
      <w:bookmarkEnd w:id="4403"/>
      <w:bookmarkEnd w:id="4404"/>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5" w:name="_Toc10738862"/>
      <w:bookmarkStart w:id="4406" w:name="_Toc20396714"/>
      <w:bookmarkStart w:id="4407" w:name="_Toc29398367"/>
      <w:bookmarkStart w:id="4408" w:name="_Toc29399489"/>
      <w:bookmarkStart w:id="4409" w:name="_Toc36649499"/>
      <w:bookmarkStart w:id="4410" w:name="_Toc36655341"/>
      <w:bookmarkStart w:id="4411" w:name="_Toc44961644"/>
      <w:bookmarkStart w:id="4412" w:name="_Toc50983307"/>
      <w:bookmarkStart w:id="4413" w:name="_Toc50985478"/>
      <w:bookmarkStart w:id="4414" w:name="_Toc57112738"/>
      <w:bookmarkStart w:id="4415" w:name="_Toc146299889"/>
      <w:r w:rsidRPr="0046266F">
        <w:t>8.1.1.4</w:t>
      </w:r>
      <w:r w:rsidRPr="0046266F">
        <w:tab/>
        <w:t>Method of test</w:t>
      </w:r>
      <w:bookmarkEnd w:id="4405"/>
      <w:bookmarkEnd w:id="4406"/>
      <w:bookmarkEnd w:id="4407"/>
      <w:bookmarkEnd w:id="4408"/>
      <w:bookmarkEnd w:id="4409"/>
      <w:bookmarkEnd w:id="4410"/>
      <w:bookmarkEnd w:id="4411"/>
      <w:bookmarkEnd w:id="4412"/>
      <w:bookmarkEnd w:id="4413"/>
      <w:bookmarkEnd w:id="4414"/>
      <w:bookmarkEnd w:id="4415"/>
    </w:p>
    <w:p w14:paraId="3B06BA16" w14:textId="77777777" w:rsidR="00BD7469" w:rsidRPr="0046266F" w:rsidRDefault="00BD7469" w:rsidP="00BD7469">
      <w:pPr>
        <w:pStyle w:val="Heading5"/>
      </w:pPr>
      <w:bookmarkStart w:id="4416" w:name="_Toc10738863"/>
      <w:bookmarkStart w:id="4417" w:name="_Toc20396715"/>
      <w:bookmarkStart w:id="4418" w:name="_Toc29398368"/>
      <w:bookmarkStart w:id="4419" w:name="_Toc29399490"/>
      <w:bookmarkStart w:id="4420" w:name="_Toc36649500"/>
      <w:bookmarkStart w:id="4421" w:name="_Toc36655342"/>
      <w:bookmarkStart w:id="4422" w:name="_Toc44961645"/>
      <w:bookmarkStart w:id="4423" w:name="_Toc50983308"/>
      <w:bookmarkStart w:id="4424" w:name="_Toc50985479"/>
      <w:bookmarkStart w:id="4425" w:name="_Toc57112739"/>
      <w:bookmarkStart w:id="4426" w:name="_Toc146299890"/>
      <w:r w:rsidRPr="0046266F">
        <w:t>8.1.1.4.1</w:t>
      </w:r>
      <w:r w:rsidRPr="0046266F">
        <w:tab/>
        <w:t>Initial conditions</w:t>
      </w:r>
      <w:bookmarkEnd w:id="4416"/>
      <w:bookmarkEnd w:id="4417"/>
      <w:bookmarkEnd w:id="4418"/>
      <w:bookmarkEnd w:id="4419"/>
      <w:bookmarkEnd w:id="4420"/>
      <w:bookmarkEnd w:id="4421"/>
      <w:bookmarkEnd w:id="4422"/>
      <w:bookmarkEnd w:id="4423"/>
      <w:bookmarkEnd w:id="4424"/>
      <w:bookmarkEnd w:id="4425"/>
      <w:bookmarkEnd w:id="4426"/>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7" w:name="_Toc10738864"/>
      <w:bookmarkStart w:id="4428" w:name="_Toc20396716"/>
      <w:bookmarkStart w:id="4429" w:name="_Toc29398369"/>
      <w:bookmarkStart w:id="4430" w:name="_Toc29399491"/>
      <w:bookmarkStart w:id="4431" w:name="_Toc36649501"/>
      <w:bookmarkStart w:id="4432" w:name="_Toc36655343"/>
      <w:bookmarkStart w:id="4433" w:name="_Toc44961646"/>
      <w:bookmarkStart w:id="4434" w:name="_Toc50983309"/>
      <w:bookmarkStart w:id="4435" w:name="_Toc50985480"/>
      <w:bookmarkStart w:id="4436" w:name="_Toc57112740"/>
      <w:bookmarkStart w:id="4437" w:name="_Toc146299891"/>
      <w:r w:rsidRPr="0046266F">
        <w:t>8.1.1.4.2</w:t>
      </w:r>
      <w:r w:rsidRPr="0046266F">
        <w:tab/>
        <w:t>Procedure</w:t>
      </w:r>
      <w:bookmarkEnd w:id="4427"/>
      <w:bookmarkEnd w:id="4428"/>
      <w:bookmarkEnd w:id="4429"/>
      <w:bookmarkEnd w:id="4430"/>
      <w:bookmarkEnd w:id="4431"/>
      <w:bookmarkEnd w:id="4432"/>
      <w:bookmarkEnd w:id="4433"/>
      <w:bookmarkEnd w:id="4434"/>
      <w:bookmarkEnd w:id="4435"/>
      <w:bookmarkEnd w:id="4436"/>
      <w:bookmarkEnd w:id="4437"/>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8" w:name="_Toc10738865"/>
      <w:bookmarkStart w:id="4439" w:name="_Toc20396717"/>
      <w:bookmarkStart w:id="4440" w:name="_Toc29398370"/>
      <w:bookmarkStart w:id="4441" w:name="_Toc29399492"/>
      <w:bookmarkStart w:id="4442" w:name="_Toc36649502"/>
      <w:bookmarkStart w:id="4443" w:name="_Toc36655344"/>
      <w:bookmarkStart w:id="4444" w:name="_Toc44961647"/>
      <w:bookmarkStart w:id="4445" w:name="_Toc50983310"/>
      <w:bookmarkStart w:id="4446" w:name="_Toc50985481"/>
      <w:bookmarkStart w:id="4447" w:name="_Toc57112741"/>
      <w:bookmarkStart w:id="4448" w:name="_Toc146299892"/>
      <w:r w:rsidRPr="0046266F">
        <w:t>8.1.1.5</w:t>
      </w:r>
      <w:r w:rsidRPr="0046266F">
        <w:tab/>
        <w:t>Acceptance criteria</w:t>
      </w:r>
      <w:bookmarkEnd w:id="4438"/>
      <w:bookmarkEnd w:id="4439"/>
      <w:bookmarkEnd w:id="4440"/>
      <w:bookmarkEnd w:id="4441"/>
      <w:bookmarkEnd w:id="4442"/>
      <w:bookmarkEnd w:id="4443"/>
      <w:bookmarkEnd w:id="4444"/>
      <w:bookmarkEnd w:id="4445"/>
      <w:bookmarkEnd w:id="4446"/>
      <w:bookmarkEnd w:id="4447"/>
      <w:bookmarkEnd w:id="4448"/>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9" w:name="_Toc10738866"/>
      <w:bookmarkStart w:id="4450" w:name="_Toc20396718"/>
      <w:bookmarkStart w:id="4451" w:name="_Toc29398371"/>
      <w:bookmarkStart w:id="4452" w:name="_Toc29399493"/>
      <w:bookmarkStart w:id="4453" w:name="_Toc36649503"/>
      <w:bookmarkStart w:id="4454" w:name="_Toc36655345"/>
      <w:bookmarkStart w:id="4455" w:name="_Toc44961648"/>
      <w:bookmarkStart w:id="4456" w:name="_Toc50983311"/>
      <w:bookmarkStart w:id="4457" w:name="_Toc50985482"/>
      <w:bookmarkStart w:id="4458" w:name="_Toc57112742"/>
      <w:bookmarkStart w:id="4459" w:name="_Toc146299893"/>
      <w:r w:rsidRPr="0046266F">
        <w:t>8.1.2</w:t>
      </w:r>
      <w:r w:rsidRPr="0046266F">
        <w:tab/>
        <w:t>Update of the Phonebook Synchronisation Counter (PSC)</w:t>
      </w:r>
      <w:bookmarkEnd w:id="4449"/>
      <w:bookmarkEnd w:id="4450"/>
      <w:bookmarkEnd w:id="4451"/>
      <w:bookmarkEnd w:id="4452"/>
      <w:bookmarkEnd w:id="4453"/>
      <w:bookmarkEnd w:id="4454"/>
      <w:bookmarkEnd w:id="4455"/>
      <w:bookmarkEnd w:id="4456"/>
      <w:bookmarkEnd w:id="4457"/>
      <w:bookmarkEnd w:id="4458"/>
      <w:bookmarkEnd w:id="4459"/>
    </w:p>
    <w:p w14:paraId="5062FB17" w14:textId="77777777" w:rsidR="00BD7469" w:rsidRPr="0046266F" w:rsidRDefault="00BD7469" w:rsidP="00BD7469">
      <w:pPr>
        <w:pStyle w:val="Heading4"/>
      </w:pPr>
      <w:bookmarkStart w:id="4460" w:name="_Toc10738867"/>
      <w:bookmarkStart w:id="4461" w:name="_Toc20396719"/>
      <w:bookmarkStart w:id="4462" w:name="_Toc29398372"/>
      <w:bookmarkStart w:id="4463" w:name="_Toc29399494"/>
      <w:bookmarkStart w:id="4464" w:name="_Toc36649504"/>
      <w:bookmarkStart w:id="4465" w:name="_Toc36655346"/>
      <w:bookmarkStart w:id="4466" w:name="_Toc44961649"/>
      <w:bookmarkStart w:id="4467" w:name="_Toc50983312"/>
      <w:bookmarkStart w:id="4468" w:name="_Toc50985483"/>
      <w:bookmarkStart w:id="4469" w:name="_Toc57112743"/>
      <w:bookmarkStart w:id="4470" w:name="_Toc146299894"/>
      <w:r w:rsidRPr="0046266F">
        <w:t>8.1.2.1</w:t>
      </w:r>
      <w:r w:rsidRPr="0046266F">
        <w:tab/>
        <w:t>Definition and applicability</w:t>
      </w:r>
      <w:bookmarkEnd w:id="4460"/>
      <w:bookmarkEnd w:id="4461"/>
      <w:bookmarkEnd w:id="4462"/>
      <w:bookmarkEnd w:id="4463"/>
      <w:bookmarkEnd w:id="4464"/>
      <w:bookmarkEnd w:id="4465"/>
      <w:bookmarkEnd w:id="4466"/>
      <w:bookmarkEnd w:id="4467"/>
      <w:bookmarkEnd w:id="4468"/>
      <w:bookmarkEnd w:id="4469"/>
      <w:bookmarkEnd w:id="4470"/>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71" w:name="_Toc10738868"/>
      <w:bookmarkStart w:id="4472" w:name="_Toc20396720"/>
      <w:bookmarkStart w:id="4473" w:name="_Toc29398373"/>
      <w:bookmarkStart w:id="4474" w:name="_Toc29399495"/>
      <w:bookmarkStart w:id="4475" w:name="_Toc36649505"/>
      <w:bookmarkStart w:id="4476" w:name="_Toc36655347"/>
      <w:bookmarkStart w:id="4477" w:name="_Toc44961650"/>
      <w:bookmarkStart w:id="4478" w:name="_Toc50983313"/>
      <w:bookmarkStart w:id="4479" w:name="_Toc50985484"/>
      <w:bookmarkStart w:id="4480" w:name="_Toc57112744"/>
      <w:bookmarkStart w:id="4481" w:name="_Toc146299895"/>
      <w:r w:rsidRPr="0046266F">
        <w:t>8.1.2.2</w:t>
      </w:r>
      <w:r w:rsidRPr="0046266F">
        <w:tab/>
        <w:t>Conformance requirement</w:t>
      </w:r>
      <w:bookmarkEnd w:id="4471"/>
      <w:bookmarkEnd w:id="4472"/>
      <w:bookmarkEnd w:id="4473"/>
      <w:bookmarkEnd w:id="4474"/>
      <w:bookmarkEnd w:id="4475"/>
      <w:bookmarkEnd w:id="4476"/>
      <w:bookmarkEnd w:id="4477"/>
      <w:bookmarkEnd w:id="4478"/>
      <w:bookmarkEnd w:id="4479"/>
      <w:bookmarkEnd w:id="4480"/>
      <w:bookmarkEnd w:id="4481"/>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2" w:name="_Toc10738869"/>
      <w:bookmarkStart w:id="4483" w:name="_Toc20396721"/>
      <w:bookmarkStart w:id="4484" w:name="_Toc29398374"/>
      <w:bookmarkStart w:id="4485" w:name="_Toc29399496"/>
      <w:bookmarkStart w:id="4486" w:name="_Toc36649506"/>
      <w:bookmarkStart w:id="4487" w:name="_Toc36655348"/>
      <w:bookmarkStart w:id="4488" w:name="_Toc44961651"/>
      <w:bookmarkStart w:id="4489" w:name="_Toc50983314"/>
      <w:bookmarkStart w:id="4490" w:name="_Toc50985485"/>
      <w:bookmarkStart w:id="4491" w:name="_Toc57112745"/>
      <w:bookmarkStart w:id="4492" w:name="_Toc146299896"/>
      <w:r w:rsidRPr="0046266F">
        <w:t>8.1.2.3</w:t>
      </w:r>
      <w:r w:rsidRPr="0046266F">
        <w:tab/>
        <w:t>Test purpose</w:t>
      </w:r>
      <w:bookmarkEnd w:id="4482"/>
      <w:bookmarkEnd w:id="4483"/>
      <w:bookmarkEnd w:id="4484"/>
      <w:bookmarkEnd w:id="4485"/>
      <w:bookmarkEnd w:id="4486"/>
      <w:bookmarkEnd w:id="4487"/>
      <w:bookmarkEnd w:id="4488"/>
      <w:bookmarkEnd w:id="4489"/>
      <w:bookmarkEnd w:id="4490"/>
      <w:bookmarkEnd w:id="4491"/>
      <w:bookmarkEnd w:id="4492"/>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3" w:name="_Toc10738870"/>
      <w:bookmarkStart w:id="4494" w:name="_Toc20396722"/>
      <w:bookmarkStart w:id="4495" w:name="_Toc29398375"/>
      <w:bookmarkStart w:id="4496" w:name="_Toc29399497"/>
      <w:bookmarkStart w:id="4497" w:name="_Toc36649507"/>
      <w:bookmarkStart w:id="4498" w:name="_Toc36655349"/>
      <w:bookmarkStart w:id="4499" w:name="_Toc44961652"/>
      <w:bookmarkStart w:id="4500" w:name="_Toc50983315"/>
      <w:bookmarkStart w:id="4501" w:name="_Toc50985486"/>
      <w:bookmarkStart w:id="4502" w:name="_Toc57112746"/>
      <w:bookmarkStart w:id="4503" w:name="_Toc146299897"/>
      <w:r w:rsidRPr="0046266F">
        <w:t>8.1.2.4</w:t>
      </w:r>
      <w:r w:rsidRPr="0046266F">
        <w:tab/>
        <w:t>Method of test</w:t>
      </w:r>
      <w:bookmarkEnd w:id="4493"/>
      <w:bookmarkEnd w:id="4494"/>
      <w:bookmarkEnd w:id="4495"/>
      <w:bookmarkEnd w:id="4496"/>
      <w:bookmarkEnd w:id="4497"/>
      <w:bookmarkEnd w:id="4498"/>
      <w:bookmarkEnd w:id="4499"/>
      <w:bookmarkEnd w:id="4500"/>
      <w:bookmarkEnd w:id="4501"/>
      <w:bookmarkEnd w:id="4502"/>
      <w:bookmarkEnd w:id="4503"/>
    </w:p>
    <w:p w14:paraId="0746F54C" w14:textId="77777777" w:rsidR="00BD7469" w:rsidRPr="0046266F" w:rsidRDefault="00BD7469" w:rsidP="00BD7469">
      <w:pPr>
        <w:pStyle w:val="Heading5"/>
      </w:pPr>
      <w:bookmarkStart w:id="4504" w:name="_Toc10738871"/>
      <w:bookmarkStart w:id="4505" w:name="_Toc20396723"/>
      <w:bookmarkStart w:id="4506" w:name="_Toc29398376"/>
      <w:bookmarkStart w:id="4507" w:name="_Toc29399498"/>
      <w:bookmarkStart w:id="4508" w:name="_Toc36649508"/>
      <w:bookmarkStart w:id="4509" w:name="_Toc36655350"/>
      <w:bookmarkStart w:id="4510" w:name="_Toc44961653"/>
      <w:bookmarkStart w:id="4511" w:name="_Toc50983316"/>
      <w:bookmarkStart w:id="4512" w:name="_Toc50985487"/>
      <w:bookmarkStart w:id="4513" w:name="_Toc57112747"/>
      <w:bookmarkStart w:id="4514" w:name="_Toc146299898"/>
      <w:r w:rsidRPr="0046266F">
        <w:t>8.1.2.4.1</w:t>
      </w:r>
      <w:r w:rsidRPr="0046266F">
        <w:tab/>
        <w:t>Initial conditions</w:t>
      </w:r>
      <w:bookmarkEnd w:id="4504"/>
      <w:bookmarkEnd w:id="4505"/>
      <w:bookmarkEnd w:id="4506"/>
      <w:bookmarkEnd w:id="4507"/>
      <w:bookmarkEnd w:id="4508"/>
      <w:bookmarkEnd w:id="4509"/>
      <w:bookmarkEnd w:id="4510"/>
      <w:bookmarkEnd w:id="4511"/>
      <w:bookmarkEnd w:id="4512"/>
      <w:bookmarkEnd w:id="4513"/>
      <w:bookmarkEnd w:id="4514"/>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5" w:name="_Toc10738872"/>
      <w:bookmarkStart w:id="4516" w:name="_Toc20396724"/>
      <w:bookmarkStart w:id="4517" w:name="_Toc29398377"/>
      <w:bookmarkStart w:id="4518" w:name="_Toc29399499"/>
      <w:bookmarkStart w:id="4519" w:name="_Toc36649509"/>
      <w:bookmarkStart w:id="4520" w:name="_Toc36655351"/>
      <w:bookmarkStart w:id="4521" w:name="_Toc44961654"/>
      <w:bookmarkStart w:id="4522" w:name="_Toc50983317"/>
      <w:bookmarkStart w:id="4523" w:name="_Toc50985488"/>
      <w:bookmarkStart w:id="4524" w:name="_Toc57112748"/>
      <w:bookmarkStart w:id="4525" w:name="_Toc146299899"/>
      <w:r w:rsidRPr="0046266F">
        <w:t>8.1.2.4.2</w:t>
      </w:r>
      <w:r w:rsidRPr="0046266F">
        <w:tab/>
        <w:t>Procedure</w:t>
      </w:r>
      <w:bookmarkEnd w:id="4515"/>
      <w:bookmarkEnd w:id="4516"/>
      <w:bookmarkEnd w:id="4517"/>
      <w:bookmarkEnd w:id="4518"/>
      <w:bookmarkEnd w:id="4519"/>
      <w:bookmarkEnd w:id="4520"/>
      <w:bookmarkEnd w:id="4521"/>
      <w:bookmarkEnd w:id="4522"/>
      <w:bookmarkEnd w:id="4523"/>
      <w:bookmarkEnd w:id="4524"/>
      <w:bookmarkEnd w:id="4525"/>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6" w:name="_Toc10738873"/>
      <w:bookmarkStart w:id="4527" w:name="_Toc20396725"/>
      <w:bookmarkStart w:id="4528" w:name="_Toc29398378"/>
      <w:bookmarkStart w:id="4529" w:name="_Toc29399500"/>
      <w:bookmarkStart w:id="4530" w:name="_Toc36649510"/>
      <w:bookmarkStart w:id="4531" w:name="_Toc36655352"/>
      <w:bookmarkStart w:id="4532" w:name="_Toc44961655"/>
      <w:bookmarkStart w:id="4533" w:name="_Toc50983318"/>
      <w:bookmarkStart w:id="4534" w:name="_Toc50985489"/>
      <w:bookmarkStart w:id="4535" w:name="_Toc57112749"/>
      <w:bookmarkStart w:id="4536" w:name="_Toc146299900"/>
      <w:r w:rsidRPr="0046266F">
        <w:t>8.1.2.5</w:t>
      </w:r>
      <w:r w:rsidRPr="0046266F">
        <w:tab/>
        <w:t>Acceptance criteria</w:t>
      </w:r>
      <w:bookmarkEnd w:id="4526"/>
      <w:bookmarkEnd w:id="4527"/>
      <w:bookmarkEnd w:id="4528"/>
      <w:bookmarkEnd w:id="4529"/>
      <w:bookmarkEnd w:id="4530"/>
      <w:bookmarkEnd w:id="4531"/>
      <w:bookmarkEnd w:id="4532"/>
      <w:bookmarkEnd w:id="4533"/>
      <w:bookmarkEnd w:id="4534"/>
      <w:bookmarkEnd w:id="4535"/>
      <w:bookmarkEnd w:id="4536"/>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7" w:name="_Toc10738874"/>
      <w:bookmarkStart w:id="4538" w:name="_Toc20396726"/>
      <w:bookmarkStart w:id="4539" w:name="_Toc29398379"/>
      <w:bookmarkStart w:id="4540" w:name="_Toc29399501"/>
      <w:bookmarkStart w:id="4541" w:name="_Toc36649511"/>
      <w:bookmarkStart w:id="4542" w:name="_Toc36655353"/>
      <w:bookmarkStart w:id="4543" w:name="_Toc44961656"/>
      <w:bookmarkStart w:id="4544" w:name="_Toc50983319"/>
      <w:bookmarkStart w:id="4545" w:name="_Toc50985490"/>
      <w:bookmarkStart w:id="4546" w:name="_Toc57112750"/>
      <w:bookmarkStart w:id="4547" w:name="_Toc146299901"/>
      <w:r w:rsidRPr="0046266F">
        <w:rPr>
          <w:lang w:val="de-DE"/>
        </w:rPr>
        <w:t>8.1.3</w:t>
      </w:r>
      <w:r w:rsidRPr="0046266F">
        <w:rPr>
          <w:lang w:val="de-DE"/>
        </w:rPr>
        <w:tab/>
        <w:t>Phonebook content handling</w:t>
      </w:r>
      <w:bookmarkEnd w:id="4537"/>
      <w:bookmarkEnd w:id="4538"/>
      <w:bookmarkEnd w:id="4539"/>
      <w:bookmarkEnd w:id="4540"/>
      <w:bookmarkEnd w:id="4541"/>
      <w:bookmarkEnd w:id="4542"/>
      <w:bookmarkEnd w:id="4543"/>
      <w:bookmarkEnd w:id="4544"/>
      <w:bookmarkEnd w:id="4545"/>
      <w:bookmarkEnd w:id="4546"/>
      <w:bookmarkEnd w:id="4547"/>
    </w:p>
    <w:p w14:paraId="65A649EF" w14:textId="77777777" w:rsidR="00BD7469" w:rsidRPr="0046266F" w:rsidRDefault="00BD7469" w:rsidP="00BD7469">
      <w:pPr>
        <w:pStyle w:val="Heading4"/>
      </w:pPr>
      <w:bookmarkStart w:id="4548" w:name="_Toc10738875"/>
      <w:bookmarkStart w:id="4549" w:name="_Toc20396727"/>
      <w:bookmarkStart w:id="4550" w:name="_Toc29398380"/>
      <w:bookmarkStart w:id="4551" w:name="_Toc29399502"/>
      <w:bookmarkStart w:id="4552" w:name="_Toc36649512"/>
      <w:bookmarkStart w:id="4553" w:name="_Toc36655354"/>
      <w:bookmarkStart w:id="4554" w:name="_Toc44961657"/>
      <w:bookmarkStart w:id="4555" w:name="_Toc50983320"/>
      <w:bookmarkStart w:id="4556" w:name="_Toc50985491"/>
      <w:bookmarkStart w:id="4557" w:name="_Toc57112751"/>
      <w:bookmarkStart w:id="4558" w:name="_Toc146299902"/>
      <w:r w:rsidRPr="0046266F">
        <w:t>8.1.3.1</w:t>
      </w:r>
      <w:r w:rsidRPr="0046266F">
        <w:tab/>
        <w:t>Handling of BCD number/ SSC content extension</w:t>
      </w:r>
      <w:bookmarkEnd w:id="4548"/>
      <w:bookmarkEnd w:id="4549"/>
      <w:bookmarkEnd w:id="4550"/>
      <w:bookmarkEnd w:id="4551"/>
      <w:bookmarkEnd w:id="4552"/>
      <w:bookmarkEnd w:id="4553"/>
      <w:bookmarkEnd w:id="4554"/>
      <w:bookmarkEnd w:id="4555"/>
      <w:bookmarkEnd w:id="4556"/>
      <w:bookmarkEnd w:id="4557"/>
      <w:bookmarkEnd w:id="4558"/>
    </w:p>
    <w:p w14:paraId="376F51FB" w14:textId="77777777" w:rsidR="00BD7469" w:rsidRPr="0046266F" w:rsidRDefault="00BD7469" w:rsidP="00BD7469">
      <w:pPr>
        <w:pStyle w:val="Heading5"/>
      </w:pPr>
      <w:bookmarkStart w:id="4559" w:name="_Toc10738876"/>
      <w:bookmarkStart w:id="4560" w:name="_Toc20396728"/>
      <w:bookmarkStart w:id="4561" w:name="_Toc29398381"/>
      <w:bookmarkStart w:id="4562" w:name="_Toc29399503"/>
      <w:bookmarkStart w:id="4563" w:name="_Toc36649513"/>
      <w:bookmarkStart w:id="4564" w:name="_Toc36655355"/>
      <w:bookmarkStart w:id="4565" w:name="_Toc44961658"/>
      <w:bookmarkStart w:id="4566" w:name="_Toc50983321"/>
      <w:bookmarkStart w:id="4567" w:name="_Toc50985492"/>
      <w:bookmarkStart w:id="4568" w:name="_Toc57112752"/>
      <w:bookmarkStart w:id="4569" w:name="_Toc146299903"/>
      <w:r w:rsidRPr="0046266F">
        <w:t>8.1.3.1.1</w:t>
      </w:r>
      <w:r w:rsidRPr="0046266F">
        <w:tab/>
        <w:t>Definition and applicability</w:t>
      </w:r>
      <w:bookmarkEnd w:id="4559"/>
      <w:bookmarkEnd w:id="4560"/>
      <w:bookmarkEnd w:id="4561"/>
      <w:bookmarkEnd w:id="4562"/>
      <w:bookmarkEnd w:id="4563"/>
      <w:bookmarkEnd w:id="4564"/>
      <w:bookmarkEnd w:id="4565"/>
      <w:bookmarkEnd w:id="4566"/>
      <w:bookmarkEnd w:id="4567"/>
      <w:bookmarkEnd w:id="4568"/>
      <w:bookmarkEnd w:id="4569"/>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70" w:name="_Toc10738877"/>
      <w:bookmarkStart w:id="4571" w:name="_Toc20396729"/>
      <w:bookmarkStart w:id="4572" w:name="_Toc29398382"/>
      <w:bookmarkStart w:id="4573" w:name="_Toc29399504"/>
      <w:bookmarkStart w:id="4574" w:name="_Toc36649514"/>
      <w:bookmarkStart w:id="4575" w:name="_Toc36655356"/>
      <w:bookmarkStart w:id="4576" w:name="_Toc44961659"/>
      <w:bookmarkStart w:id="4577" w:name="_Toc50983322"/>
      <w:bookmarkStart w:id="4578" w:name="_Toc50985493"/>
      <w:bookmarkStart w:id="4579" w:name="_Toc57112753"/>
      <w:bookmarkStart w:id="4580"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70"/>
      <w:bookmarkEnd w:id="4571"/>
      <w:bookmarkEnd w:id="4572"/>
      <w:bookmarkEnd w:id="4573"/>
      <w:bookmarkEnd w:id="4574"/>
      <w:bookmarkEnd w:id="4575"/>
      <w:bookmarkEnd w:id="4576"/>
      <w:bookmarkEnd w:id="4577"/>
      <w:bookmarkEnd w:id="4578"/>
      <w:bookmarkEnd w:id="4579"/>
      <w:bookmarkEnd w:id="4580"/>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81" w:name="_Toc10738878"/>
      <w:bookmarkStart w:id="4582" w:name="_Toc20396730"/>
      <w:bookmarkStart w:id="4583" w:name="_Toc29398383"/>
      <w:bookmarkStart w:id="4584" w:name="_Toc29399505"/>
      <w:bookmarkStart w:id="4585" w:name="_Toc36649515"/>
      <w:bookmarkStart w:id="4586" w:name="_Toc36655357"/>
      <w:bookmarkStart w:id="4587" w:name="_Toc44961660"/>
      <w:bookmarkStart w:id="4588" w:name="_Toc50983323"/>
      <w:bookmarkStart w:id="4589" w:name="_Toc50985494"/>
      <w:bookmarkStart w:id="4590" w:name="_Toc57112754"/>
      <w:bookmarkStart w:id="4591" w:name="_Toc146299905"/>
      <w:r w:rsidRPr="0046266F">
        <w:t>8.1.3.1.3</w:t>
      </w:r>
      <w:r w:rsidRPr="0046266F">
        <w:tab/>
        <w:t>Test purpose</w:t>
      </w:r>
      <w:bookmarkEnd w:id="4581"/>
      <w:bookmarkEnd w:id="4582"/>
      <w:bookmarkEnd w:id="4583"/>
      <w:bookmarkEnd w:id="4584"/>
      <w:bookmarkEnd w:id="4585"/>
      <w:bookmarkEnd w:id="4586"/>
      <w:bookmarkEnd w:id="4587"/>
      <w:bookmarkEnd w:id="4588"/>
      <w:bookmarkEnd w:id="4589"/>
      <w:bookmarkEnd w:id="4590"/>
      <w:bookmarkEnd w:id="4591"/>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2" w:name="_Toc10738879"/>
      <w:bookmarkStart w:id="4593" w:name="_Toc20396731"/>
      <w:bookmarkStart w:id="4594" w:name="_Toc29398384"/>
      <w:bookmarkStart w:id="4595" w:name="_Toc29399506"/>
      <w:bookmarkStart w:id="4596" w:name="_Toc36649516"/>
      <w:bookmarkStart w:id="4597" w:name="_Toc36655358"/>
      <w:bookmarkStart w:id="4598" w:name="_Toc44961661"/>
      <w:bookmarkStart w:id="4599" w:name="_Toc50983324"/>
      <w:bookmarkStart w:id="4600" w:name="_Toc50985495"/>
      <w:bookmarkStart w:id="4601" w:name="_Toc57112755"/>
      <w:bookmarkStart w:id="4602" w:name="_Toc146299906"/>
      <w:r w:rsidRPr="0046266F">
        <w:t>8.1.3.1.4</w:t>
      </w:r>
      <w:r w:rsidRPr="0046266F">
        <w:tab/>
        <w:t>Method of test</w:t>
      </w:r>
      <w:bookmarkEnd w:id="4592"/>
      <w:bookmarkEnd w:id="4593"/>
      <w:bookmarkEnd w:id="4594"/>
      <w:bookmarkEnd w:id="4595"/>
      <w:bookmarkEnd w:id="4596"/>
      <w:bookmarkEnd w:id="4597"/>
      <w:bookmarkEnd w:id="4598"/>
      <w:bookmarkEnd w:id="4599"/>
      <w:bookmarkEnd w:id="4600"/>
      <w:bookmarkEnd w:id="4601"/>
      <w:bookmarkEnd w:id="4602"/>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3" w:name="_Toc10738880"/>
      <w:bookmarkStart w:id="4604" w:name="_Toc20396732"/>
      <w:bookmarkStart w:id="4605" w:name="_Toc29398385"/>
      <w:bookmarkStart w:id="4606" w:name="_Toc29399507"/>
      <w:bookmarkStart w:id="4607" w:name="_Toc36649517"/>
      <w:bookmarkStart w:id="4608" w:name="_Toc36655359"/>
      <w:bookmarkStart w:id="4609" w:name="_Toc44961662"/>
      <w:bookmarkStart w:id="4610" w:name="_Toc50983325"/>
      <w:bookmarkStart w:id="4611" w:name="_Toc50985496"/>
      <w:bookmarkStart w:id="4612" w:name="_Toc57112756"/>
      <w:bookmarkStart w:id="4613" w:name="_Toc146299907"/>
      <w:r w:rsidRPr="0046266F">
        <w:t>8.1.3.1.5</w:t>
      </w:r>
      <w:r w:rsidRPr="0046266F">
        <w:tab/>
        <w:t>Acceptance criteria</w:t>
      </w:r>
      <w:bookmarkEnd w:id="4603"/>
      <w:bookmarkEnd w:id="4604"/>
      <w:bookmarkEnd w:id="4605"/>
      <w:bookmarkEnd w:id="4606"/>
      <w:bookmarkEnd w:id="4607"/>
      <w:bookmarkEnd w:id="4608"/>
      <w:bookmarkEnd w:id="4609"/>
      <w:bookmarkEnd w:id="4610"/>
      <w:bookmarkEnd w:id="4611"/>
      <w:bookmarkEnd w:id="4612"/>
      <w:bookmarkEnd w:id="4613"/>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4" w:name="_Toc10738881"/>
      <w:bookmarkStart w:id="4615" w:name="_Toc20396733"/>
      <w:bookmarkStart w:id="4616" w:name="_Toc29398386"/>
      <w:bookmarkStart w:id="4617" w:name="_Toc29399508"/>
      <w:bookmarkStart w:id="4618" w:name="_Toc36649518"/>
      <w:bookmarkStart w:id="4619" w:name="_Toc36655360"/>
      <w:bookmarkStart w:id="4620" w:name="_Toc44961663"/>
      <w:bookmarkStart w:id="4621" w:name="_Toc50983326"/>
      <w:bookmarkStart w:id="4622" w:name="_Toc50985497"/>
      <w:bookmarkStart w:id="4623" w:name="_Toc57112757"/>
      <w:bookmarkStart w:id="4624" w:name="_Toc146299908"/>
      <w:r w:rsidRPr="0046266F">
        <w:t>8.1.4</w:t>
      </w:r>
      <w:r w:rsidRPr="0046266F">
        <w:tab/>
        <w:t>Phonebook selection</w:t>
      </w:r>
      <w:bookmarkEnd w:id="4614"/>
      <w:bookmarkEnd w:id="4615"/>
      <w:bookmarkEnd w:id="4616"/>
      <w:bookmarkEnd w:id="4617"/>
      <w:bookmarkEnd w:id="4618"/>
      <w:bookmarkEnd w:id="4619"/>
      <w:bookmarkEnd w:id="4620"/>
      <w:bookmarkEnd w:id="4621"/>
      <w:bookmarkEnd w:id="4622"/>
      <w:bookmarkEnd w:id="4623"/>
      <w:bookmarkEnd w:id="4624"/>
    </w:p>
    <w:p w14:paraId="2AE74D97" w14:textId="77777777" w:rsidR="00BD7469" w:rsidRPr="0046266F" w:rsidRDefault="00BD7469" w:rsidP="00BD7469">
      <w:pPr>
        <w:pStyle w:val="Heading4"/>
      </w:pPr>
      <w:bookmarkStart w:id="4625" w:name="_Toc10738882"/>
      <w:bookmarkStart w:id="4626" w:name="_Toc20396734"/>
      <w:bookmarkStart w:id="4627" w:name="_Toc29398387"/>
      <w:bookmarkStart w:id="4628" w:name="_Toc29399509"/>
      <w:bookmarkStart w:id="4629" w:name="_Toc36649519"/>
      <w:bookmarkStart w:id="4630" w:name="_Toc36655361"/>
      <w:bookmarkStart w:id="4631" w:name="_Toc44961664"/>
      <w:bookmarkStart w:id="4632" w:name="_Toc50983327"/>
      <w:bookmarkStart w:id="4633" w:name="_Toc50985498"/>
      <w:bookmarkStart w:id="4634" w:name="_Toc57112758"/>
      <w:bookmarkStart w:id="4635" w:name="_Toc146299909"/>
      <w:r w:rsidRPr="0046266F">
        <w:t>8.1.4.1</w:t>
      </w:r>
      <w:r w:rsidRPr="0046266F">
        <w:tab/>
        <w:t>Definition and applicability</w:t>
      </w:r>
      <w:bookmarkEnd w:id="4625"/>
      <w:bookmarkEnd w:id="4626"/>
      <w:bookmarkEnd w:id="4627"/>
      <w:bookmarkEnd w:id="4628"/>
      <w:bookmarkEnd w:id="4629"/>
      <w:bookmarkEnd w:id="4630"/>
      <w:bookmarkEnd w:id="4631"/>
      <w:bookmarkEnd w:id="4632"/>
      <w:bookmarkEnd w:id="4633"/>
      <w:bookmarkEnd w:id="4634"/>
      <w:bookmarkEnd w:id="4635"/>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6" w:name="_Toc10738883"/>
      <w:bookmarkStart w:id="4637" w:name="_Toc20396735"/>
      <w:bookmarkStart w:id="4638" w:name="_Toc29398388"/>
      <w:bookmarkStart w:id="4639" w:name="_Toc29399510"/>
      <w:bookmarkStart w:id="4640" w:name="_Toc36649520"/>
      <w:bookmarkStart w:id="4641" w:name="_Toc36655362"/>
      <w:bookmarkStart w:id="4642" w:name="_Toc44961665"/>
      <w:bookmarkStart w:id="4643" w:name="_Toc50983328"/>
      <w:bookmarkStart w:id="4644" w:name="_Toc50985499"/>
      <w:bookmarkStart w:id="4645" w:name="_Toc57112759"/>
      <w:bookmarkStart w:id="4646" w:name="_Toc146299910"/>
      <w:r w:rsidRPr="0046266F">
        <w:t>8.1.4.2</w:t>
      </w:r>
      <w:r w:rsidRPr="0046266F">
        <w:tab/>
        <w:t>Conformance requirement</w:t>
      </w:r>
      <w:bookmarkEnd w:id="4636"/>
      <w:bookmarkEnd w:id="4637"/>
      <w:bookmarkEnd w:id="4638"/>
      <w:bookmarkEnd w:id="4639"/>
      <w:bookmarkEnd w:id="4640"/>
      <w:bookmarkEnd w:id="4641"/>
      <w:bookmarkEnd w:id="4642"/>
      <w:bookmarkEnd w:id="4643"/>
      <w:bookmarkEnd w:id="4644"/>
      <w:bookmarkEnd w:id="4645"/>
      <w:bookmarkEnd w:id="4646"/>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7" w:name="_Toc10738884"/>
      <w:bookmarkStart w:id="4648" w:name="_Toc20396736"/>
      <w:bookmarkStart w:id="4649" w:name="_Toc29398389"/>
      <w:bookmarkStart w:id="4650" w:name="_Toc29399511"/>
      <w:bookmarkStart w:id="4651" w:name="_Toc36649521"/>
      <w:bookmarkStart w:id="4652" w:name="_Toc36655363"/>
      <w:bookmarkStart w:id="4653" w:name="_Toc44961666"/>
      <w:bookmarkStart w:id="4654" w:name="_Toc50983329"/>
      <w:bookmarkStart w:id="4655" w:name="_Toc50985500"/>
      <w:bookmarkStart w:id="4656" w:name="_Toc57112760"/>
      <w:bookmarkStart w:id="4657" w:name="_Toc146299911"/>
      <w:r w:rsidRPr="0046266F">
        <w:t>8.1.4.3</w:t>
      </w:r>
      <w:r w:rsidRPr="0046266F">
        <w:tab/>
        <w:t>Test purpose</w:t>
      </w:r>
      <w:bookmarkEnd w:id="4647"/>
      <w:bookmarkEnd w:id="4648"/>
      <w:bookmarkEnd w:id="4649"/>
      <w:bookmarkEnd w:id="4650"/>
      <w:bookmarkEnd w:id="4651"/>
      <w:bookmarkEnd w:id="4652"/>
      <w:bookmarkEnd w:id="4653"/>
      <w:bookmarkEnd w:id="4654"/>
      <w:bookmarkEnd w:id="4655"/>
      <w:bookmarkEnd w:id="4656"/>
      <w:bookmarkEnd w:id="4657"/>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8" w:name="_Toc10738885"/>
      <w:bookmarkStart w:id="4659" w:name="_Toc20396737"/>
      <w:bookmarkStart w:id="4660" w:name="_Toc29398390"/>
      <w:bookmarkStart w:id="4661" w:name="_Toc29399512"/>
      <w:bookmarkStart w:id="4662" w:name="_Toc36649522"/>
      <w:bookmarkStart w:id="4663" w:name="_Toc36655364"/>
      <w:bookmarkStart w:id="4664" w:name="_Toc44961667"/>
      <w:bookmarkStart w:id="4665" w:name="_Toc50983330"/>
      <w:bookmarkStart w:id="4666" w:name="_Toc50985501"/>
      <w:bookmarkStart w:id="4667" w:name="_Toc57112761"/>
      <w:bookmarkStart w:id="4668" w:name="_Toc146299912"/>
      <w:r w:rsidRPr="0046266F">
        <w:t>8.1.4.4</w:t>
      </w:r>
      <w:r w:rsidRPr="0046266F">
        <w:tab/>
        <w:t>Method of test</w:t>
      </w:r>
      <w:bookmarkEnd w:id="4658"/>
      <w:bookmarkEnd w:id="4659"/>
      <w:bookmarkEnd w:id="4660"/>
      <w:bookmarkEnd w:id="4661"/>
      <w:bookmarkEnd w:id="4662"/>
      <w:bookmarkEnd w:id="4663"/>
      <w:bookmarkEnd w:id="4664"/>
      <w:bookmarkEnd w:id="4665"/>
      <w:bookmarkEnd w:id="4666"/>
      <w:bookmarkEnd w:id="4667"/>
      <w:bookmarkEnd w:id="4668"/>
    </w:p>
    <w:p w14:paraId="4C05C529" w14:textId="77777777" w:rsidR="00BD7469" w:rsidRPr="0046266F" w:rsidRDefault="00BD7469" w:rsidP="00BD7469">
      <w:pPr>
        <w:pStyle w:val="Heading5"/>
      </w:pPr>
      <w:bookmarkStart w:id="4669" w:name="_Toc10738886"/>
      <w:bookmarkStart w:id="4670" w:name="_Toc20396738"/>
      <w:bookmarkStart w:id="4671" w:name="_Toc29398391"/>
      <w:bookmarkStart w:id="4672" w:name="_Toc29399513"/>
      <w:bookmarkStart w:id="4673" w:name="_Toc36649523"/>
      <w:bookmarkStart w:id="4674" w:name="_Toc36655365"/>
      <w:bookmarkStart w:id="4675" w:name="_Toc44961668"/>
      <w:bookmarkStart w:id="4676" w:name="_Toc50983331"/>
      <w:bookmarkStart w:id="4677" w:name="_Toc50985502"/>
      <w:bookmarkStart w:id="4678" w:name="_Toc57112762"/>
      <w:bookmarkStart w:id="4679" w:name="_Toc146299913"/>
      <w:r w:rsidRPr="0046266F">
        <w:t>8.1.4.4.1</w:t>
      </w:r>
      <w:r w:rsidRPr="0046266F">
        <w:tab/>
        <w:t>Initial conditions</w:t>
      </w:r>
      <w:bookmarkEnd w:id="4669"/>
      <w:bookmarkEnd w:id="4670"/>
      <w:bookmarkEnd w:id="4671"/>
      <w:bookmarkEnd w:id="4672"/>
      <w:bookmarkEnd w:id="4673"/>
      <w:bookmarkEnd w:id="4674"/>
      <w:bookmarkEnd w:id="4675"/>
      <w:bookmarkEnd w:id="4676"/>
      <w:bookmarkEnd w:id="4677"/>
      <w:bookmarkEnd w:id="4678"/>
      <w:bookmarkEnd w:id="4679"/>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80" w:name="_Toc10738887"/>
      <w:bookmarkStart w:id="4681" w:name="_Toc20396739"/>
      <w:bookmarkStart w:id="4682" w:name="_Toc29398392"/>
      <w:bookmarkStart w:id="4683" w:name="_Toc29399514"/>
      <w:bookmarkStart w:id="4684" w:name="_Toc36649524"/>
      <w:bookmarkStart w:id="4685" w:name="_Toc36655366"/>
      <w:bookmarkStart w:id="4686" w:name="_Toc44961669"/>
      <w:bookmarkStart w:id="4687" w:name="_Toc50983332"/>
      <w:bookmarkStart w:id="4688" w:name="_Toc50985503"/>
      <w:bookmarkStart w:id="4689" w:name="_Toc57112763"/>
      <w:bookmarkStart w:id="4690" w:name="_Toc146299914"/>
      <w:r w:rsidRPr="0046266F">
        <w:t>8.1.4.4.2</w:t>
      </w:r>
      <w:r w:rsidRPr="0046266F">
        <w:tab/>
        <w:t>Procedure</w:t>
      </w:r>
      <w:bookmarkEnd w:id="4680"/>
      <w:bookmarkEnd w:id="4681"/>
      <w:bookmarkEnd w:id="4682"/>
      <w:bookmarkEnd w:id="4683"/>
      <w:bookmarkEnd w:id="4684"/>
      <w:bookmarkEnd w:id="4685"/>
      <w:bookmarkEnd w:id="4686"/>
      <w:bookmarkEnd w:id="4687"/>
      <w:bookmarkEnd w:id="4688"/>
      <w:bookmarkEnd w:id="4689"/>
      <w:bookmarkEnd w:id="4690"/>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91" w:name="_Toc10738888"/>
      <w:bookmarkStart w:id="4692" w:name="_Toc20396740"/>
      <w:bookmarkStart w:id="4693" w:name="_Toc29398393"/>
      <w:bookmarkStart w:id="4694" w:name="_Toc29399515"/>
      <w:bookmarkStart w:id="4695" w:name="_Toc36649525"/>
      <w:bookmarkStart w:id="4696" w:name="_Toc36655367"/>
      <w:bookmarkStart w:id="4697" w:name="_Toc44961670"/>
      <w:bookmarkStart w:id="4698" w:name="_Toc50983333"/>
      <w:bookmarkStart w:id="4699" w:name="_Toc50985504"/>
      <w:bookmarkStart w:id="4700" w:name="_Toc57112764"/>
      <w:bookmarkStart w:id="4701" w:name="_Toc146299915"/>
      <w:r w:rsidRPr="0046266F">
        <w:t>8.1.4.5</w:t>
      </w:r>
      <w:r w:rsidRPr="0046266F">
        <w:tab/>
        <w:t>Acceptance criteria</w:t>
      </w:r>
      <w:bookmarkEnd w:id="4691"/>
      <w:bookmarkEnd w:id="4692"/>
      <w:bookmarkEnd w:id="4693"/>
      <w:bookmarkEnd w:id="4694"/>
      <w:bookmarkEnd w:id="4695"/>
      <w:bookmarkEnd w:id="4696"/>
      <w:bookmarkEnd w:id="4697"/>
      <w:bookmarkEnd w:id="4698"/>
      <w:bookmarkEnd w:id="4699"/>
      <w:bookmarkEnd w:id="4700"/>
      <w:bookmarkEnd w:id="4701"/>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2" w:name="_Toc10738889"/>
      <w:bookmarkStart w:id="4703" w:name="_Toc20396741"/>
      <w:bookmarkStart w:id="4704" w:name="_Toc29398394"/>
      <w:bookmarkStart w:id="4705" w:name="_Toc29399516"/>
      <w:bookmarkStart w:id="4706" w:name="_Toc36649526"/>
      <w:bookmarkStart w:id="4707" w:name="_Toc36655368"/>
      <w:bookmarkStart w:id="4708" w:name="_Toc44961671"/>
      <w:bookmarkStart w:id="4709" w:name="_Toc50983334"/>
      <w:bookmarkStart w:id="4710" w:name="_Toc50985505"/>
      <w:bookmarkStart w:id="4711" w:name="_Toc57112765"/>
      <w:bookmarkStart w:id="4712" w:name="_Toc146299916"/>
      <w:r w:rsidRPr="0046266F">
        <w:t>8.1.5</w:t>
      </w:r>
      <w:r w:rsidRPr="0046266F">
        <w:tab/>
        <w:t>Local Phonebook handling</w:t>
      </w:r>
      <w:bookmarkEnd w:id="4702"/>
      <w:bookmarkEnd w:id="4703"/>
      <w:bookmarkEnd w:id="4704"/>
      <w:bookmarkEnd w:id="4705"/>
      <w:bookmarkEnd w:id="4706"/>
      <w:bookmarkEnd w:id="4707"/>
      <w:bookmarkEnd w:id="4708"/>
      <w:bookmarkEnd w:id="4709"/>
      <w:bookmarkEnd w:id="4710"/>
      <w:bookmarkEnd w:id="4711"/>
      <w:bookmarkEnd w:id="4712"/>
    </w:p>
    <w:p w14:paraId="2A57FEDD" w14:textId="77777777" w:rsidR="00BD7469" w:rsidRPr="0046266F" w:rsidRDefault="00BD7469" w:rsidP="00BD7469">
      <w:pPr>
        <w:pStyle w:val="Heading4"/>
      </w:pPr>
      <w:bookmarkStart w:id="4713" w:name="_Toc10738890"/>
      <w:bookmarkStart w:id="4714" w:name="_Toc20396742"/>
      <w:bookmarkStart w:id="4715" w:name="_Toc29398395"/>
      <w:bookmarkStart w:id="4716" w:name="_Toc29399517"/>
      <w:bookmarkStart w:id="4717" w:name="_Toc36649527"/>
      <w:bookmarkStart w:id="4718" w:name="_Toc36655369"/>
      <w:bookmarkStart w:id="4719" w:name="_Toc44961672"/>
      <w:bookmarkStart w:id="4720" w:name="_Toc50983335"/>
      <w:bookmarkStart w:id="4721" w:name="_Toc50985506"/>
      <w:bookmarkStart w:id="4722" w:name="_Toc57112766"/>
      <w:bookmarkStart w:id="4723" w:name="_Toc146299917"/>
      <w:r w:rsidRPr="0046266F">
        <w:t>8.1.5.1</w:t>
      </w:r>
      <w:r w:rsidRPr="0046266F">
        <w:tab/>
        <w:t>Definition and applicability</w:t>
      </w:r>
      <w:bookmarkEnd w:id="4713"/>
      <w:bookmarkEnd w:id="4714"/>
      <w:bookmarkEnd w:id="4715"/>
      <w:bookmarkEnd w:id="4716"/>
      <w:bookmarkEnd w:id="4717"/>
      <w:bookmarkEnd w:id="4718"/>
      <w:bookmarkEnd w:id="4719"/>
      <w:bookmarkEnd w:id="4720"/>
      <w:bookmarkEnd w:id="4721"/>
      <w:bookmarkEnd w:id="4722"/>
      <w:bookmarkEnd w:id="4723"/>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4" w:name="_Toc10738891"/>
      <w:bookmarkStart w:id="4725" w:name="_Toc20396743"/>
      <w:bookmarkStart w:id="4726" w:name="_Toc29398396"/>
      <w:bookmarkStart w:id="4727" w:name="_Toc29399518"/>
      <w:bookmarkStart w:id="4728" w:name="_Toc36649528"/>
      <w:bookmarkStart w:id="4729" w:name="_Toc36655370"/>
      <w:bookmarkStart w:id="4730" w:name="_Toc44961673"/>
      <w:bookmarkStart w:id="4731" w:name="_Toc50983336"/>
      <w:bookmarkStart w:id="4732" w:name="_Toc50985507"/>
      <w:bookmarkStart w:id="4733" w:name="_Toc57112767"/>
    </w:p>
    <w:p w14:paraId="056AA0B7" w14:textId="042DEC2A" w:rsidR="00BD7469" w:rsidRPr="0046266F" w:rsidRDefault="00BD7469" w:rsidP="00BD7469">
      <w:pPr>
        <w:pStyle w:val="Heading4"/>
      </w:pPr>
      <w:bookmarkStart w:id="4734" w:name="_Toc146299918"/>
      <w:r w:rsidRPr="0046266F">
        <w:t>8.1.5.2</w:t>
      </w:r>
      <w:r w:rsidRPr="0046266F">
        <w:tab/>
        <w:t>Conformance requirement</w:t>
      </w:r>
      <w:bookmarkEnd w:id="4724"/>
      <w:bookmarkEnd w:id="4725"/>
      <w:bookmarkEnd w:id="4726"/>
      <w:bookmarkEnd w:id="4727"/>
      <w:bookmarkEnd w:id="4728"/>
      <w:bookmarkEnd w:id="4729"/>
      <w:bookmarkEnd w:id="4730"/>
      <w:bookmarkEnd w:id="4731"/>
      <w:bookmarkEnd w:id="4732"/>
      <w:bookmarkEnd w:id="4733"/>
      <w:bookmarkEnd w:id="4734"/>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5" w:name="_Toc10738892"/>
      <w:bookmarkStart w:id="4736" w:name="_Toc20396744"/>
      <w:bookmarkStart w:id="4737" w:name="_Toc29398397"/>
      <w:bookmarkStart w:id="4738" w:name="_Toc29399519"/>
      <w:bookmarkStart w:id="4739" w:name="_Toc36649529"/>
      <w:bookmarkStart w:id="4740" w:name="_Toc36655371"/>
      <w:bookmarkStart w:id="4741" w:name="_Toc44961674"/>
      <w:bookmarkStart w:id="4742" w:name="_Toc50983337"/>
      <w:bookmarkStart w:id="4743" w:name="_Toc50985508"/>
      <w:bookmarkStart w:id="4744" w:name="_Toc57112768"/>
      <w:bookmarkStart w:id="4745" w:name="_Toc146299919"/>
      <w:r w:rsidRPr="0046266F">
        <w:t>8.1.5.3</w:t>
      </w:r>
      <w:r w:rsidRPr="0046266F">
        <w:tab/>
        <w:t>Test purpose</w:t>
      </w:r>
      <w:bookmarkEnd w:id="4735"/>
      <w:bookmarkEnd w:id="4736"/>
      <w:bookmarkEnd w:id="4737"/>
      <w:bookmarkEnd w:id="4738"/>
      <w:bookmarkEnd w:id="4739"/>
      <w:bookmarkEnd w:id="4740"/>
      <w:bookmarkEnd w:id="4741"/>
      <w:bookmarkEnd w:id="4742"/>
      <w:bookmarkEnd w:id="4743"/>
      <w:bookmarkEnd w:id="4744"/>
      <w:bookmarkEnd w:id="4745"/>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6" w:name="_Toc10738893"/>
      <w:bookmarkStart w:id="4747" w:name="_Toc20396745"/>
      <w:bookmarkStart w:id="4748" w:name="_Toc29398398"/>
      <w:bookmarkStart w:id="4749" w:name="_Toc29399520"/>
      <w:bookmarkStart w:id="4750" w:name="_Toc36649530"/>
      <w:bookmarkStart w:id="4751" w:name="_Toc36655372"/>
      <w:bookmarkStart w:id="4752" w:name="_Toc44961675"/>
      <w:bookmarkStart w:id="4753" w:name="_Toc50983338"/>
      <w:bookmarkStart w:id="4754" w:name="_Toc50985509"/>
      <w:bookmarkStart w:id="4755" w:name="_Toc57112769"/>
      <w:bookmarkStart w:id="4756" w:name="_Toc146299920"/>
      <w:r w:rsidRPr="0046266F">
        <w:t>8.1.5.4</w:t>
      </w:r>
      <w:r w:rsidRPr="0046266F">
        <w:tab/>
        <w:t>Method of test</w:t>
      </w:r>
      <w:bookmarkEnd w:id="4746"/>
      <w:bookmarkEnd w:id="4747"/>
      <w:bookmarkEnd w:id="4748"/>
      <w:bookmarkEnd w:id="4749"/>
      <w:bookmarkEnd w:id="4750"/>
      <w:bookmarkEnd w:id="4751"/>
      <w:bookmarkEnd w:id="4752"/>
      <w:bookmarkEnd w:id="4753"/>
      <w:bookmarkEnd w:id="4754"/>
      <w:bookmarkEnd w:id="4755"/>
      <w:bookmarkEnd w:id="4756"/>
    </w:p>
    <w:p w14:paraId="21A0A3E3" w14:textId="77777777" w:rsidR="00BD7469" w:rsidRPr="0046266F" w:rsidRDefault="00BD7469" w:rsidP="00BD7469">
      <w:pPr>
        <w:pStyle w:val="Heading5"/>
      </w:pPr>
      <w:bookmarkStart w:id="4757" w:name="_Toc10738894"/>
      <w:bookmarkStart w:id="4758" w:name="_Toc20396746"/>
      <w:bookmarkStart w:id="4759" w:name="_Toc29398399"/>
      <w:bookmarkStart w:id="4760" w:name="_Toc29399521"/>
      <w:bookmarkStart w:id="4761" w:name="_Toc36649531"/>
      <w:bookmarkStart w:id="4762" w:name="_Toc36655373"/>
      <w:bookmarkStart w:id="4763" w:name="_Toc44961676"/>
      <w:bookmarkStart w:id="4764" w:name="_Toc50983339"/>
      <w:bookmarkStart w:id="4765" w:name="_Toc50985510"/>
      <w:bookmarkStart w:id="4766" w:name="_Toc57112770"/>
      <w:bookmarkStart w:id="4767" w:name="_Toc146299921"/>
      <w:r w:rsidRPr="0046266F">
        <w:t>8.1.5.4.1</w:t>
      </w:r>
      <w:r w:rsidRPr="0046266F">
        <w:tab/>
        <w:t>Initial conditions</w:t>
      </w:r>
      <w:bookmarkEnd w:id="4757"/>
      <w:bookmarkEnd w:id="4758"/>
      <w:bookmarkEnd w:id="4759"/>
      <w:bookmarkEnd w:id="4760"/>
      <w:bookmarkEnd w:id="4761"/>
      <w:bookmarkEnd w:id="4762"/>
      <w:bookmarkEnd w:id="4763"/>
      <w:bookmarkEnd w:id="4764"/>
      <w:bookmarkEnd w:id="4765"/>
      <w:bookmarkEnd w:id="4766"/>
      <w:bookmarkEnd w:id="4767"/>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8" w:name="_Toc10738895"/>
      <w:bookmarkStart w:id="4769" w:name="_Toc20396747"/>
      <w:bookmarkStart w:id="4770" w:name="_Toc29398400"/>
      <w:bookmarkStart w:id="4771" w:name="_Toc29399522"/>
      <w:bookmarkStart w:id="4772" w:name="_Toc36649532"/>
      <w:bookmarkStart w:id="4773" w:name="_Toc36655374"/>
      <w:bookmarkStart w:id="4774" w:name="_Toc44961677"/>
      <w:bookmarkStart w:id="4775" w:name="_Toc50983340"/>
      <w:bookmarkStart w:id="4776" w:name="_Toc50985511"/>
      <w:bookmarkStart w:id="4777" w:name="_Toc57112771"/>
      <w:bookmarkStart w:id="4778" w:name="_Toc146299922"/>
      <w:r w:rsidRPr="0046266F">
        <w:t>8.1.5.4.2</w:t>
      </w:r>
      <w:r w:rsidRPr="0046266F">
        <w:tab/>
        <w:t>Procedure</w:t>
      </w:r>
      <w:bookmarkEnd w:id="4768"/>
      <w:bookmarkEnd w:id="4769"/>
      <w:bookmarkEnd w:id="4770"/>
      <w:bookmarkEnd w:id="4771"/>
      <w:bookmarkEnd w:id="4772"/>
      <w:bookmarkEnd w:id="4773"/>
      <w:bookmarkEnd w:id="4774"/>
      <w:bookmarkEnd w:id="4775"/>
      <w:bookmarkEnd w:id="4776"/>
      <w:bookmarkEnd w:id="4777"/>
      <w:bookmarkEnd w:id="4778"/>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9" w:name="_Toc10738896"/>
      <w:bookmarkStart w:id="4780" w:name="_Toc20396748"/>
      <w:bookmarkStart w:id="4781" w:name="_Toc29398401"/>
      <w:bookmarkStart w:id="4782" w:name="_Toc29399523"/>
      <w:bookmarkStart w:id="4783" w:name="_Toc36649533"/>
      <w:bookmarkStart w:id="4784" w:name="_Toc36655375"/>
      <w:bookmarkStart w:id="4785" w:name="_Toc44961678"/>
      <w:bookmarkStart w:id="4786" w:name="_Toc50983341"/>
      <w:bookmarkStart w:id="4787" w:name="_Toc50985512"/>
      <w:bookmarkStart w:id="4788" w:name="_Toc57112772"/>
      <w:bookmarkStart w:id="4789" w:name="_Toc146299923"/>
      <w:r w:rsidRPr="0046266F">
        <w:t>8.1.5.5</w:t>
      </w:r>
      <w:r w:rsidRPr="0046266F">
        <w:tab/>
        <w:t>Acceptance criteria</w:t>
      </w:r>
      <w:bookmarkEnd w:id="4779"/>
      <w:bookmarkEnd w:id="4780"/>
      <w:bookmarkEnd w:id="4781"/>
      <w:bookmarkEnd w:id="4782"/>
      <w:bookmarkEnd w:id="4783"/>
      <w:bookmarkEnd w:id="4784"/>
      <w:bookmarkEnd w:id="4785"/>
      <w:bookmarkEnd w:id="4786"/>
      <w:bookmarkEnd w:id="4787"/>
      <w:bookmarkEnd w:id="4788"/>
      <w:bookmarkEnd w:id="4789"/>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90" w:name="_Toc10738897"/>
      <w:bookmarkStart w:id="4791" w:name="_Toc20396749"/>
      <w:bookmarkStart w:id="4792" w:name="_Toc29398402"/>
      <w:bookmarkStart w:id="4793" w:name="_Toc29399524"/>
      <w:bookmarkStart w:id="4794" w:name="_Toc36649534"/>
      <w:bookmarkStart w:id="4795" w:name="_Toc36655376"/>
      <w:bookmarkStart w:id="4796" w:name="_Toc44961679"/>
      <w:bookmarkStart w:id="4797" w:name="_Toc50983342"/>
      <w:bookmarkStart w:id="4798" w:name="_Toc50985513"/>
      <w:bookmarkStart w:id="4799" w:name="_Toc57112773"/>
      <w:bookmarkStart w:id="4800" w:name="_Toc146299924"/>
      <w:r w:rsidRPr="0046266F">
        <w:t>8.2</w:t>
      </w:r>
      <w:r w:rsidRPr="0046266F">
        <w:tab/>
        <w:t>Short message handling report</w:t>
      </w:r>
      <w:bookmarkEnd w:id="4790"/>
      <w:bookmarkEnd w:id="4791"/>
      <w:bookmarkEnd w:id="4792"/>
      <w:bookmarkEnd w:id="4793"/>
      <w:bookmarkEnd w:id="4794"/>
      <w:bookmarkEnd w:id="4795"/>
      <w:bookmarkEnd w:id="4796"/>
      <w:bookmarkEnd w:id="4797"/>
      <w:bookmarkEnd w:id="4798"/>
      <w:bookmarkEnd w:id="4799"/>
      <w:bookmarkEnd w:id="4800"/>
    </w:p>
    <w:p w14:paraId="5F26821B" w14:textId="77777777" w:rsidR="00BD7469" w:rsidRPr="0046266F" w:rsidRDefault="00BD7469" w:rsidP="00BD7469">
      <w:pPr>
        <w:pStyle w:val="Heading3"/>
      </w:pPr>
      <w:bookmarkStart w:id="4801" w:name="_Toc10738898"/>
      <w:bookmarkStart w:id="4802" w:name="_Toc20396750"/>
      <w:bookmarkStart w:id="4803" w:name="_Toc29398403"/>
      <w:bookmarkStart w:id="4804" w:name="_Toc29399525"/>
      <w:bookmarkStart w:id="4805" w:name="_Toc36649535"/>
      <w:bookmarkStart w:id="4806" w:name="_Toc36655377"/>
      <w:bookmarkStart w:id="4807" w:name="_Toc44961680"/>
      <w:bookmarkStart w:id="4808" w:name="_Toc50983343"/>
      <w:bookmarkStart w:id="4809" w:name="_Toc50985514"/>
      <w:bookmarkStart w:id="4810" w:name="_Toc57112774"/>
      <w:bookmarkStart w:id="4811" w:name="_Toc146299925"/>
      <w:r w:rsidRPr="0046266F">
        <w:t>8.2.1</w:t>
      </w:r>
      <w:r w:rsidRPr="0046266F">
        <w:tab/>
        <w:t>Correct storage of a SM on the USIM</w:t>
      </w:r>
      <w:bookmarkEnd w:id="4801"/>
      <w:bookmarkEnd w:id="4802"/>
      <w:bookmarkEnd w:id="4803"/>
      <w:bookmarkEnd w:id="4804"/>
      <w:bookmarkEnd w:id="4805"/>
      <w:bookmarkEnd w:id="4806"/>
      <w:bookmarkEnd w:id="4807"/>
      <w:bookmarkEnd w:id="4808"/>
      <w:bookmarkEnd w:id="4809"/>
      <w:bookmarkEnd w:id="4810"/>
      <w:bookmarkEnd w:id="4811"/>
    </w:p>
    <w:p w14:paraId="635A2B2F" w14:textId="77777777" w:rsidR="00BD7469" w:rsidRPr="0046266F" w:rsidRDefault="00BD7469" w:rsidP="00BD7469">
      <w:pPr>
        <w:pStyle w:val="Heading4"/>
      </w:pPr>
      <w:bookmarkStart w:id="4812" w:name="_Toc10738899"/>
      <w:bookmarkStart w:id="4813" w:name="_Toc20396751"/>
      <w:bookmarkStart w:id="4814" w:name="_Toc29398404"/>
      <w:bookmarkStart w:id="4815" w:name="_Toc29399526"/>
      <w:bookmarkStart w:id="4816" w:name="_Toc36649536"/>
      <w:bookmarkStart w:id="4817" w:name="_Toc36655378"/>
      <w:bookmarkStart w:id="4818" w:name="_Toc44961681"/>
      <w:bookmarkStart w:id="4819" w:name="_Toc50983344"/>
      <w:bookmarkStart w:id="4820" w:name="_Toc50985515"/>
      <w:bookmarkStart w:id="4821" w:name="_Toc57112775"/>
      <w:bookmarkStart w:id="4822" w:name="_Toc146299926"/>
      <w:r w:rsidRPr="0046266F">
        <w:t>8.2.1.1</w:t>
      </w:r>
      <w:r w:rsidRPr="0046266F">
        <w:tab/>
        <w:t>Definition and applicability</w:t>
      </w:r>
      <w:bookmarkEnd w:id="4812"/>
      <w:bookmarkEnd w:id="4813"/>
      <w:bookmarkEnd w:id="4814"/>
      <w:bookmarkEnd w:id="4815"/>
      <w:bookmarkEnd w:id="4816"/>
      <w:bookmarkEnd w:id="4817"/>
      <w:bookmarkEnd w:id="4818"/>
      <w:bookmarkEnd w:id="4819"/>
      <w:bookmarkEnd w:id="4820"/>
      <w:bookmarkEnd w:id="4821"/>
      <w:bookmarkEnd w:id="4822"/>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3" w:name="_Toc10738900"/>
      <w:bookmarkStart w:id="4824" w:name="_Toc20396752"/>
      <w:bookmarkStart w:id="4825" w:name="_Toc29398405"/>
      <w:bookmarkStart w:id="4826" w:name="_Toc29399527"/>
      <w:bookmarkStart w:id="4827" w:name="_Toc36649537"/>
      <w:bookmarkStart w:id="4828" w:name="_Toc36655379"/>
      <w:bookmarkStart w:id="4829" w:name="_Toc44961682"/>
      <w:bookmarkStart w:id="4830" w:name="_Toc50983345"/>
      <w:bookmarkStart w:id="4831" w:name="_Toc50985516"/>
      <w:bookmarkStart w:id="4832" w:name="_Toc57112776"/>
    </w:p>
    <w:p w14:paraId="122AA760" w14:textId="3B37C9D4" w:rsidR="00BD7469" w:rsidRPr="0046266F" w:rsidRDefault="00BD7469" w:rsidP="00BD7469">
      <w:pPr>
        <w:pStyle w:val="Heading4"/>
      </w:pPr>
      <w:bookmarkStart w:id="4833" w:name="_Toc146299927"/>
      <w:r w:rsidRPr="0046266F">
        <w:t>8.2.1.2</w:t>
      </w:r>
      <w:r w:rsidRPr="0046266F">
        <w:tab/>
        <w:t>Conformance requirement</w:t>
      </w:r>
      <w:bookmarkEnd w:id="4823"/>
      <w:bookmarkEnd w:id="4824"/>
      <w:bookmarkEnd w:id="4825"/>
      <w:bookmarkEnd w:id="4826"/>
      <w:bookmarkEnd w:id="4827"/>
      <w:bookmarkEnd w:id="4828"/>
      <w:bookmarkEnd w:id="4829"/>
      <w:bookmarkEnd w:id="4830"/>
      <w:bookmarkEnd w:id="4831"/>
      <w:bookmarkEnd w:id="4832"/>
      <w:bookmarkEnd w:id="4833"/>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4" w:name="_Toc10738901"/>
      <w:bookmarkStart w:id="4835" w:name="_Toc20396753"/>
      <w:bookmarkStart w:id="4836" w:name="_Toc29398406"/>
      <w:bookmarkStart w:id="4837" w:name="_Toc29399528"/>
      <w:bookmarkStart w:id="4838" w:name="_Toc36649538"/>
      <w:bookmarkStart w:id="4839" w:name="_Toc36655380"/>
      <w:bookmarkStart w:id="4840" w:name="_Toc44961683"/>
      <w:bookmarkStart w:id="4841" w:name="_Toc50983346"/>
      <w:bookmarkStart w:id="4842" w:name="_Toc50985517"/>
      <w:bookmarkStart w:id="4843" w:name="_Toc57112777"/>
      <w:bookmarkStart w:id="4844" w:name="_Toc146299928"/>
      <w:r w:rsidRPr="0046266F">
        <w:t>8.2.1.3</w:t>
      </w:r>
      <w:r w:rsidRPr="0046266F">
        <w:tab/>
        <w:t>Test purpose</w:t>
      </w:r>
      <w:bookmarkEnd w:id="4834"/>
      <w:bookmarkEnd w:id="4835"/>
      <w:bookmarkEnd w:id="4836"/>
      <w:bookmarkEnd w:id="4837"/>
      <w:bookmarkEnd w:id="4838"/>
      <w:bookmarkEnd w:id="4839"/>
      <w:bookmarkEnd w:id="4840"/>
      <w:bookmarkEnd w:id="4841"/>
      <w:bookmarkEnd w:id="4842"/>
      <w:bookmarkEnd w:id="4843"/>
      <w:bookmarkEnd w:id="4844"/>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5" w:name="_Toc10738902"/>
      <w:bookmarkStart w:id="4846" w:name="_Toc20396754"/>
      <w:bookmarkStart w:id="4847" w:name="_Toc29398407"/>
      <w:bookmarkStart w:id="4848" w:name="_Toc29399529"/>
      <w:bookmarkStart w:id="4849" w:name="_Toc36649539"/>
      <w:bookmarkStart w:id="4850" w:name="_Toc36655381"/>
      <w:bookmarkStart w:id="4851" w:name="_Toc44961684"/>
      <w:bookmarkStart w:id="4852" w:name="_Toc50983347"/>
      <w:bookmarkStart w:id="4853" w:name="_Toc50985518"/>
      <w:bookmarkStart w:id="4854" w:name="_Toc57112778"/>
      <w:bookmarkStart w:id="4855" w:name="_Toc146299929"/>
      <w:r w:rsidRPr="0046266F">
        <w:t>8.2.1.4</w:t>
      </w:r>
      <w:r w:rsidRPr="0046266F">
        <w:tab/>
        <w:t>Method of test</w:t>
      </w:r>
      <w:bookmarkEnd w:id="4845"/>
      <w:bookmarkEnd w:id="4846"/>
      <w:bookmarkEnd w:id="4847"/>
      <w:bookmarkEnd w:id="4848"/>
      <w:bookmarkEnd w:id="4849"/>
      <w:bookmarkEnd w:id="4850"/>
      <w:bookmarkEnd w:id="4851"/>
      <w:bookmarkEnd w:id="4852"/>
      <w:bookmarkEnd w:id="4853"/>
      <w:bookmarkEnd w:id="4854"/>
      <w:bookmarkEnd w:id="4855"/>
    </w:p>
    <w:p w14:paraId="486E7297" w14:textId="77777777" w:rsidR="00BD7469" w:rsidRPr="0046266F" w:rsidRDefault="00BD7469" w:rsidP="00BD7469">
      <w:pPr>
        <w:pStyle w:val="Heading5"/>
      </w:pPr>
      <w:bookmarkStart w:id="4856" w:name="_Toc10738903"/>
      <w:bookmarkStart w:id="4857" w:name="_Toc20396755"/>
      <w:bookmarkStart w:id="4858" w:name="_Toc29398408"/>
      <w:bookmarkStart w:id="4859" w:name="_Toc29399530"/>
      <w:bookmarkStart w:id="4860" w:name="_Toc36649540"/>
      <w:bookmarkStart w:id="4861" w:name="_Toc36655382"/>
      <w:bookmarkStart w:id="4862" w:name="_Toc44961685"/>
      <w:bookmarkStart w:id="4863" w:name="_Toc50983348"/>
      <w:bookmarkStart w:id="4864" w:name="_Toc50985519"/>
      <w:bookmarkStart w:id="4865" w:name="_Toc57112779"/>
      <w:bookmarkStart w:id="4866" w:name="_Toc146299930"/>
      <w:r w:rsidRPr="0046266F">
        <w:t>8.2.1.4.1</w:t>
      </w:r>
      <w:r w:rsidRPr="0046266F">
        <w:tab/>
        <w:t>Initial conditions</w:t>
      </w:r>
      <w:bookmarkEnd w:id="4856"/>
      <w:bookmarkEnd w:id="4857"/>
      <w:bookmarkEnd w:id="4858"/>
      <w:bookmarkEnd w:id="4859"/>
      <w:bookmarkEnd w:id="4860"/>
      <w:bookmarkEnd w:id="4861"/>
      <w:bookmarkEnd w:id="4862"/>
      <w:bookmarkEnd w:id="4863"/>
      <w:bookmarkEnd w:id="4864"/>
      <w:bookmarkEnd w:id="4865"/>
      <w:bookmarkEnd w:id="4866"/>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7" w:name="_Toc10738904"/>
      <w:bookmarkStart w:id="4868" w:name="_Toc20396756"/>
      <w:bookmarkStart w:id="4869" w:name="_Toc29398409"/>
      <w:bookmarkStart w:id="4870" w:name="_Toc29399531"/>
      <w:bookmarkStart w:id="4871" w:name="_Toc36649541"/>
      <w:bookmarkStart w:id="4872" w:name="_Toc36655383"/>
      <w:bookmarkStart w:id="4873" w:name="_Toc44961686"/>
      <w:bookmarkStart w:id="4874" w:name="_Toc50983349"/>
      <w:bookmarkStart w:id="4875" w:name="_Toc50985520"/>
      <w:bookmarkStart w:id="4876" w:name="_Toc57112780"/>
      <w:bookmarkStart w:id="4877" w:name="_Toc146299931"/>
      <w:r w:rsidRPr="0046266F">
        <w:t>8.2.1.4.2</w:t>
      </w:r>
      <w:r w:rsidRPr="0046266F">
        <w:tab/>
        <w:t>Procedure</w:t>
      </w:r>
      <w:bookmarkEnd w:id="4867"/>
      <w:bookmarkEnd w:id="4868"/>
      <w:bookmarkEnd w:id="4869"/>
      <w:bookmarkEnd w:id="4870"/>
      <w:bookmarkEnd w:id="4871"/>
      <w:bookmarkEnd w:id="4872"/>
      <w:bookmarkEnd w:id="4873"/>
      <w:bookmarkEnd w:id="4874"/>
      <w:bookmarkEnd w:id="4875"/>
      <w:bookmarkEnd w:id="4876"/>
      <w:bookmarkEnd w:id="4877"/>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8" w:name="_Toc10738905"/>
      <w:bookmarkStart w:id="4879" w:name="_Toc20396757"/>
      <w:bookmarkStart w:id="4880" w:name="_Toc29398410"/>
      <w:bookmarkStart w:id="4881" w:name="_Toc29399532"/>
      <w:bookmarkStart w:id="4882" w:name="_Toc36649542"/>
      <w:bookmarkStart w:id="4883" w:name="_Toc36655384"/>
      <w:bookmarkStart w:id="4884" w:name="_Toc44961687"/>
      <w:bookmarkStart w:id="4885" w:name="_Toc50983350"/>
      <w:bookmarkStart w:id="4886" w:name="_Toc50985521"/>
      <w:bookmarkStart w:id="4887" w:name="_Toc57112781"/>
      <w:bookmarkStart w:id="4888" w:name="_Toc146299932"/>
      <w:r w:rsidRPr="0046266F">
        <w:t>8.2.1.5</w:t>
      </w:r>
      <w:r w:rsidRPr="0046266F">
        <w:tab/>
        <w:t>Acceptance criteria</w:t>
      </w:r>
      <w:bookmarkEnd w:id="4878"/>
      <w:bookmarkEnd w:id="4879"/>
      <w:bookmarkEnd w:id="4880"/>
      <w:bookmarkEnd w:id="4881"/>
      <w:bookmarkEnd w:id="4882"/>
      <w:bookmarkEnd w:id="4883"/>
      <w:bookmarkEnd w:id="4884"/>
      <w:bookmarkEnd w:id="4885"/>
      <w:bookmarkEnd w:id="4886"/>
      <w:bookmarkEnd w:id="4887"/>
      <w:bookmarkEnd w:id="4888"/>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9" w:name="_Toc10738906"/>
      <w:bookmarkStart w:id="4890" w:name="_Toc20396758"/>
      <w:bookmarkStart w:id="4891" w:name="_Toc29398411"/>
      <w:bookmarkStart w:id="4892" w:name="_Toc29399533"/>
      <w:bookmarkStart w:id="4893" w:name="_Toc36649543"/>
      <w:bookmarkStart w:id="4894" w:name="_Toc36655385"/>
      <w:bookmarkStart w:id="4895" w:name="_Toc44961688"/>
      <w:bookmarkStart w:id="4896" w:name="_Toc50983351"/>
      <w:bookmarkStart w:id="4897" w:name="_Toc50985522"/>
      <w:bookmarkStart w:id="4898" w:name="_Toc57112782"/>
      <w:bookmarkStart w:id="4899" w:name="_Toc146299933"/>
      <w:r w:rsidRPr="0046266F">
        <w:t>8.2.2</w:t>
      </w:r>
      <w:r w:rsidRPr="0046266F">
        <w:tab/>
        <w:t>Correct reading of a SM on the USIM</w:t>
      </w:r>
      <w:bookmarkEnd w:id="4889"/>
      <w:bookmarkEnd w:id="4890"/>
      <w:bookmarkEnd w:id="4891"/>
      <w:bookmarkEnd w:id="4892"/>
      <w:bookmarkEnd w:id="4893"/>
      <w:bookmarkEnd w:id="4894"/>
      <w:bookmarkEnd w:id="4895"/>
      <w:bookmarkEnd w:id="4896"/>
      <w:bookmarkEnd w:id="4897"/>
      <w:bookmarkEnd w:id="4898"/>
      <w:bookmarkEnd w:id="4899"/>
    </w:p>
    <w:p w14:paraId="1D9C7846" w14:textId="77777777" w:rsidR="00BD7469" w:rsidRPr="0046266F" w:rsidRDefault="00BD7469" w:rsidP="00BD7469">
      <w:pPr>
        <w:pStyle w:val="Heading4"/>
      </w:pPr>
      <w:bookmarkStart w:id="4900" w:name="_Toc10738907"/>
      <w:bookmarkStart w:id="4901" w:name="_Toc20396759"/>
      <w:bookmarkStart w:id="4902" w:name="_Toc29398412"/>
      <w:bookmarkStart w:id="4903" w:name="_Toc29399534"/>
      <w:bookmarkStart w:id="4904" w:name="_Toc36649544"/>
      <w:bookmarkStart w:id="4905" w:name="_Toc36655386"/>
      <w:bookmarkStart w:id="4906" w:name="_Toc44961689"/>
      <w:bookmarkStart w:id="4907" w:name="_Toc50983352"/>
      <w:bookmarkStart w:id="4908" w:name="_Toc50985523"/>
      <w:bookmarkStart w:id="4909" w:name="_Toc57112783"/>
      <w:bookmarkStart w:id="4910" w:name="_Toc146299934"/>
      <w:r w:rsidRPr="0046266F">
        <w:t>8.2.2.1</w:t>
      </w:r>
      <w:r w:rsidRPr="0046266F">
        <w:tab/>
        <w:t>Definition and applicability</w:t>
      </w:r>
      <w:bookmarkEnd w:id="4900"/>
      <w:bookmarkEnd w:id="4901"/>
      <w:bookmarkEnd w:id="4902"/>
      <w:bookmarkEnd w:id="4903"/>
      <w:bookmarkEnd w:id="4904"/>
      <w:bookmarkEnd w:id="4905"/>
      <w:bookmarkEnd w:id="4906"/>
      <w:bookmarkEnd w:id="4907"/>
      <w:bookmarkEnd w:id="4908"/>
      <w:bookmarkEnd w:id="4909"/>
      <w:bookmarkEnd w:id="4910"/>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11" w:name="_Toc10738908"/>
      <w:bookmarkStart w:id="4912" w:name="_Toc20396760"/>
      <w:bookmarkStart w:id="4913" w:name="_Toc29398413"/>
      <w:bookmarkStart w:id="4914" w:name="_Toc29399535"/>
      <w:bookmarkStart w:id="4915" w:name="_Toc36649545"/>
      <w:bookmarkStart w:id="4916" w:name="_Toc36655387"/>
      <w:bookmarkStart w:id="4917" w:name="_Toc44961690"/>
      <w:bookmarkStart w:id="4918" w:name="_Toc50983353"/>
      <w:bookmarkStart w:id="4919" w:name="_Toc50985524"/>
      <w:bookmarkStart w:id="4920" w:name="_Toc57112784"/>
      <w:bookmarkStart w:id="4921" w:name="_Toc146299935"/>
      <w:r w:rsidRPr="0046266F">
        <w:t>8.2.2.2</w:t>
      </w:r>
      <w:r w:rsidRPr="0046266F">
        <w:tab/>
        <w:t>Conformance requirement</w:t>
      </w:r>
      <w:bookmarkEnd w:id="4911"/>
      <w:bookmarkEnd w:id="4912"/>
      <w:bookmarkEnd w:id="4913"/>
      <w:bookmarkEnd w:id="4914"/>
      <w:bookmarkEnd w:id="4915"/>
      <w:bookmarkEnd w:id="4916"/>
      <w:bookmarkEnd w:id="4917"/>
      <w:bookmarkEnd w:id="4918"/>
      <w:bookmarkEnd w:id="4919"/>
      <w:bookmarkEnd w:id="4920"/>
      <w:bookmarkEnd w:id="4921"/>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2" w:name="_Toc10738909"/>
      <w:bookmarkStart w:id="4923" w:name="_Toc20396761"/>
      <w:bookmarkStart w:id="4924" w:name="_Toc29398414"/>
      <w:bookmarkStart w:id="4925" w:name="_Toc29399536"/>
      <w:bookmarkStart w:id="4926" w:name="_Toc36649546"/>
      <w:bookmarkStart w:id="4927" w:name="_Toc36655388"/>
      <w:bookmarkStart w:id="4928" w:name="_Toc44961691"/>
      <w:bookmarkStart w:id="4929" w:name="_Toc50983354"/>
      <w:bookmarkStart w:id="4930" w:name="_Toc50985525"/>
      <w:bookmarkStart w:id="4931" w:name="_Toc57112785"/>
      <w:bookmarkStart w:id="4932" w:name="_Toc146299936"/>
      <w:r w:rsidRPr="0046266F">
        <w:t>8.2.2.3</w:t>
      </w:r>
      <w:r w:rsidRPr="0046266F">
        <w:tab/>
        <w:t>Test purpose</w:t>
      </w:r>
      <w:bookmarkEnd w:id="4922"/>
      <w:bookmarkEnd w:id="4923"/>
      <w:bookmarkEnd w:id="4924"/>
      <w:bookmarkEnd w:id="4925"/>
      <w:bookmarkEnd w:id="4926"/>
      <w:bookmarkEnd w:id="4927"/>
      <w:bookmarkEnd w:id="4928"/>
      <w:bookmarkEnd w:id="4929"/>
      <w:bookmarkEnd w:id="4930"/>
      <w:bookmarkEnd w:id="4931"/>
      <w:bookmarkEnd w:id="4932"/>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3" w:name="_Toc10738910"/>
      <w:bookmarkStart w:id="4934" w:name="_Toc20396762"/>
      <w:bookmarkStart w:id="4935" w:name="_Toc29398415"/>
      <w:bookmarkStart w:id="4936" w:name="_Toc29399537"/>
      <w:bookmarkStart w:id="4937" w:name="_Toc36649547"/>
      <w:bookmarkStart w:id="4938" w:name="_Toc36655389"/>
      <w:bookmarkStart w:id="4939" w:name="_Toc44961692"/>
      <w:bookmarkStart w:id="4940" w:name="_Toc50983355"/>
      <w:bookmarkStart w:id="4941" w:name="_Toc50985526"/>
      <w:bookmarkStart w:id="4942" w:name="_Toc57112786"/>
      <w:bookmarkStart w:id="4943" w:name="_Toc146299937"/>
      <w:r w:rsidRPr="0046266F">
        <w:t>8.2.2.4</w:t>
      </w:r>
      <w:r w:rsidRPr="0046266F">
        <w:tab/>
        <w:t>Method of test</w:t>
      </w:r>
      <w:bookmarkEnd w:id="4933"/>
      <w:bookmarkEnd w:id="4934"/>
      <w:bookmarkEnd w:id="4935"/>
      <w:bookmarkEnd w:id="4936"/>
      <w:bookmarkEnd w:id="4937"/>
      <w:bookmarkEnd w:id="4938"/>
      <w:bookmarkEnd w:id="4939"/>
      <w:bookmarkEnd w:id="4940"/>
      <w:bookmarkEnd w:id="4941"/>
      <w:bookmarkEnd w:id="4942"/>
      <w:bookmarkEnd w:id="4943"/>
    </w:p>
    <w:p w14:paraId="0617AD08" w14:textId="77777777" w:rsidR="00BD7469" w:rsidRPr="0046266F" w:rsidRDefault="00BD7469" w:rsidP="00BD7469">
      <w:pPr>
        <w:pStyle w:val="Heading5"/>
      </w:pPr>
      <w:bookmarkStart w:id="4944" w:name="_Toc10738911"/>
      <w:bookmarkStart w:id="4945" w:name="_Toc20396763"/>
      <w:bookmarkStart w:id="4946" w:name="_Toc29398416"/>
      <w:bookmarkStart w:id="4947" w:name="_Toc29399538"/>
      <w:bookmarkStart w:id="4948" w:name="_Toc36649548"/>
      <w:bookmarkStart w:id="4949" w:name="_Toc36655390"/>
      <w:bookmarkStart w:id="4950" w:name="_Toc44961693"/>
      <w:bookmarkStart w:id="4951" w:name="_Toc50983356"/>
      <w:bookmarkStart w:id="4952" w:name="_Toc50985527"/>
      <w:bookmarkStart w:id="4953" w:name="_Toc57112787"/>
      <w:bookmarkStart w:id="4954" w:name="_Toc146299938"/>
      <w:r w:rsidRPr="0046266F">
        <w:t>8.2.2.4.1</w:t>
      </w:r>
      <w:r w:rsidRPr="0046266F">
        <w:tab/>
        <w:t>Initial conditions</w:t>
      </w:r>
      <w:bookmarkEnd w:id="4944"/>
      <w:bookmarkEnd w:id="4945"/>
      <w:bookmarkEnd w:id="4946"/>
      <w:bookmarkEnd w:id="4947"/>
      <w:bookmarkEnd w:id="4948"/>
      <w:bookmarkEnd w:id="4949"/>
      <w:bookmarkEnd w:id="4950"/>
      <w:bookmarkEnd w:id="4951"/>
      <w:bookmarkEnd w:id="4952"/>
      <w:bookmarkEnd w:id="4953"/>
      <w:bookmarkEnd w:id="4954"/>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5" w:name="_Toc10738912"/>
      <w:bookmarkStart w:id="4956" w:name="_Toc20396764"/>
      <w:bookmarkStart w:id="4957" w:name="_Toc29398417"/>
      <w:bookmarkStart w:id="4958" w:name="_Toc29399539"/>
      <w:bookmarkStart w:id="4959" w:name="_Toc36649549"/>
      <w:bookmarkStart w:id="4960" w:name="_Toc36655391"/>
      <w:bookmarkStart w:id="4961" w:name="_Toc44961694"/>
      <w:bookmarkStart w:id="4962" w:name="_Toc50983357"/>
      <w:bookmarkStart w:id="4963" w:name="_Toc50985528"/>
      <w:bookmarkStart w:id="4964" w:name="_Toc57112788"/>
      <w:bookmarkStart w:id="4965" w:name="_Toc146299939"/>
      <w:r w:rsidRPr="0046266F">
        <w:t>8.2.2.4.2</w:t>
      </w:r>
      <w:r w:rsidRPr="0046266F">
        <w:tab/>
        <w:t>Procedure</w:t>
      </w:r>
      <w:bookmarkEnd w:id="4955"/>
      <w:bookmarkEnd w:id="4956"/>
      <w:bookmarkEnd w:id="4957"/>
      <w:bookmarkEnd w:id="4958"/>
      <w:bookmarkEnd w:id="4959"/>
      <w:bookmarkEnd w:id="4960"/>
      <w:bookmarkEnd w:id="4961"/>
      <w:bookmarkEnd w:id="4962"/>
      <w:bookmarkEnd w:id="4963"/>
      <w:bookmarkEnd w:id="4964"/>
      <w:bookmarkEnd w:id="4965"/>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6" w:name="_Toc10738913"/>
      <w:bookmarkStart w:id="4967" w:name="_Toc20396765"/>
      <w:bookmarkStart w:id="4968" w:name="_Toc29398418"/>
      <w:bookmarkStart w:id="4969" w:name="_Toc29399540"/>
      <w:bookmarkStart w:id="4970" w:name="_Toc36649550"/>
      <w:bookmarkStart w:id="4971" w:name="_Toc36655392"/>
      <w:bookmarkStart w:id="4972" w:name="_Toc44961695"/>
      <w:bookmarkStart w:id="4973" w:name="_Toc50983358"/>
      <w:bookmarkStart w:id="4974" w:name="_Toc50985529"/>
      <w:bookmarkStart w:id="4975" w:name="_Toc57112789"/>
      <w:bookmarkStart w:id="4976" w:name="_Toc146299940"/>
      <w:r w:rsidRPr="0046266F">
        <w:t>8.2.2.5</w:t>
      </w:r>
      <w:r w:rsidRPr="0046266F">
        <w:tab/>
        <w:t>Acceptance criteria</w:t>
      </w:r>
      <w:bookmarkEnd w:id="4966"/>
      <w:bookmarkEnd w:id="4967"/>
      <w:bookmarkEnd w:id="4968"/>
      <w:bookmarkEnd w:id="4969"/>
      <w:bookmarkEnd w:id="4970"/>
      <w:bookmarkEnd w:id="4971"/>
      <w:bookmarkEnd w:id="4972"/>
      <w:bookmarkEnd w:id="4973"/>
      <w:bookmarkEnd w:id="4974"/>
      <w:bookmarkEnd w:id="4975"/>
      <w:bookmarkEnd w:id="4976"/>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7" w:name="_Toc10738914"/>
      <w:bookmarkStart w:id="4978" w:name="_Toc20396766"/>
      <w:bookmarkStart w:id="4979" w:name="_Toc29398419"/>
      <w:bookmarkStart w:id="4980" w:name="_Toc29399541"/>
      <w:bookmarkStart w:id="4981" w:name="_Toc36649551"/>
      <w:bookmarkStart w:id="4982" w:name="_Toc36655393"/>
      <w:bookmarkStart w:id="4983" w:name="_Toc44961696"/>
      <w:bookmarkStart w:id="4984" w:name="_Toc50983359"/>
      <w:bookmarkStart w:id="4985" w:name="_Toc50985530"/>
      <w:bookmarkStart w:id="4986" w:name="_Toc57112790"/>
      <w:bookmarkStart w:id="4987" w:name="_Toc146299941"/>
      <w:r w:rsidRPr="0046266F">
        <w:t>8.2.3</w:t>
      </w:r>
      <w:r w:rsidRPr="0046266F">
        <w:tab/>
        <w:t>SM memory capacity exceeded handling</w:t>
      </w:r>
      <w:bookmarkEnd w:id="4977"/>
      <w:bookmarkEnd w:id="4978"/>
      <w:bookmarkEnd w:id="4979"/>
      <w:bookmarkEnd w:id="4980"/>
      <w:bookmarkEnd w:id="4981"/>
      <w:bookmarkEnd w:id="4982"/>
      <w:bookmarkEnd w:id="4983"/>
      <w:bookmarkEnd w:id="4984"/>
      <w:bookmarkEnd w:id="4985"/>
      <w:bookmarkEnd w:id="4986"/>
      <w:bookmarkEnd w:id="4987"/>
    </w:p>
    <w:p w14:paraId="300156FF" w14:textId="77777777" w:rsidR="00BD7469" w:rsidRPr="0046266F" w:rsidRDefault="00BD7469" w:rsidP="00BD7469">
      <w:pPr>
        <w:pStyle w:val="Heading4"/>
      </w:pPr>
      <w:bookmarkStart w:id="4988" w:name="_Toc10738915"/>
      <w:bookmarkStart w:id="4989" w:name="_Toc20396767"/>
      <w:bookmarkStart w:id="4990" w:name="_Toc29398420"/>
      <w:bookmarkStart w:id="4991" w:name="_Toc29399542"/>
      <w:bookmarkStart w:id="4992" w:name="_Toc36649552"/>
      <w:bookmarkStart w:id="4993" w:name="_Toc36655394"/>
      <w:bookmarkStart w:id="4994" w:name="_Toc44961697"/>
      <w:bookmarkStart w:id="4995" w:name="_Toc50983360"/>
      <w:bookmarkStart w:id="4996" w:name="_Toc50985531"/>
      <w:bookmarkStart w:id="4997" w:name="_Toc57112791"/>
      <w:bookmarkStart w:id="4998" w:name="_Toc146299942"/>
      <w:r w:rsidRPr="0046266F">
        <w:t>8.2.3.1</w:t>
      </w:r>
      <w:r w:rsidRPr="0046266F">
        <w:tab/>
        <w:t>Definition and applicability</w:t>
      </w:r>
      <w:bookmarkEnd w:id="4988"/>
      <w:bookmarkEnd w:id="4989"/>
      <w:bookmarkEnd w:id="4990"/>
      <w:bookmarkEnd w:id="4991"/>
      <w:bookmarkEnd w:id="4992"/>
      <w:bookmarkEnd w:id="4993"/>
      <w:bookmarkEnd w:id="4994"/>
      <w:bookmarkEnd w:id="4995"/>
      <w:bookmarkEnd w:id="4996"/>
      <w:bookmarkEnd w:id="4997"/>
      <w:bookmarkEnd w:id="4998"/>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9" w:name="_Toc10738916"/>
      <w:bookmarkStart w:id="5000" w:name="_Toc20396768"/>
      <w:bookmarkStart w:id="5001" w:name="_Toc29398421"/>
      <w:bookmarkStart w:id="5002" w:name="_Toc29399543"/>
      <w:bookmarkStart w:id="5003" w:name="_Toc36649553"/>
      <w:bookmarkStart w:id="5004" w:name="_Toc36655395"/>
      <w:bookmarkStart w:id="5005" w:name="_Toc44961698"/>
      <w:bookmarkStart w:id="5006" w:name="_Toc50983361"/>
      <w:bookmarkStart w:id="5007" w:name="_Toc50985532"/>
      <w:bookmarkStart w:id="5008" w:name="_Toc57112792"/>
      <w:bookmarkStart w:id="5009" w:name="_Toc146299943"/>
      <w:r w:rsidRPr="0046266F">
        <w:t>8.2.3.2</w:t>
      </w:r>
      <w:r w:rsidRPr="0046266F">
        <w:tab/>
        <w:t>Conformance requirement</w:t>
      </w:r>
      <w:bookmarkEnd w:id="4999"/>
      <w:bookmarkEnd w:id="5000"/>
      <w:bookmarkEnd w:id="5001"/>
      <w:bookmarkEnd w:id="5002"/>
      <w:bookmarkEnd w:id="5003"/>
      <w:bookmarkEnd w:id="5004"/>
      <w:bookmarkEnd w:id="5005"/>
      <w:bookmarkEnd w:id="5006"/>
      <w:bookmarkEnd w:id="5007"/>
      <w:bookmarkEnd w:id="5008"/>
      <w:bookmarkEnd w:id="5009"/>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10" w:name="_Toc10738917"/>
      <w:bookmarkStart w:id="5011" w:name="_Toc20396769"/>
      <w:bookmarkStart w:id="5012" w:name="_Toc29398422"/>
      <w:bookmarkStart w:id="5013" w:name="_Toc29399544"/>
      <w:bookmarkStart w:id="5014" w:name="_Toc36649554"/>
      <w:bookmarkStart w:id="5015" w:name="_Toc36655396"/>
      <w:bookmarkStart w:id="5016" w:name="_Toc44961699"/>
      <w:bookmarkStart w:id="5017" w:name="_Toc50983362"/>
      <w:bookmarkStart w:id="5018" w:name="_Toc50985533"/>
      <w:bookmarkStart w:id="5019" w:name="_Toc57112793"/>
      <w:bookmarkStart w:id="5020" w:name="_Toc146299944"/>
      <w:r w:rsidRPr="0046266F">
        <w:t>8.2.3.3</w:t>
      </w:r>
      <w:r w:rsidRPr="0046266F">
        <w:tab/>
        <w:t>Test purpose</w:t>
      </w:r>
      <w:bookmarkEnd w:id="5010"/>
      <w:bookmarkEnd w:id="5011"/>
      <w:bookmarkEnd w:id="5012"/>
      <w:bookmarkEnd w:id="5013"/>
      <w:bookmarkEnd w:id="5014"/>
      <w:bookmarkEnd w:id="5015"/>
      <w:bookmarkEnd w:id="5016"/>
      <w:bookmarkEnd w:id="5017"/>
      <w:bookmarkEnd w:id="5018"/>
      <w:bookmarkEnd w:id="5019"/>
      <w:bookmarkEnd w:id="5020"/>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21" w:name="_Toc10738918"/>
      <w:bookmarkStart w:id="5022" w:name="_Toc20396770"/>
      <w:bookmarkStart w:id="5023" w:name="_Toc29398423"/>
      <w:bookmarkStart w:id="5024" w:name="_Toc29399545"/>
      <w:bookmarkStart w:id="5025" w:name="_Toc36649555"/>
      <w:bookmarkStart w:id="5026" w:name="_Toc36655397"/>
      <w:bookmarkStart w:id="5027" w:name="_Toc44961700"/>
      <w:bookmarkStart w:id="5028" w:name="_Toc50983363"/>
      <w:bookmarkStart w:id="5029" w:name="_Toc50985534"/>
      <w:bookmarkStart w:id="5030" w:name="_Toc57112794"/>
      <w:bookmarkStart w:id="5031" w:name="_Toc146299945"/>
      <w:r w:rsidRPr="0046266F">
        <w:t>8.2.3.4</w:t>
      </w:r>
      <w:r w:rsidRPr="0046266F">
        <w:tab/>
        <w:t>Method of test</w:t>
      </w:r>
      <w:bookmarkEnd w:id="5021"/>
      <w:bookmarkEnd w:id="5022"/>
      <w:bookmarkEnd w:id="5023"/>
      <w:bookmarkEnd w:id="5024"/>
      <w:bookmarkEnd w:id="5025"/>
      <w:bookmarkEnd w:id="5026"/>
      <w:bookmarkEnd w:id="5027"/>
      <w:bookmarkEnd w:id="5028"/>
      <w:bookmarkEnd w:id="5029"/>
      <w:bookmarkEnd w:id="5030"/>
      <w:bookmarkEnd w:id="5031"/>
    </w:p>
    <w:p w14:paraId="48D134DA" w14:textId="77777777" w:rsidR="00BD7469" w:rsidRPr="0046266F" w:rsidRDefault="00BD7469" w:rsidP="00BD7469">
      <w:pPr>
        <w:pStyle w:val="Heading5"/>
      </w:pPr>
      <w:bookmarkStart w:id="5032" w:name="_Toc10738919"/>
      <w:bookmarkStart w:id="5033" w:name="_Toc20396771"/>
      <w:bookmarkStart w:id="5034" w:name="_Toc29398424"/>
      <w:bookmarkStart w:id="5035" w:name="_Toc29399546"/>
      <w:bookmarkStart w:id="5036" w:name="_Toc36649556"/>
      <w:bookmarkStart w:id="5037" w:name="_Toc36655398"/>
      <w:bookmarkStart w:id="5038" w:name="_Toc44961701"/>
      <w:bookmarkStart w:id="5039" w:name="_Toc50983364"/>
      <w:bookmarkStart w:id="5040" w:name="_Toc50985535"/>
      <w:bookmarkStart w:id="5041" w:name="_Toc57112795"/>
      <w:bookmarkStart w:id="5042" w:name="_Toc146299946"/>
      <w:r w:rsidRPr="0046266F">
        <w:t>8.2.3.4.1</w:t>
      </w:r>
      <w:r w:rsidRPr="0046266F">
        <w:tab/>
        <w:t>Initial conditions</w:t>
      </w:r>
      <w:bookmarkEnd w:id="5032"/>
      <w:bookmarkEnd w:id="5033"/>
      <w:bookmarkEnd w:id="5034"/>
      <w:bookmarkEnd w:id="5035"/>
      <w:bookmarkEnd w:id="5036"/>
      <w:bookmarkEnd w:id="5037"/>
      <w:bookmarkEnd w:id="5038"/>
      <w:bookmarkEnd w:id="5039"/>
      <w:bookmarkEnd w:id="5040"/>
      <w:bookmarkEnd w:id="5041"/>
      <w:bookmarkEnd w:id="5042"/>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3" w:name="_Toc10738920"/>
      <w:bookmarkStart w:id="5044" w:name="_Toc20396772"/>
      <w:bookmarkStart w:id="5045" w:name="_Toc29398425"/>
      <w:bookmarkStart w:id="5046" w:name="_Toc29399547"/>
      <w:bookmarkStart w:id="5047" w:name="_Toc36649557"/>
      <w:bookmarkStart w:id="5048" w:name="_Toc36655399"/>
      <w:bookmarkStart w:id="5049" w:name="_Toc44961702"/>
      <w:bookmarkStart w:id="5050" w:name="_Toc50983365"/>
      <w:bookmarkStart w:id="5051" w:name="_Toc50985536"/>
      <w:bookmarkStart w:id="5052" w:name="_Toc57112796"/>
      <w:bookmarkStart w:id="5053" w:name="_Toc146299947"/>
      <w:r w:rsidRPr="0046266F">
        <w:t>8.2.3.4.2</w:t>
      </w:r>
      <w:r w:rsidRPr="0046266F">
        <w:tab/>
        <w:t>Procedure</w:t>
      </w:r>
      <w:bookmarkEnd w:id="5043"/>
      <w:bookmarkEnd w:id="5044"/>
      <w:bookmarkEnd w:id="5045"/>
      <w:bookmarkEnd w:id="5046"/>
      <w:bookmarkEnd w:id="5047"/>
      <w:bookmarkEnd w:id="5048"/>
      <w:bookmarkEnd w:id="5049"/>
      <w:bookmarkEnd w:id="5050"/>
      <w:bookmarkEnd w:id="5051"/>
      <w:bookmarkEnd w:id="5052"/>
      <w:bookmarkEnd w:id="5053"/>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4" w:name="_Toc10738921"/>
      <w:bookmarkStart w:id="5055" w:name="_Toc20396773"/>
      <w:bookmarkStart w:id="5056" w:name="_Toc29398426"/>
      <w:bookmarkStart w:id="5057" w:name="_Toc29399548"/>
      <w:bookmarkStart w:id="5058" w:name="_Toc36649558"/>
      <w:bookmarkStart w:id="5059" w:name="_Toc36655400"/>
      <w:bookmarkStart w:id="5060" w:name="_Toc44961703"/>
      <w:bookmarkStart w:id="5061" w:name="_Toc50983366"/>
      <w:bookmarkStart w:id="5062" w:name="_Toc50985537"/>
      <w:bookmarkStart w:id="5063" w:name="_Toc57112797"/>
      <w:bookmarkStart w:id="5064" w:name="_Toc146299948"/>
      <w:r w:rsidRPr="0046266F">
        <w:t>8.2.3.5</w:t>
      </w:r>
      <w:r w:rsidRPr="0046266F">
        <w:tab/>
        <w:t>Acceptance criteria</w:t>
      </w:r>
      <w:bookmarkEnd w:id="5054"/>
      <w:bookmarkEnd w:id="5055"/>
      <w:bookmarkEnd w:id="5056"/>
      <w:bookmarkEnd w:id="5057"/>
      <w:bookmarkEnd w:id="5058"/>
      <w:bookmarkEnd w:id="5059"/>
      <w:bookmarkEnd w:id="5060"/>
      <w:bookmarkEnd w:id="5061"/>
      <w:bookmarkEnd w:id="5062"/>
      <w:bookmarkEnd w:id="5063"/>
      <w:bookmarkEnd w:id="5064"/>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5" w:name="_Toc10738922"/>
      <w:bookmarkStart w:id="5066" w:name="_Toc20396774"/>
      <w:bookmarkStart w:id="5067" w:name="_Toc29398427"/>
      <w:bookmarkStart w:id="5068" w:name="_Toc29399549"/>
      <w:bookmarkStart w:id="5069" w:name="_Toc36649559"/>
      <w:bookmarkStart w:id="5070" w:name="_Toc36655401"/>
      <w:bookmarkStart w:id="5071" w:name="_Toc44961704"/>
      <w:bookmarkStart w:id="5072" w:name="_Toc50983367"/>
      <w:bookmarkStart w:id="5073" w:name="_Toc50985538"/>
      <w:bookmarkStart w:id="5074" w:name="_Toc57112798"/>
      <w:bookmarkStart w:id="5075" w:name="_Toc146299949"/>
      <w:r w:rsidRPr="0046266F">
        <w:t>8.2.4</w:t>
      </w:r>
      <w:r w:rsidRPr="0046266F">
        <w:tab/>
        <w:t>Correct storage of an SM on the UICC</w:t>
      </w:r>
      <w:bookmarkEnd w:id="5065"/>
      <w:bookmarkEnd w:id="5066"/>
      <w:bookmarkEnd w:id="5067"/>
      <w:bookmarkEnd w:id="5068"/>
      <w:bookmarkEnd w:id="5069"/>
      <w:bookmarkEnd w:id="5070"/>
      <w:bookmarkEnd w:id="5071"/>
      <w:bookmarkEnd w:id="5072"/>
      <w:bookmarkEnd w:id="5073"/>
      <w:bookmarkEnd w:id="5074"/>
      <w:bookmarkEnd w:id="5075"/>
    </w:p>
    <w:p w14:paraId="6E669A34" w14:textId="77777777" w:rsidR="00BD7469" w:rsidRPr="0046266F" w:rsidRDefault="00BD7469" w:rsidP="00BD7469">
      <w:pPr>
        <w:pStyle w:val="Heading4"/>
      </w:pPr>
      <w:bookmarkStart w:id="5076" w:name="_Toc10738923"/>
      <w:bookmarkStart w:id="5077" w:name="_Toc20396775"/>
      <w:bookmarkStart w:id="5078" w:name="_Toc29398428"/>
      <w:bookmarkStart w:id="5079" w:name="_Toc29399550"/>
      <w:bookmarkStart w:id="5080" w:name="_Toc36649560"/>
      <w:bookmarkStart w:id="5081" w:name="_Toc36655402"/>
      <w:bookmarkStart w:id="5082" w:name="_Toc44961705"/>
      <w:bookmarkStart w:id="5083" w:name="_Toc50983368"/>
      <w:bookmarkStart w:id="5084" w:name="_Toc50985539"/>
      <w:bookmarkStart w:id="5085" w:name="_Toc57112799"/>
      <w:bookmarkStart w:id="5086" w:name="_Toc146299950"/>
      <w:r w:rsidRPr="0046266F">
        <w:t>8.2.4.1</w:t>
      </w:r>
      <w:r w:rsidRPr="0046266F">
        <w:tab/>
        <w:t>Definition and applicability</w:t>
      </w:r>
      <w:bookmarkEnd w:id="5076"/>
      <w:bookmarkEnd w:id="5077"/>
      <w:bookmarkEnd w:id="5078"/>
      <w:bookmarkEnd w:id="5079"/>
      <w:bookmarkEnd w:id="5080"/>
      <w:bookmarkEnd w:id="5081"/>
      <w:bookmarkEnd w:id="5082"/>
      <w:bookmarkEnd w:id="5083"/>
      <w:bookmarkEnd w:id="5084"/>
      <w:bookmarkEnd w:id="5085"/>
      <w:bookmarkEnd w:id="5086"/>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7" w:name="_Toc10738924"/>
      <w:bookmarkStart w:id="5088" w:name="_Toc20396776"/>
      <w:bookmarkStart w:id="5089" w:name="_Toc29398429"/>
      <w:bookmarkStart w:id="5090" w:name="_Toc29399551"/>
      <w:bookmarkStart w:id="5091" w:name="_Toc36649561"/>
      <w:bookmarkStart w:id="5092" w:name="_Toc36655403"/>
      <w:bookmarkStart w:id="5093" w:name="_Toc44961706"/>
      <w:bookmarkStart w:id="5094" w:name="_Toc50983369"/>
      <w:bookmarkStart w:id="5095" w:name="_Toc50985540"/>
      <w:bookmarkStart w:id="5096" w:name="_Toc57112800"/>
    </w:p>
    <w:p w14:paraId="64580970" w14:textId="2A747747" w:rsidR="00BD7469" w:rsidRPr="0046266F" w:rsidRDefault="00BD7469" w:rsidP="00BD7469">
      <w:pPr>
        <w:pStyle w:val="Heading4"/>
      </w:pPr>
      <w:bookmarkStart w:id="5097" w:name="_Toc146299951"/>
      <w:r w:rsidRPr="0046266F">
        <w:t>8.2.4.2</w:t>
      </w:r>
      <w:r w:rsidRPr="0046266F">
        <w:tab/>
        <w:t>Conformance requirement</w:t>
      </w:r>
      <w:bookmarkEnd w:id="5087"/>
      <w:bookmarkEnd w:id="5088"/>
      <w:bookmarkEnd w:id="5089"/>
      <w:bookmarkEnd w:id="5090"/>
      <w:bookmarkEnd w:id="5091"/>
      <w:bookmarkEnd w:id="5092"/>
      <w:bookmarkEnd w:id="5093"/>
      <w:bookmarkEnd w:id="5094"/>
      <w:bookmarkEnd w:id="5095"/>
      <w:bookmarkEnd w:id="5096"/>
      <w:bookmarkEnd w:id="5097"/>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8" w:name="_Toc10738925"/>
      <w:bookmarkStart w:id="5099" w:name="_Toc20396777"/>
      <w:bookmarkStart w:id="5100" w:name="_Toc29398430"/>
      <w:bookmarkStart w:id="5101" w:name="_Toc29399552"/>
      <w:bookmarkStart w:id="5102" w:name="_Toc36649562"/>
      <w:bookmarkStart w:id="5103" w:name="_Toc36655404"/>
      <w:bookmarkStart w:id="5104" w:name="_Toc44961707"/>
      <w:bookmarkStart w:id="5105" w:name="_Toc50983370"/>
      <w:bookmarkStart w:id="5106" w:name="_Toc50985541"/>
      <w:bookmarkStart w:id="5107" w:name="_Toc57112801"/>
      <w:bookmarkStart w:id="5108" w:name="_Toc146299952"/>
      <w:r w:rsidRPr="0046266F">
        <w:t>8.2.4.3</w:t>
      </w:r>
      <w:r w:rsidRPr="0046266F">
        <w:tab/>
        <w:t>Test purpose</w:t>
      </w:r>
      <w:bookmarkEnd w:id="5098"/>
      <w:bookmarkEnd w:id="5099"/>
      <w:bookmarkEnd w:id="5100"/>
      <w:bookmarkEnd w:id="5101"/>
      <w:bookmarkEnd w:id="5102"/>
      <w:bookmarkEnd w:id="5103"/>
      <w:bookmarkEnd w:id="5104"/>
      <w:bookmarkEnd w:id="5105"/>
      <w:bookmarkEnd w:id="5106"/>
      <w:bookmarkEnd w:id="5107"/>
      <w:bookmarkEnd w:id="5108"/>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9" w:name="_Toc10738926"/>
      <w:bookmarkStart w:id="5110" w:name="_Toc20396778"/>
      <w:bookmarkStart w:id="5111" w:name="_Toc29398431"/>
      <w:bookmarkStart w:id="5112" w:name="_Toc29399553"/>
      <w:bookmarkStart w:id="5113" w:name="_Toc36649563"/>
      <w:bookmarkStart w:id="5114" w:name="_Toc36655405"/>
      <w:bookmarkStart w:id="5115" w:name="_Toc44961708"/>
      <w:bookmarkStart w:id="5116" w:name="_Toc50983371"/>
      <w:bookmarkStart w:id="5117" w:name="_Toc50985542"/>
      <w:bookmarkStart w:id="5118" w:name="_Toc57112802"/>
      <w:bookmarkStart w:id="5119" w:name="_Toc146299953"/>
      <w:r w:rsidRPr="0046266F">
        <w:t>8.2.4.4</w:t>
      </w:r>
      <w:r w:rsidRPr="0046266F">
        <w:tab/>
        <w:t>Method of test</w:t>
      </w:r>
      <w:bookmarkEnd w:id="5109"/>
      <w:bookmarkEnd w:id="5110"/>
      <w:bookmarkEnd w:id="5111"/>
      <w:bookmarkEnd w:id="5112"/>
      <w:bookmarkEnd w:id="5113"/>
      <w:bookmarkEnd w:id="5114"/>
      <w:bookmarkEnd w:id="5115"/>
      <w:bookmarkEnd w:id="5116"/>
      <w:bookmarkEnd w:id="5117"/>
      <w:bookmarkEnd w:id="5118"/>
      <w:bookmarkEnd w:id="5119"/>
    </w:p>
    <w:p w14:paraId="2878435F" w14:textId="77777777" w:rsidR="00BD7469" w:rsidRPr="0046266F" w:rsidRDefault="00BD7469" w:rsidP="00BD7469">
      <w:pPr>
        <w:pStyle w:val="Heading5"/>
      </w:pPr>
      <w:bookmarkStart w:id="5120" w:name="_Toc10738927"/>
      <w:bookmarkStart w:id="5121" w:name="_Toc20396779"/>
      <w:bookmarkStart w:id="5122" w:name="_Toc29398432"/>
      <w:bookmarkStart w:id="5123" w:name="_Toc29399554"/>
      <w:bookmarkStart w:id="5124" w:name="_Toc36649564"/>
      <w:bookmarkStart w:id="5125" w:name="_Toc36655406"/>
      <w:bookmarkStart w:id="5126" w:name="_Toc44961709"/>
      <w:bookmarkStart w:id="5127" w:name="_Toc50983372"/>
      <w:bookmarkStart w:id="5128" w:name="_Toc50985543"/>
      <w:bookmarkStart w:id="5129" w:name="_Toc57112803"/>
      <w:bookmarkStart w:id="5130" w:name="_Toc146299954"/>
      <w:r w:rsidRPr="0046266F">
        <w:t>8.2.4.4.1</w:t>
      </w:r>
      <w:r w:rsidRPr="0046266F">
        <w:tab/>
        <w:t>Initial conditions</w:t>
      </w:r>
      <w:bookmarkEnd w:id="5120"/>
      <w:bookmarkEnd w:id="5121"/>
      <w:bookmarkEnd w:id="5122"/>
      <w:bookmarkEnd w:id="5123"/>
      <w:bookmarkEnd w:id="5124"/>
      <w:bookmarkEnd w:id="5125"/>
      <w:bookmarkEnd w:id="5126"/>
      <w:bookmarkEnd w:id="5127"/>
      <w:bookmarkEnd w:id="5128"/>
      <w:bookmarkEnd w:id="5129"/>
      <w:bookmarkEnd w:id="5130"/>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31" w:name="_Toc10738928"/>
      <w:bookmarkStart w:id="5132" w:name="_Toc20396780"/>
      <w:bookmarkStart w:id="5133" w:name="_Toc29398433"/>
      <w:bookmarkStart w:id="5134" w:name="_Toc29399555"/>
      <w:bookmarkStart w:id="5135" w:name="_Toc36649565"/>
      <w:bookmarkStart w:id="5136" w:name="_Toc36655407"/>
      <w:bookmarkStart w:id="5137" w:name="_Toc44961710"/>
      <w:bookmarkStart w:id="5138" w:name="_Toc50983373"/>
      <w:bookmarkStart w:id="5139" w:name="_Toc50985544"/>
      <w:bookmarkStart w:id="5140" w:name="_Toc57112804"/>
      <w:bookmarkStart w:id="5141" w:name="_Toc146299955"/>
      <w:r w:rsidRPr="0046266F">
        <w:t>8.2.4.4.2</w:t>
      </w:r>
      <w:r w:rsidRPr="0046266F">
        <w:tab/>
        <w:t>Procedure</w:t>
      </w:r>
      <w:bookmarkEnd w:id="5131"/>
      <w:bookmarkEnd w:id="5132"/>
      <w:bookmarkEnd w:id="5133"/>
      <w:bookmarkEnd w:id="5134"/>
      <w:bookmarkEnd w:id="5135"/>
      <w:bookmarkEnd w:id="5136"/>
      <w:bookmarkEnd w:id="5137"/>
      <w:bookmarkEnd w:id="5138"/>
      <w:bookmarkEnd w:id="5139"/>
      <w:bookmarkEnd w:id="5140"/>
      <w:bookmarkEnd w:id="5141"/>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2" w:name="_Toc10738929"/>
      <w:bookmarkStart w:id="5143" w:name="_Toc20396781"/>
      <w:bookmarkStart w:id="5144" w:name="_Toc29398434"/>
      <w:bookmarkStart w:id="5145" w:name="_Toc29399556"/>
      <w:bookmarkStart w:id="5146" w:name="_Toc36649566"/>
      <w:bookmarkStart w:id="5147" w:name="_Toc36655408"/>
      <w:bookmarkStart w:id="5148" w:name="_Toc44961711"/>
      <w:bookmarkStart w:id="5149" w:name="_Toc50983374"/>
      <w:bookmarkStart w:id="5150" w:name="_Toc50985545"/>
      <w:bookmarkStart w:id="5151" w:name="_Toc57112805"/>
      <w:bookmarkStart w:id="5152" w:name="_Toc146299956"/>
      <w:r w:rsidRPr="0046266F">
        <w:t>8.2.4.5</w:t>
      </w:r>
      <w:r w:rsidRPr="0046266F">
        <w:tab/>
        <w:t>Acceptance criteria</w:t>
      </w:r>
      <w:bookmarkEnd w:id="5142"/>
      <w:bookmarkEnd w:id="5143"/>
      <w:bookmarkEnd w:id="5144"/>
      <w:bookmarkEnd w:id="5145"/>
      <w:bookmarkEnd w:id="5146"/>
      <w:bookmarkEnd w:id="5147"/>
      <w:bookmarkEnd w:id="5148"/>
      <w:bookmarkEnd w:id="5149"/>
      <w:bookmarkEnd w:id="5150"/>
      <w:bookmarkEnd w:id="5151"/>
      <w:bookmarkEnd w:id="5152"/>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3" w:name="_Toc10738930"/>
      <w:bookmarkStart w:id="5154" w:name="_Toc20396782"/>
      <w:bookmarkStart w:id="5155" w:name="_Toc29398435"/>
      <w:bookmarkStart w:id="5156" w:name="_Toc29399557"/>
      <w:bookmarkStart w:id="5157" w:name="_Toc36649567"/>
      <w:bookmarkStart w:id="5158" w:name="_Toc36655409"/>
      <w:bookmarkStart w:id="5159" w:name="_Toc44961712"/>
      <w:bookmarkStart w:id="5160" w:name="_Toc50983375"/>
      <w:bookmarkStart w:id="5161" w:name="_Toc50985546"/>
      <w:bookmarkStart w:id="5162" w:name="_Toc57112806"/>
      <w:bookmarkStart w:id="5163" w:name="_Toc146299957"/>
      <w:r w:rsidRPr="0046266F">
        <w:t>8.2.5</w:t>
      </w:r>
      <w:r w:rsidRPr="0046266F">
        <w:tab/>
        <w:t>Correct reading of a SM on the USIM if USIM and ISIM are present</w:t>
      </w:r>
      <w:bookmarkEnd w:id="5153"/>
      <w:bookmarkEnd w:id="5154"/>
      <w:bookmarkEnd w:id="5155"/>
      <w:bookmarkEnd w:id="5156"/>
      <w:bookmarkEnd w:id="5157"/>
      <w:bookmarkEnd w:id="5158"/>
      <w:bookmarkEnd w:id="5159"/>
      <w:bookmarkEnd w:id="5160"/>
      <w:bookmarkEnd w:id="5161"/>
      <w:bookmarkEnd w:id="5162"/>
      <w:bookmarkEnd w:id="5163"/>
    </w:p>
    <w:p w14:paraId="7F707F9C" w14:textId="77777777" w:rsidR="00BD7469" w:rsidRPr="0046266F" w:rsidRDefault="00BD7469" w:rsidP="00BD7469">
      <w:pPr>
        <w:pStyle w:val="Heading4"/>
      </w:pPr>
      <w:bookmarkStart w:id="5164" w:name="_Toc10738931"/>
      <w:bookmarkStart w:id="5165" w:name="_Toc20396783"/>
      <w:bookmarkStart w:id="5166" w:name="_Toc29398436"/>
      <w:bookmarkStart w:id="5167" w:name="_Toc29399558"/>
      <w:bookmarkStart w:id="5168" w:name="_Toc36649568"/>
      <w:bookmarkStart w:id="5169" w:name="_Toc36655410"/>
      <w:bookmarkStart w:id="5170" w:name="_Toc44961713"/>
      <w:bookmarkStart w:id="5171" w:name="_Toc50983376"/>
      <w:bookmarkStart w:id="5172" w:name="_Toc50985547"/>
      <w:bookmarkStart w:id="5173" w:name="_Toc57112807"/>
      <w:bookmarkStart w:id="5174" w:name="_Toc146299958"/>
      <w:r w:rsidRPr="0046266F">
        <w:t>8.2.5.1</w:t>
      </w:r>
      <w:r w:rsidRPr="0046266F">
        <w:tab/>
        <w:t>Definition and applicability</w:t>
      </w:r>
      <w:bookmarkEnd w:id="5164"/>
      <w:bookmarkEnd w:id="5165"/>
      <w:bookmarkEnd w:id="5166"/>
      <w:bookmarkEnd w:id="5167"/>
      <w:bookmarkEnd w:id="5168"/>
      <w:bookmarkEnd w:id="5169"/>
      <w:bookmarkEnd w:id="5170"/>
      <w:bookmarkEnd w:id="5171"/>
      <w:bookmarkEnd w:id="5172"/>
      <w:bookmarkEnd w:id="5173"/>
      <w:bookmarkEnd w:id="5174"/>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5" w:name="_Toc10738932"/>
      <w:bookmarkStart w:id="5176" w:name="_Toc20396784"/>
      <w:bookmarkStart w:id="5177" w:name="_Toc29398437"/>
      <w:bookmarkStart w:id="5178" w:name="_Toc29399559"/>
      <w:bookmarkStart w:id="5179" w:name="_Toc36649569"/>
      <w:bookmarkStart w:id="5180" w:name="_Toc36655411"/>
      <w:bookmarkStart w:id="5181" w:name="_Toc44961714"/>
      <w:bookmarkStart w:id="5182" w:name="_Toc50983377"/>
      <w:bookmarkStart w:id="5183" w:name="_Toc50985548"/>
      <w:bookmarkStart w:id="5184" w:name="_Toc57112808"/>
      <w:bookmarkStart w:id="5185" w:name="_Toc146299959"/>
      <w:r w:rsidRPr="0046266F">
        <w:t>8.2.5.2</w:t>
      </w:r>
      <w:r w:rsidRPr="0046266F">
        <w:tab/>
        <w:t>Conformance requirement</w:t>
      </w:r>
      <w:bookmarkEnd w:id="5175"/>
      <w:bookmarkEnd w:id="5176"/>
      <w:bookmarkEnd w:id="5177"/>
      <w:bookmarkEnd w:id="5178"/>
      <w:bookmarkEnd w:id="5179"/>
      <w:bookmarkEnd w:id="5180"/>
      <w:bookmarkEnd w:id="5181"/>
      <w:bookmarkEnd w:id="5182"/>
      <w:bookmarkEnd w:id="5183"/>
      <w:bookmarkEnd w:id="5184"/>
      <w:bookmarkEnd w:id="5185"/>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6" w:name="_Toc10738933"/>
      <w:bookmarkStart w:id="5187" w:name="_Toc20396785"/>
      <w:bookmarkStart w:id="5188" w:name="_Toc29398438"/>
      <w:bookmarkStart w:id="5189" w:name="_Toc29399560"/>
      <w:bookmarkStart w:id="5190" w:name="_Toc36649570"/>
      <w:bookmarkStart w:id="5191" w:name="_Toc36655412"/>
      <w:bookmarkStart w:id="5192" w:name="_Toc44961715"/>
      <w:bookmarkStart w:id="5193" w:name="_Toc50983378"/>
      <w:bookmarkStart w:id="5194" w:name="_Toc50985549"/>
      <w:bookmarkStart w:id="5195" w:name="_Toc57112809"/>
      <w:bookmarkStart w:id="5196" w:name="_Toc146299960"/>
      <w:r w:rsidRPr="0046266F">
        <w:t>8.2.5.3</w:t>
      </w:r>
      <w:r w:rsidRPr="0046266F">
        <w:tab/>
        <w:t>Test purpose</w:t>
      </w:r>
      <w:bookmarkEnd w:id="5186"/>
      <w:bookmarkEnd w:id="5187"/>
      <w:bookmarkEnd w:id="5188"/>
      <w:bookmarkEnd w:id="5189"/>
      <w:bookmarkEnd w:id="5190"/>
      <w:bookmarkEnd w:id="5191"/>
      <w:bookmarkEnd w:id="5192"/>
      <w:bookmarkEnd w:id="5193"/>
      <w:bookmarkEnd w:id="5194"/>
      <w:bookmarkEnd w:id="5195"/>
      <w:bookmarkEnd w:id="5196"/>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7" w:name="_Toc10738934"/>
      <w:bookmarkStart w:id="5198" w:name="_Toc20396786"/>
      <w:bookmarkStart w:id="5199" w:name="_Toc29398439"/>
      <w:bookmarkStart w:id="5200" w:name="_Toc29399561"/>
      <w:bookmarkStart w:id="5201" w:name="_Toc36649571"/>
      <w:bookmarkStart w:id="5202" w:name="_Toc36655413"/>
      <w:bookmarkStart w:id="5203" w:name="_Toc44961716"/>
      <w:bookmarkStart w:id="5204" w:name="_Toc50983379"/>
      <w:bookmarkStart w:id="5205" w:name="_Toc50985550"/>
      <w:bookmarkStart w:id="5206" w:name="_Toc57112810"/>
      <w:bookmarkStart w:id="5207" w:name="_Toc146299961"/>
      <w:r w:rsidRPr="0046266F">
        <w:t>8.2.5.4</w:t>
      </w:r>
      <w:r w:rsidRPr="0046266F">
        <w:tab/>
        <w:t>Method of test</w:t>
      </w:r>
      <w:bookmarkEnd w:id="5197"/>
      <w:bookmarkEnd w:id="5198"/>
      <w:bookmarkEnd w:id="5199"/>
      <w:bookmarkEnd w:id="5200"/>
      <w:bookmarkEnd w:id="5201"/>
      <w:bookmarkEnd w:id="5202"/>
      <w:bookmarkEnd w:id="5203"/>
      <w:bookmarkEnd w:id="5204"/>
      <w:bookmarkEnd w:id="5205"/>
      <w:bookmarkEnd w:id="5206"/>
      <w:bookmarkEnd w:id="5207"/>
    </w:p>
    <w:p w14:paraId="3F6E756F" w14:textId="77777777" w:rsidR="00BD7469" w:rsidRPr="0046266F" w:rsidRDefault="00BD7469" w:rsidP="00BD7469">
      <w:pPr>
        <w:pStyle w:val="Heading5"/>
      </w:pPr>
      <w:bookmarkStart w:id="5208" w:name="_Toc10738935"/>
      <w:bookmarkStart w:id="5209" w:name="_Toc20396787"/>
      <w:bookmarkStart w:id="5210" w:name="_Toc29398440"/>
      <w:bookmarkStart w:id="5211" w:name="_Toc29399562"/>
      <w:bookmarkStart w:id="5212" w:name="_Toc36649572"/>
      <w:bookmarkStart w:id="5213" w:name="_Toc36655414"/>
      <w:bookmarkStart w:id="5214" w:name="_Toc44961717"/>
      <w:bookmarkStart w:id="5215" w:name="_Toc50983380"/>
      <w:bookmarkStart w:id="5216" w:name="_Toc50985551"/>
      <w:bookmarkStart w:id="5217" w:name="_Toc57112811"/>
      <w:bookmarkStart w:id="5218" w:name="_Toc146299962"/>
      <w:r w:rsidRPr="0046266F">
        <w:t>8.2.5.4.1</w:t>
      </w:r>
      <w:r w:rsidRPr="0046266F">
        <w:tab/>
        <w:t>Initial conditions</w:t>
      </w:r>
      <w:bookmarkEnd w:id="5208"/>
      <w:bookmarkEnd w:id="5209"/>
      <w:bookmarkEnd w:id="5210"/>
      <w:bookmarkEnd w:id="5211"/>
      <w:bookmarkEnd w:id="5212"/>
      <w:bookmarkEnd w:id="5213"/>
      <w:bookmarkEnd w:id="5214"/>
      <w:bookmarkEnd w:id="5215"/>
      <w:bookmarkEnd w:id="5216"/>
      <w:bookmarkEnd w:id="5217"/>
      <w:bookmarkEnd w:id="5218"/>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9" w:name="_Toc10738936"/>
      <w:bookmarkStart w:id="5220" w:name="_Toc20396788"/>
      <w:bookmarkStart w:id="5221" w:name="_Toc29398441"/>
      <w:bookmarkStart w:id="5222" w:name="_Toc29399563"/>
      <w:bookmarkStart w:id="5223" w:name="_Toc36649573"/>
      <w:bookmarkStart w:id="5224" w:name="_Toc36655415"/>
      <w:bookmarkStart w:id="5225" w:name="_Toc44961718"/>
      <w:bookmarkStart w:id="5226" w:name="_Toc50983381"/>
      <w:bookmarkStart w:id="5227" w:name="_Toc50985552"/>
      <w:bookmarkStart w:id="5228" w:name="_Toc57112812"/>
      <w:bookmarkStart w:id="5229" w:name="_Toc146299963"/>
      <w:r w:rsidRPr="0046266F">
        <w:t>8.2.5.4.2</w:t>
      </w:r>
      <w:r w:rsidRPr="0046266F">
        <w:tab/>
        <w:t>Procedure</w:t>
      </w:r>
      <w:bookmarkEnd w:id="5219"/>
      <w:bookmarkEnd w:id="5220"/>
      <w:bookmarkEnd w:id="5221"/>
      <w:bookmarkEnd w:id="5222"/>
      <w:bookmarkEnd w:id="5223"/>
      <w:bookmarkEnd w:id="5224"/>
      <w:bookmarkEnd w:id="5225"/>
      <w:bookmarkEnd w:id="5226"/>
      <w:bookmarkEnd w:id="5227"/>
      <w:bookmarkEnd w:id="5228"/>
      <w:bookmarkEnd w:id="5229"/>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30" w:name="_Toc10738937"/>
      <w:bookmarkStart w:id="5231" w:name="_Toc20396789"/>
      <w:bookmarkStart w:id="5232" w:name="_Toc29398442"/>
      <w:bookmarkStart w:id="5233" w:name="_Toc29399564"/>
      <w:bookmarkStart w:id="5234" w:name="_Toc36649574"/>
      <w:bookmarkStart w:id="5235" w:name="_Toc36655416"/>
      <w:bookmarkStart w:id="5236" w:name="_Toc44961719"/>
      <w:bookmarkStart w:id="5237" w:name="_Toc50983382"/>
      <w:bookmarkStart w:id="5238" w:name="_Toc50985553"/>
      <w:bookmarkStart w:id="5239" w:name="_Toc57112813"/>
      <w:bookmarkStart w:id="5240" w:name="_Toc146299964"/>
      <w:r w:rsidRPr="0046266F">
        <w:t>8.2.5.5</w:t>
      </w:r>
      <w:r w:rsidRPr="0046266F">
        <w:tab/>
        <w:t>Acceptance criteria</w:t>
      </w:r>
      <w:bookmarkEnd w:id="5230"/>
      <w:bookmarkEnd w:id="5231"/>
      <w:bookmarkEnd w:id="5232"/>
      <w:bookmarkEnd w:id="5233"/>
      <w:bookmarkEnd w:id="5234"/>
      <w:bookmarkEnd w:id="5235"/>
      <w:bookmarkEnd w:id="5236"/>
      <w:bookmarkEnd w:id="5237"/>
      <w:bookmarkEnd w:id="5238"/>
      <w:bookmarkEnd w:id="5239"/>
      <w:bookmarkEnd w:id="5240"/>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41" w:name="_Toc10738938"/>
      <w:bookmarkStart w:id="5242" w:name="_Toc20396790"/>
      <w:bookmarkStart w:id="5243" w:name="_Toc29398443"/>
      <w:bookmarkStart w:id="5244" w:name="_Toc29399565"/>
      <w:bookmarkStart w:id="5245" w:name="_Toc36649575"/>
      <w:bookmarkStart w:id="5246" w:name="_Toc36655417"/>
      <w:bookmarkStart w:id="5247" w:name="_Toc44961720"/>
      <w:bookmarkStart w:id="5248" w:name="_Toc50983383"/>
      <w:bookmarkStart w:id="5249" w:name="_Toc50985554"/>
      <w:bookmarkStart w:id="5250" w:name="_Toc57112814"/>
      <w:bookmarkStart w:id="5251" w:name="_Toc146299965"/>
      <w:r w:rsidRPr="0046266F">
        <w:t>8.2.6</w:t>
      </w:r>
      <w:r w:rsidRPr="0046266F">
        <w:tab/>
        <w:t>Correct reading of a SM on the ISIM if USIM and ISIM are present</w:t>
      </w:r>
      <w:bookmarkEnd w:id="5241"/>
      <w:bookmarkEnd w:id="5242"/>
      <w:bookmarkEnd w:id="5243"/>
      <w:bookmarkEnd w:id="5244"/>
      <w:bookmarkEnd w:id="5245"/>
      <w:bookmarkEnd w:id="5246"/>
      <w:bookmarkEnd w:id="5247"/>
      <w:bookmarkEnd w:id="5248"/>
      <w:bookmarkEnd w:id="5249"/>
      <w:bookmarkEnd w:id="5250"/>
      <w:bookmarkEnd w:id="5251"/>
    </w:p>
    <w:p w14:paraId="497DEF7A" w14:textId="77777777" w:rsidR="00BD7469" w:rsidRPr="0046266F" w:rsidRDefault="00BD7469" w:rsidP="00BD7469">
      <w:pPr>
        <w:pStyle w:val="Heading4"/>
      </w:pPr>
      <w:bookmarkStart w:id="5252" w:name="_Toc10738939"/>
      <w:bookmarkStart w:id="5253" w:name="_Toc20396791"/>
      <w:bookmarkStart w:id="5254" w:name="_Toc29398444"/>
      <w:bookmarkStart w:id="5255" w:name="_Toc29399566"/>
      <w:bookmarkStart w:id="5256" w:name="_Toc36649576"/>
      <w:bookmarkStart w:id="5257" w:name="_Toc36655418"/>
      <w:bookmarkStart w:id="5258" w:name="_Toc44961721"/>
      <w:bookmarkStart w:id="5259" w:name="_Toc50983384"/>
      <w:bookmarkStart w:id="5260" w:name="_Toc50985555"/>
      <w:bookmarkStart w:id="5261" w:name="_Toc57112815"/>
      <w:bookmarkStart w:id="5262" w:name="_Toc146299966"/>
      <w:r w:rsidRPr="0046266F">
        <w:t>8.2.6.1</w:t>
      </w:r>
      <w:r w:rsidRPr="0046266F">
        <w:tab/>
        <w:t>Definition and applicability</w:t>
      </w:r>
      <w:bookmarkEnd w:id="5252"/>
      <w:bookmarkEnd w:id="5253"/>
      <w:bookmarkEnd w:id="5254"/>
      <w:bookmarkEnd w:id="5255"/>
      <w:bookmarkEnd w:id="5256"/>
      <w:bookmarkEnd w:id="5257"/>
      <w:bookmarkEnd w:id="5258"/>
      <w:bookmarkEnd w:id="5259"/>
      <w:bookmarkEnd w:id="5260"/>
      <w:bookmarkEnd w:id="5261"/>
      <w:bookmarkEnd w:id="5262"/>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3" w:name="_Toc10738940"/>
      <w:bookmarkStart w:id="5264" w:name="_Toc20396792"/>
      <w:bookmarkStart w:id="5265" w:name="_Toc29398445"/>
      <w:bookmarkStart w:id="5266" w:name="_Toc29399567"/>
      <w:bookmarkStart w:id="5267" w:name="_Toc36649577"/>
      <w:bookmarkStart w:id="5268" w:name="_Toc36655419"/>
      <w:bookmarkStart w:id="5269" w:name="_Toc44961722"/>
      <w:bookmarkStart w:id="5270" w:name="_Toc50983385"/>
      <w:bookmarkStart w:id="5271" w:name="_Toc50985556"/>
      <w:bookmarkStart w:id="5272" w:name="_Toc57112816"/>
      <w:bookmarkStart w:id="5273" w:name="_Toc146299967"/>
      <w:r w:rsidRPr="0046266F">
        <w:t>8.2.6.2</w:t>
      </w:r>
      <w:r w:rsidRPr="0046266F">
        <w:tab/>
        <w:t>Conformance requirement</w:t>
      </w:r>
      <w:bookmarkEnd w:id="5263"/>
      <w:bookmarkEnd w:id="5264"/>
      <w:bookmarkEnd w:id="5265"/>
      <w:bookmarkEnd w:id="5266"/>
      <w:bookmarkEnd w:id="5267"/>
      <w:bookmarkEnd w:id="5268"/>
      <w:bookmarkEnd w:id="5269"/>
      <w:bookmarkEnd w:id="5270"/>
      <w:bookmarkEnd w:id="5271"/>
      <w:bookmarkEnd w:id="5272"/>
      <w:bookmarkEnd w:id="5273"/>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31DA51B5" w14:textId="77777777" w:rsidR="00BD7469" w:rsidRPr="0046266F" w:rsidRDefault="00BD7469" w:rsidP="00BD7469">
      <w:pPr>
        <w:pStyle w:val="Heading4"/>
      </w:pPr>
      <w:bookmarkStart w:id="5274" w:name="_Toc10738941"/>
      <w:bookmarkStart w:id="5275" w:name="_Toc20396793"/>
      <w:bookmarkStart w:id="5276" w:name="_Toc29398446"/>
      <w:bookmarkStart w:id="5277" w:name="_Toc29399568"/>
      <w:bookmarkStart w:id="5278" w:name="_Toc36649578"/>
      <w:bookmarkStart w:id="5279" w:name="_Toc36655420"/>
      <w:bookmarkStart w:id="5280" w:name="_Toc44961723"/>
      <w:bookmarkStart w:id="5281" w:name="_Toc50983386"/>
      <w:bookmarkStart w:id="5282" w:name="_Toc50985557"/>
      <w:bookmarkStart w:id="5283" w:name="_Toc57112817"/>
      <w:bookmarkStart w:id="5284" w:name="_Toc146299968"/>
      <w:r w:rsidRPr="0046266F">
        <w:t>8.2.6.3</w:t>
      </w:r>
      <w:r w:rsidRPr="0046266F">
        <w:tab/>
        <w:t>Test purpose</w:t>
      </w:r>
      <w:bookmarkEnd w:id="5274"/>
      <w:bookmarkEnd w:id="5275"/>
      <w:bookmarkEnd w:id="5276"/>
      <w:bookmarkEnd w:id="5277"/>
      <w:bookmarkEnd w:id="5278"/>
      <w:bookmarkEnd w:id="5279"/>
      <w:bookmarkEnd w:id="5280"/>
      <w:bookmarkEnd w:id="5281"/>
      <w:bookmarkEnd w:id="5282"/>
      <w:bookmarkEnd w:id="5283"/>
      <w:bookmarkEnd w:id="5284"/>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5" w:name="_Toc10738942"/>
      <w:bookmarkStart w:id="5286" w:name="_Toc20396794"/>
      <w:bookmarkStart w:id="5287" w:name="_Toc29398447"/>
      <w:bookmarkStart w:id="5288" w:name="_Toc29399569"/>
      <w:bookmarkStart w:id="5289" w:name="_Toc36649579"/>
      <w:bookmarkStart w:id="5290" w:name="_Toc36655421"/>
      <w:bookmarkStart w:id="5291" w:name="_Toc44961724"/>
      <w:bookmarkStart w:id="5292" w:name="_Toc50983387"/>
      <w:bookmarkStart w:id="5293" w:name="_Toc50985558"/>
      <w:bookmarkStart w:id="5294" w:name="_Toc57112818"/>
      <w:bookmarkStart w:id="5295" w:name="_Toc146299969"/>
      <w:r w:rsidRPr="0046266F">
        <w:t>8.2.6.4</w:t>
      </w:r>
      <w:r w:rsidRPr="0046266F">
        <w:tab/>
        <w:t>Method of test</w:t>
      </w:r>
      <w:bookmarkEnd w:id="5285"/>
      <w:bookmarkEnd w:id="5286"/>
      <w:bookmarkEnd w:id="5287"/>
      <w:bookmarkEnd w:id="5288"/>
      <w:bookmarkEnd w:id="5289"/>
      <w:bookmarkEnd w:id="5290"/>
      <w:bookmarkEnd w:id="5291"/>
      <w:bookmarkEnd w:id="5292"/>
      <w:bookmarkEnd w:id="5293"/>
      <w:bookmarkEnd w:id="5294"/>
      <w:bookmarkEnd w:id="5295"/>
    </w:p>
    <w:p w14:paraId="6DAE0A4D" w14:textId="77777777" w:rsidR="00BD7469" w:rsidRPr="0046266F" w:rsidRDefault="00BD7469" w:rsidP="00BD7469">
      <w:pPr>
        <w:pStyle w:val="Heading5"/>
      </w:pPr>
      <w:bookmarkStart w:id="5296" w:name="_Toc10738943"/>
      <w:bookmarkStart w:id="5297" w:name="_Toc20396795"/>
      <w:bookmarkStart w:id="5298" w:name="_Toc29398448"/>
      <w:bookmarkStart w:id="5299" w:name="_Toc29399570"/>
      <w:bookmarkStart w:id="5300" w:name="_Toc36649580"/>
      <w:bookmarkStart w:id="5301" w:name="_Toc36655422"/>
      <w:bookmarkStart w:id="5302" w:name="_Toc44961725"/>
      <w:bookmarkStart w:id="5303" w:name="_Toc50983388"/>
      <w:bookmarkStart w:id="5304" w:name="_Toc50985559"/>
      <w:bookmarkStart w:id="5305" w:name="_Toc57112819"/>
      <w:bookmarkStart w:id="5306" w:name="_Toc146299970"/>
      <w:r w:rsidRPr="0046266F">
        <w:t>8.2.6.4.1</w:t>
      </w:r>
      <w:r w:rsidRPr="0046266F">
        <w:tab/>
        <w:t>Initial conditions</w:t>
      </w:r>
      <w:bookmarkEnd w:id="5296"/>
      <w:bookmarkEnd w:id="5297"/>
      <w:bookmarkEnd w:id="5298"/>
      <w:bookmarkEnd w:id="5299"/>
      <w:bookmarkEnd w:id="5300"/>
      <w:bookmarkEnd w:id="5301"/>
      <w:bookmarkEnd w:id="5302"/>
      <w:bookmarkEnd w:id="5303"/>
      <w:bookmarkEnd w:id="5304"/>
      <w:bookmarkEnd w:id="5305"/>
      <w:bookmarkEnd w:id="5306"/>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7" w:name="_Toc10738944"/>
      <w:bookmarkStart w:id="5308" w:name="_Toc20396796"/>
      <w:bookmarkStart w:id="5309" w:name="_Toc29398449"/>
      <w:bookmarkStart w:id="5310" w:name="_Toc29399571"/>
      <w:bookmarkStart w:id="5311" w:name="_Toc36649581"/>
      <w:bookmarkStart w:id="5312" w:name="_Toc36655423"/>
      <w:bookmarkStart w:id="5313" w:name="_Toc44961726"/>
      <w:bookmarkStart w:id="5314" w:name="_Toc50983389"/>
      <w:bookmarkStart w:id="5315" w:name="_Toc50985560"/>
      <w:bookmarkStart w:id="5316" w:name="_Toc57112820"/>
      <w:bookmarkStart w:id="5317" w:name="_Toc146299971"/>
      <w:r w:rsidRPr="0046266F">
        <w:t>8.2.6.4.2</w:t>
      </w:r>
      <w:r w:rsidRPr="0046266F">
        <w:tab/>
        <w:t>Procedure</w:t>
      </w:r>
      <w:bookmarkEnd w:id="5307"/>
      <w:bookmarkEnd w:id="5308"/>
      <w:bookmarkEnd w:id="5309"/>
      <w:bookmarkEnd w:id="5310"/>
      <w:bookmarkEnd w:id="5311"/>
      <w:bookmarkEnd w:id="5312"/>
      <w:bookmarkEnd w:id="5313"/>
      <w:bookmarkEnd w:id="5314"/>
      <w:bookmarkEnd w:id="5315"/>
      <w:bookmarkEnd w:id="5316"/>
      <w:bookmarkEnd w:id="5317"/>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8" w:name="_Toc10738945"/>
      <w:bookmarkStart w:id="5319" w:name="_Toc20396797"/>
      <w:bookmarkStart w:id="5320" w:name="_Toc29398450"/>
      <w:bookmarkStart w:id="5321" w:name="_Toc29399572"/>
      <w:bookmarkStart w:id="5322" w:name="_Toc36649582"/>
      <w:bookmarkStart w:id="5323" w:name="_Toc36655424"/>
      <w:bookmarkStart w:id="5324" w:name="_Toc44961727"/>
      <w:bookmarkStart w:id="5325" w:name="_Toc50983390"/>
      <w:bookmarkStart w:id="5326" w:name="_Toc50985561"/>
      <w:bookmarkStart w:id="5327" w:name="_Toc57112821"/>
      <w:bookmarkStart w:id="5328" w:name="_Toc146299972"/>
      <w:r w:rsidRPr="0046266F">
        <w:t>8.2.6.5</w:t>
      </w:r>
      <w:r w:rsidRPr="0046266F">
        <w:tab/>
        <w:t>Acceptance criteria</w:t>
      </w:r>
      <w:bookmarkEnd w:id="5318"/>
      <w:bookmarkEnd w:id="5319"/>
      <w:bookmarkEnd w:id="5320"/>
      <w:bookmarkEnd w:id="5321"/>
      <w:bookmarkEnd w:id="5322"/>
      <w:bookmarkEnd w:id="5323"/>
      <w:bookmarkEnd w:id="5324"/>
      <w:bookmarkEnd w:id="5325"/>
      <w:bookmarkEnd w:id="5326"/>
      <w:bookmarkEnd w:id="5327"/>
      <w:bookmarkEnd w:id="5328"/>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9" w:name="_Toc146299973"/>
      <w:r w:rsidRPr="0046266F">
        <w:t>8.2.7</w:t>
      </w:r>
      <w:r w:rsidRPr="0046266F">
        <w:tab/>
        <w:t>Correct storage of an SM on the UICC</w:t>
      </w:r>
      <w:bookmarkEnd w:id="5329"/>
    </w:p>
    <w:p w14:paraId="7B12DB87" w14:textId="77777777" w:rsidR="00BD7469" w:rsidRPr="0046266F" w:rsidRDefault="00BD7469" w:rsidP="0046266F">
      <w:pPr>
        <w:pStyle w:val="Heading4"/>
      </w:pPr>
      <w:bookmarkStart w:id="5330" w:name="_Toc146299974"/>
      <w:r w:rsidRPr="0046266F">
        <w:t>8.2.7.1</w:t>
      </w:r>
      <w:r w:rsidRPr="0046266F">
        <w:tab/>
        <w:t>Definition and applicability</w:t>
      </w:r>
      <w:bookmarkEnd w:id="5330"/>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31" w:name="_Toc146299975"/>
      <w:r w:rsidRPr="0046266F">
        <w:t>8.2.7.2</w:t>
      </w:r>
      <w:r w:rsidRPr="0046266F">
        <w:tab/>
        <w:t>Conformance requirement</w:t>
      </w:r>
      <w:bookmarkEnd w:id="5331"/>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2" w:name="_Toc146299976"/>
      <w:r w:rsidRPr="0046266F">
        <w:t>8.2.7.3</w:t>
      </w:r>
      <w:r w:rsidRPr="0046266F">
        <w:tab/>
        <w:t>Test purpose</w:t>
      </w:r>
      <w:bookmarkEnd w:id="5332"/>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3" w:name="_Toc146299977"/>
      <w:r w:rsidRPr="0046266F">
        <w:t>8.2.7.4</w:t>
      </w:r>
      <w:r w:rsidRPr="0046266F">
        <w:tab/>
        <w:t>Method of test</w:t>
      </w:r>
      <w:bookmarkEnd w:id="5333"/>
    </w:p>
    <w:p w14:paraId="2EA86A27" w14:textId="77777777" w:rsidR="00BD7469" w:rsidRPr="0046266F" w:rsidRDefault="00BD7469" w:rsidP="0046266F">
      <w:pPr>
        <w:pStyle w:val="Heading5"/>
      </w:pPr>
      <w:bookmarkStart w:id="5334" w:name="_Toc146299978"/>
      <w:r w:rsidRPr="0046266F">
        <w:t>8.2.7.4.1</w:t>
      </w:r>
      <w:r w:rsidRPr="0046266F">
        <w:tab/>
        <w:t>Initial conditions</w:t>
      </w:r>
      <w:bookmarkEnd w:id="5334"/>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5" w:name="_Toc146299979"/>
      <w:r w:rsidRPr="0046266F">
        <w:t>8.2.7.4.2</w:t>
      </w:r>
      <w:r w:rsidRPr="0046266F">
        <w:tab/>
        <w:t>Procedure</w:t>
      </w:r>
      <w:bookmarkEnd w:id="5335"/>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6" w:name="_Toc146299980"/>
      <w:r w:rsidRPr="0046266F">
        <w:t>8.2.7.5</w:t>
      </w:r>
      <w:r w:rsidRPr="0046266F">
        <w:tab/>
        <w:t>Acceptance criteria</w:t>
      </w:r>
      <w:bookmarkEnd w:id="5336"/>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7" w:name="_Toc10738946"/>
      <w:bookmarkStart w:id="5338" w:name="_Toc20396798"/>
      <w:bookmarkStart w:id="5339" w:name="_Toc29398451"/>
      <w:bookmarkStart w:id="5340" w:name="_Toc29399573"/>
      <w:bookmarkStart w:id="5341" w:name="_Toc36649583"/>
      <w:bookmarkStart w:id="5342" w:name="_Toc36655425"/>
      <w:bookmarkStart w:id="5343" w:name="_Toc44961728"/>
      <w:bookmarkStart w:id="5344" w:name="_Toc50983391"/>
      <w:bookmarkStart w:id="5345" w:name="_Toc50985562"/>
      <w:bookmarkStart w:id="5346" w:name="_Toc57112822"/>
      <w:bookmarkStart w:id="5347" w:name="_Toc146299981"/>
      <w:r w:rsidRPr="0046266F">
        <w:t>8.3</w:t>
      </w:r>
      <w:r w:rsidRPr="0046266F">
        <w:tab/>
        <w:t>MMS related tests</w:t>
      </w:r>
      <w:bookmarkEnd w:id="5337"/>
      <w:bookmarkEnd w:id="5338"/>
      <w:bookmarkEnd w:id="5339"/>
      <w:bookmarkEnd w:id="5340"/>
      <w:bookmarkEnd w:id="5341"/>
      <w:bookmarkEnd w:id="5342"/>
      <w:bookmarkEnd w:id="5343"/>
      <w:bookmarkEnd w:id="5344"/>
      <w:bookmarkEnd w:id="5345"/>
      <w:bookmarkEnd w:id="5346"/>
      <w:bookmarkEnd w:id="5347"/>
    </w:p>
    <w:p w14:paraId="6DFF4D3D" w14:textId="77777777" w:rsidR="00BD7469" w:rsidRPr="0046266F" w:rsidRDefault="00BD7469" w:rsidP="00BD7469">
      <w:pPr>
        <w:pStyle w:val="Heading3"/>
      </w:pPr>
      <w:bookmarkStart w:id="5348" w:name="_Toc10738947"/>
      <w:bookmarkStart w:id="5349" w:name="_Toc20396799"/>
      <w:bookmarkStart w:id="5350" w:name="_Toc29398452"/>
      <w:bookmarkStart w:id="5351" w:name="_Toc29399574"/>
      <w:bookmarkStart w:id="5352" w:name="_Toc36649584"/>
      <w:bookmarkStart w:id="5353" w:name="_Toc36655426"/>
      <w:bookmarkStart w:id="5354" w:name="_Toc44961729"/>
      <w:bookmarkStart w:id="5355" w:name="_Toc50983392"/>
      <w:bookmarkStart w:id="5356" w:name="_Toc50985563"/>
      <w:bookmarkStart w:id="5357" w:name="_Toc57112823"/>
      <w:bookmarkStart w:id="5358" w:name="_Toc146299982"/>
      <w:r w:rsidRPr="0046266F">
        <w:t>8.3.1</w:t>
      </w:r>
      <w:r w:rsidRPr="0046266F">
        <w:tab/>
        <w:t>UE recognising the priority order of MMS Issuer Connectivity Parameters</w:t>
      </w:r>
      <w:bookmarkEnd w:id="5348"/>
      <w:bookmarkEnd w:id="5349"/>
      <w:bookmarkEnd w:id="5350"/>
      <w:bookmarkEnd w:id="5351"/>
      <w:bookmarkEnd w:id="5352"/>
      <w:bookmarkEnd w:id="5353"/>
      <w:bookmarkEnd w:id="5354"/>
      <w:bookmarkEnd w:id="5355"/>
      <w:bookmarkEnd w:id="5356"/>
      <w:bookmarkEnd w:id="5357"/>
      <w:bookmarkEnd w:id="5358"/>
    </w:p>
    <w:p w14:paraId="764303F5" w14:textId="77777777" w:rsidR="00BD7469" w:rsidRPr="0046266F" w:rsidRDefault="00BD7469" w:rsidP="00BD7469">
      <w:pPr>
        <w:pStyle w:val="Heading4"/>
      </w:pPr>
      <w:bookmarkStart w:id="5359" w:name="_Toc10738948"/>
      <w:bookmarkStart w:id="5360" w:name="_Toc20396800"/>
      <w:bookmarkStart w:id="5361" w:name="_Toc29398453"/>
      <w:bookmarkStart w:id="5362" w:name="_Toc29399575"/>
      <w:bookmarkStart w:id="5363" w:name="_Toc36649585"/>
      <w:bookmarkStart w:id="5364" w:name="_Toc36655427"/>
      <w:bookmarkStart w:id="5365" w:name="_Toc44961730"/>
      <w:bookmarkStart w:id="5366" w:name="_Toc50983393"/>
      <w:bookmarkStart w:id="5367" w:name="_Toc50985564"/>
      <w:bookmarkStart w:id="5368" w:name="_Toc57112824"/>
      <w:bookmarkStart w:id="5369" w:name="_Toc146299983"/>
      <w:r w:rsidRPr="0046266F">
        <w:t>8.3.1.1</w:t>
      </w:r>
      <w:r w:rsidRPr="0046266F">
        <w:tab/>
        <w:t>Definition and applicability</w:t>
      </w:r>
      <w:bookmarkEnd w:id="5359"/>
      <w:bookmarkEnd w:id="5360"/>
      <w:bookmarkEnd w:id="5361"/>
      <w:bookmarkEnd w:id="5362"/>
      <w:bookmarkEnd w:id="5363"/>
      <w:bookmarkEnd w:id="5364"/>
      <w:bookmarkEnd w:id="5365"/>
      <w:bookmarkEnd w:id="5366"/>
      <w:bookmarkEnd w:id="5367"/>
      <w:bookmarkEnd w:id="5368"/>
      <w:bookmarkEnd w:id="5369"/>
    </w:p>
    <w:p w14:paraId="1308B5B8" w14:textId="77777777" w:rsidR="00C168B2" w:rsidRPr="0046266F" w:rsidRDefault="00BD7469" w:rsidP="00BD7469">
      <w:r w:rsidRPr="0046266F">
        <w:t>An MMS User Agent shall use the MMS related information stored in the USIM, if present, unless otherwise specified by the user. Some of these sets of MMS connectivity parameters are preset by the issuer of the USIM with the first 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70" w:name="_Toc10738949"/>
      <w:bookmarkStart w:id="5371" w:name="_Toc20396801"/>
      <w:bookmarkStart w:id="5372" w:name="_Toc29398454"/>
      <w:bookmarkStart w:id="5373" w:name="_Toc29399576"/>
      <w:bookmarkStart w:id="5374" w:name="_Toc36649586"/>
      <w:bookmarkStart w:id="5375" w:name="_Toc36655428"/>
      <w:bookmarkStart w:id="5376" w:name="_Toc44961731"/>
      <w:bookmarkStart w:id="5377" w:name="_Toc50983394"/>
      <w:bookmarkStart w:id="5378" w:name="_Toc50985565"/>
      <w:bookmarkStart w:id="5379" w:name="_Toc57112825"/>
      <w:bookmarkStart w:id="5380" w:name="_Toc146299984"/>
      <w:r w:rsidRPr="0046266F">
        <w:t>8.3.1.2</w:t>
      </w:r>
      <w:r w:rsidRPr="0046266F">
        <w:tab/>
        <w:t>Conformance requirement</w:t>
      </w:r>
      <w:bookmarkEnd w:id="5370"/>
      <w:bookmarkEnd w:id="5371"/>
      <w:bookmarkEnd w:id="5372"/>
      <w:bookmarkEnd w:id="5373"/>
      <w:bookmarkEnd w:id="5374"/>
      <w:bookmarkEnd w:id="5375"/>
      <w:bookmarkEnd w:id="5376"/>
      <w:bookmarkEnd w:id="5377"/>
      <w:bookmarkEnd w:id="5378"/>
      <w:bookmarkEnd w:id="5379"/>
      <w:bookmarkEnd w:id="5380"/>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81" w:name="_Toc10738950"/>
      <w:bookmarkStart w:id="5382" w:name="_Toc20396802"/>
      <w:bookmarkStart w:id="5383" w:name="_Toc29398455"/>
      <w:bookmarkStart w:id="5384" w:name="_Toc29399577"/>
      <w:bookmarkStart w:id="5385" w:name="_Toc36649587"/>
      <w:bookmarkStart w:id="5386" w:name="_Toc36655429"/>
      <w:bookmarkStart w:id="5387" w:name="_Toc44961732"/>
      <w:bookmarkStart w:id="5388" w:name="_Toc50983395"/>
      <w:bookmarkStart w:id="5389" w:name="_Toc50985566"/>
      <w:bookmarkStart w:id="5390" w:name="_Toc57112826"/>
      <w:bookmarkStart w:id="5391" w:name="_Toc146299985"/>
      <w:r w:rsidRPr="0046266F">
        <w:t>8.3.1.3</w:t>
      </w:r>
      <w:r w:rsidRPr="0046266F">
        <w:tab/>
        <w:t>Test purpose</w:t>
      </w:r>
      <w:bookmarkEnd w:id="5381"/>
      <w:bookmarkEnd w:id="5382"/>
      <w:bookmarkEnd w:id="5383"/>
      <w:bookmarkEnd w:id="5384"/>
      <w:bookmarkEnd w:id="5385"/>
      <w:bookmarkEnd w:id="5386"/>
      <w:bookmarkEnd w:id="5387"/>
      <w:bookmarkEnd w:id="5388"/>
      <w:bookmarkEnd w:id="5389"/>
      <w:bookmarkEnd w:id="5390"/>
      <w:bookmarkEnd w:id="5391"/>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2" w:name="_Toc10738951"/>
      <w:bookmarkStart w:id="5393" w:name="_Toc20396803"/>
      <w:bookmarkStart w:id="5394" w:name="_Toc29398456"/>
      <w:bookmarkStart w:id="5395" w:name="_Toc29399578"/>
      <w:bookmarkStart w:id="5396" w:name="_Toc36649588"/>
      <w:bookmarkStart w:id="5397" w:name="_Toc36655430"/>
      <w:bookmarkStart w:id="5398" w:name="_Toc44961733"/>
      <w:bookmarkStart w:id="5399" w:name="_Toc50983396"/>
      <w:bookmarkStart w:id="5400" w:name="_Toc50985567"/>
      <w:bookmarkStart w:id="5401" w:name="_Toc57112827"/>
    </w:p>
    <w:p w14:paraId="0994B08F" w14:textId="54D71EC8" w:rsidR="00BD7469" w:rsidRPr="0046266F" w:rsidRDefault="00BD7469" w:rsidP="00BD7469">
      <w:pPr>
        <w:pStyle w:val="Heading4"/>
      </w:pPr>
      <w:bookmarkStart w:id="5402" w:name="_Toc146299986"/>
      <w:r w:rsidRPr="0046266F">
        <w:t>8.3.1.4</w:t>
      </w:r>
      <w:r w:rsidRPr="0046266F">
        <w:tab/>
        <w:t>Method of test</w:t>
      </w:r>
      <w:bookmarkEnd w:id="5392"/>
      <w:bookmarkEnd w:id="5393"/>
      <w:bookmarkEnd w:id="5394"/>
      <w:bookmarkEnd w:id="5395"/>
      <w:bookmarkEnd w:id="5396"/>
      <w:bookmarkEnd w:id="5397"/>
      <w:bookmarkEnd w:id="5398"/>
      <w:bookmarkEnd w:id="5399"/>
      <w:bookmarkEnd w:id="5400"/>
      <w:bookmarkEnd w:id="5401"/>
      <w:bookmarkEnd w:id="5402"/>
    </w:p>
    <w:p w14:paraId="2846133A" w14:textId="77777777" w:rsidR="00BD7469" w:rsidRPr="0046266F" w:rsidRDefault="00BD7469" w:rsidP="00BD7469">
      <w:pPr>
        <w:pStyle w:val="Heading5"/>
      </w:pPr>
      <w:bookmarkStart w:id="5403" w:name="_Toc10738952"/>
      <w:bookmarkStart w:id="5404" w:name="_Toc20396804"/>
      <w:bookmarkStart w:id="5405" w:name="_Toc29398457"/>
      <w:bookmarkStart w:id="5406" w:name="_Toc29399579"/>
      <w:bookmarkStart w:id="5407" w:name="_Toc36649589"/>
      <w:bookmarkStart w:id="5408" w:name="_Toc36655431"/>
      <w:bookmarkStart w:id="5409" w:name="_Toc44961734"/>
      <w:bookmarkStart w:id="5410" w:name="_Toc50983397"/>
      <w:bookmarkStart w:id="5411" w:name="_Toc50985568"/>
      <w:bookmarkStart w:id="5412" w:name="_Toc57112828"/>
      <w:bookmarkStart w:id="5413" w:name="_Toc146299987"/>
      <w:r w:rsidRPr="0046266F">
        <w:t>8.3.1.4.1</w:t>
      </w:r>
      <w:r w:rsidRPr="0046266F">
        <w:tab/>
        <w:t>Initial conditions</w:t>
      </w:r>
      <w:bookmarkEnd w:id="5403"/>
      <w:bookmarkEnd w:id="5404"/>
      <w:bookmarkEnd w:id="5405"/>
      <w:bookmarkEnd w:id="5406"/>
      <w:bookmarkEnd w:id="5407"/>
      <w:bookmarkEnd w:id="5408"/>
      <w:bookmarkEnd w:id="5409"/>
      <w:bookmarkEnd w:id="5410"/>
      <w:bookmarkEnd w:id="5411"/>
      <w:bookmarkEnd w:id="5412"/>
      <w:bookmarkEnd w:id="5413"/>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4" w:name="_Toc10738953"/>
      <w:bookmarkStart w:id="5415" w:name="_Toc20396805"/>
      <w:bookmarkStart w:id="5416" w:name="_Toc29398458"/>
      <w:bookmarkStart w:id="5417" w:name="_Toc29399580"/>
      <w:bookmarkStart w:id="5418" w:name="_Toc36649590"/>
      <w:bookmarkStart w:id="5419" w:name="_Toc36655432"/>
      <w:bookmarkStart w:id="5420" w:name="_Toc44961735"/>
      <w:bookmarkStart w:id="5421" w:name="_Toc50983398"/>
      <w:bookmarkStart w:id="5422" w:name="_Toc50985569"/>
      <w:bookmarkStart w:id="5423" w:name="_Toc57112829"/>
      <w:bookmarkStart w:id="5424" w:name="_Toc146299988"/>
      <w:r w:rsidRPr="0046266F">
        <w:t>8.3.1.4.2</w:t>
      </w:r>
      <w:r w:rsidRPr="0046266F">
        <w:tab/>
        <w:t>Procedure</w:t>
      </w:r>
      <w:bookmarkEnd w:id="5414"/>
      <w:bookmarkEnd w:id="5415"/>
      <w:bookmarkEnd w:id="5416"/>
      <w:bookmarkEnd w:id="5417"/>
      <w:bookmarkEnd w:id="5418"/>
      <w:bookmarkEnd w:id="5419"/>
      <w:bookmarkEnd w:id="5420"/>
      <w:bookmarkEnd w:id="5421"/>
      <w:bookmarkEnd w:id="5422"/>
      <w:bookmarkEnd w:id="5423"/>
      <w:bookmarkEnd w:id="5424"/>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5" w:name="_Toc10738954"/>
      <w:bookmarkStart w:id="5426" w:name="_Toc20396806"/>
      <w:bookmarkStart w:id="5427" w:name="_Toc29398459"/>
      <w:bookmarkStart w:id="5428" w:name="_Toc29399581"/>
      <w:bookmarkStart w:id="5429" w:name="_Toc36649591"/>
      <w:bookmarkStart w:id="5430" w:name="_Toc36655433"/>
      <w:bookmarkStart w:id="5431" w:name="_Toc44961736"/>
      <w:bookmarkStart w:id="5432" w:name="_Toc50983399"/>
      <w:bookmarkStart w:id="5433" w:name="_Toc50985570"/>
      <w:bookmarkStart w:id="5434" w:name="_Toc57112830"/>
      <w:bookmarkStart w:id="5435" w:name="_Toc146299989"/>
      <w:r w:rsidRPr="0046266F">
        <w:t>8.3.1.5</w:t>
      </w:r>
      <w:r w:rsidRPr="0046266F">
        <w:tab/>
        <w:t>Acceptance criteria</w:t>
      </w:r>
      <w:bookmarkEnd w:id="5425"/>
      <w:bookmarkEnd w:id="5426"/>
      <w:bookmarkEnd w:id="5427"/>
      <w:bookmarkEnd w:id="5428"/>
      <w:bookmarkEnd w:id="5429"/>
      <w:bookmarkEnd w:id="5430"/>
      <w:bookmarkEnd w:id="5431"/>
      <w:bookmarkEnd w:id="5432"/>
      <w:bookmarkEnd w:id="5433"/>
      <w:bookmarkEnd w:id="5434"/>
      <w:bookmarkEnd w:id="5435"/>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6" w:name="_Toc10738955"/>
      <w:bookmarkStart w:id="5437" w:name="_Toc20396807"/>
      <w:bookmarkStart w:id="5438" w:name="_Toc29398460"/>
      <w:bookmarkStart w:id="5439" w:name="_Toc29399582"/>
      <w:bookmarkStart w:id="5440" w:name="_Toc36649592"/>
      <w:bookmarkStart w:id="5441" w:name="_Toc36655434"/>
      <w:bookmarkStart w:id="5442" w:name="_Toc44961737"/>
      <w:bookmarkStart w:id="5443" w:name="_Toc50983400"/>
      <w:bookmarkStart w:id="5444" w:name="_Toc50985571"/>
      <w:bookmarkStart w:id="5445" w:name="_Toc57112831"/>
      <w:bookmarkStart w:id="5446" w:name="_Toc146299990"/>
      <w:r w:rsidRPr="0046266F">
        <w:t>8.3.2</w:t>
      </w:r>
      <w:r w:rsidRPr="0046266F">
        <w:tab/>
        <w:t>UE recognising the priority order of MMS User Connectivity Parameters</w:t>
      </w:r>
      <w:bookmarkEnd w:id="5436"/>
      <w:bookmarkEnd w:id="5437"/>
      <w:bookmarkEnd w:id="5438"/>
      <w:bookmarkEnd w:id="5439"/>
      <w:bookmarkEnd w:id="5440"/>
      <w:bookmarkEnd w:id="5441"/>
      <w:bookmarkEnd w:id="5442"/>
      <w:bookmarkEnd w:id="5443"/>
      <w:bookmarkEnd w:id="5444"/>
      <w:bookmarkEnd w:id="5445"/>
      <w:bookmarkEnd w:id="5446"/>
    </w:p>
    <w:p w14:paraId="46CBF120" w14:textId="77777777" w:rsidR="00BD7469" w:rsidRPr="0046266F" w:rsidRDefault="00BD7469" w:rsidP="00BD7469">
      <w:pPr>
        <w:pStyle w:val="Heading4"/>
      </w:pPr>
      <w:bookmarkStart w:id="5447" w:name="_Toc10738956"/>
      <w:bookmarkStart w:id="5448" w:name="_Toc20396808"/>
      <w:bookmarkStart w:id="5449" w:name="_Toc29398461"/>
      <w:bookmarkStart w:id="5450" w:name="_Toc29399583"/>
      <w:bookmarkStart w:id="5451" w:name="_Toc36649593"/>
      <w:bookmarkStart w:id="5452" w:name="_Toc36655435"/>
      <w:bookmarkStart w:id="5453" w:name="_Toc44961738"/>
      <w:bookmarkStart w:id="5454" w:name="_Toc50983401"/>
      <w:bookmarkStart w:id="5455" w:name="_Toc50985572"/>
      <w:bookmarkStart w:id="5456" w:name="_Toc57112832"/>
      <w:bookmarkStart w:id="5457" w:name="_Toc146299991"/>
      <w:r w:rsidRPr="0046266F">
        <w:t>8.3.2.1</w:t>
      </w:r>
      <w:r w:rsidRPr="0046266F">
        <w:tab/>
        <w:t>Definition and applicability</w:t>
      </w:r>
      <w:bookmarkEnd w:id="5447"/>
      <w:bookmarkEnd w:id="5448"/>
      <w:bookmarkEnd w:id="5449"/>
      <w:bookmarkEnd w:id="5450"/>
      <w:bookmarkEnd w:id="5451"/>
      <w:bookmarkEnd w:id="5452"/>
      <w:bookmarkEnd w:id="5453"/>
      <w:bookmarkEnd w:id="5454"/>
      <w:bookmarkEnd w:id="5455"/>
      <w:bookmarkEnd w:id="5456"/>
      <w:bookmarkEnd w:id="5457"/>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8" w:name="_Toc10738957"/>
      <w:bookmarkStart w:id="5459" w:name="_Toc20396809"/>
      <w:bookmarkStart w:id="5460" w:name="_Toc29398462"/>
      <w:bookmarkStart w:id="5461" w:name="_Toc29399584"/>
      <w:bookmarkStart w:id="5462" w:name="_Toc36649594"/>
      <w:bookmarkStart w:id="5463" w:name="_Toc36655436"/>
      <w:bookmarkStart w:id="5464" w:name="_Toc44961739"/>
      <w:bookmarkStart w:id="5465" w:name="_Toc50983402"/>
      <w:bookmarkStart w:id="5466" w:name="_Toc50985573"/>
      <w:bookmarkStart w:id="5467" w:name="_Toc57112833"/>
      <w:bookmarkStart w:id="5468" w:name="_Toc146299992"/>
      <w:r w:rsidRPr="0046266F">
        <w:t>8.3.2.2</w:t>
      </w:r>
      <w:r w:rsidRPr="0046266F">
        <w:tab/>
        <w:t>Conformance requirement</w:t>
      </w:r>
      <w:bookmarkEnd w:id="5458"/>
      <w:bookmarkEnd w:id="5459"/>
      <w:bookmarkEnd w:id="5460"/>
      <w:bookmarkEnd w:id="5461"/>
      <w:bookmarkEnd w:id="5462"/>
      <w:bookmarkEnd w:id="5463"/>
      <w:bookmarkEnd w:id="5464"/>
      <w:bookmarkEnd w:id="5465"/>
      <w:bookmarkEnd w:id="5466"/>
      <w:bookmarkEnd w:id="5467"/>
      <w:bookmarkEnd w:id="5468"/>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9" w:name="_Toc10738958"/>
      <w:bookmarkStart w:id="5470" w:name="_Toc20396810"/>
      <w:bookmarkStart w:id="5471" w:name="_Toc29398463"/>
      <w:bookmarkStart w:id="5472" w:name="_Toc29399585"/>
      <w:bookmarkStart w:id="5473" w:name="_Toc36649595"/>
      <w:bookmarkStart w:id="5474" w:name="_Toc36655437"/>
      <w:bookmarkStart w:id="5475" w:name="_Toc44961740"/>
      <w:bookmarkStart w:id="5476" w:name="_Toc50983403"/>
      <w:bookmarkStart w:id="5477" w:name="_Toc50985574"/>
      <w:bookmarkStart w:id="5478" w:name="_Toc57112834"/>
      <w:bookmarkStart w:id="5479" w:name="_Toc146299993"/>
      <w:r w:rsidRPr="0046266F">
        <w:t>8.3.2.3</w:t>
      </w:r>
      <w:r w:rsidRPr="0046266F">
        <w:tab/>
        <w:t>Test purpose</w:t>
      </w:r>
      <w:bookmarkEnd w:id="5469"/>
      <w:bookmarkEnd w:id="5470"/>
      <w:bookmarkEnd w:id="5471"/>
      <w:bookmarkEnd w:id="5472"/>
      <w:bookmarkEnd w:id="5473"/>
      <w:bookmarkEnd w:id="5474"/>
      <w:bookmarkEnd w:id="5475"/>
      <w:bookmarkEnd w:id="5476"/>
      <w:bookmarkEnd w:id="5477"/>
      <w:bookmarkEnd w:id="5478"/>
      <w:bookmarkEnd w:id="5479"/>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80" w:name="_Toc10738959"/>
      <w:bookmarkStart w:id="5481" w:name="_Toc20396811"/>
      <w:bookmarkStart w:id="5482" w:name="_Toc29398464"/>
      <w:bookmarkStart w:id="5483" w:name="_Toc29399586"/>
      <w:bookmarkStart w:id="5484" w:name="_Toc36649596"/>
      <w:bookmarkStart w:id="5485" w:name="_Toc36655438"/>
      <w:bookmarkStart w:id="5486" w:name="_Toc44961741"/>
      <w:bookmarkStart w:id="5487" w:name="_Toc50983404"/>
      <w:bookmarkStart w:id="5488" w:name="_Toc50985575"/>
      <w:bookmarkStart w:id="5489" w:name="_Toc57112835"/>
    </w:p>
    <w:p w14:paraId="49E11EF4" w14:textId="16A1A5FD" w:rsidR="00BD7469" w:rsidRPr="0046266F" w:rsidRDefault="00BD7469" w:rsidP="00BD7469">
      <w:pPr>
        <w:pStyle w:val="Heading4"/>
      </w:pPr>
      <w:bookmarkStart w:id="5490" w:name="_Toc146299994"/>
      <w:r w:rsidRPr="0046266F">
        <w:t>8.3.2.4</w:t>
      </w:r>
      <w:r w:rsidRPr="0046266F">
        <w:tab/>
        <w:t>Method of test</w:t>
      </w:r>
      <w:bookmarkEnd w:id="5480"/>
      <w:bookmarkEnd w:id="5481"/>
      <w:bookmarkEnd w:id="5482"/>
      <w:bookmarkEnd w:id="5483"/>
      <w:bookmarkEnd w:id="5484"/>
      <w:bookmarkEnd w:id="5485"/>
      <w:bookmarkEnd w:id="5486"/>
      <w:bookmarkEnd w:id="5487"/>
      <w:bookmarkEnd w:id="5488"/>
      <w:bookmarkEnd w:id="5489"/>
      <w:bookmarkEnd w:id="5490"/>
    </w:p>
    <w:p w14:paraId="5C6D537A" w14:textId="77777777" w:rsidR="00BD7469" w:rsidRPr="0046266F" w:rsidRDefault="00BD7469" w:rsidP="00BD7469">
      <w:pPr>
        <w:pStyle w:val="Heading5"/>
      </w:pPr>
      <w:bookmarkStart w:id="5491" w:name="_Toc10738960"/>
      <w:bookmarkStart w:id="5492" w:name="_Toc20396812"/>
      <w:bookmarkStart w:id="5493" w:name="_Toc29398465"/>
      <w:bookmarkStart w:id="5494" w:name="_Toc29399587"/>
      <w:bookmarkStart w:id="5495" w:name="_Toc36649597"/>
      <w:bookmarkStart w:id="5496" w:name="_Toc36655439"/>
      <w:bookmarkStart w:id="5497" w:name="_Toc44961742"/>
      <w:bookmarkStart w:id="5498" w:name="_Toc50983405"/>
      <w:bookmarkStart w:id="5499" w:name="_Toc50985576"/>
      <w:bookmarkStart w:id="5500" w:name="_Toc57112836"/>
      <w:bookmarkStart w:id="5501" w:name="_Toc146299995"/>
      <w:r w:rsidRPr="0046266F">
        <w:t>8.3.2.4.1</w:t>
      </w:r>
      <w:r w:rsidRPr="0046266F">
        <w:tab/>
        <w:t>Initial conditions</w:t>
      </w:r>
      <w:bookmarkEnd w:id="5491"/>
      <w:bookmarkEnd w:id="5492"/>
      <w:bookmarkEnd w:id="5493"/>
      <w:bookmarkEnd w:id="5494"/>
      <w:bookmarkEnd w:id="5495"/>
      <w:bookmarkEnd w:id="5496"/>
      <w:bookmarkEnd w:id="5497"/>
      <w:bookmarkEnd w:id="5498"/>
      <w:bookmarkEnd w:id="5499"/>
      <w:bookmarkEnd w:id="5500"/>
      <w:bookmarkEnd w:id="5501"/>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2" w:name="_Toc10738961"/>
      <w:bookmarkStart w:id="5503" w:name="_Toc20396813"/>
      <w:bookmarkStart w:id="5504" w:name="_Toc29398466"/>
      <w:bookmarkStart w:id="5505" w:name="_Toc29399588"/>
      <w:bookmarkStart w:id="5506" w:name="_Toc36649598"/>
      <w:bookmarkStart w:id="5507" w:name="_Toc36655440"/>
      <w:bookmarkStart w:id="5508" w:name="_Toc44961743"/>
      <w:bookmarkStart w:id="5509" w:name="_Toc50983406"/>
      <w:bookmarkStart w:id="5510" w:name="_Toc50985577"/>
      <w:bookmarkStart w:id="5511" w:name="_Toc57112837"/>
      <w:bookmarkStart w:id="5512" w:name="_Toc146299996"/>
      <w:r w:rsidRPr="0046266F">
        <w:t>8.3.2.4.2</w:t>
      </w:r>
      <w:r w:rsidRPr="0046266F">
        <w:tab/>
        <w:t>Procedure</w:t>
      </w:r>
      <w:bookmarkEnd w:id="5502"/>
      <w:bookmarkEnd w:id="5503"/>
      <w:bookmarkEnd w:id="5504"/>
      <w:bookmarkEnd w:id="5505"/>
      <w:bookmarkEnd w:id="5506"/>
      <w:bookmarkEnd w:id="5507"/>
      <w:bookmarkEnd w:id="5508"/>
      <w:bookmarkEnd w:id="5509"/>
      <w:bookmarkEnd w:id="5510"/>
      <w:bookmarkEnd w:id="5511"/>
      <w:bookmarkEnd w:id="5512"/>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3" w:name="_Toc10738962"/>
      <w:bookmarkStart w:id="5514" w:name="_Toc20396814"/>
      <w:bookmarkStart w:id="5515" w:name="_Toc29398467"/>
      <w:bookmarkStart w:id="5516" w:name="_Toc29399589"/>
      <w:bookmarkStart w:id="5517" w:name="_Toc36649599"/>
      <w:bookmarkStart w:id="5518" w:name="_Toc36655441"/>
      <w:bookmarkStart w:id="5519" w:name="_Toc44961744"/>
      <w:bookmarkStart w:id="5520" w:name="_Toc50983407"/>
      <w:bookmarkStart w:id="5521" w:name="_Toc50985578"/>
      <w:bookmarkStart w:id="5522" w:name="_Toc57112838"/>
      <w:bookmarkStart w:id="5523" w:name="_Toc146299997"/>
      <w:r w:rsidRPr="0046266F">
        <w:t>8.3.2.5</w:t>
      </w:r>
      <w:r w:rsidRPr="0046266F">
        <w:tab/>
      </w:r>
      <w:r w:rsidRPr="0046266F">
        <w:rPr>
          <w:rStyle w:val="berschrift4Char"/>
        </w:rPr>
        <w:t>Acceptance</w:t>
      </w:r>
      <w:r w:rsidRPr="0046266F">
        <w:t xml:space="preserve"> criteria</w:t>
      </w:r>
      <w:bookmarkEnd w:id="5513"/>
      <w:bookmarkEnd w:id="5514"/>
      <w:bookmarkEnd w:id="5515"/>
      <w:bookmarkEnd w:id="5516"/>
      <w:bookmarkEnd w:id="5517"/>
      <w:bookmarkEnd w:id="5518"/>
      <w:bookmarkEnd w:id="5519"/>
      <w:bookmarkEnd w:id="5520"/>
      <w:bookmarkEnd w:id="5521"/>
      <w:bookmarkEnd w:id="5522"/>
      <w:bookmarkEnd w:id="5523"/>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4" w:name="_Toc10738963"/>
      <w:bookmarkStart w:id="5525" w:name="_Toc20396815"/>
      <w:bookmarkStart w:id="5526" w:name="_Toc29398468"/>
      <w:bookmarkStart w:id="5527" w:name="_Toc29399590"/>
      <w:bookmarkStart w:id="5528" w:name="_Toc36649600"/>
      <w:bookmarkStart w:id="5529" w:name="_Toc36655442"/>
      <w:bookmarkStart w:id="5530" w:name="_Toc44961745"/>
      <w:bookmarkStart w:id="5531" w:name="_Toc50983408"/>
      <w:bookmarkStart w:id="5532" w:name="_Toc50985579"/>
      <w:bookmarkStart w:id="5533" w:name="_Toc57112839"/>
      <w:bookmarkStart w:id="5534" w:name="_Toc146299998"/>
      <w:r w:rsidRPr="0046266F">
        <w:t>8.3.3</w:t>
      </w:r>
      <w:r w:rsidRPr="0046266F">
        <w:tab/>
        <w:t>UE recognising the priority order of MMS Issuer Connectivity Parameters over the MMS User Connectivity Parameters</w:t>
      </w:r>
      <w:bookmarkEnd w:id="5524"/>
      <w:bookmarkEnd w:id="5525"/>
      <w:bookmarkEnd w:id="5526"/>
      <w:bookmarkEnd w:id="5527"/>
      <w:bookmarkEnd w:id="5528"/>
      <w:bookmarkEnd w:id="5529"/>
      <w:bookmarkEnd w:id="5530"/>
      <w:bookmarkEnd w:id="5531"/>
      <w:bookmarkEnd w:id="5532"/>
      <w:bookmarkEnd w:id="5533"/>
      <w:bookmarkEnd w:id="5534"/>
    </w:p>
    <w:p w14:paraId="519023E3" w14:textId="77777777" w:rsidR="00BD7469" w:rsidRPr="0046266F" w:rsidRDefault="00BD7469" w:rsidP="00BD7469">
      <w:pPr>
        <w:pStyle w:val="Heading4"/>
      </w:pPr>
      <w:bookmarkStart w:id="5535" w:name="_Toc10738964"/>
      <w:bookmarkStart w:id="5536" w:name="_Toc20396816"/>
      <w:bookmarkStart w:id="5537" w:name="_Toc29398469"/>
      <w:bookmarkStart w:id="5538" w:name="_Toc29399591"/>
      <w:bookmarkStart w:id="5539" w:name="_Toc36649601"/>
      <w:bookmarkStart w:id="5540" w:name="_Toc36655443"/>
      <w:bookmarkStart w:id="5541" w:name="_Toc44961746"/>
      <w:bookmarkStart w:id="5542" w:name="_Toc50983409"/>
      <w:bookmarkStart w:id="5543" w:name="_Toc50985580"/>
      <w:bookmarkStart w:id="5544" w:name="_Toc57112840"/>
      <w:bookmarkStart w:id="5545" w:name="_Toc146299999"/>
      <w:r w:rsidRPr="0046266F">
        <w:t>8.3.3.1</w:t>
      </w:r>
      <w:r w:rsidRPr="0046266F">
        <w:tab/>
        <w:t>Definition and applicability</w:t>
      </w:r>
      <w:bookmarkEnd w:id="5535"/>
      <w:bookmarkEnd w:id="5536"/>
      <w:bookmarkEnd w:id="5537"/>
      <w:bookmarkEnd w:id="5538"/>
      <w:bookmarkEnd w:id="5539"/>
      <w:bookmarkEnd w:id="5540"/>
      <w:bookmarkEnd w:id="5541"/>
      <w:bookmarkEnd w:id="5542"/>
      <w:bookmarkEnd w:id="5543"/>
      <w:bookmarkEnd w:id="5544"/>
      <w:bookmarkEnd w:id="5545"/>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6" w:name="_Toc10738965"/>
      <w:bookmarkStart w:id="5547" w:name="_Toc20396817"/>
      <w:bookmarkStart w:id="5548" w:name="_Toc29398470"/>
      <w:bookmarkStart w:id="5549" w:name="_Toc29399592"/>
      <w:bookmarkStart w:id="5550" w:name="_Toc36649602"/>
      <w:bookmarkStart w:id="5551" w:name="_Toc36655444"/>
      <w:bookmarkStart w:id="5552" w:name="_Toc44961747"/>
      <w:bookmarkStart w:id="5553" w:name="_Toc50983410"/>
      <w:bookmarkStart w:id="5554" w:name="_Toc50985581"/>
      <w:bookmarkStart w:id="5555" w:name="_Toc57112841"/>
      <w:bookmarkStart w:id="5556" w:name="_Toc146300000"/>
      <w:r w:rsidRPr="0046266F">
        <w:t>8.3.3.2</w:t>
      </w:r>
      <w:r w:rsidRPr="0046266F">
        <w:tab/>
        <w:t>Conformance requirement</w:t>
      </w:r>
      <w:bookmarkEnd w:id="5546"/>
      <w:bookmarkEnd w:id="5547"/>
      <w:bookmarkEnd w:id="5548"/>
      <w:bookmarkEnd w:id="5549"/>
      <w:bookmarkEnd w:id="5550"/>
      <w:bookmarkEnd w:id="5551"/>
      <w:bookmarkEnd w:id="5552"/>
      <w:bookmarkEnd w:id="5553"/>
      <w:bookmarkEnd w:id="5554"/>
      <w:bookmarkEnd w:id="5555"/>
      <w:bookmarkEnd w:id="5556"/>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7" w:name="_Toc10738966"/>
      <w:bookmarkStart w:id="5558" w:name="_Toc20396818"/>
      <w:bookmarkStart w:id="5559" w:name="_Toc29398471"/>
      <w:bookmarkStart w:id="5560" w:name="_Toc29399593"/>
      <w:bookmarkStart w:id="5561" w:name="_Toc36649603"/>
      <w:bookmarkStart w:id="5562" w:name="_Toc36655445"/>
      <w:bookmarkStart w:id="5563" w:name="_Toc44961748"/>
      <w:bookmarkStart w:id="5564" w:name="_Toc50983411"/>
      <w:bookmarkStart w:id="5565" w:name="_Toc50985582"/>
      <w:bookmarkStart w:id="5566" w:name="_Toc57112842"/>
      <w:bookmarkStart w:id="5567" w:name="_Toc146300001"/>
      <w:r w:rsidRPr="0046266F">
        <w:t>8.3.3.3</w:t>
      </w:r>
      <w:r w:rsidRPr="0046266F">
        <w:tab/>
        <w:t>Test purpose</w:t>
      </w:r>
      <w:bookmarkEnd w:id="5557"/>
      <w:bookmarkEnd w:id="5558"/>
      <w:bookmarkEnd w:id="5559"/>
      <w:bookmarkEnd w:id="5560"/>
      <w:bookmarkEnd w:id="5561"/>
      <w:bookmarkEnd w:id="5562"/>
      <w:bookmarkEnd w:id="5563"/>
      <w:bookmarkEnd w:id="5564"/>
      <w:bookmarkEnd w:id="5565"/>
      <w:bookmarkEnd w:id="5566"/>
      <w:bookmarkEnd w:id="5567"/>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8" w:name="_Toc10738967"/>
      <w:bookmarkStart w:id="5569" w:name="_Toc20396819"/>
      <w:bookmarkStart w:id="5570" w:name="_Toc29398472"/>
      <w:bookmarkStart w:id="5571" w:name="_Toc29399594"/>
      <w:bookmarkStart w:id="5572" w:name="_Toc36649604"/>
      <w:bookmarkStart w:id="5573" w:name="_Toc36655446"/>
      <w:bookmarkStart w:id="5574" w:name="_Toc44961749"/>
      <w:bookmarkStart w:id="5575" w:name="_Toc50983412"/>
      <w:bookmarkStart w:id="5576" w:name="_Toc50985583"/>
      <w:bookmarkStart w:id="5577" w:name="_Toc57112843"/>
    </w:p>
    <w:p w14:paraId="2EA83380" w14:textId="6EC783FF" w:rsidR="00BD7469" w:rsidRPr="0046266F" w:rsidRDefault="00BD7469" w:rsidP="00BD7469">
      <w:pPr>
        <w:pStyle w:val="Heading4"/>
      </w:pPr>
      <w:bookmarkStart w:id="5578" w:name="_Toc146300002"/>
      <w:r w:rsidRPr="0046266F">
        <w:t>8.3.3.4</w:t>
      </w:r>
      <w:r w:rsidRPr="0046266F">
        <w:tab/>
        <w:t>Method of test</w:t>
      </w:r>
      <w:bookmarkEnd w:id="5568"/>
      <w:bookmarkEnd w:id="5569"/>
      <w:bookmarkEnd w:id="5570"/>
      <w:bookmarkEnd w:id="5571"/>
      <w:bookmarkEnd w:id="5572"/>
      <w:bookmarkEnd w:id="5573"/>
      <w:bookmarkEnd w:id="5574"/>
      <w:bookmarkEnd w:id="5575"/>
      <w:bookmarkEnd w:id="5576"/>
      <w:bookmarkEnd w:id="5577"/>
      <w:bookmarkEnd w:id="5578"/>
    </w:p>
    <w:p w14:paraId="05CC72F2" w14:textId="77777777" w:rsidR="00BD7469" w:rsidRPr="0046266F" w:rsidRDefault="00BD7469" w:rsidP="00BD7469">
      <w:pPr>
        <w:pStyle w:val="Heading5"/>
      </w:pPr>
      <w:bookmarkStart w:id="5579" w:name="_Toc10738968"/>
      <w:bookmarkStart w:id="5580" w:name="_Toc20396820"/>
      <w:bookmarkStart w:id="5581" w:name="_Toc29398473"/>
      <w:bookmarkStart w:id="5582" w:name="_Toc29399595"/>
      <w:bookmarkStart w:id="5583" w:name="_Toc36649605"/>
      <w:bookmarkStart w:id="5584" w:name="_Toc36655447"/>
      <w:bookmarkStart w:id="5585" w:name="_Toc44961750"/>
      <w:bookmarkStart w:id="5586" w:name="_Toc50983413"/>
      <w:bookmarkStart w:id="5587" w:name="_Toc50985584"/>
      <w:bookmarkStart w:id="5588" w:name="_Toc57112844"/>
      <w:bookmarkStart w:id="5589" w:name="_Toc146300003"/>
      <w:r w:rsidRPr="0046266F">
        <w:t>8.3.3.4.1</w:t>
      </w:r>
      <w:r w:rsidRPr="0046266F">
        <w:tab/>
        <w:t>Initial conditions</w:t>
      </w:r>
      <w:bookmarkEnd w:id="5579"/>
      <w:bookmarkEnd w:id="5580"/>
      <w:bookmarkEnd w:id="5581"/>
      <w:bookmarkEnd w:id="5582"/>
      <w:bookmarkEnd w:id="5583"/>
      <w:bookmarkEnd w:id="5584"/>
      <w:bookmarkEnd w:id="5585"/>
      <w:bookmarkEnd w:id="5586"/>
      <w:bookmarkEnd w:id="5587"/>
      <w:bookmarkEnd w:id="5588"/>
      <w:bookmarkEnd w:id="5589"/>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90" w:name="_Toc10738969"/>
      <w:bookmarkStart w:id="5591" w:name="_Toc20396821"/>
      <w:bookmarkStart w:id="5592" w:name="_Toc29398474"/>
      <w:bookmarkStart w:id="5593" w:name="_Toc29399596"/>
      <w:bookmarkStart w:id="5594" w:name="_Toc36649606"/>
      <w:bookmarkStart w:id="5595" w:name="_Toc36655448"/>
      <w:bookmarkStart w:id="5596" w:name="_Toc44961751"/>
      <w:bookmarkStart w:id="5597" w:name="_Toc50983414"/>
      <w:bookmarkStart w:id="5598" w:name="_Toc50985585"/>
      <w:bookmarkStart w:id="5599" w:name="_Toc57112845"/>
      <w:bookmarkStart w:id="5600" w:name="_Toc146300004"/>
      <w:r w:rsidRPr="0046266F">
        <w:t>8.3.3.4.2</w:t>
      </w:r>
      <w:r w:rsidRPr="0046266F">
        <w:tab/>
        <w:t>Procedure</w:t>
      </w:r>
      <w:bookmarkEnd w:id="5590"/>
      <w:bookmarkEnd w:id="5591"/>
      <w:bookmarkEnd w:id="5592"/>
      <w:bookmarkEnd w:id="5593"/>
      <w:bookmarkEnd w:id="5594"/>
      <w:bookmarkEnd w:id="5595"/>
      <w:bookmarkEnd w:id="5596"/>
      <w:bookmarkEnd w:id="5597"/>
      <w:bookmarkEnd w:id="5598"/>
      <w:bookmarkEnd w:id="5599"/>
      <w:bookmarkEnd w:id="5600"/>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601" w:name="_Toc10738970"/>
      <w:bookmarkStart w:id="5602" w:name="_Toc20396822"/>
      <w:bookmarkStart w:id="5603" w:name="_Toc29398475"/>
      <w:bookmarkStart w:id="5604" w:name="_Toc29399597"/>
      <w:bookmarkStart w:id="5605" w:name="_Toc36649607"/>
      <w:bookmarkStart w:id="5606" w:name="_Toc36655449"/>
      <w:bookmarkStart w:id="5607" w:name="_Toc44961752"/>
      <w:bookmarkStart w:id="5608" w:name="_Toc50983415"/>
      <w:bookmarkStart w:id="5609" w:name="_Toc50985586"/>
      <w:bookmarkStart w:id="5610" w:name="_Toc57112846"/>
      <w:bookmarkStart w:id="5611" w:name="_Toc146300005"/>
      <w:r w:rsidRPr="0046266F">
        <w:t>8.3.3.5</w:t>
      </w:r>
      <w:r w:rsidRPr="0046266F">
        <w:tab/>
      </w:r>
      <w:r w:rsidRPr="0046266F">
        <w:rPr>
          <w:rStyle w:val="berschrift4Char"/>
        </w:rPr>
        <w:t>Acceptance</w:t>
      </w:r>
      <w:r w:rsidRPr="0046266F">
        <w:t xml:space="preserve"> criteria</w:t>
      </w:r>
      <w:bookmarkEnd w:id="5601"/>
      <w:bookmarkEnd w:id="5602"/>
      <w:bookmarkEnd w:id="5603"/>
      <w:bookmarkEnd w:id="5604"/>
      <w:bookmarkEnd w:id="5605"/>
      <w:bookmarkEnd w:id="5606"/>
      <w:bookmarkEnd w:id="5607"/>
      <w:bookmarkEnd w:id="5608"/>
      <w:bookmarkEnd w:id="5609"/>
      <w:bookmarkEnd w:id="5610"/>
      <w:bookmarkEnd w:id="5611"/>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2" w:name="_Toc10738971"/>
      <w:bookmarkStart w:id="5613" w:name="_Toc20396823"/>
      <w:bookmarkStart w:id="5614" w:name="_Toc29398476"/>
      <w:bookmarkStart w:id="5615" w:name="_Toc29399598"/>
      <w:bookmarkStart w:id="5616" w:name="_Toc36649608"/>
      <w:bookmarkStart w:id="5617" w:name="_Toc36655450"/>
      <w:bookmarkStart w:id="5618" w:name="_Toc44961753"/>
      <w:bookmarkStart w:id="5619" w:name="_Toc50983416"/>
      <w:bookmarkStart w:id="5620" w:name="_Toc50985587"/>
      <w:bookmarkStart w:id="5621" w:name="_Toc57112847"/>
      <w:bookmarkStart w:id="5622" w:name="_Toc146300006"/>
      <w:r w:rsidRPr="0046266F">
        <w:t>8.3.4</w:t>
      </w:r>
      <w:r w:rsidRPr="0046266F">
        <w:tab/>
        <w:t>Usage of MMS notification</w:t>
      </w:r>
      <w:bookmarkEnd w:id="5612"/>
      <w:bookmarkEnd w:id="5613"/>
      <w:bookmarkEnd w:id="5614"/>
      <w:bookmarkEnd w:id="5615"/>
      <w:bookmarkEnd w:id="5616"/>
      <w:bookmarkEnd w:id="5617"/>
      <w:bookmarkEnd w:id="5618"/>
      <w:bookmarkEnd w:id="5619"/>
      <w:bookmarkEnd w:id="5620"/>
      <w:bookmarkEnd w:id="5621"/>
      <w:bookmarkEnd w:id="5622"/>
    </w:p>
    <w:p w14:paraId="21B258C1" w14:textId="77777777" w:rsidR="00BD7469" w:rsidRPr="0046266F" w:rsidRDefault="00BD7469" w:rsidP="00BD7469">
      <w:pPr>
        <w:pStyle w:val="Heading4"/>
      </w:pPr>
      <w:bookmarkStart w:id="5623" w:name="_Toc10738972"/>
      <w:bookmarkStart w:id="5624" w:name="_Toc20396824"/>
      <w:bookmarkStart w:id="5625" w:name="_Toc29398477"/>
      <w:bookmarkStart w:id="5626" w:name="_Toc29399599"/>
      <w:bookmarkStart w:id="5627" w:name="_Toc36649609"/>
      <w:bookmarkStart w:id="5628" w:name="_Toc36655451"/>
      <w:bookmarkStart w:id="5629" w:name="_Toc44961754"/>
      <w:bookmarkStart w:id="5630" w:name="_Toc50983417"/>
      <w:bookmarkStart w:id="5631" w:name="_Toc50985588"/>
      <w:bookmarkStart w:id="5632" w:name="_Toc57112848"/>
      <w:bookmarkStart w:id="5633" w:name="_Toc146300007"/>
      <w:r w:rsidRPr="0046266F">
        <w:t>8.3.4.1</w:t>
      </w:r>
      <w:r w:rsidRPr="0046266F">
        <w:tab/>
        <w:t>Definition and applicability</w:t>
      </w:r>
      <w:bookmarkEnd w:id="5623"/>
      <w:bookmarkEnd w:id="5624"/>
      <w:bookmarkEnd w:id="5625"/>
      <w:bookmarkEnd w:id="5626"/>
      <w:bookmarkEnd w:id="5627"/>
      <w:bookmarkEnd w:id="5628"/>
      <w:bookmarkEnd w:id="5629"/>
      <w:bookmarkEnd w:id="5630"/>
      <w:bookmarkEnd w:id="5631"/>
      <w:bookmarkEnd w:id="5632"/>
      <w:bookmarkEnd w:id="5633"/>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4" w:name="_Toc10738973"/>
      <w:bookmarkStart w:id="5635" w:name="_Toc20396825"/>
      <w:bookmarkStart w:id="5636" w:name="_Toc29398478"/>
      <w:bookmarkStart w:id="5637" w:name="_Toc29399600"/>
      <w:bookmarkStart w:id="5638" w:name="_Toc36649610"/>
      <w:bookmarkStart w:id="5639" w:name="_Toc36655452"/>
      <w:bookmarkStart w:id="5640" w:name="_Toc44961755"/>
      <w:bookmarkStart w:id="5641" w:name="_Toc50983418"/>
      <w:bookmarkStart w:id="5642" w:name="_Toc50985589"/>
      <w:bookmarkStart w:id="5643" w:name="_Toc57112849"/>
      <w:bookmarkStart w:id="5644" w:name="_Toc146300008"/>
      <w:r w:rsidRPr="0046266F">
        <w:t>8.3.4.2</w:t>
      </w:r>
      <w:r w:rsidRPr="0046266F">
        <w:tab/>
        <w:t>Conformance requirement</w:t>
      </w:r>
      <w:bookmarkEnd w:id="5634"/>
      <w:bookmarkEnd w:id="5635"/>
      <w:bookmarkEnd w:id="5636"/>
      <w:bookmarkEnd w:id="5637"/>
      <w:bookmarkEnd w:id="5638"/>
      <w:bookmarkEnd w:id="5639"/>
      <w:bookmarkEnd w:id="5640"/>
      <w:bookmarkEnd w:id="5641"/>
      <w:bookmarkEnd w:id="5642"/>
      <w:bookmarkEnd w:id="5643"/>
      <w:bookmarkEnd w:id="5644"/>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5" w:name="_Toc10738974"/>
      <w:bookmarkStart w:id="5646" w:name="_Toc20396826"/>
      <w:bookmarkStart w:id="5647" w:name="_Toc29398479"/>
      <w:bookmarkStart w:id="5648" w:name="_Toc29399601"/>
      <w:bookmarkStart w:id="5649" w:name="_Toc36649611"/>
      <w:bookmarkStart w:id="5650" w:name="_Toc36655453"/>
      <w:bookmarkStart w:id="5651" w:name="_Toc44961756"/>
      <w:bookmarkStart w:id="5652" w:name="_Toc50983419"/>
      <w:bookmarkStart w:id="5653" w:name="_Toc50985590"/>
      <w:bookmarkStart w:id="5654" w:name="_Toc57112850"/>
      <w:bookmarkStart w:id="5655" w:name="_Toc146300009"/>
      <w:r w:rsidRPr="0046266F">
        <w:t>8.3.4.3</w:t>
      </w:r>
      <w:r w:rsidRPr="0046266F">
        <w:tab/>
        <w:t>Test purpose</w:t>
      </w:r>
      <w:bookmarkEnd w:id="5645"/>
      <w:bookmarkEnd w:id="5646"/>
      <w:bookmarkEnd w:id="5647"/>
      <w:bookmarkEnd w:id="5648"/>
      <w:bookmarkEnd w:id="5649"/>
      <w:bookmarkEnd w:id="5650"/>
      <w:bookmarkEnd w:id="5651"/>
      <w:bookmarkEnd w:id="5652"/>
      <w:bookmarkEnd w:id="5653"/>
      <w:bookmarkEnd w:id="5654"/>
      <w:bookmarkEnd w:id="5655"/>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6" w:name="_Toc10738975"/>
      <w:bookmarkStart w:id="5657" w:name="_Toc20396827"/>
      <w:bookmarkStart w:id="5658" w:name="_Toc29398480"/>
      <w:bookmarkStart w:id="5659" w:name="_Toc29399602"/>
      <w:bookmarkStart w:id="5660" w:name="_Toc36649612"/>
      <w:bookmarkStart w:id="5661" w:name="_Toc36655454"/>
      <w:bookmarkStart w:id="5662" w:name="_Toc44961757"/>
      <w:bookmarkStart w:id="5663" w:name="_Toc50983420"/>
      <w:bookmarkStart w:id="5664" w:name="_Toc50985591"/>
      <w:bookmarkStart w:id="5665" w:name="_Toc57112851"/>
      <w:bookmarkStart w:id="5666" w:name="_Toc146300010"/>
      <w:r w:rsidRPr="0046266F">
        <w:t>8.3.4.4</w:t>
      </w:r>
      <w:r w:rsidRPr="0046266F">
        <w:tab/>
        <w:t>Method of test</w:t>
      </w:r>
      <w:bookmarkEnd w:id="5656"/>
      <w:bookmarkEnd w:id="5657"/>
      <w:bookmarkEnd w:id="5658"/>
      <w:bookmarkEnd w:id="5659"/>
      <w:bookmarkEnd w:id="5660"/>
      <w:bookmarkEnd w:id="5661"/>
      <w:bookmarkEnd w:id="5662"/>
      <w:bookmarkEnd w:id="5663"/>
      <w:bookmarkEnd w:id="5664"/>
      <w:bookmarkEnd w:id="5665"/>
      <w:bookmarkEnd w:id="5666"/>
    </w:p>
    <w:p w14:paraId="4051DEC1" w14:textId="77777777" w:rsidR="00BD7469" w:rsidRPr="0046266F" w:rsidRDefault="00BD7469" w:rsidP="00BD7469">
      <w:pPr>
        <w:pStyle w:val="Heading5"/>
      </w:pPr>
      <w:bookmarkStart w:id="5667" w:name="_Toc10738976"/>
      <w:bookmarkStart w:id="5668" w:name="_Toc20396828"/>
      <w:bookmarkStart w:id="5669" w:name="_Toc29398481"/>
      <w:bookmarkStart w:id="5670" w:name="_Toc29399603"/>
      <w:bookmarkStart w:id="5671" w:name="_Toc36649613"/>
      <w:bookmarkStart w:id="5672" w:name="_Toc36655455"/>
      <w:bookmarkStart w:id="5673" w:name="_Toc44961758"/>
      <w:bookmarkStart w:id="5674" w:name="_Toc50983421"/>
      <w:bookmarkStart w:id="5675" w:name="_Toc50985592"/>
      <w:bookmarkStart w:id="5676" w:name="_Toc57112852"/>
      <w:bookmarkStart w:id="5677" w:name="_Toc146300011"/>
      <w:r w:rsidRPr="0046266F">
        <w:t>8.3.4.4.1</w:t>
      </w:r>
      <w:r w:rsidRPr="0046266F">
        <w:tab/>
        <w:t>Initial conditions</w:t>
      </w:r>
      <w:bookmarkEnd w:id="5667"/>
      <w:bookmarkEnd w:id="5668"/>
      <w:bookmarkEnd w:id="5669"/>
      <w:bookmarkEnd w:id="5670"/>
      <w:bookmarkEnd w:id="5671"/>
      <w:bookmarkEnd w:id="5672"/>
      <w:bookmarkEnd w:id="5673"/>
      <w:bookmarkEnd w:id="5674"/>
      <w:bookmarkEnd w:id="5675"/>
      <w:bookmarkEnd w:id="5676"/>
      <w:bookmarkEnd w:id="5677"/>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8" w:name="_Toc10738977"/>
      <w:bookmarkStart w:id="5679" w:name="_Toc20396829"/>
      <w:bookmarkStart w:id="5680" w:name="_Toc29398482"/>
      <w:bookmarkStart w:id="5681" w:name="_Toc29399604"/>
      <w:bookmarkStart w:id="5682" w:name="_Toc36649614"/>
      <w:bookmarkStart w:id="5683" w:name="_Toc36655456"/>
      <w:bookmarkStart w:id="5684" w:name="_Toc44961759"/>
      <w:bookmarkStart w:id="5685" w:name="_Toc50983422"/>
      <w:bookmarkStart w:id="5686" w:name="_Toc50985593"/>
      <w:bookmarkStart w:id="5687" w:name="_Toc57112853"/>
      <w:bookmarkStart w:id="5688" w:name="_Toc146300012"/>
      <w:r w:rsidRPr="0046266F">
        <w:t>8.3.4.4.2</w:t>
      </w:r>
      <w:r w:rsidRPr="0046266F">
        <w:tab/>
        <w:t>Procedure</w:t>
      </w:r>
      <w:bookmarkEnd w:id="5678"/>
      <w:bookmarkEnd w:id="5679"/>
      <w:bookmarkEnd w:id="5680"/>
      <w:bookmarkEnd w:id="5681"/>
      <w:bookmarkEnd w:id="5682"/>
      <w:bookmarkEnd w:id="5683"/>
      <w:bookmarkEnd w:id="5684"/>
      <w:bookmarkEnd w:id="5685"/>
      <w:bookmarkEnd w:id="5686"/>
      <w:bookmarkEnd w:id="5687"/>
      <w:bookmarkEnd w:id="5688"/>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9" w:name="_Toc10738978"/>
      <w:bookmarkStart w:id="5690" w:name="_Toc20396830"/>
      <w:bookmarkStart w:id="5691" w:name="_Toc29398483"/>
      <w:bookmarkStart w:id="5692" w:name="_Toc29399605"/>
      <w:bookmarkStart w:id="5693" w:name="_Toc36649615"/>
      <w:bookmarkStart w:id="5694" w:name="_Toc36655457"/>
      <w:bookmarkStart w:id="5695" w:name="_Toc44961760"/>
      <w:bookmarkStart w:id="5696" w:name="_Toc50983423"/>
      <w:bookmarkStart w:id="5697" w:name="_Toc50985594"/>
      <w:bookmarkStart w:id="5698" w:name="_Toc57112854"/>
      <w:bookmarkStart w:id="5699" w:name="_Toc146300013"/>
      <w:r w:rsidRPr="0046266F">
        <w:t>8.3.4.5</w:t>
      </w:r>
      <w:r w:rsidRPr="0046266F">
        <w:tab/>
        <w:t>Acceptance criteria</w:t>
      </w:r>
      <w:bookmarkEnd w:id="5689"/>
      <w:bookmarkEnd w:id="5690"/>
      <w:bookmarkEnd w:id="5691"/>
      <w:bookmarkEnd w:id="5692"/>
      <w:bookmarkEnd w:id="5693"/>
      <w:bookmarkEnd w:id="5694"/>
      <w:bookmarkEnd w:id="5695"/>
      <w:bookmarkEnd w:id="5696"/>
      <w:bookmarkEnd w:id="5697"/>
      <w:bookmarkEnd w:id="5698"/>
      <w:bookmarkEnd w:id="5699"/>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700" w:name="_Toc10738979"/>
      <w:bookmarkStart w:id="5701" w:name="_Toc20396831"/>
      <w:bookmarkStart w:id="5702" w:name="_Toc29398484"/>
      <w:bookmarkStart w:id="5703" w:name="_Toc29399606"/>
      <w:bookmarkStart w:id="5704" w:name="_Toc36649616"/>
      <w:bookmarkStart w:id="5705" w:name="_Toc36655458"/>
      <w:bookmarkStart w:id="5706" w:name="_Toc44961761"/>
      <w:bookmarkStart w:id="5707" w:name="_Toc50983424"/>
      <w:bookmarkStart w:id="5708" w:name="_Toc50985595"/>
      <w:bookmarkStart w:id="5709" w:name="_Toc57112855"/>
      <w:bookmarkStart w:id="5710" w:name="_Toc146300014"/>
      <w:r w:rsidRPr="0046266F">
        <w:t>8.4</w:t>
      </w:r>
      <w:r w:rsidRPr="0046266F">
        <w:tab/>
        <w:t>UICC presence detection</w:t>
      </w:r>
      <w:bookmarkEnd w:id="5700"/>
      <w:bookmarkEnd w:id="5701"/>
      <w:bookmarkEnd w:id="5702"/>
      <w:bookmarkEnd w:id="5703"/>
      <w:bookmarkEnd w:id="5704"/>
      <w:bookmarkEnd w:id="5705"/>
      <w:bookmarkEnd w:id="5706"/>
      <w:bookmarkEnd w:id="5707"/>
      <w:bookmarkEnd w:id="5708"/>
      <w:bookmarkEnd w:id="5709"/>
      <w:bookmarkEnd w:id="5710"/>
    </w:p>
    <w:p w14:paraId="01DFB301" w14:textId="77777777" w:rsidR="00BD7469" w:rsidRPr="0046266F" w:rsidRDefault="00BD7469" w:rsidP="00BD7469">
      <w:pPr>
        <w:pStyle w:val="Heading3"/>
      </w:pPr>
      <w:bookmarkStart w:id="5711" w:name="_Toc10738980"/>
      <w:bookmarkStart w:id="5712" w:name="_Toc20396832"/>
      <w:bookmarkStart w:id="5713" w:name="_Toc29398485"/>
      <w:bookmarkStart w:id="5714" w:name="_Toc29399607"/>
      <w:bookmarkStart w:id="5715" w:name="_Toc36649617"/>
      <w:bookmarkStart w:id="5716" w:name="_Toc36655459"/>
      <w:bookmarkStart w:id="5717" w:name="_Toc44961762"/>
      <w:bookmarkStart w:id="5718" w:name="_Toc50983425"/>
      <w:bookmarkStart w:id="5719" w:name="_Toc50985596"/>
      <w:bookmarkStart w:id="5720" w:name="_Toc57112856"/>
      <w:bookmarkStart w:id="5721" w:name="_Toc146300015"/>
      <w:r w:rsidRPr="0046266F">
        <w:t>8.4.1</w:t>
      </w:r>
      <w:r w:rsidRPr="0046266F">
        <w:tab/>
        <w:t>Definition and applicability</w:t>
      </w:r>
      <w:bookmarkEnd w:id="5711"/>
      <w:bookmarkEnd w:id="5712"/>
      <w:bookmarkEnd w:id="5713"/>
      <w:bookmarkEnd w:id="5714"/>
      <w:bookmarkEnd w:id="5715"/>
      <w:bookmarkEnd w:id="5716"/>
      <w:bookmarkEnd w:id="5717"/>
      <w:bookmarkEnd w:id="5718"/>
      <w:bookmarkEnd w:id="5719"/>
      <w:bookmarkEnd w:id="5720"/>
      <w:bookmarkEnd w:id="5721"/>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2" w:name="_Toc10738981"/>
      <w:bookmarkStart w:id="5723" w:name="_Toc20396833"/>
      <w:bookmarkStart w:id="5724" w:name="_Toc29398486"/>
      <w:bookmarkStart w:id="5725" w:name="_Toc29399608"/>
      <w:bookmarkStart w:id="5726" w:name="_Toc36649618"/>
      <w:bookmarkStart w:id="5727" w:name="_Toc36655460"/>
      <w:bookmarkStart w:id="5728" w:name="_Toc44961763"/>
      <w:bookmarkStart w:id="5729" w:name="_Toc50983426"/>
      <w:bookmarkStart w:id="5730" w:name="_Toc50985597"/>
      <w:bookmarkStart w:id="5731" w:name="_Toc57112857"/>
      <w:bookmarkStart w:id="5732" w:name="_Toc146300016"/>
      <w:r w:rsidRPr="0046266F">
        <w:t>8.4.2</w:t>
      </w:r>
      <w:r w:rsidRPr="0046266F">
        <w:tab/>
        <w:t>Conformance requirement</w:t>
      </w:r>
      <w:bookmarkEnd w:id="5722"/>
      <w:bookmarkEnd w:id="5723"/>
      <w:bookmarkEnd w:id="5724"/>
      <w:bookmarkEnd w:id="5725"/>
      <w:bookmarkEnd w:id="5726"/>
      <w:bookmarkEnd w:id="5727"/>
      <w:bookmarkEnd w:id="5728"/>
      <w:bookmarkEnd w:id="5729"/>
      <w:bookmarkEnd w:id="5730"/>
      <w:bookmarkEnd w:id="5731"/>
      <w:bookmarkEnd w:id="5732"/>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3" w:name="_Toc10738982"/>
      <w:bookmarkStart w:id="5734" w:name="_Toc20396834"/>
      <w:bookmarkStart w:id="5735" w:name="_Toc29398487"/>
      <w:bookmarkStart w:id="5736" w:name="_Toc29399609"/>
      <w:bookmarkStart w:id="5737" w:name="_Toc36649619"/>
      <w:bookmarkStart w:id="5738" w:name="_Toc36655461"/>
      <w:bookmarkStart w:id="5739" w:name="_Toc44961764"/>
      <w:bookmarkStart w:id="5740" w:name="_Toc50983427"/>
      <w:bookmarkStart w:id="5741" w:name="_Toc50985598"/>
      <w:bookmarkStart w:id="5742" w:name="_Toc57112858"/>
      <w:bookmarkStart w:id="5743" w:name="_Toc146300017"/>
      <w:r w:rsidRPr="0046266F">
        <w:t>8.4.3</w:t>
      </w:r>
      <w:r w:rsidRPr="0046266F">
        <w:tab/>
        <w:t>Test purpose</w:t>
      </w:r>
      <w:bookmarkEnd w:id="5733"/>
      <w:bookmarkEnd w:id="5734"/>
      <w:bookmarkEnd w:id="5735"/>
      <w:bookmarkEnd w:id="5736"/>
      <w:bookmarkEnd w:id="5737"/>
      <w:bookmarkEnd w:id="5738"/>
      <w:bookmarkEnd w:id="5739"/>
      <w:bookmarkEnd w:id="5740"/>
      <w:bookmarkEnd w:id="5741"/>
      <w:bookmarkEnd w:id="5742"/>
      <w:bookmarkEnd w:id="5743"/>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4" w:name="_Toc10738983"/>
      <w:bookmarkStart w:id="5745" w:name="_Toc20396835"/>
      <w:bookmarkStart w:id="5746" w:name="_Toc29398488"/>
      <w:bookmarkStart w:id="5747" w:name="_Toc29399610"/>
      <w:bookmarkStart w:id="5748" w:name="_Toc36649620"/>
      <w:bookmarkStart w:id="5749" w:name="_Toc36655462"/>
      <w:bookmarkStart w:id="5750" w:name="_Toc44961765"/>
      <w:bookmarkStart w:id="5751" w:name="_Toc50983428"/>
      <w:bookmarkStart w:id="5752" w:name="_Toc50985599"/>
      <w:bookmarkStart w:id="5753" w:name="_Toc57112859"/>
      <w:bookmarkStart w:id="5754" w:name="_Toc146300018"/>
      <w:r w:rsidRPr="0046266F">
        <w:t>8.4.4</w:t>
      </w:r>
      <w:r w:rsidRPr="0046266F">
        <w:tab/>
        <w:t>Method of test</w:t>
      </w:r>
      <w:bookmarkEnd w:id="5744"/>
      <w:bookmarkEnd w:id="5745"/>
      <w:bookmarkEnd w:id="5746"/>
      <w:bookmarkEnd w:id="5747"/>
      <w:bookmarkEnd w:id="5748"/>
      <w:bookmarkEnd w:id="5749"/>
      <w:bookmarkEnd w:id="5750"/>
      <w:bookmarkEnd w:id="5751"/>
      <w:bookmarkEnd w:id="5752"/>
      <w:bookmarkEnd w:id="5753"/>
      <w:bookmarkEnd w:id="5754"/>
    </w:p>
    <w:p w14:paraId="3CFFAC49" w14:textId="77777777" w:rsidR="00BD7469" w:rsidRPr="0046266F" w:rsidRDefault="00BD7469" w:rsidP="00BD7469">
      <w:pPr>
        <w:pStyle w:val="Heading4"/>
      </w:pPr>
      <w:bookmarkStart w:id="5755" w:name="_Toc10738984"/>
      <w:bookmarkStart w:id="5756" w:name="_Toc20396836"/>
      <w:bookmarkStart w:id="5757" w:name="_Toc29398489"/>
      <w:bookmarkStart w:id="5758" w:name="_Toc29399611"/>
      <w:bookmarkStart w:id="5759" w:name="_Toc36649621"/>
      <w:bookmarkStart w:id="5760" w:name="_Toc36655463"/>
      <w:bookmarkStart w:id="5761" w:name="_Toc44961766"/>
      <w:bookmarkStart w:id="5762" w:name="_Toc50983429"/>
      <w:bookmarkStart w:id="5763" w:name="_Toc50985600"/>
      <w:bookmarkStart w:id="5764" w:name="_Toc57112860"/>
      <w:bookmarkStart w:id="5765" w:name="_Toc146300019"/>
      <w:r w:rsidRPr="0046266F">
        <w:t>8.4.4.1</w:t>
      </w:r>
      <w:r w:rsidRPr="0046266F">
        <w:tab/>
        <w:t>Initial conditions</w:t>
      </w:r>
      <w:bookmarkEnd w:id="5755"/>
      <w:bookmarkEnd w:id="5756"/>
      <w:bookmarkEnd w:id="5757"/>
      <w:bookmarkEnd w:id="5758"/>
      <w:bookmarkEnd w:id="5759"/>
      <w:bookmarkEnd w:id="5760"/>
      <w:bookmarkEnd w:id="5761"/>
      <w:bookmarkEnd w:id="5762"/>
      <w:bookmarkEnd w:id="5763"/>
      <w:bookmarkEnd w:id="5764"/>
      <w:bookmarkEnd w:id="5765"/>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6" w:name="_Toc10738985"/>
      <w:bookmarkStart w:id="5767" w:name="_Toc20396837"/>
      <w:bookmarkStart w:id="5768" w:name="_Toc29398490"/>
      <w:bookmarkStart w:id="5769" w:name="_Toc29399612"/>
      <w:bookmarkStart w:id="5770" w:name="_Toc36649622"/>
      <w:bookmarkStart w:id="5771" w:name="_Toc36655464"/>
      <w:bookmarkStart w:id="5772" w:name="_Toc44961767"/>
      <w:bookmarkStart w:id="5773" w:name="_Toc50983430"/>
      <w:bookmarkStart w:id="5774" w:name="_Toc50985601"/>
      <w:bookmarkStart w:id="5775" w:name="_Toc57112861"/>
      <w:bookmarkStart w:id="5776" w:name="_Toc146300020"/>
      <w:r w:rsidRPr="0046266F">
        <w:t>8.4.4.2</w:t>
      </w:r>
      <w:r w:rsidRPr="0046266F">
        <w:tab/>
        <w:t>Procedure</w:t>
      </w:r>
      <w:bookmarkEnd w:id="5766"/>
      <w:bookmarkEnd w:id="5767"/>
      <w:bookmarkEnd w:id="5768"/>
      <w:bookmarkEnd w:id="5769"/>
      <w:bookmarkEnd w:id="5770"/>
      <w:bookmarkEnd w:id="5771"/>
      <w:bookmarkEnd w:id="5772"/>
      <w:bookmarkEnd w:id="5773"/>
      <w:bookmarkEnd w:id="5774"/>
      <w:bookmarkEnd w:id="5775"/>
      <w:bookmarkEnd w:id="5776"/>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7" w:name="_Toc10738986"/>
      <w:bookmarkStart w:id="5778" w:name="_Toc20396838"/>
      <w:bookmarkStart w:id="5779" w:name="_Toc29398491"/>
      <w:bookmarkStart w:id="5780" w:name="_Toc29399613"/>
      <w:bookmarkStart w:id="5781" w:name="_Toc36649623"/>
      <w:bookmarkStart w:id="5782" w:name="_Toc36655465"/>
      <w:bookmarkStart w:id="5783" w:name="_Toc44961768"/>
      <w:bookmarkStart w:id="5784" w:name="_Toc50983431"/>
      <w:bookmarkStart w:id="5785" w:name="_Toc50985602"/>
      <w:bookmarkStart w:id="5786" w:name="_Toc57112862"/>
      <w:bookmarkStart w:id="5787" w:name="_Toc146300021"/>
      <w:r w:rsidRPr="0046266F">
        <w:t>8.4.5</w:t>
      </w:r>
      <w:r w:rsidRPr="0046266F">
        <w:tab/>
        <w:t>Acceptance criteria</w:t>
      </w:r>
      <w:bookmarkEnd w:id="5777"/>
      <w:bookmarkEnd w:id="5778"/>
      <w:bookmarkEnd w:id="5779"/>
      <w:bookmarkEnd w:id="5780"/>
      <w:bookmarkEnd w:id="5781"/>
      <w:bookmarkEnd w:id="5782"/>
      <w:bookmarkEnd w:id="5783"/>
      <w:bookmarkEnd w:id="5784"/>
      <w:bookmarkEnd w:id="5785"/>
      <w:bookmarkEnd w:id="5786"/>
      <w:bookmarkEnd w:id="5787"/>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8" w:name="_Toc10738987"/>
      <w:bookmarkStart w:id="5789" w:name="_Toc20396839"/>
      <w:bookmarkStart w:id="5790" w:name="_Toc29398492"/>
      <w:bookmarkStart w:id="5791" w:name="_Toc29399614"/>
      <w:bookmarkStart w:id="5792" w:name="_Toc36649624"/>
      <w:bookmarkStart w:id="5793" w:name="_Toc36655466"/>
      <w:bookmarkStart w:id="5794" w:name="_Toc44961769"/>
      <w:bookmarkStart w:id="5795" w:name="_Toc50983432"/>
      <w:bookmarkStart w:id="5796" w:name="_Toc50985603"/>
      <w:bookmarkStart w:id="5797" w:name="_Toc57112863"/>
      <w:bookmarkStart w:id="5798" w:name="_Toc146300022"/>
      <w:r w:rsidRPr="0046266F">
        <w:t>8.5</w:t>
      </w:r>
      <w:r w:rsidRPr="0046266F">
        <w:tab/>
        <w:t>UICC presence detection when connected to E-UTRAN/EPC</w:t>
      </w:r>
      <w:bookmarkEnd w:id="5788"/>
      <w:bookmarkEnd w:id="5789"/>
      <w:bookmarkEnd w:id="5790"/>
      <w:bookmarkEnd w:id="5791"/>
      <w:bookmarkEnd w:id="5792"/>
      <w:bookmarkEnd w:id="5793"/>
      <w:bookmarkEnd w:id="5794"/>
      <w:bookmarkEnd w:id="5795"/>
      <w:bookmarkEnd w:id="5796"/>
      <w:bookmarkEnd w:id="5797"/>
      <w:bookmarkEnd w:id="5798"/>
    </w:p>
    <w:p w14:paraId="6A52CF9F" w14:textId="77777777" w:rsidR="00BD7469" w:rsidRPr="0046266F" w:rsidRDefault="00BD7469" w:rsidP="00BD7469">
      <w:pPr>
        <w:pStyle w:val="Heading3"/>
      </w:pPr>
      <w:bookmarkStart w:id="5799" w:name="_Toc10738988"/>
      <w:bookmarkStart w:id="5800" w:name="_Toc20396840"/>
      <w:bookmarkStart w:id="5801" w:name="_Toc29398493"/>
      <w:bookmarkStart w:id="5802" w:name="_Toc29399615"/>
      <w:bookmarkStart w:id="5803" w:name="_Toc36649625"/>
      <w:bookmarkStart w:id="5804" w:name="_Toc36655467"/>
      <w:bookmarkStart w:id="5805" w:name="_Toc44961770"/>
      <w:bookmarkStart w:id="5806" w:name="_Toc50983433"/>
      <w:bookmarkStart w:id="5807" w:name="_Toc50985604"/>
      <w:bookmarkStart w:id="5808" w:name="_Toc57112864"/>
      <w:bookmarkStart w:id="5809" w:name="_Toc146300023"/>
      <w:r w:rsidRPr="0046266F">
        <w:t>8.5.1</w:t>
      </w:r>
      <w:r w:rsidRPr="0046266F">
        <w:tab/>
        <w:t>Definition and applicability</w:t>
      </w:r>
      <w:bookmarkEnd w:id="5799"/>
      <w:bookmarkEnd w:id="5800"/>
      <w:bookmarkEnd w:id="5801"/>
      <w:bookmarkEnd w:id="5802"/>
      <w:bookmarkEnd w:id="5803"/>
      <w:bookmarkEnd w:id="5804"/>
      <w:bookmarkEnd w:id="5805"/>
      <w:bookmarkEnd w:id="5806"/>
      <w:bookmarkEnd w:id="5807"/>
      <w:bookmarkEnd w:id="5808"/>
      <w:bookmarkEnd w:id="5809"/>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10" w:name="_Toc10738989"/>
      <w:bookmarkStart w:id="5811" w:name="_Toc20396841"/>
      <w:bookmarkStart w:id="5812" w:name="_Toc29398494"/>
      <w:bookmarkStart w:id="5813" w:name="_Toc29399616"/>
      <w:bookmarkStart w:id="5814" w:name="_Toc36649626"/>
      <w:bookmarkStart w:id="5815" w:name="_Toc36655468"/>
      <w:bookmarkStart w:id="5816" w:name="_Toc44961771"/>
      <w:bookmarkStart w:id="5817" w:name="_Toc50983434"/>
      <w:bookmarkStart w:id="5818" w:name="_Toc50985605"/>
      <w:bookmarkStart w:id="5819" w:name="_Toc57112865"/>
      <w:bookmarkStart w:id="5820" w:name="_Toc146300024"/>
      <w:r w:rsidRPr="0046266F">
        <w:t>8.5.2</w:t>
      </w:r>
      <w:r w:rsidRPr="0046266F">
        <w:tab/>
        <w:t>Conformance requirement</w:t>
      </w:r>
      <w:bookmarkEnd w:id="5810"/>
      <w:bookmarkEnd w:id="5811"/>
      <w:bookmarkEnd w:id="5812"/>
      <w:bookmarkEnd w:id="5813"/>
      <w:bookmarkEnd w:id="5814"/>
      <w:bookmarkEnd w:id="5815"/>
      <w:bookmarkEnd w:id="5816"/>
      <w:bookmarkEnd w:id="5817"/>
      <w:bookmarkEnd w:id="5818"/>
      <w:bookmarkEnd w:id="5819"/>
      <w:bookmarkEnd w:id="5820"/>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t>-</w:t>
      </w:r>
      <w:r w:rsidRPr="0046266F">
        <w:tab/>
        <w:t>TS 23.060 [25], clause 9.2.1A.</w:t>
      </w:r>
    </w:p>
    <w:p w14:paraId="25A0F53D" w14:textId="77777777" w:rsidR="00BD7469" w:rsidRPr="0046266F" w:rsidRDefault="00BD7469" w:rsidP="00BD7469">
      <w:pPr>
        <w:pStyle w:val="Heading3"/>
      </w:pPr>
      <w:bookmarkStart w:id="5821" w:name="_Toc10738990"/>
      <w:bookmarkStart w:id="5822" w:name="_Toc20396842"/>
      <w:bookmarkStart w:id="5823" w:name="_Toc29398495"/>
      <w:bookmarkStart w:id="5824" w:name="_Toc29399617"/>
      <w:bookmarkStart w:id="5825" w:name="_Toc36649627"/>
      <w:bookmarkStart w:id="5826" w:name="_Toc36655469"/>
      <w:bookmarkStart w:id="5827" w:name="_Toc44961772"/>
      <w:bookmarkStart w:id="5828" w:name="_Toc50983435"/>
      <w:bookmarkStart w:id="5829" w:name="_Toc50985606"/>
      <w:bookmarkStart w:id="5830" w:name="_Toc57112866"/>
      <w:bookmarkStart w:id="5831" w:name="_Toc146300025"/>
      <w:r w:rsidRPr="0046266F">
        <w:t>8.5.3</w:t>
      </w:r>
      <w:r w:rsidRPr="0046266F">
        <w:tab/>
        <w:t>Test purpose</w:t>
      </w:r>
      <w:bookmarkEnd w:id="5821"/>
      <w:bookmarkEnd w:id="5822"/>
      <w:bookmarkEnd w:id="5823"/>
      <w:bookmarkEnd w:id="5824"/>
      <w:bookmarkEnd w:id="5825"/>
      <w:bookmarkEnd w:id="5826"/>
      <w:bookmarkEnd w:id="5827"/>
      <w:bookmarkEnd w:id="5828"/>
      <w:bookmarkEnd w:id="5829"/>
      <w:bookmarkEnd w:id="5830"/>
      <w:bookmarkEnd w:id="5831"/>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2" w:name="_Toc10738991"/>
      <w:bookmarkStart w:id="5833" w:name="_Toc20396843"/>
      <w:bookmarkStart w:id="5834" w:name="_Toc29398496"/>
      <w:bookmarkStart w:id="5835" w:name="_Toc29399618"/>
      <w:bookmarkStart w:id="5836" w:name="_Toc36649628"/>
      <w:bookmarkStart w:id="5837" w:name="_Toc36655470"/>
      <w:bookmarkStart w:id="5838" w:name="_Toc44961773"/>
      <w:bookmarkStart w:id="5839" w:name="_Toc50983436"/>
      <w:bookmarkStart w:id="5840" w:name="_Toc50985607"/>
      <w:bookmarkStart w:id="5841" w:name="_Toc57112867"/>
      <w:bookmarkStart w:id="5842" w:name="_Toc146300026"/>
      <w:r w:rsidRPr="0046266F">
        <w:t>8.5.4</w:t>
      </w:r>
      <w:r w:rsidRPr="0046266F">
        <w:tab/>
        <w:t>Method of test</w:t>
      </w:r>
      <w:bookmarkEnd w:id="5832"/>
      <w:bookmarkEnd w:id="5833"/>
      <w:bookmarkEnd w:id="5834"/>
      <w:bookmarkEnd w:id="5835"/>
      <w:bookmarkEnd w:id="5836"/>
      <w:bookmarkEnd w:id="5837"/>
      <w:bookmarkEnd w:id="5838"/>
      <w:bookmarkEnd w:id="5839"/>
      <w:bookmarkEnd w:id="5840"/>
      <w:bookmarkEnd w:id="5841"/>
      <w:bookmarkEnd w:id="5842"/>
    </w:p>
    <w:p w14:paraId="76810E15" w14:textId="77777777" w:rsidR="00BD7469" w:rsidRPr="0046266F" w:rsidRDefault="00BD7469" w:rsidP="00BD7469">
      <w:pPr>
        <w:pStyle w:val="Heading4"/>
      </w:pPr>
      <w:bookmarkStart w:id="5843" w:name="_Toc10738992"/>
      <w:bookmarkStart w:id="5844" w:name="_Toc20396844"/>
      <w:bookmarkStart w:id="5845" w:name="_Toc29398497"/>
      <w:bookmarkStart w:id="5846" w:name="_Toc29399619"/>
      <w:bookmarkStart w:id="5847" w:name="_Toc36649629"/>
      <w:bookmarkStart w:id="5848" w:name="_Toc36655471"/>
      <w:bookmarkStart w:id="5849" w:name="_Toc44961774"/>
      <w:bookmarkStart w:id="5850" w:name="_Toc50983437"/>
      <w:bookmarkStart w:id="5851" w:name="_Toc50985608"/>
      <w:bookmarkStart w:id="5852" w:name="_Toc57112868"/>
      <w:bookmarkStart w:id="5853" w:name="_Toc146300027"/>
      <w:r w:rsidRPr="0046266F">
        <w:t>8.5.4.1</w:t>
      </w:r>
      <w:r w:rsidRPr="0046266F">
        <w:tab/>
        <w:t>Initial conditions</w:t>
      </w:r>
      <w:bookmarkEnd w:id="5843"/>
      <w:bookmarkEnd w:id="5844"/>
      <w:bookmarkEnd w:id="5845"/>
      <w:bookmarkEnd w:id="5846"/>
      <w:bookmarkEnd w:id="5847"/>
      <w:bookmarkEnd w:id="5848"/>
      <w:bookmarkEnd w:id="5849"/>
      <w:bookmarkEnd w:id="5850"/>
      <w:bookmarkEnd w:id="5851"/>
      <w:bookmarkEnd w:id="5852"/>
      <w:bookmarkEnd w:id="5853"/>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4" w:name="_Toc10738993"/>
      <w:bookmarkStart w:id="5855" w:name="_Toc20396845"/>
      <w:bookmarkStart w:id="5856" w:name="_Toc29398498"/>
      <w:bookmarkStart w:id="5857" w:name="_Toc29399620"/>
      <w:bookmarkStart w:id="5858" w:name="_Toc36649630"/>
      <w:bookmarkStart w:id="5859" w:name="_Toc36655472"/>
      <w:bookmarkStart w:id="5860" w:name="_Toc44961775"/>
      <w:bookmarkStart w:id="5861" w:name="_Toc50983438"/>
      <w:bookmarkStart w:id="5862" w:name="_Toc50985609"/>
      <w:bookmarkStart w:id="5863" w:name="_Toc57112869"/>
      <w:bookmarkStart w:id="5864" w:name="_Toc146300028"/>
      <w:r w:rsidRPr="0046266F">
        <w:t>8.5.4.2</w:t>
      </w:r>
      <w:r w:rsidRPr="0046266F">
        <w:tab/>
        <w:t>Procedure</w:t>
      </w:r>
      <w:bookmarkEnd w:id="5854"/>
      <w:bookmarkEnd w:id="5855"/>
      <w:bookmarkEnd w:id="5856"/>
      <w:bookmarkEnd w:id="5857"/>
      <w:bookmarkEnd w:id="5858"/>
      <w:bookmarkEnd w:id="5859"/>
      <w:bookmarkEnd w:id="5860"/>
      <w:bookmarkEnd w:id="5861"/>
      <w:bookmarkEnd w:id="5862"/>
      <w:bookmarkEnd w:id="5863"/>
      <w:bookmarkEnd w:id="5864"/>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5" w:name="_Toc10738994"/>
      <w:bookmarkStart w:id="5866" w:name="_Toc20396846"/>
      <w:bookmarkStart w:id="5867" w:name="_Toc29398499"/>
      <w:bookmarkStart w:id="5868" w:name="_Toc29399621"/>
      <w:bookmarkStart w:id="5869" w:name="_Toc36649631"/>
      <w:bookmarkStart w:id="5870" w:name="_Toc36655473"/>
      <w:bookmarkStart w:id="5871" w:name="_Toc44961776"/>
      <w:bookmarkStart w:id="5872" w:name="_Toc50983439"/>
      <w:bookmarkStart w:id="5873" w:name="_Toc50985610"/>
      <w:bookmarkStart w:id="5874" w:name="_Toc57112870"/>
      <w:bookmarkStart w:id="5875" w:name="_Toc146300029"/>
      <w:r w:rsidRPr="0046266F">
        <w:t>8.5.5</w:t>
      </w:r>
      <w:r w:rsidRPr="0046266F">
        <w:tab/>
        <w:t>Acceptance criteria</w:t>
      </w:r>
      <w:bookmarkEnd w:id="5865"/>
      <w:bookmarkEnd w:id="5866"/>
      <w:bookmarkEnd w:id="5867"/>
      <w:bookmarkEnd w:id="5868"/>
      <w:bookmarkEnd w:id="5869"/>
      <w:bookmarkEnd w:id="5870"/>
      <w:bookmarkEnd w:id="5871"/>
      <w:bookmarkEnd w:id="5872"/>
      <w:bookmarkEnd w:id="5873"/>
      <w:bookmarkEnd w:id="5874"/>
      <w:bookmarkEnd w:id="5875"/>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302D4A">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9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D316D" w14:textId="77777777" w:rsidR="002576A7" w:rsidRDefault="002576A7">
      <w:r>
        <w:separator/>
      </w:r>
    </w:p>
  </w:endnote>
  <w:endnote w:type="continuationSeparator" w:id="0">
    <w:p w14:paraId="78FFE84C" w14:textId="77777777" w:rsidR="002576A7" w:rsidRDefault="0025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77326" w14:textId="77777777" w:rsidR="00302D4A" w:rsidRDefault="00302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52DF1F23" w:rsidR="00C168B2" w:rsidRDefault="00302D4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43177" w14:textId="77777777" w:rsidR="00302D4A" w:rsidRDefault="0030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3CBCA" w14:textId="77777777" w:rsidR="002576A7" w:rsidRDefault="002576A7">
      <w:r>
        <w:separator/>
      </w:r>
    </w:p>
  </w:footnote>
  <w:footnote w:type="continuationSeparator" w:id="0">
    <w:p w14:paraId="5574F3E5" w14:textId="77777777" w:rsidR="002576A7" w:rsidRDefault="0025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0C123" w14:textId="77777777" w:rsidR="00302D4A" w:rsidRDefault="00302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7C5AA25E" w:rsidR="00C168B2" w:rsidRDefault="00302D4A">
    <w:pPr>
      <w:framePr w:h="284" w:hRule="exact" w:wrap="around" w:vAnchor="text" w:hAnchor="margin" w:xAlign="right" w:y="1"/>
      <w:rPr>
        <w:rFonts w:ascii="Arial" w:hAnsi="Arial" w:cs="Arial"/>
        <w:b/>
        <w:sz w:val="18"/>
        <w:szCs w:val="18"/>
      </w:rPr>
    </w:pPr>
    <w:r>
      <w:rPr>
        <w:rFonts w:ascii="Arial" w:hAnsi="Arial" w:cs="Arial"/>
        <w:b/>
        <w:sz w:val="18"/>
        <w:szCs w:val="18"/>
      </w:rPr>
      <w:t>3GPP TS 31.121 V18.2.0 (2025-03)</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6385839D" w:rsidR="00C168B2" w:rsidRDefault="00302D4A">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A7286" w14:textId="77777777" w:rsidR="00302D4A" w:rsidRDefault="00302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636841"/>
    <w:multiLevelType w:val="hybridMultilevel"/>
    <w:tmpl w:val="9384A9E6"/>
    <w:lvl w:ilvl="0" w:tplc="5DFA931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6"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6FF13F03"/>
    <w:multiLevelType w:val="hybridMultilevel"/>
    <w:tmpl w:val="BF26A81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15"/>
  </w:num>
  <w:num w:numId="2" w16cid:durableId="8917949">
    <w:abstractNumId w:val="41"/>
  </w:num>
  <w:num w:numId="3" w16cid:durableId="560677956">
    <w:abstractNumId w:val="9"/>
  </w:num>
  <w:num w:numId="4" w16cid:durableId="1425566681">
    <w:abstractNumId w:val="20"/>
  </w:num>
  <w:num w:numId="5" w16cid:durableId="1026246661">
    <w:abstractNumId w:val="29"/>
  </w:num>
  <w:num w:numId="6" w16cid:durableId="1173102635">
    <w:abstractNumId w:val="22"/>
  </w:num>
  <w:num w:numId="7" w16cid:durableId="700128406">
    <w:abstractNumId w:val="3"/>
  </w:num>
  <w:num w:numId="8" w16cid:durableId="1303079629">
    <w:abstractNumId w:val="36"/>
  </w:num>
  <w:num w:numId="9" w16cid:durableId="2062245467">
    <w:abstractNumId w:val="23"/>
  </w:num>
  <w:num w:numId="10" w16cid:durableId="1131751699">
    <w:abstractNumId w:val="2"/>
  </w:num>
  <w:num w:numId="11" w16cid:durableId="1053309796">
    <w:abstractNumId w:val="1"/>
  </w:num>
  <w:num w:numId="12" w16cid:durableId="2000647942">
    <w:abstractNumId w:val="0"/>
  </w:num>
  <w:num w:numId="13" w16cid:durableId="1901358526">
    <w:abstractNumId w:val="30"/>
  </w:num>
  <w:num w:numId="14" w16cid:durableId="1011646071">
    <w:abstractNumId w:val="17"/>
  </w:num>
  <w:num w:numId="15" w16cid:durableId="1583369568">
    <w:abstractNumId w:val="35"/>
  </w:num>
  <w:num w:numId="16" w16cid:durableId="912735478">
    <w:abstractNumId w:val="16"/>
  </w:num>
  <w:num w:numId="17" w16cid:durableId="1769472208">
    <w:abstractNumId w:val="25"/>
  </w:num>
  <w:num w:numId="18" w16cid:durableId="1981497922">
    <w:abstractNumId w:val="26"/>
  </w:num>
  <w:num w:numId="19" w16cid:durableId="290940137">
    <w:abstractNumId w:val="5"/>
  </w:num>
  <w:num w:numId="20" w16cid:durableId="916672982">
    <w:abstractNumId w:val="28"/>
  </w:num>
  <w:num w:numId="21" w16cid:durableId="1325859953">
    <w:abstractNumId w:val="19"/>
  </w:num>
  <w:num w:numId="22" w16cid:durableId="364521613">
    <w:abstractNumId w:val="32"/>
  </w:num>
  <w:num w:numId="23" w16cid:durableId="1525633319">
    <w:abstractNumId w:val="34"/>
  </w:num>
  <w:num w:numId="24" w16cid:durableId="269822795">
    <w:abstractNumId w:val="13"/>
  </w:num>
  <w:num w:numId="25" w16cid:durableId="1652363329">
    <w:abstractNumId w:val="4"/>
    <w:lvlOverride w:ilvl="0">
      <w:startOverride w:val="1"/>
    </w:lvlOverride>
  </w:num>
  <w:num w:numId="26" w16cid:durableId="798112091">
    <w:abstractNumId w:val="11"/>
  </w:num>
  <w:num w:numId="27" w16cid:durableId="344676488">
    <w:abstractNumId w:val="14"/>
  </w:num>
  <w:num w:numId="28" w16cid:durableId="710492264">
    <w:abstractNumId w:val="37"/>
  </w:num>
  <w:num w:numId="29" w16cid:durableId="514882580">
    <w:abstractNumId w:val="10"/>
  </w:num>
  <w:num w:numId="30" w16cid:durableId="1727143662">
    <w:abstractNumId w:val="24"/>
  </w:num>
  <w:num w:numId="31" w16cid:durableId="905456142">
    <w:abstractNumId w:val="18"/>
  </w:num>
  <w:num w:numId="32" w16cid:durableId="563486545">
    <w:abstractNumId w:val="7"/>
  </w:num>
  <w:num w:numId="33" w16cid:durableId="775908325">
    <w:abstractNumId w:val="31"/>
  </w:num>
  <w:num w:numId="34" w16cid:durableId="2045985056">
    <w:abstractNumId w:val="39"/>
  </w:num>
  <w:num w:numId="35" w16cid:durableId="432747990">
    <w:abstractNumId w:val="12"/>
  </w:num>
  <w:num w:numId="36" w16cid:durableId="567037233">
    <w:abstractNumId w:val="21"/>
  </w:num>
  <w:num w:numId="37" w16cid:durableId="1193760048">
    <w:abstractNumId w:val="33"/>
  </w:num>
  <w:num w:numId="38" w16cid:durableId="2039962364">
    <w:abstractNumId w:val="40"/>
  </w:num>
  <w:num w:numId="39" w16cid:durableId="1927495225">
    <w:abstractNumId w:val="38"/>
  </w:num>
  <w:num w:numId="40" w16cid:durableId="900478694">
    <w:abstractNumId w:val="8"/>
  </w:num>
  <w:num w:numId="41" w16cid:durableId="1766535779">
    <w:abstractNumId w:val="27"/>
  </w:num>
  <w:num w:numId="42" w16cid:durableId="755831317">
    <w:abstractNumId w:val="6"/>
  </w:num>
  <w:num w:numId="43" w16cid:durableId="20805924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866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145E5"/>
    <w:rsid w:val="0001506E"/>
    <w:rsid w:val="00021E09"/>
    <w:rsid w:val="00026967"/>
    <w:rsid w:val="00033397"/>
    <w:rsid w:val="00035CA0"/>
    <w:rsid w:val="00040095"/>
    <w:rsid w:val="00051834"/>
    <w:rsid w:val="000526BA"/>
    <w:rsid w:val="00054A22"/>
    <w:rsid w:val="0005690A"/>
    <w:rsid w:val="000615D8"/>
    <w:rsid w:val="00062023"/>
    <w:rsid w:val="000637AD"/>
    <w:rsid w:val="000655A6"/>
    <w:rsid w:val="000724A5"/>
    <w:rsid w:val="00080512"/>
    <w:rsid w:val="000C47C3"/>
    <w:rsid w:val="000D0BEB"/>
    <w:rsid w:val="000D3106"/>
    <w:rsid w:val="000D58AB"/>
    <w:rsid w:val="000D66A4"/>
    <w:rsid w:val="000F096C"/>
    <w:rsid w:val="001014C3"/>
    <w:rsid w:val="00102055"/>
    <w:rsid w:val="001022B9"/>
    <w:rsid w:val="00105EFA"/>
    <w:rsid w:val="001137C9"/>
    <w:rsid w:val="001260E4"/>
    <w:rsid w:val="00126715"/>
    <w:rsid w:val="00133525"/>
    <w:rsid w:val="00133B57"/>
    <w:rsid w:val="00161D62"/>
    <w:rsid w:val="001778AC"/>
    <w:rsid w:val="0018242A"/>
    <w:rsid w:val="00183418"/>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1F4004"/>
    <w:rsid w:val="001F756D"/>
    <w:rsid w:val="0020222A"/>
    <w:rsid w:val="00221085"/>
    <w:rsid w:val="00230F83"/>
    <w:rsid w:val="002347A2"/>
    <w:rsid w:val="002415CD"/>
    <w:rsid w:val="002527C9"/>
    <w:rsid w:val="002536E4"/>
    <w:rsid w:val="002576A7"/>
    <w:rsid w:val="002607EC"/>
    <w:rsid w:val="00266719"/>
    <w:rsid w:val="002675F0"/>
    <w:rsid w:val="002A1AD7"/>
    <w:rsid w:val="002A3301"/>
    <w:rsid w:val="002B6339"/>
    <w:rsid w:val="002C2640"/>
    <w:rsid w:val="002E00EE"/>
    <w:rsid w:val="003013C2"/>
    <w:rsid w:val="0030210F"/>
    <w:rsid w:val="00302D4A"/>
    <w:rsid w:val="0030455D"/>
    <w:rsid w:val="003172DC"/>
    <w:rsid w:val="00341726"/>
    <w:rsid w:val="0035462D"/>
    <w:rsid w:val="00355968"/>
    <w:rsid w:val="00355D00"/>
    <w:rsid w:val="0035637F"/>
    <w:rsid w:val="00362EC7"/>
    <w:rsid w:val="0036379A"/>
    <w:rsid w:val="0036503D"/>
    <w:rsid w:val="00374694"/>
    <w:rsid w:val="003754B2"/>
    <w:rsid w:val="003765B8"/>
    <w:rsid w:val="00377A7B"/>
    <w:rsid w:val="0038019C"/>
    <w:rsid w:val="0038398C"/>
    <w:rsid w:val="00397669"/>
    <w:rsid w:val="003C3971"/>
    <w:rsid w:val="003C5188"/>
    <w:rsid w:val="003D2E42"/>
    <w:rsid w:val="003D410B"/>
    <w:rsid w:val="003F007C"/>
    <w:rsid w:val="003F3FFC"/>
    <w:rsid w:val="00402462"/>
    <w:rsid w:val="0041284D"/>
    <w:rsid w:val="00414017"/>
    <w:rsid w:val="00423334"/>
    <w:rsid w:val="004345EC"/>
    <w:rsid w:val="004352F1"/>
    <w:rsid w:val="004445BB"/>
    <w:rsid w:val="0045013B"/>
    <w:rsid w:val="004509A1"/>
    <w:rsid w:val="00456F25"/>
    <w:rsid w:val="0046266F"/>
    <w:rsid w:val="00465515"/>
    <w:rsid w:val="00473238"/>
    <w:rsid w:val="004752B7"/>
    <w:rsid w:val="00481F9A"/>
    <w:rsid w:val="00483FDE"/>
    <w:rsid w:val="0049720A"/>
    <w:rsid w:val="004C32A6"/>
    <w:rsid w:val="004C643C"/>
    <w:rsid w:val="004D3578"/>
    <w:rsid w:val="004D5299"/>
    <w:rsid w:val="004E213A"/>
    <w:rsid w:val="004E2903"/>
    <w:rsid w:val="004E7659"/>
    <w:rsid w:val="004F0988"/>
    <w:rsid w:val="004F18D3"/>
    <w:rsid w:val="004F3340"/>
    <w:rsid w:val="00500A88"/>
    <w:rsid w:val="00517741"/>
    <w:rsid w:val="00532BF4"/>
    <w:rsid w:val="0053388B"/>
    <w:rsid w:val="00534614"/>
    <w:rsid w:val="00534775"/>
    <w:rsid w:val="00535773"/>
    <w:rsid w:val="005412DA"/>
    <w:rsid w:val="00543E6C"/>
    <w:rsid w:val="005634DD"/>
    <w:rsid w:val="00563B28"/>
    <w:rsid w:val="00565087"/>
    <w:rsid w:val="00581AE6"/>
    <w:rsid w:val="00584F49"/>
    <w:rsid w:val="00587958"/>
    <w:rsid w:val="00597B11"/>
    <w:rsid w:val="005B1CB5"/>
    <w:rsid w:val="005B3421"/>
    <w:rsid w:val="005C36DF"/>
    <w:rsid w:val="005C522A"/>
    <w:rsid w:val="005D2E01"/>
    <w:rsid w:val="005D7526"/>
    <w:rsid w:val="005E4BB2"/>
    <w:rsid w:val="005E4F66"/>
    <w:rsid w:val="00602AEA"/>
    <w:rsid w:val="006145BD"/>
    <w:rsid w:val="00614FDF"/>
    <w:rsid w:val="00616B4C"/>
    <w:rsid w:val="00616D31"/>
    <w:rsid w:val="0063543D"/>
    <w:rsid w:val="00647114"/>
    <w:rsid w:val="00653720"/>
    <w:rsid w:val="00656C6E"/>
    <w:rsid w:val="0067247E"/>
    <w:rsid w:val="0068526B"/>
    <w:rsid w:val="00686C16"/>
    <w:rsid w:val="0069014B"/>
    <w:rsid w:val="006974E5"/>
    <w:rsid w:val="006A323F"/>
    <w:rsid w:val="006B30D0"/>
    <w:rsid w:val="006B3706"/>
    <w:rsid w:val="006B5D8F"/>
    <w:rsid w:val="006C02C3"/>
    <w:rsid w:val="006C3D95"/>
    <w:rsid w:val="006D15BF"/>
    <w:rsid w:val="006E15B2"/>
    <w:rsid w:val="006E2C96"/>
    <w:rsid w:val="006E3A79"/>
    <w:rsid w:val="006E3DF6"/>
    <w:rsid w:val="006E4F00"/>
    <w:rsid w:val="006E5C86"/>
    <w:rsid w:val="006F06ED"/>
    <w:rsid w:val="00701116"/>
    <w:rsid w:val="00702E92"/>
    <w:rsid w:val="00706EE1"/>
    <w:rsid w:val="00712113"/>
    <w:rsid w:val="00713C44"/>
    <w:rsid w:val="0071499D"/>
    <w:rsid w:val="00731607"/>
    <w:rsid w:val="00733857"/>
    <w:rsid w:val="0073407C"/>
    <w:rsid w:val="00734A5B"/>
    <w:rsid w:val="0074026F"/>
    <w:rsid w:val="007429F6"/>
    <w:rsid w:val="00744E76"/>
    <w:rsid w:val="0075181E"/>
    <w:rsid w:val="00753402"/>
    <w:rsid w:val="007552E4"/>
    <w:rsid w:val="007676E9"/>
    <w:rsid w:val="007700D5"/>
    <w:rsid w:val="00774DA4"/>
    <w:rsid w:val="00781F0F"/>
    <w:rsid w:val="0078449D"/>
    <w:rsid w:val="00795845"/>
    <w:rsid w:val="00796DA0"/>
    <w:rsid w:val="007B600E"/>
    <w:rsid w:val="007C1FAF"/>
    <w:rsid w:val="007E2E59"/>
    <w:rsid w:val="007F078F"/>
    <w:rsid w:val="007F0F4A"/>
    <w:rsid w:val="007F403E"/>
    <w:rsid w:val="007F6403"/>
    <w:rsid w:val="007F7A1A"/>
    <w:rsid w:val="008028A4"/>
    <w:rsid w:val="008048F2"/>
    <w:rsid w:val="00830747"/>
    <w:rsid w:val="008343C4"/>
    <w:rsid w:val="00834DDA"/>
    <w:rsid w:val="008357F9"/>
    <w:rsid w:val="00835DB1"/>
    <w:rsid w:val="00835E23"/>
    <w:rsid w:val="00861161"/>
    <w:rsid w:val="00870FBA"/>
    <w:rsid w:val="008768CA"/>
    <w:rsid w:val="008809E4"/>
    <w:rsid w:val="00891212"/>
    <w:rsid w:val="00896716"/>
    <w:rsid w:val="008A3BC9"/>
    <w:rsid w:val="008B4894"/>
    <w:rsid w:val="008C384C"/>
    <w:rsid w:val="008C3AC0"/>
    <w:rsid w:val="008D2484"/>
    <w:rsid w:val="008D7506"/>
    <w:rsid w:val="008F6BF4"/>
    <w:rsid w:val="0090271F"/>
    <w:rsid w:val="00902E23"/>
    <w:rsid w:val="009114D7"/>
    <w:rsid w:val="0091348E"/>
    <w:rsid w:val="00913C97"/>
    <w:rsid w:val="00917CCB"/>
    <w:rsid w:val="00940595"/>
    <w:rsid w:val="00942EC2"/>
    <w:rsid w:val="00950DCC"/>
    <w:rsid w:val="009521E6"/>
    <w:rsid w:val="00953523"/>
    <w:rsid w:val="009538AC"/>
    <w:rsid w:val="0096304E"/>
    <w:rsid w:val="0096523F"/>
    <w:rsid w:val="00974627"/>
    <w:rsid w:val="00982394"/>
    <w:rsid w:val="00990FC2"/>
    <w:rsid w:val="00991853"/>
    <w:rsid w:val="00992AE7"/>
    <w:rsid w:val="00994B6D"/>
    <w:rsid w:val="00997FB9"/>
    <w:rsid w:val="009B0F1D"/>
    <w:rsid w:val="009B2F8D"/>
    <w:rsid w:val="009D1A43"/>
    <w:rsid w:val="009D3105"/>
    <w:rsid w:val="009E252E"/>
    <w:rsid w:val="009E4F9D"/>
    <w:rsid w:val="009F37B7"/>
    <w:rsid w:val="00A035B0"/>
    <w:rsid w:val="00A10F02"/>
    <w:rsid w:val="00A164B4"/>
    <w:rsid w:val="00A26956"/>
    <w:rsid w:val="00A27486"/>
    <w:rsid w:val="00A340E7"/>
    <w:rsid w:val="00A53724"/>
    <w:rsid w:val="00A56066"/>
    <w:rsid w:val="00A566CC"/>
    <w:rsid w:val="00A73129"/>
    <w:rsid w:val="00A7603F"/>
    <w:rsid w:val="00A82346"/>
    <w:rsid w:val="00A92BA1"/>
    <w:rsid w:val="00A93ADA"/>
    <w:rsid w:val="00A97FC1"/>
    <w:rsid w:val="00AC2594"/>
    <w:rsid w:val="00AC5CD5"/>
    <w:rsid w:val="00AC6BC6"/>
    <w:rsid w:val="00AE2064"/>
    <w:rsid w:val="00AE65E2"/>
    <w:rsid w:val="00B01EDE"/>
    <w:rsid w:val="00B135C9"/>
    <w:rsid w:val="00B14D56"/>
    <w:rsid w:val="00B15449"/>
    <w:rsid w:val="00B40BBE"/>
    <w:rsid w:val="00B43F81"/>
    <w:rsid w:val="00B45BE0"/>
    <w:rsid w:val="00B47EDE"/>
    <w:rsid w:val="00B601EB"/>
    <w:rsid w:val="00B641C8"/>
    <w:rsid w:val="00B669EB"/>
    <w:rsid w:val="00B67CD3"/>
    <w:rsid w:val="00B81518"/>
    <w:rsid w:val="00B93086"/>
    <w:rsid w:val="00B94E7A"/>
    <w:rsid w:val="00B9570C"/>
    <w:rsid w:val="00B96E4B"/>
    <w:rsid w:val="00BA0A96"/>
    <w:rsid w:val="00BA19ED"/>
    <w:rsid w:val="00BA2CCA"/>
    <w:rsid w:val="00BA4B8D"/>
    <w:rsid w:val="00BC02FE"/>
    <w:rsid w:val="00BC0F7D"/>
    <w:rsid w:val="00BD0521"/>
    <w:rsid w:val="00BD2F77"/>
    <w:rsid w:val="00BD7469"/>
    <w:rsid w:val="00BD7D31"/>
    <w:rsid w:val="00BE0514"/>
    <w:rsid w:val="00BE3255"/>
    <w:rsid w:val="00BE45BA"/>
    <w:rsid w:val="00BE5E1C"/>
    <w:rsid w:val="00BF128E"/>
    <w:rsid w:val="00BF5245"/>
    <w:rsid w:val="00C074DD"/>
    <w:rsid w:val="00C1232E"/>
    <w:rsid w:val="00C1496A"/>
    <w:rsid w:val="00C168B2"/>
    <w:rsid w:val="00C16EDE"/>
    <w:rsid w:val="00C17799"/>
    <w:rsid w:val="00C2135E"/>
    <w:rsid w:val="00C277D7"/>
    <w:rsid w:val="00C33079"/>
    <w:rsid w:val="00C451D5"/>
    <w:rsid w:val="00C45231"/>
    <w:rsid w:val="00C45635"/>
    <w:rsid w:val="00C513CE"/>
    <w:rsid w:val="00C57E91"/>
    <w:rsid w:val="00C64C16"/>
    <w:rsid w:val="00C72833"/>
    <w:rsid w:val="00C8098C"/>
    <w:rsid w:val="00C80F1D"/>
    <w:rsid w:val="00C837AE"/>
    <w:rsid w:val="00C93F40"/>
    <w:rsid w:val="00C94471"/>
    <w:rsid w:val="00CA1F13"/>
    <w:rsid w:val="00CA3D0C"/>
    <w:rsid w:val="00CA74C5"/>
    <w:rsid w:val="00CB15F9"/>
    <w:rsid w:val="00CB58DD"/>
    <w:rsid w:val="00CC087D"/>
    <w:rsid w:val="00CF1CFB"/>
    <w:rsid w:val="00D25087"/>
    <w:rsid w:val="00D27492"/>
    <w:rsid w:val="00D5281E"/>
    <w:rsid w:val="00D57972"/>
    <w:rsid w:val="00D675A9"/>
    <w:rsid w:val="00D738D6"/>
    <w:rsid w:val="00D755EB"/>
    <w:rsid w:val="00D76048"/>
    <w:rsid w:val="00D8670E"/>
    <w:rsid w:val="00D87E00"/>
    <w:rsid w:val="00D90ADD"/>
    <w:rsid w:val="00D9134D"/>
    <w:rsid w:val="00DA29F9"/>
    <w:rsid w:val="00DA7A03"/>
    <w:rsid w:val="00DB1818"/>
    <w:rsid w:val="00DB322A"/>
    <w:rsid w:val="00DB4755"/>
    <w:rsid w:val="00DB70D3"/>
    <w:rsid w:val="00DC309B"/>
    <w:rsid w:val="00DC4DA2"/>
    <w:rsid w:val="00DD4C17"/>
    <w:rsid w:val="00DD74A5"/>
    <w:rsid w:val="00DE13F7"/>
    <w:rsid w:val="00DF1D2B"/>
    <w:rsid w:val="00DF2B1F"/>
    <w:rsid w:val="00DF62CD"/>
    <w:rsid w:val="00E12E40"/>
    <w:rsid w:val="00E1401E"/>
    <w:rsid w:val="00E16509"/>
    <w:rsid w:val="00E20B53"/>
    <w:rsid w:val="00E36543"/>
    <w:rsid w:val="00E37AD0"/>
    <w:rsid w:val="00E44582"/>
    <w:rsid w:val="00E458A0"/>
    <w:rsid w:val="00E54022"/>
    <w:rsid w:val="00E6027C"/>
    <w:rsid w:val="00E77645"/>
    <w:rsid w:val="00E90BAA"/>
    <w:rsid w:val="00E90E72"/>
    <w:rsid w:val="00E93C03"/>
    <w:rsid w:val="00E9681A"/>
    <w:rsid w:val="00EA15B0"/>
    <w:rsid w:val="00EA1923"/>
    <w:rsid w:val="00EA5EA7"/>
    <w:rsid w:val="00EC4A25"/>
    <w:rsid w:val="00ED1B06"/>
    <w:rsid w:val="00ED6DCA"/>
    <w:rsid w:val="00ED76E4"/>
    <w:rsid w:val="00F025A2"/>
    <w:rsid w:val="00F04712"/>
    <w:rsid w:val="00F13360"/>
    <w:rsid w:val="00F14FD0"/>
    <w:rsid w:val="00F22EC7"/>
    <w:rsid w:val="00F26758"/>
    <w:rsid w:val="00F27C91"/>
    <w:rsid w:val="00F325C8"/>
    <w:rsid w:val="00F3608D"/>
    <w:rsid w:val="00F36A0D"/>
    <w:rsid w:val="00F4792E"/>
    <w:rsid w:val="00F47D86"/>
    <w:rsid w:val="00F53799"/>
    <w:rsid w:val="00F56200"/>
    <w:rsid w:val="00F653B8"/>
    <w:rsid w:val="00F6552E"/>
    <w:rsid w:val="00F9008D"/>
    <w:rsid w:val="00F958E9"/>
    <w:rsid w:val="00F97284"/>
    <w:rsid w:val="00FA1266"/>
    <w:rsid w:val="00FA5AA4"/>
    <w:rsid w:val="00FA7306"/>
    <w:rsid w:val="00FB0D02"/>
    <w:rsid w:val="00FC1192"/>
    <w:rsid w:val="00FD0F19"/>
    <w:rsid w:val="00FD4765"/>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qFormat/>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qFormat/>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qFormat/>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qFormat/>
    <w:rsid w:val="00BD7469"/>
    <w:rPr>
      <w:lang w:eastAsia="en-US"/>
    </w:rPr>
  </w:style>
  <w:style w:type="character" w:customStyle="1" w:styleId="B5Char">
    <w:name w:val="B5 Char"/>
    <w:link w:val="B5"/>
    <w:qFormat/>
    <w:rsid w:val="00BD7469"/>
    <w:rPr>
      <w:lang w:eastAsia="en-US"/>
    </w:rPr>
  </w:style>
  <w:style w:type="paragraph" w:customStyle="1" w:styleId="B6">
    <w:name w:val="B6"/>
    <w:basedOn w:val="B5"/>
    <w:link w:val="B6Char"/>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 w:type="character" w:customStyle="1" w:styleId="Heading1Char2">
    <w:name w:val="Heading 1 Char2"/>
    <w:basedOn w:val="DefaultParagraphFont"/>
    <w:rsid w:val="0036379A"/>
    <w:rPr>
      <w:rFonts w:ascii="Arial" w:hAnsi="Arial"/>
      <w:sz w:val="36"/>
      <w:lang w:val="en-GB" w:eastAsia="en-US"/>
    </w:rPr>
  </w:style>
  <w:style w:type="character" w:customStyle="1" w:styleId="Heading2Char2">
    <w:name w:val="Heading 2 Char2"/>
    <w:basedOn w:val="DefaultParagraphFont"/>
    <w:rsid w:val="0036379A"/>
    <w:rPr>
      <w:rFonts w:ascii="Arial" w:hAnsi="Arial"/>
      <w:sz w:val="32"/>
      <w:lang w:val="en-GB" w:eastAsia="en-US"/>
    </w:rPr>
  </w:style>
  <w:style w:type="character" w:customStyle="1" w:styleId="Heading3Char2">
    <w:name w:val="Heading 3 Char2"/>
    <w:basedOn w:val="DefaultParagraphFont"/>
    <w:rsid w:val="0036379A"/>
    <w:rPr>
      <w:rFonts w:ascii="Arial" w:hAnsi="Arial"/>
      <w:sz w:val="28"/>
      <w:lang w:val="en-GB" w:eastAsia="en-US"/>
    </w:rPr>
  </w:style>
  <w:style w:type="character" w:customStyle="1" w:styleId="Heading4Char2">
    <w:name w:val="Heading 4 Char2"/>
    <w:aliases w:val="H4 Char2,h4 Char2,H41 Char2,h41 Char2,H42 Char2,h42 Char2,H43 Char2,h43 Char2,H411 Char2,h411 Char2,H421 Char2,h421 Char2,H44 Char2,h44 Char2,H412 Char2,h412 Char2,H422 Char2,h422 Char2,H431 Char2,h431 Char2,H45 Char2,h45 Char2,H432 Char"/>
    <w:basedOn w:val="DefaultParagraphFont"/>
    <w:rsid w:val="0036379A"/>
    <w:rPr>
      <w:rFonts w:ascii="Arial" w:hAnsi="Arial"/>
      <w:sz w:val="24"/>
      <w:lang w:val="en-GB" w:eastAsia="en-US"/>
    </w:rPr>
  </w:style>
  <w:style w:type="character" w:customStyle="1" w:styleId="Heading5Char2">
    <w:name w:val="Heading 5 Char2"/>
    <w:basedOn w:val="DefaultParagraphFont"/>
    <w:rsid w:val="0036379A"/>
    <w:rPr>
      <w:rFonts w:ascii="Arial" w:hAnsi="Arial"/>
      <w:sz w:val="22"/>
      <w:lang w:val="en-GB" w:eastAsia="en-US"/>
    </w:rPr>
  </w:style>
  <w:style w:type="character" w:customStyle="1" w:styleId="TANChar">
    <w:name w:val="TAN Char"/>
    <w:link w:val="TAN"/>
    <w:qFormat/>
    <w:rsid w:val="0036379A"/>
    <w:rPr>
      <w:rFonts w:ascii="Arial" w:hAnsi="Arial"/>
      <w:sz w:val="18"/>
      <w:lang w:eastAsia="en-US"/>
    </w:rPr>
  </w:style>
  <w:style w:type="character" w:customStyle="1" w:styleId="berschrift1H1HuvudrubrikChar1">
    <w:name w:val="Überschrift 1.H1.Huvudrubrik Char1"/>
    <w:rsid w:val="0036379A"/>
    <w:rPr>
      <w:rFonts w:ascii="Arial" w:hAnsi="Arial"/>
      <w:sz w:val="36"/>
      <w:lang w:val="en-GB" w:eastAsia="en-US" w:bidi="ar-SA"/>
    </w:rPr>
  </w:style>
  <w:style w:type="character" w:customStyle="1" w:styleId="berschrift2T2Char1">
    <w:name w:val="Überschrift 2.T2 Char1"/>
    <w:rsid w:val="0036379A"/>
    <w:rPr>
      <w:rFonts w:ascii="Arial" w:hAnsi="Arial"/>
      <w:sz w:val="32"/>
      <w:lang w:val="en-GB" w:eastAsia="en-US" w:bidi="ar-SA"/>
    </w:rPr>
  </w:style>
  <w:style w:type="character" w:customStyle="1" w:styleId="fontstyle01">
    <w:name w:val="fontstyle01"/>
    <w:basedOn w:val="DefaultParagraphFont"/>
    <w:qFormat/>
    <w:rsid w:val="0036379A"/>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6379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6379A"/>
    <w:rPr>
      <w:rFonts w:ascii="Symbol" w:hAnsi="Symbol" w:hint="default"/>
      <w:b w:val="0"/>
      <w:bCs w:val="0"/>
      <w:i w:val="0"/>
      <w:iCs w:val="0"/>
      <w:color w:val="000000"/>
      <w:sz w:val="18"/>
      <w:szCs w:val="18"/>
    </w:rPr>
  </w:style>
  <w:style w:type="character" w:customStyle="1" w:styleId="fontstyle11">
    <w:name w:val="fontstyle11"/>
    <w:basedOn w:val="DefaultParagraphFont"/>
    <w:rsid w:val="0036379A"/>
    <w:rPr>
      <w:rFonts w:ascii="Helvetica" w:hAnsi="Helvetica" w:cs="Helvetica" w:hint="default"/>
      <w:b w:val="0"/>
      <w:bCs w:val="0"/>
      <w:i w:val="0"/>
      <w:iCs w:val="0"/>
      <w:color w:val="000000"/>
      <w:sz w:val="18"/>
      <w:szCs w:val="18"/>
    </w:rPr>
  </w:style>
  <w:style w:type="character" w:customStyle="1" w:styleId="msoins0">
    <w:name w:val="msoins"/>
    <w:rsid w:val="0036379A"/>
  </w:style>
  <w:style w:type="character" w:customStyle="1" w:styleId="TALZchn">
    <w:name w:val="TAL Zchn"/>
    <w:rsid w:val="0036379A"/>
    <w:rPr>
      <w:rFonts w:ascii="Arial" w:hAnsi="Arial"/>
      <w:sz w:val="18"/>
      <w:lang w:val="en-GB" w:eastAsia="en-US"/>
    </w:rPr>
  </w:style>
  <w:style w:type="character" w:customStyle="1" w:styleId="NOZchn">
    <w:name w:val="NO Zchn"/>
    <w:rsid w:val="0036379A"/>
    <w:rPr>
      <w:lang w:val="en-GB"/>
    </w:rPr>
  </w:style>
  <w:style w:type="character" w:customStyle="1" w:styleId="EditorsNoteChar">
    <w:name w:val="Editor's Note Char"/>
    <w:link w:val="EditorsNote"/>
    <w:rsid w:val="0036379A"/>
    <w:rPr>
      <w:color w:val="FF0000"/>
      <w:lang w:eastAsia="en-US"/>
    </w:rPr>
  </w:style>
  <w:style w:type="character" w:customStyle="1" w:styleId="BodyTextIndent3Char1">
    <w:name w:val="Body Text Indent 3 Char1"/>
    <w:basedOn w:val="DefaultParagraphFont"/>
    <w:uiPriority w:val="99"/>
    <w:rsid w:val="0036379A"/>
    <w:rPr>
      <w:rFonts w:ascii="Times New Roman" w:eastAsia="Times New Roman" w:hAnsi="Times New Roman" w:cs="Times New Roman"/>
      <w:sz w:val="16"/>
      <w:szCs w:val="16"/>
      <w:lang w:val="en-GB"/>
    </w:rPr>
  </w:style>
  <w:style w:type="character" w:customStyle="1" w:styleId="TACChar">
    <w:name w:val="TAC Char"/>
    <w:locked/>
    <w:rsid w:val="0036379A"/>
    <w:rPr>
      <w:rFonts w:ascii="Arial" w:hAnsi="Arial"/>
      <w:sz w:val="18"/>
      <w:lang w:val="en-GB"/>
    </w:rPr>
  </w:style>
  <w:style w:type="character" w:customStyle="1" w:styleId="Hyperlink1">
    <w:name w:val="Hyperlink1"/>
    <w:uiPriority w:val="99"/>
    <w:rsid w:val="0036379A"/>
    <w:rPr>
      <w:color w:val="0563C1"/>
      <w:u w:val="single"/>
    </w:rPr>
  </w:style>
  <w:style w:type="character" w:customStyle="1" w:styleId="FollowedHyperlink1">
    <w:name w:val="FollowedHyperlink1"/>
    <w:rsid w:val="0036379A"/>
    <w:rPr>
      <w:color w:val="954F72"/>
      <w:u w:val="single"/>
    </w:rPr>
  </w:style>
  <w:style w:type="character" w:customStyle="1" w:styleId="EditorsNoteCharChar">
    <w:name w:val="Editor's Note Char Char"/>
    <w:rsid w:val="0036379A"/>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6379A"/>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6379A"/>
    <w:rPr>
      <w:color w:val="605E5C"/>
      <w:shd w:val="clear" w:color="auto" w:fill="E1DFDD"/>
    </w:rPr>
  </w:style>
  <w:style w:type="paragraph" w:customStyle="1" w:styleId="msonormal0">
    <w:name w:val="msonormal"/>
    <w:basedOn w:val="Normal"/>
    <w:rsid w:val="0036379A"/>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36379A"/>
    <w:rPr>
      <w:rFonts w:ascii="Times New Roman" w:hAnsi="Times New Roman" w:cs="Times New Roman" w:hint="default"/>
      <w:lang w:val="en-GB" w:eastAsia="en-US"/>
    </w:rPr>
  </w:style>
  <w:style w:type="character" w:customStyle="1" w:styleId="BodyTextIndentChar1">
    <w:name w:val="Body Text Indent Char1"/>
    <w:uiPriority w:val="99"/>
    <w:semiHidden/>
    <w:rsid w:val="0036379A"/>
    <w:rPr>
      <w:rFonts w:ascii="Times New Roman" w:hAnsi="Times New Roman" w:cs="Times New Roman" w:hint="default"/>
      <w:lang w:val="en-GB" w:eastAsia="en-US"/>
    </w:rPr>
  </w:style>
  <w:style w:type="character" w:customStyle="1" w:styleId="BodyTextIndent2Char1">
    <w:name w:val="Body Text Indent 2 Char1"/>
    <w:uiPriority w:val="99"/>
    <w:semiHidden/>
    <w:rsid w:val="0036379A"/>
    <w:rPr>
      <w:rFonts w:ascii="Times New Roman" w:hAnsi="Times New Roman" w:cs="Times New Roman" w:hint="default"/>
      <w:lang w:val="en-GB" w:eastAsia="en-US"/>
    </w:rPr>
  </w:style>
  <w:style w:type="paragraph" w:customStyle="1" w:styleId="B20">
    <w:name w:val="B2+"/>
    <w:basedOn w:val="B2"/>
    <w:rsid w:val="0036379A"/>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Normal"/>
    <w:rsid w:val="0036379A"/>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rsid w:val="0036379A"/>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rsid w:val="0036379A"/>
    <w:pPr>
      <w:ind w:left="0" w:firstLine="0"/>
      <w:outlineLvl w:val="7"/>
    </w:pPr>
    <w:rPr>
      <w:rFonts w:eastAsiaTheme="minorEastAsia"/>
      <w:lang w:eastAsia="fr-FR"/>
    </w:rPr>
  </w:style>
  <w:style w:type="paragraph" w:customStyle="1" w:styleId="BL">
    <w:name w:val="BL"/>
    <w:basedOn w:val="Normal"/>
    <w:rsid w:val="0036379A"/>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36379A"/>
  </w:style>
  <w:style w:type="character" w:customStyle="1" w:styleId="CharChar">
    <w:name w:val="Char Char"/>
    <w:rsid w:val="0036379A"/>
    <w:rPr>
      <w:rFonts w:ascii="Arial" w:hAnsi="Arial" w:cs="Arial" w:hint="default"/>
      <w:sz w:val="32"/>
      <w:lang w:val="en-GB" w:eastAsia="en-US" w:bidi="ar-SA"/>
    </w:rPr>
  </w:style>
  <w:style w:type="character" w:customStyle="1" w:styleId="TFZchn">
    <w:name w:val="TF Zchn"/>
    <w:rsid w:val="0036379A"/>
    <w:rPr>
      <w:rFonts w:ascii="Arial" w:hAnsi="Arial" w:cs="Arial" w:hint="default"/>
      <w:b/>
      <w:bCs w:val="0"/>
      <w:lang w:val="en-GB"/>
    </w:rPr>
  </w:style>
  <w:style w:type="table" w:customStyle="1" w:styleId="1">
    <w:name w:val="网格型1"/>
    <w:basedOn w:val="TableNormal"/>
    <w:rsid w:val="0036379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6379A"/>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Normal"/>
    <w:next w:val="Normal"/>
    <w:uiPriority w:val="99"/>
    <w:unhideWhenUsed/>
    <w:qFormat/>
    <w:rsid w:val="0036379A"/>
    <w:pPr>
      <w:spacing w:after="200"/>
    </w:pPr>
    <w:rPr>
      <w:rFonts w:eastAsiaTheme="minorEastAsia"/>
      <w:i/>
      <w:iCs/>
      <w:color w:val="44546A"/>
      <w:sz w:val="18"/>
      <w:szCs w:val="18"/>
    </w:rPr>
  </w:style>
  <w:style w:type="paragraph" w:customStyle="1" w:styleId="EnvelopeAddress1">
    <w:name w:val="Envelope Address1"/>
    <w:basedOn w:val="Normal"/>
    <w:next w:val="EnvelopeAddress"/>
    <w:rsid w:val="0036379A"/>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Normal"/>
    <w:next w:val="EnvelopeReturn"/>
    <w:rsid w:val="0036379A"/>
    <w:pPr>
      <w:spacing w:after="0"/>
    </w:pPr>
    <w:rPr>
      <w:rFonts w:ascii="Calibri Light" w:eastAsiaTheme="minorEastAsia" w:hAnsi="Calibri Light"/>
    </w:rPr>
  </w:style>
  <w:style w:type="paragraph" w:customStyle="1" w:styleId="IndexHeading1">
    <w:name w:val="Index Heading1"/>
    <w:basedOn w:val="Normal"/>
    <w:next w:val="Index1"/>
    <w:uiPriority w:val="99"/>
    <w:rsid w:val="0036379A"/>
    <w:rPr>
      <w:rFonts w:ascii="Calibri Light" w:eastAsiaTheme="minorEastAsia" w:hAnsi="Calibri Light"/>
      <w:b/>
      <w:bCs/>
    </w:rPr>
  </w:style>
  <w:style w:type="paragraph" w:customStyle="1" w:styleId="IntenseQuote1">
    <w:name w:val="Intense Quote1"/>
    <w:basedOn w:val="Normal"/>
    <w:next w:val="Normal"/>
    <w:uiPriority w:val="30"/>
    <w:qFormat/>
    <w:rsid w:val="0036379A"/>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rsid w:val="003637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36379A"/>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36379A"/>
    <w:pPr>
      <w:numPr>
        <w:ilvl w:val="1"/>
      </w:numPr>
      <w:spacing w:after="160"/>
    </w:pPr>
    <w:rPr>
      <w:rFonts w:ascii="Calibri" w:eastAsiaTheme="minorEastAsia" w:hAnsi="Calibri"/>
      <w:color w:val="5A5A5A"/>
      <w:spacing w:val="15"/>
      <w:sz w:val="22"/>
      <w:szCs w:val="22"/>
    </w:rPr>
  </w:style>
  <w:style w:type="paragraph" w:customStyle="1" w:styleId="Title1">
    <w:name w:val="Title1"/>
    <w:basedOn w:val="Normal"/>
    <w:next w:val="Normal"/>
    <w:qFormat/>
    <w:rsid w:val="0036379A"/>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rsid w:val="0036379A"/>
    <w:pPr>
      <w:spacing w:before="120"/>
    </w:pPr>
    <w:rPr>
      <w:rFonts w:ascii="Calibri Light" w:eastAsiaTheme="minorEastAsia" w:hAnsi="Calibri Light"/>
      <w:b/>
      <w:bCs/>
      <w:sz w:val="24"/>
      <w:szCs w:val="24"/>
    </w:rPr>
  </w:style>
  <w:style w:type="paragraph" w:customStyle="1" w:styleId="TOCHeading1">
    <w:name w:val="TOC Heading1"/>
    <w:basedOn w:val="Heading1"/>
    <w:next w:val="Normal"/>
    <w:uiPriority w:val="39"/>
    <w:semiHidden/>
    <w:unhideWhenUsed/>
    <w:qFormat/>
    <w:rsid w:val="0036379A"/>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36379A"/>
    <w:rPr>
      <w:color w:val="605E5C"/>
      <w:shd w:val="clear" w:color="auto" w:fill="E1DFDD"/>
    </w:rPr>
  </w:style>
  <w:style w:type="character" w:customStyle="1" w:styleId="IntenseQuoteChar1">
    <w:name w:val="Intense Quote Char1"/>
    <w:basedOn w:val="DefaultParagraphFont"/>
    <w:uiPriority w:val="30"/>
    <w:rsid w:val="0036379A"/>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36379A"/>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6379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6379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6379A"/>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6379A"/>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rsid w:val="0036379A"/>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rsid w:val="0036379A"/>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Normal"/>
    <w:rsid w:val="0036379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Normal"/>
    <w:rsid w:val="0036379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Normal"/>
    <w:rsid w:val="0036379A"/>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Normal"/>
    <w:rsid w:val="0036379A"/>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Normal"/>
    <w:rsid w:val="0036379A"/>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Normal"/>
    <w:rsid w:val="0036379A"/>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Normal"/>
    <w:rsid w:val="0036379A"/>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Normal"/>
    <w:rsid w:val="0036379A"/>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Normal"/>
    <w:rsid w:val="0036379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Normal"/>
    <w:rsid w:val="0036379A"/>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Normal"/>
    <w:rsid w:val="0036379A"/>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Normal"/>
    <w:rsid w:val="0036379A"/>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Normal"/>
    <w:rsid w:val="0036379A"/>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Normal"/>
    <w:rsid w:val="0036379A"/>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Normal"/>
    <w:rsid w:val="0036379A"/>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Normal"/>
    <w:rsid w:val="0036379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Normal"/>
    <w:rsid w:val="0036379A"/>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Normal"/>
    <w:rsid w:val="0036379A"/>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Normal"/>
    <w:rsid w:val="0036379A"/>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Normal"/>
    <w:rsid w:val="0036379A"/>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Normal"/>
    <w:rsid w:val="0036379A"/>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Normal"/>
    <w:rsid w:val="0036379A"/>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Normal"/>
    <w:rsid w:val="0036379A"/>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Normal"/>
    <w:rsid w:val="0036379A"/>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Normal"/>
    <w:rsid w:val="0036379A"/>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Normal"/>
    <w:rsid w:val="0036379A"/>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Normal"/>
    <w:rsid w:val="0036379A"/>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Normal"/>
    <w:rsid w:val="0036379A"/>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rsid w:val="0036379A"/>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Normal"/>
    <w:rsid w:val="0036379A"/>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Normal"/>
    <w:rsid w:val="0036379A"/>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Normal"/>
    <w:rsid w:val="0036379A"/>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Normal"/>
    <w:rsid w:val="0036379A"/>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Normal"/>
    <w:rsid w:val="0036379A"/>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Normal"/>
    <w:rsid w:val="0036379A"/>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Normal"/>
    <w:rsid w:val="0036379A"/>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Normal"/>
    <w:rsid w:val="0036379A"/>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Normal"/>
    <w:rsid w:val="0036379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Normal"/>
    <w:rsid w:val="0036379A"/>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Normal"/>
    <w:rsid w:val="0036379A"/>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Normal"/>
    <w:rsid w:val="0036379A"/>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Normal"/>
    <w:rsid w:val="0036379A"/>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Normal"/>
    <w:rsid w:val="0036379A"/>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Normal"/>
    <w:rsid w:val="0036379A"/>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Normal"/>
    <w:rsid w:val="0036379A"/>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rsid w:val="0036379A"/>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Normal"/>
    <w:rsid w:val="0036379A"/>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Normal"/>
    <w:rsid w:val="0036379A"/>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Normal"/>
    <w:rsid w:val="0036379A"/>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Normal"/>
    <w:rsid w:val="0036379A"/>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Normal"/>
    <w:rsid w:val="0036379A"/>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rsid w:val="0036379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GridTable1Light">
    <w:name w:val="Grid Table 1 Light"/>
    <w:basedOn w:val="TableNormal"/>
    <w:uiPriority w:val="46"/>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6379A"/>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36379A"/>
  </w:style>
  <w:style w:type="numbering" w:customStyle="1" w:styleId="10">
    <w:name w:val="无列表1"/>
    <w:next w:val="NoList"/>
    <w:uiPriority w:val="99"/>
    <w:semiHidden/>
    <w:unhideWhenUsed/>
    <w:rsid w:val="0036379A"/>
  </w:style>
  <w:style w:type="character" w:customStyle="1" w:styleId="HTMLPreformattedChar1">
    <w:name w:val="HTML Preformatted Char1"/>
    <w:uiPriority w:val="99"/>
    <w:semiHidden/>
    <w:rsid w:val="0036379A"/>
    <w:rPr>
      <w:rFonts w:ascii="Consolas" w:hAnsi="Consolas"/>
      <w:lang w:val="en-GB" w:eastAsia="en-US"/>
    </w:rPr>
  </w:style>
  <w:style w:type="character" w:customStyle="1" w:styleId="BodyText3Char1">
    <w:name w:val="Body Text 3 Char1"/>
    <w:uiPriority w:val="99"/>
    <w:semiHidden/>
    <w:rsid w:val="0036379A"/>
    <w:rPr>
      <w:rFonts w:ascii="Times New Roman" w:hAnsi="Times New Roman"/>
      <w:sz w:val="16"/>
      <w:szCs w:val="16"/>
      <w:lang w:val="en-GB" w:eastAsia="en-US"/>
    </w:rPr>
  </w:style>
  <w:style w:type="character" w:customStyle="1" w:styleId="PlainTextChar1">
    <w:name w:val="Plain Text Char1"/>
    <w:uiPriority w:val="99"/>
    <w:semiHidden/>
    <w:rsid w:val="0036379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36379A"/>
    <w:rPr>
      <w:rFonts w:ascii="Cambria" w:eastAsia="SimSun" w:hAnsi="Cambria" w:cs="Times New Roman"/>
      <w:b/>
      <w:bCs/>
      <w:sz w:val="28"/>
      <w:szCs w:val="28"/>
      <w:lang w:eastAsia="en-US"/>
    </w:rPr>
  </w:style>
  <w:style w:type="character" w:customStyle="1" w:styleId="11">
    <w:name w:val="未处理的提及1"/>
    <w:uiPriority w:val="99"/>
    <w:semiHidden/>
    <w:rsid w:val="0036379A"/>
    <w:rPr>
      <w:color w:val="605E5C"/>
      <w:shd w:val="clear" w:color="auto" w:fill="E1DFDD"/>
    </w:rPr>
  </w:style>
  <w:style w:type="character" w:customStyle="1" w:styleId="B3Car">
    <w:name w:val="B3 Car"/>
    <w:locked/>
    <w:rsid w:val="0036379A"/>
    <w:rPr>
      <w:lang w:eastAsia="en-US"/>
    </w:rPr>
  </w:style>
  <w:style w:type="paragraph" w:customStyle="1" w:styleId="b11">
    <w:name w:val="b1"/>
    <w:basedOn w:val="Normal"/>
    <w:rsid w:val="0036379A"/>
    <w:pPr>
      <w:spacing w:before="100" w:beforeAutospacing="1" w:after="100" w:afterAutospacing="1"/>
    </w:pPr>
    <w:rPr>
      <w:rFonts w:eastAsiaTheme="minorEastAsia"/>
      <w:sz w:val="24"/>
      <w:szCs w:val="24"/>
      <w:lang w:val="en-US"/>
    </w:rPr>
  </w:style>
  <w:style w:type="paragraph" w:customStyle="1" w:styleId="pf0">
    <w:name w:val="pf0"/>
    <w:basedOn w:val="Normal"/>
    <w:rsid w:val="0036379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36379A"/>
    <w:rPr>
      <w:rFonts w:ascii="Segoe UI" w:hAnsi="Segoe UI" w:cs="Segoe UI" w:hint="default"/>
      <w:sz w:val="18"/>
      <w:szCs w:val="18"/>
    </w:rPr>
  </w:style>
  <w:style w:type="numbering" w:customStyle="1" w:styleId="NoList13">
    <w:name w:val="No List13"/>
    <w:next w:val="NoList"/>
    <w:uiPriority w:val="99"/>
    <w:semiHidden/>
    <w:unhideWhenUsed/>
    <w:rsid w:val="0036379A"/>
  </w:style>
  <w:style w:type="numbering" w:customStyle="1" w:styleId="NoList14">
    <w:name w:val="No List14"/>
    <w:next w:val="NoList"/>
    <w:uiPriority w:val="99"/>
    <w:semiHidden/>
    <w:rsid w:val="0036379A"/>
  </w:style>
  <w:style w:type="numbering" w:customStyle="1" w:styleId="NoList112">
    <w:name w:val="No List112"/>
    <w:next w:val="NoList"/>
    <w:uiPriority w:val="99"/>
    <w:semiHidden/>
    <w:unhideWhenUsed/>
    <w:rsid w:val="0036379A"/>
  </w:style>
  <w:style w:type="numbering" w:customStyle="1" w:styleId="NoList1112">
    <w:name w:val="No List1112"/>
    <w:next w:val="NoList"/>
    <w:uiPriority w:val="99"/>
    <w:semiHidden/>
    <w:rsid w:val="0036379A"/>
  </w:style>
  <w:style w:type="numbering" w:customStyle="1" w:styleId="NoList22">
    <w:name w:val="No List22"/>
    <w:next w:val="NoList"/>
    <w:uiPriority w:val="99"/>
    <w:semiHidden/>
    <w:unhideWhenUsed/>
    <w:rsid w:val="0036379A"/>
  </w:style>
  <w:style w:type="numbering" w:customStyle="1" w:styleId="NoList121">
    <w:name w:val="No List121"/>
    <w:next w:val="NoList"/>
    <w:uiPriority w:val="99"/>
    <w:semiHidden/>
    <w:rsid w:val="0036379A"/>
  </w:style>
  <w:style w:type="numbering" w:customStyle="1" w:styleId="NoList31">
    <w:name w:val="No List31"/>
    <w:next w:val="NoList"/>
    <w:uiPriority w:val="99"/>
    <w:semiHidden/>
    <w:rsid w:val="0036379A"/>
  </w:style>
  <w:style w:type="numbering" w:customStyle="1" w:styleId="NoList41">
    <w:name w:val="No List41"/>
    <w:next w:val="NoList"/>
    <w:uiPriority w:val="99"/>
    <w:semiHidden/>
    <w:rsid w:val="0036379A"/>
  </w:style>
  <w:style w:type="numbering" w:customStyle="1" w:styleId="NoList51">
    <w:name w:val="No List51"/>
    <w:next w:val="NoList"/>
    <w:uiPriority w:val="99"/>
    <w:semiHidden/>
    <w:rsid w:val="0036379A"/>
  </w:style>
  <w:style w:type="numbering" w:customStyle="1" w:styleId="NoList61">
    <w:name w:val="No List61"/>
    <w:next w:val="NoList"/>
    <w:uiPriority w:val="99"/>
    <w:semiHidden/>
    <w:rsid w:val="0036379A"/>
  </w:style>
  <w:style w:type="numbering" w:customStyle="1" w:styleId="NoList71">
    <w:name w:val="No List71"/>
    <w:next w:val="NoList"/>
    <w:uiPriority w:val="99"/>
    <w:semiHidden/>
    <w:rsid w:val="0036379A"/>
  </w:style>
  <w:style w:type="numbering" w:customStyle="1" w:styleId="NoList81">
    <w:name w:val="No List81"/>
    <w:next w:val="NoList"/>
    <w:uiPriority w:val="99"/>
    <w:semiHidden/>
    <w:rsid w:val="0036379A"/>
  </w:style>
  <w:style w:type="numbering" w:customStyle="1" w:styleId="NoList91">
    <w:name w:val="No List91"/>
    <w:next w:val="NoList"/>
    <w:uiPriority w:val="99"/>
    <w:semiHidden/>
    <w:rsid w:val="0036379A"/>
  </w:style>
  <w:style w:type="numbering" w:customStyle="1" w:styleId="NoList101">
    <w:name w:val="No List101"/>
    <w:next w:val="NoList"/>
    <w:uiPriority w:val="99"/>
    <w:semiHidden/>
    <w:unhideWhenUsed/>
    <w:rsid w:val="0036379A"/>
  </w:style>
  <w:style w:type="numbering" w:customStyle="1" w:styleId="NoList11112">
    <w:name w:val="No List11112"/>
    <w:next w:val="NoList"/>
    <w:uiPriority w:val="99"/>
    <w:semiHidden/>
    <w:unhideWhenUsed/>
    <w:rsid w:val="0036379A"/>
  </w:style>
  <w:style w:type="numbering" w:customStyle="1" w:styleId="NoList111111">
    <w:name w:val="No List111111"/>
    <w:next w:val="NoList"/>
    <w:uiPriority w:val="99"/>
    <w:semiHidden/>
    <w:rsid w:val="0036379A"/>
  </w:style>
  <w:style w:type="numbering" w:customStyle="1" w:styleId="NoList211">
    <w:name w:val="No List211"/>
    <w:next w:val="NoList"/>
    <w:uiPriority w:val="99"/>
    <w:semiHidden/>
    <w:unhideWhenUsed/>
    <w:rsid w:val="0036379A"/>
  </w:style>
  <w:style w:type="numbering" w:customStyle="1" w:styleId="110">
    <w:name w:val="无列表11"/>
    <w:next w:val="NoList"/>
    <w:uiPriority w:val="99"/>
    <w:semiHidden/>
    <w:unhideWhenUsed/>
    <w:rsid w:val="0036379A"/>
  </w:style>
  <w:style w:type="numbering" w:customStyle="1" w:styleId="NoList15">
    <w:name w:val="No List15"/>
    <w:next w:val="NoList"/>
    <w:uiPriority w:val="99"/>
    <w:semiHidden/>
    <w:unhideWhenUsed/>
    <w:rsid w:val="0036379A"/>
  </w:style>
  <w:style w:type="numbering" w:customStyle="1" w:styleId="NoList16">
    <w:name w:val="No List16"/>
    <w:next w:val="NoList"/>
    <w:uiPriority w:val="99"/>
    <w:semiHidden/>
    <w:rsid w:val="0036379A"/>
  </w:style>
  <w:style w:type="numbering" w:customStyle="1" w:styleId="NoList113">
    <w:name w:val="No List113"/>
    <w:next w:val="NoList"/>
    <w:uiPriority w:val="99"/>
    <w:semiHidden/>
    <w:unhideWhenUsed/>
    <w:rsid w:val="0036379A"/>
  </w:style>
  <w:style w:type="numbering" w:customStyle="1" w:styleId="NoList1113">
    <w:name w:val="No List1113"/>
    <w:next w:val="NoList"/>
    <w:uiPriority w:val="99"/>
    <w:semiHidden/>
    <w:rsid w:val="0036379A"/>
  </w:style>
  <w:style w:type="numbering" w:customStyle="1" w:styleId="NoList23">
    <w:name w:val="No List23"/>
    <w:next w:val="NoList"/>
    <w:uiPriority w:val="99"/>
    <w:semiHidden/>
    <w:unhideWhenUsed/>
    <w:rsid w:val="0036379A"/>
  </w:style>
  <w:style w:type="numbering" w:customStyle="1" w:styleId="NoList122">
    <w:name w:val="No List122"/>
    <w:next w:val="NoList"/>
    <w:uiPriority w:val="99"/>
    <w:semiHidden/>
    <w:rsid w:val="0036379A"/>
  </w:style>
  <w:style w:type="numbering" w:customStyle="1" w:styleId="NoList32">
    <w:name w:val="No List32"/>
    <w:next w:val="NoList"/>
    <w:uiPriority w:val="99"/>
    <w:semiHidden/>
    <w:rsid w:val="0036379A"/>
  </w:style>
  <w:style w:type="numbering" w:customStyle="1" w:styleId="NoList42">
    <w:name w:val="No List42"/>
    <w:next w:val="NoList"/>
    <w:uiPriority w:val="99"/>
    <w:semiHidden/>
    <w:rsid w:val="0036379A"/>
  </w:style>
  <w:style w:type="numbering" w:customStyle="1" w:styleId="NoList52">
    <w:name w:val="No List52"/>
    <w:next w:val="NoList"/>
    <w:uiPriority w:val="99"/>
    <w:semiHidden/>
    <w:rsid w:val="0036379A"/>
  </w:style>
  <w:style w:type="numbering" w:customStyle="1" w:styleId="NoList62">
    <w:name w:val="No List62"/>
    <w:next w:val="NoList"/>
    <w:uiPriority w:val="99"/>
    <w:semiHidden/>
    <w:rsid w:val="0036379A"/>
  </w:style>
  <w:style w:type="numbering" w:customStyle="1" w:styleId="NoList72">
    <w:name w:val="No List72"/>
    <w:next w:val="NoList"/>
    <w:uiPriority w:val="99"/>
    <w:semiHidden/>
    <w:rsid w:val="0036379A"/>
  </w:style>
  <w:style w:type="numbering" w:customStyle="1" w:styleId="NoList82">
    <w:name w:val="No List82"/>
    <w:next w:val="NoList"/>
    <w:uiPriority w:val="99"/>
    <w:semiHidden/>
    <w:rsid w:val="0036379A"/>
  </w:style>
  <w:style w:type="numbering" w:customStyle="1" w:styleId="NoList92">
    <w:name w:val="No List92"/>
    <w:next w:val="NoList"/>
    <w:uiPriority w:val="99"/>
    <w:semiHidden/>
    <w:rsid w:val="0036379A"/>
  </w:style>
  <w:style w:type="numbering" w:customStyle="1" w:styleId="NoList102">
    <w:name w:val="No List102"/>
    <w:next w:val="NoList"/>
    <w:uiPriority w:val="99"/>
    <w:semiHidden/>
    <w:unhideWhenUsed/>
    <w:rsid w:val="0036379A"/>
  </w:style>
  <w:style w:type="numbering" w:customStyle="1" w:styleId="NoList11113">
    <w:name w:val="No List11113"/>
    <w:next w:val="NoList"/>
    <w:uiPriority w:val="99"/>
    <w:semiHidden/>
    <w:unhideWhenUsed/>
    <w:rsid w:val="0036379A"/>
  </w:style>
  <w:style w:type="numbering" w:customStyle="1" w:styleId="NoList111112">
    <w:name w:val="No List111112"/>
    <w:next w:val="NoList"/>
    <w:uiPriority w:val="99"/>
    <w:semiHidden/>
    <w:rsid w:val="0036379A"/>
  </w:style>
  <w:style w:type="numbering" w:customStyle="1" w:styleId="NoList212">
    <w:name w:val="No List212"/>
    <w:next w:val="NoList"/>
    <w:uiPriority w:val="99"/>
    <w:semiHidden/>
    <w:unhideWhenUsed/>
    <w:rsid w:val="0036379A"/>
  </w:style>
  <w:style w:type="numbering" w:customStyle="1" w:styleId="12">
    <w:name w:val="无列表12"/>
    <w:next w:val="NoList"/>
    <w:uiPriority w:val="99"/>
    <w:semiHidden/>
    <w:unhideWhenUsed/>
    <w:rsid w:val="0036379A"/>
  </w:style>
  <w:style w:type="numbering" w:customStyle="1" w:styleId="NoList17">
    <w:name w:val="No List17"/>
    <w:next w:val="NoList"/>
    <w:uiPriority w:val="99"/>
    <w:semiHidden/>
    <w:unhideWhenUsed/>
    <w:rsid w:val="0036379A"/>
  </w:style>
  <w:style w:type="numbering" w:customStyle="1" w:styleId="NoList18">
    <w:name w:val="No List18"/>
    <w:next w:val="NoList"/>
    <w:uiPriority w:val="99"/>
    <w:semiHidden/>
    <w:rsid w:val="0036379A"/>
  </w:style>
  <w:style w:type="numbering" w:customStyle="1" w:styleId="NoList114">
    <w:name w:val="No List114"/>
    <w:next w:val="NoList"/>
    <w:uiPriority w:val="99"/>
    <w:semiHidden/>
    <w:unhideWhenUsed/>
    <w:rsid w:val="0036379A"/>
  </w:style>
  <w:style w:type="numbering" w:customStyle="1" w:styleId="NoList1114">
    <w:name w:val="No List1114"/>
    <w:next w:val="NoList"/>
    <w:uiPriority w:val="99"/>
    <w:semiHidden/>
    <w:rsid w:val="0036379A"/>
  </w:style>
  <w:style w:type="numbering" w:customStyle="1" w:styleId="NoList24">
    <w:name w:val="No List24"/>
    <w:next w:val="NoList"/>
    <w:uiPriority w:val="99"/>
    <w:semiHidden/>
    <w:unhideWhenUsed/>
    <w:rsid w:val="0036379A"/>
  </w:style>
  <w:style w:type="numbering" w:customStyle="1" w:styleId="NoList123">
    <w:name w:val="No List123"/>
    <w:next w:val="NoList"/>
    <w:uiPriority w:val="99"/>
    <w:semiHidden/>
    <w:rsid w:val="0036379A"/>
  </w:style>
  <w:style w:type="numbering" w:customStyle="1" w:styleId="NoList33">
    <w:name w:val="No List33"/>
    <w:next w:val="NoList"/>
    <w:uiPriority w:val="99"/>
    <w:semiHidden/>
    <w:rsid w:val="0036379A"/>
  </w:style>
  <w:style w:type="numbering" w:customStyle="1" w:styleId="NoList43">
    <w:name w:val="No List43"/>
    <w:next w:val="NoList"/>
    <w:uiPriority w:val="99"/>
    <w:semiHidden/>
    <w:rsid w:val="0036379A"/>
  </w:style>
  <w:style w:type="numbering" w:customStyle="1" w:styleId="NoList53">
    <w:name w:val="No List53"/>
    <w:next w:val="NoList"/>
    <w:uiPriority w:val="99"/>
    <w:semiHidden/>
    <w:rsid w:val="0036379A"/>
  </w:style>
  <w:style w:type="numbering" w:customStyle="1" w:styleId="NoList63">
    <w:name w:val="No List63"/>
    <w:next w:val="NoList"/>
    <w:uiPriority w:val="99"/>
    <w:semiHidden/>
    <w:rsid w:val="0036379A"/>
  </w:style>
  <w:style w:type="numbering" w:customStyle="1" w:styleId="NoList73">
    <w:name w:val="No List73"/>
    <w:next w:val="NoList"/>
    <w:uiPriority w:val="99"/>
    <w:semiHidden/>
    <w:rsid w:val="0036379A"/>
  </w:style>
  <w:style w:type="numbering" w:customStyle="1" w:styleId="NoList83">
    <w:name w:val="No List83"/>
    <w:next w:val="NoList"/>
    <w:uiPriority w:val="99"/>
    <w:semiHidden/>
    <w:rsid w:val="0036379A"/>
  </w:style>
  <w:style w:type="numbering" w:customStyle="1" w:styleId="NoList93">
    <w:name w:val="No List93"/>
    <w:next w:val="NoList"/>
    <w:uiPriority w:val="99"/>
    <w:semiHidden/>
    <w:rsid w:val="0036379A"/>
  </w:style>
  <w:style w:type="numbering" w:customStyle="1" w:styleId="NoList103">
    <w:name w:val="No List103"/>
    <w:next w:val="NoList"/>
    <w:uiPriority w:val="99"/>
    <w:semiHidden/>
    <w:unhideWhenUsed/>
    <w:rsid w:val="0036379A"/>
  </w:style>
  <w:style w:type="numbering" w:customStyle="1" w:styleId="NoList11114">
    <w:name w:val="No List11114"/>
    <w:next w:val="NoList"/>
    <w:uiPriority w:val="99"/>
    <w:semiHidden/>
    <w:unhideWhenUsed/>
    <w:rsid w:val="0036379A"/>
  </w:style>
  <w:style w:type="numbering" w:customStyle="1" w:styleId="NoList111113">
    <w:name w:val="No List111113"/>
    <w:next w:val="NoList"/>
    <w:uiPriority w:val="99"/>
    <w:semiHidden/>
    <w:rsid w:val="0036379A"/>
  </w:style>
  <w:style w:type="numbering" w:customStyle="1" w:styleId="NoList213">
    <w:name w:val="No List213"/>
    <w:next w:val="NoList"/>
    <w:uiPriority w:val="99"/>
    <w:semiHidden/>
    <w:unhideWhenUsed/>
    <w:rsid w:val="0036379A"/>
  </w:style>
  <w:style w:type="numbering" w:customStyle="1" w:styleId="13">
    <w:name w:val="无列表13"/>
    <w:next w:val="NoList"/>
    <w:uiPriority w:val="99"/>
    <w:semiHidden/>
    <w:unhideWhenUsed/>
    <w:rsid w:val="0036379A"/>
  </w:style>
  <w:style w:type="numbering" w:customStyle="1" w:styleId="NoList19">
    <w:name w:val="No List19"/>
    <w:next w:val="NoList"/>
    <w:uiPriority w:val="99"/>
    <w:semiHidden/>
    <w:unhideWhenUsed/>
    <w:rsid w:val="0036379A"/>
  </w:style>
  <w:style w:type="numbering" w:customStyle="1" w:styleId="NoList110">
    <w:name w:val="No List110"/>
    <w:next w:val="NoList"/>
    <w:uiPriority w:val="99"/>
    <w:semiHidden/>
    <w:rsid w:val="0036379A"/>
  </w:style>
  <w:style w:type="numbering" w:customStyle="1" w:styleId="NoList115">
    <w:name w:val="No List115"/>
    <w:next w:val="NoList"/>
    <w:uiPriority w:val="99"/>
    <w:semiHidden/>
    <w:unhideWhenUsed/>
    <w:rsid w:val="0036379A"/>
  </w:style>
  <w:style w:type="numbering" w:customStyle="1" w:styleId="NoList1115">
    <w:name w:val="No List1115"/>
    <w:next w:val="NoList"/>
    <w:uiPriority w:val="99"/>
    <w:semiHidden/>
    <w:rsid w:val="0036379A"/>
  </w:style>
  <w:style w:type="numbering" w:customStyle="1" w:styleId="NoList25">
    <w:name w:val="No List25"/>
    <w:next w:val="NoList"/>
    <w:uiPriority w:val="99"/>
    <w:semiHidden/>
    <w:unhideWhenUsed/>
    <w:rsid w:val="0036379A"/>
  </w:style>
  <w:style w:type="numbering" w:customStyle="1" w:styleId="NoList124">
    <w:name w:val="No List124"/>
    <w:next w:val="NoList"/>
    <w:uiPriority w:val="99"/>
    <w:semiHidden/>
    <w:rsid w:val="0036379A"/>
  </w:style>
  <w:style w:type="numbering" w:customStyle="1" w:styleId="NoList34">
    <w:name w:val="No List34"/>
    <w:next w:val="NoList"/>
    <w:uiPriority w:val="99"/>
    <w:semiHidden/>
    <w:rsid w:val="0036379A"/>
  </w:style>
  <w:style w:type="numbering" w:customStyle="1" w:styleId="NoList44">
    <w:name w:val="No List44"/>
    <w:next w:val="NoList"/>
    <w:uiPriority w:val="99"/>
    <w:semiHidden/>
    <w:rsid w:val="0036379A"/>
  </w:style>
  <w:style w:type="numbering" w:customStyle="1" w:styleId="NoList54">
    <w:name w:val="No List54"/>
    <w:next w:val="NoList"/>
    <w:uiPriority w:val="99"/>
    <w:semiHidden/>
    <w:rsid w:val="0036379A"/>
  </w:style>
  <w:style w:type="numbering" w:customStyle="1" w:styleId="NoList64">
    <w:name w:val="No List64"/>
    <w:next w:val="NoList"/>
    <w:uiPriority w:val="99"/>
    <w:semiHidden/>
    <w:rsid w:val="0036379A"/>
  </w:style>
  <w:style w:type="numbering" w:customStyle="1" w:styleId="NoList74">
    <w:name w:val="No List74"/>
    <w:next w:val="NoList"/>
    <w:uiPriority w:val="99"/>
    <w:semiHidden/>
    <w:rsid w:val="0036379A"/>
  </w:style>
  <w:style w:type="numbering" w:customStyle="1" w:styleId="NoList84">
    <w:name w:val="No List84"/>
    <w:next w:val="NoList"/>
    <w:uiPriority w:val="99"/>
    <w:semiHidden/>
    <w:rsid w:val="0036379A"/>
  </w:style>
  <w:style w:type="numbering" w:customStyle="1" w:styleId="NoList94">
    <w:name w:val="No List94"/>
    <w:next w:val="NoList"/>
    <w:uiPriority w:val="99"/>
    <w:semiHidden/>
    <w:rsid w:val="0036379A"/>
  </w:style>
  <w:style w:type="numbering" w:customStyle="1" w:styleId="NoList104">
    <w:name w:val="No List104"/>
    <w:next w:val="NoList"/>
    <w:uiPriority w:val="99"/>
    <w:semiHidden/>
    <w:unhideWhenUsed/>
    <w:rsid w:val="0036379A"/>
  </w:style>
  <w:style w:type="numbering" w:customStyle="1" w:styleId="NoList11115">
    <w:name w:val="No List11115"/>
    <w:next w:val="NoList"/>
    <w:uiPriority w:val="99"/>
    <w:semiHidden/>
    <w:unhideWhenUsed/>
    <w:rsid w:val="0036379A"/>
  </w:style>
  <w:style w:type="numbering" w:customStyle="1" w:styleId="NoList111114">
    <w:name w:val="No List111114"/>
    <w:next w:val="NoList"/>
    <w:uiPriority w:val="99"/>
    <w:semiHidden/>
    <w:rsid w:val="0036379A"/>
  </w:style>
  <w:style w:type="numbering" w:customStyle="1" w:styleId="NoList214">
    <w:name w:val="No List214"/>
    <w:next w:val="NoList"/>
    <w:uiPriority w:val="99"/>
    <w:semiHidden/>
    <w:unhideWhenUsed/>
    <w:rsid w:val="0036379A"/>
  </w:style>
  <w:style w:type="numbering" w:customStyle="1" w:styleId="14">
    <w:name w:val="无列表14"/>
    <w:next w:val="NoList"/>
    <w:uiPriority w:val="99"/>
    <w:semiHidden/>
    <w:unhideWhenUsed/>
    <w:rsid w:val="0036379A"/>
  </w:style>
  <w:style w:type="character" w:customStyle="1" w:styleId="CRCoverPageZchn">
    <w:name w:val="CR Cover Page Zchn"/>
    <w:locked/>
    <w:rsid w:val="003637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72127</Words>
  <Characters>411125</Characters>
  <Application>Microsoft Office Word</Application>
  <DocSecurity>0</DocSecurity>
  <Lines>3426</Lines>
  <Paragraphs>964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70</cp:revision>
  <cp:lastPrinted>2019-02-25T14:05:00Z</cp:lastPrinted>
  <dcterms:created xsi:type="dcterms:W3CDTF">2023-09-22T16:51:00Z</dcterms:created>
  <dcterms:modified xsi:type="dcterms:W3CDTF">2025-03-27T14:38:00Z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