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8104E" w14:textId="2AAE1A91" w:rsidR="00C438F0" w:rsidRDefault="00C438F0" w:rsidP="00C438F0">
      <w:pPr>
        <w:pStyle w:val="Heading1"/>
      </w:pPr>
      <w:bookmarkStart w:id="0" w:name="_Hlk163063873"/>
      <w:r w:rsidRPr="007362F4">
        <w:t>4</w:t>
      </w:r>
      <w:r w:rsidRPr="007362F4">
        <w:tab/>
        <w:t xml:space="preserve">Default </w:t>
      </w:r>
      <w:r>
        <w:t>v</w:t>
      </w:r>
      <w:r w:rsidRPr="007362F4">
        <w:t>alues</w:t>
      </w:r>
      <w:r>
        <w:t xml:space="preserve"> for UICC</w:t>
      </w:r>
      <w:bookmarkEnd w:id="0"/>
      <w:r w:rsidRPr="00943D4C">
        <w:t xml:space="preserve"> </w:t>
      </w:r>
    </w:p>
    <w:p w14:paraId="0093D33D" w14:textId="4F28D674"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 w:name="_Toc10738253"/>
      <w:bookmarkStart w:id="2" w:name="_Toc20396087"/>
      <w:bookmarkStart w:id="3" w:name="_Toc29397669"/>
      <w:bookmarkStart w:id="4" w:name="_Toc29398791"/>
      <w:bookmarkStart w:id="5" w:name="_Toc36648801"/>
      <w:bookmarkStart w:id="6" w:name="_Toc36654589"/>
      <w:bookmarkStart w:id="7" w:name="_Toc44960860"/>
      <w:bookmarkStart w:id="8" w:name="_Toc50982501"/>
      <w:bookmarkStart w:id="9" w:name="_Toc50984672"/>
      <w:bookmarkStart w:id="10" w:name="_Toc57111940"/>
      <w:bookmarkStart w:id="11" w:name="_Toc146298939"/>
      <w:r w:rsidRPr="00943D4C">
        <w:t>4.1</w:t>
      </w:r>
      <w:r w:rsidRPr="00943D4C">
        <w:tab/>
        <w:t>Definition of default values for USIM-Terminal interface testing (Default UICC)</w:t>
      </w:r>
      <w:bookmarkEnd w:id="1"/>
      <w:bookmarkEnd w:id="2"/>
      <w:bookmarkEnd w:id="3"/>
      <w:bookmarkEnd w:id="4"/>
      <w:bookmarkEnd w:id="5"/>
      <w:bookmarkEnd w:id="6"/>
      <w:bookmarkEnd w:id="7"/>
      <w:bookmarkEnd w:id="8"/>
      <w:bookmarkEnd w:id="9"/>
      <w:bookmarkEnd w:id="10"/>
      <w:bookmarkEnd w:id="1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12" w:name="_Toc10738254"/>
      <w:bookmarkStart w:id="13" w:name="_Toc20396088"/>
      <w:bookmarkStart w:id="14" w:name="_Toc29397670"/>
      <w:bookmarkStart w:id="15" w:name="_Toc29398792"/>
      <w:bookmarkStart w:id="16" w:name="_Toc36648802"/>
      <w:bookmarkStart w:id="17" w:name="_Toc36654590"/>
      <w:bookmarkStart w:id="18" w:name="_Toc44960861"/>
      <w:bookmarkStart w:id="19" w:name="_Toc50982502"/>
      <w:bookmarkStart w:id="20" w:name="_Toc50984673"/>
      <w:bookmarkStart w:id="21" w:name="_Toc57111941"/>
      <w:bookmarkStart w:id="22" w:name="_Toc146298940"/>
      <w:r w:rsidRPr="00943D4C">
        <w:t>4.1.1</w:t>
      </w:r>
      <w:r w:rsidRPr="00943D4C">
        <w:tab/>
        <w:t>Values of the EF's (Default UICC)</w:t>
      </w:r>
      <w:bookmarkEnd w:id="12"/>
      <w:bookmarkEnd w:id="13"/>
      <w:bookmarkEnd w:id="14"/>
      <w:bookmarkEnd w:id="15"/>
      <w:bookmarkEnd w:id="16"/>
      <w:bookmarkEnd w:id="17"/>
      <w:bookmarkEnd w:id="18"/>
      <w:bookmarkEnd w:id="19"/>
      <w:bookmarkEnd w:id="20"/>
      <w:bookmarkEnd w:id="21"/>
      <w:bookmarkEnd w:id="22"/>
    </w:p>
    <w:p w14:paraId="5226B1C1" w14:textId="77777777" w:rsidR="00BD7469" w:rsidRPr="00943D4C" w:rsidRDefault="00BD7469" w:rsidP="00BD7469">
      <w:pPr>
        <w:pStyle w:val="Heading4"/>
      </w:pPr>
      <w:bookmarkStart w:id="23" w:name="_Toc10738255"/>
      <w:bookmarkStart w:id="24" w:name="_Toc20396089"/>
      <w:bookmarkStart w:id="25" w:name="_Toc29397671"/>
      <w:bookmarkStart w:id="26" w:name="_Toc29398793"/>
      <w:bookmarkStart w:id="27" w:name="_Toc36648803"/>
      <w:bookmarkStart w:id="28" w:name="_Toc36654591"/>
      <w:bookmarkStart w:id="29" w:name="_Toc44960862"/>
      <w:bookmarkStart w:id="30" w:name="_Toc50982503"/>
      <w:bookmarkStart w:id="31" w:name="_Toc50984674"/>
      <w:bookmarkStart w:id="32" w:name="_Toc57111942"/>
      <w:bookmarkStart w:id="33" w:name="_Toc146298941"/>
      <w:r w:rsidRPr="00943D4C">
        <w:t>4.1.1.1</w:t>
      </w:r>
      <w:r w:rsidRPr="00943D4C">
        <w:tab/>
        <w:t>EF</w:t>
      </w:r>
      <w:r w:rsidRPr="00943D4C">
        <w:rPr>
          <w:vertAlign w:val="subscript"/>
        </w:rPr>
        <w:t>IMSI</w:t>
      </w:r>
      <w:r w:rsidRPr="00943D4C">
        <w:t xml:space="preserve"> (IMSI)</w:t>
      </w:r>
      <w:bookmarkEnd w:id="23"/>
      <w:bookmarkEnd w:id="24"/>
      <w:bookmarkEnd w:id="25"/>
      <w:bookmarkEnd w:id="26"/>
      <w:bookmarkEnd w:id="27"/>
      <w:bookmarkEnd w:id="28"/>
      <w:bookmarkEnd w:id="29"/>
      <w:bookmarkEnd w:id="30"/>
      <w:bookmarkEnd w:id="31"/>
      <w:bookmarkEnd w:id="32"/>
      <w:bookmarkEnd w:id="3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34" w:name="_Toc10738257"/>
      <w:bookmarkStart w:id="35" w:name="_Toc20396091"/>
      <w:bookmarkStart w:id="36" w:name="_Toc29397673"/>
      <w:bookmarkStart w:id="37" w:name="_Toc29398795"/>
      <w:bookmarkStart w:id="38" w:name="_Toc36648805"/>
      <w:bookmarkStart w:id="39" w:name="_Toc36654593"/>
      <w:bookmarkStart w:id="40" w:name="_Toc44960864"/>
      <w:bookmarkStart w:id="41" w:name="_Toc50982505"/>
      <w:bookmarkStart w:id="42" w:name="_Toc50984676"/>
      <w:bookmarkStart w:id="4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4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34"/>
      <w:bookmarkEnd w:id="35"/>
      <w:bookmarkEnd w:id="36"/>
      <w:bookmarkEnd w:id="37"/>
      <w:bookmarkEnd w:id="38"/>
      <w:bookmarkEnd w:id="39"/>
      <w:bookmarkEnd w:id="40"/>
      <w:bookmarkEnd w:id="41"/>
      <w:bookmarkEnd w:id="42"/>
      <w:bookmarkEnd w:id="43"/>
      <w:bookmarkEnd w:id="4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45" w:name="_Toc10738258"/>
      <w:bookmarkStart w:id="46" w:name="_Toc20396092"/>
      <w:bookmarkStart w:id="47" w:name="_Toc29397674"/>
      <w:bookmarkStart w:id="48" w:name="_Toc29398796"/>
      <w:bookmarkStart w:id="49" w:name="_Toc36648806"/>
      <w:bookmarkStart w:id="50" w:name="_Toc36654594"/>
      <w:bookmarkStart w:id="51" w:name="_Toc44960865"/>
      <w:bookmarkStart w:id="52" w:name="_Toc50982506"/>
      <w:bookmarkStart w:id="53" w:name="_Toc50984677"/>
      <w:bookmarkStart w:id="54" w:name="_Toc57111945"/>
      <w:bookmarkStart w:id="55" w:name="_Toc146298943"/>
      <w:r w:rsidRPr="00943D4C">
        <w:t>4.1.1.4</w:t>
      </w:r>
      <w:r w:rsidRPr="00943D4C">
        <w:tab/>
        <w:t>EF</w:t>
      </w:r>
      <w:r w:rsidRPr="00943D4C">
        <w:rPr>
          <w:vertAlign w:val="subscript"/>
        </w:rPr>
        <w:t>Keys</w:t>
      </w:r>
      <w:r w:rsidRPr="00943D4C">
        <w:t xml:space="preserve"> (Ciphering and Integrity Keys)</w:t>
      </w:r>
      <w:bookmarkEnd w:id="45"/>
      <w:bookmarkEnd w:id="46"/>
      <w:bookmarkEnd w:id="47"/>
      <w:bookmarkEnd w:id="48"/>
      <w:bookmarkEnd w:id="49"/>
      <w:bookmarkEnd w:id="50"/>
      <w:bookmarkEnd w:id="51"/>
      <w:bookmarkEnd w:id="52"/>
      <w:bookmarkEnd w:id="53"/>
      <w:bookmarkEnd w:id="54"/>
      <w:bookmarkEnd w:id="5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56" w:name="_Toc10738259"/>
      <w:bookmarkStart w:id="57" w:name="_Toc20396093"/>
      <w:bookmarkStart w:id="58" w:name="_Toc29397675"/>
      <w:bookmarkStart w:id="59" w:name="_Toc29398797"/>
      <w:bookmarkStart w:id="60" w:name="_Toc36648807"/>
      <w:bookmarkStart w:id="61" w:name="_Toc36654595"/>
      <w:bookmarkStart w:id="62" w:name="_Toc44960866"/>
      <w:bookmarkStart w:id="63" w:name="_Toc50982507"/>
      <w:bookmarkStart w:id="64" w:name="_Toc50984678"/>
      <w:bookmarkStart w:id="65" w:name="_Toc57111946"/>
      <w:bookmarkStart w:id="66" w:name="_Toc146298944"/>
      <w:r w:rsidRPr="00943D4C">
        <w:t>4.1.1.5</w:t>
      </w:r>
      <w:r w:rsidRPr="00943D4C">
        <w:tab/>
        <w:t>EF</w:t>
      </w:r>
      <w:r w:rsidRPr="00943D4C">
        <w:rPr>
          <w:vertAlign w:val="subscript"/>
        </w:rPr>
        <w:t>KeysPS</w:t>
      </w:r>
      <w:r w:rsidRPr="00943D4C">
        <w:t xml:space="preserve"> (Ciphering and Integrity Keys for Packet Switched domain)</w:t>
      </w:r>
      <w:bookmarkEnd w:id="56"/>
      <w:bookmarkEnd w:id="57"/>
      <w:bookmarkEnd w:id="58"/>
      <w:bookmarkEnd w:id="59"/>
      <w:bookmarkEnd w:id="60"/>
      <w:bookmarkEnd w:id="61"/>
      <w:bookmarkEnd w:id="62"/>
      <w:bookmarkEnd w:id="63"/>
      <w:bookmarkEnd w:id="64"/>
      <w:bookmarkEnd w:id="65"/>
      <w:bookmarkEnd w:id="6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67" w:name="_Toc10738260"/>
      <w:bookmarkStart w:id="68" w:name="_Toc20396094"/>
      <w:bookmarkStart w:id="69" w:name="_Toc29397676"/>
      <w:bookmarkStart w:id="70" w:name="_Toc29398798"/>
      <w:bookmarkStart w:id="71" w:name="_Toc36648808"/>
      <w:bookmarkStart w:id="72" w:name="_Toc36654596"/>
      <w:bookmarkStart w:id="73" w:name="_Toc44960867"/>
      <w:bookmarkStart w:id="74" w:name="_Toc50982508"/>
      <w:bookmarkStart w:id="75" w:name="_Toc50984679"/>
      <w:bookmarkStart w:id="76" w:name="_Toc57111947"/>
      <w:bookmarkStart w:id="77" w:name="_Toc146298945"/>
      <w:r w:rsidRPr="00943D4C">
        <w:t>4.1.1.6</w:t>
      </w:r>
      <w:r w:rsidRPr="00943D4C">
        <w:tab/>
        <w:t>EF</w:t>
      </w:r>
      <w:r w:rsidRPr="00943D4C">
        <w:rPr>
          <w:vertAlign w:val="subscript"/>
        </w:rPr>
        <w:t>ACC</w:t>
      </w:r>
      <w:r w:rsidRPr="00943D4C">
        <w:t xml:space="preserve"> (Access Control Class)</w:t>
      </w:r>
      <w:bookmarkEnd w:id="67"/>
      <w:bookmarkEnd w:id="68"/>
      <w:bookmarkEnd w:id="69"/>
      <w:bookmarkEnd w:id="70"/>
      <w:bookmarkEnd w:id="71"/>
      <w:bookmarkEnd w:id="72"/>
      <w:bookmarkEnd w:id="73"/>
      <w:bookmarkEnd w:id="74"/>
      <w:bookmarkEnd w:id="75"/>
      <w:bookmarkEnd w:id="76"/>
      <w:bookmarkEnd w:id="7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78" w:name="_Toc10738261"/>
      <w:bookmarkStart w:id="79" w:name="_Toc20396095"/>
      <w:bookmarkStart w:id="80" w:name="_Toc29397677"/>
      <w:bookmarkStart w:id="81" w:name="_Toc29398799"/>
      <w:bookmarkStart w:id="82" w:name="_Toc36648809"/>
      <w:bookmarkStart w:id="83" w:name="_Toc36654597"/>
      <w:bookmarkStart w:id="84" w:name="_Toc44960868"/>
      <w:bookmarkStart w:id="85" w:name="_Toc50982509"/>
      <w:bookmarkStart w:id="86" w:name="_Toc50984680"/>
      <w:bookmarkStart w:id="87" w:name="_Toc57111948"/>
      <w:bookmarkStart w:id="88" w:name="_Toc146298946"/>
      <w:r w:rsidRPr="00943D4C">
        <w:t>4.1.1.7</w:t>
      </w:r>
      <w:r w:rsidRPr="00943D4C">
        <w:tab/>
        <w:t>EF</w:t>
      </w:r>
      <w:r w:rsidRPr="00943D4C">
        <w:rPr>
          <w:vertAlign w:val="subscript"/>
        </w:rPr>
        <w:t>FPLMN</w:t>
      </w:r>
      <w:r w:rsidRPr="00943D4C">
        <w:t xml:space="preserve"> (Forbidden PLMNs)</w:t>
      </w:r>
      <w:bookmarkEnd w:id="78"/>
      <w:bookmarkEnd w:id="79"/>
      <w:bookmarkEnd w:id="80"/>
      <w:bookmarkEnd w:id="81"/>
      <w:bookmarkEnd w:id="82"/>
      <w:bookmarkEnd w:id="83"/>
      <w:bookmarkEnd w:id="84"/>
      <w:bookmarkEnd w:id="85"/>
      <w:bookmarkEnd w:id="86"/>
      <w:bookmarkEnd w:id="87"/>
      <w:bookmarkEnd w:id="8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89" w:name="_Toc10738262"/>
      <w:bookmarkStart w:id="90" w:name="_Toc20396096"/>
      <w:bookmarkStart w:id="91" w:name="_Toc29397678"/>
      <w:bookmarkStart w:id="92" w:name="_Toc29398800"/>
      <w:bookmarkStart w:id="93" w:name="_Toc36648810"/>
      <w:bookmarkStart w:id="94" w:name="_Toc36654598"/>
      <w:bookmarkStart w:id="95" w:name="_Toc44960869"/>
      <w:bookmarkStart w:id="96" w:name="_Toc50982510"/>
      <w:bookmarkStart w:id="97" w:name="_Toc50984681"/>
      <w:bookmarkStart w:id="98" w:name="_Toc57111949"/>
    </w:p>
    <w:p w14:paraId="4AFB41DF" w14:textId="77777777" w:rsidR="00266719" w:rsidRPr="00943D4C" w:rsidRDefault="00266719" w:rsidP="00266719">
      <w:pPr>
        <w:pStyle w:val="Heading4"/>
      </w:pPr>
      <w:bookmarkStart w:id="99" w:name="_Toc146298947"/>
      <w:bookmarkEnd w:id="89"/>
      <w:bookmarkEnd w:id="90"/>
      <w:bookmarkEnd w:id="91"/>
      <w:bookmarkEnd w:id="92"/>
      <w:bookmarkEnd w:id="93"/>
      <w:bookmarkEnd w:id="94"/>
      <w:bookmarkEnd w:id="95"/>
      <w:bookmarkEnd w:id="96"/>
      <w:bookmarkEnd w:id="97"/>
      <w:bookmarkEnd w:id="98"/>
      <w:r w:rsidRPr="00943D4C">
        <w:t>4.1.1.8</w:t>
      </w:r>
      <w:r w:rsidRPr="00943D4C">
        <w:tab/>
        <w:t>EF</w:t>
      </w:r>
      <w:r w:rsidRPr="00943D4C">
        <w:rPr>
          <w:vertAlign w:val="subscript"/>
        </w:rPr>
        <w:t>UST</w:t>
      </w:r>
      <w:r w:rsidRPr="00943D4C">
        <w:t xml:space="preserve"> (USIM Service Table)</w:t>
      </w:r>
      <w:bookmarkEnd w:id="9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00" w:name="_Toc10738263"/>
      <w:bookmarkStart w:id="101" w:name="_Toc20396097"/>
      <w:bookmarkStart w:id="102" w:name="_Toc29397679"/>
      <w:bookmarkStart w:id="103" w:name="_Toc29398801"/>
      <w:bookmarkStart w:id="104" w:name="_Toc36648811"/>
      <w:bookmarkStart w:id="105" w:name="_Toc36654599"/>
      <w:bookmarkStart w:id="106" w:name="_Toc44960870"/>
      <w:bookmarkStart w:id="107" w:name="_Toc50982511"/>
      <w:bookmarkStart w:id="108" w:name="_Toc50984682"/>
      <w:bookmarkStart w:id="109" w:name="_Toc57111950"/>
      <w:bookmarkStart w:id="110" w:name="_Toc146298948"/>
      <w:r w:rsidRPr="00943D4C">
        <w:t>4.1.1.9</w:t>
      </w:r>
      <w:r w:rsidRPr="00943D4C">
        <w:tab/>
        <w:t>EF</w:t>
      </w:r>
      <w:r w:rsidRPr="00943D4C">
        <w:rPr>
          <w:vertAlign w:val="subscript"/>
        </w:rPr>
        <w:t>EST</w:t>
      </w:r>
      <w:r w:rsidRPr="00943D4C">
        <w:t xml:space="preserve"> (Enable Service Table)</w:t>
      </w:r>
      <w:bookmarkEnd w:id="100"/>
      <w:bookmarkEnd w:id="101"/>
      <w:bookmarkEnd w:id="102"/>
      <w:bookmarkEnd w:id="103"/>
      <w:bookmarkEnd w:id="104"/>
      <w:bookmarkEnd w:id="105"/>
      <w:bookmarkEnd w:id="106"/>
      <w:bookmarkEnd w:id="107"/>
      <w:bookmarkEnd w:id="108"/>
      <w:bookmarkEnd w:id="109"/>
      <w:bookmarkEnd w:id="110"/>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4A6B29DE" w:rsidR="00266719" w:rsidRDefault="00266719" w:rsidP="00266719"/>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11" w:name="_Toc10738264"/>
      <w:bookmarkStart w:id="112" w:name="_Toc20396098"/>
      <w:bookmarkStart w:id="113" w:name="_Toc29397680"/>
      <w:bookmarkStart w:id="114" w:name="_Toc29398802"/>
      <w:bookmarkStart w:id="115" w:name="_Toc36648812"/>
      <w:bookmarkStart w:id="116" w:name="_Toc36654600"/>
      <w:bookmarkStart w:id="117" w:name="_Toc44960871"/>
      <w:bookmarkStart w:id="118" w:name="_Toc50982512"/>
      <w:bookmarkStart w:id="119" w:name="_Toc50984683"/>
      <w:bookmarkStart w:id="120" w:name="_Toc57111951"/>
      <w:bookmarkStart w:id="121" w:name="_Toc146298949"/>
      <w:r w:rsidRPr="00943D4C">
        <w:t>4.1.1.10</w:t>
      </w:r>
      <w:r w:rsidRPr="00943D4C">
        <w:tab/>
        <w:t>EF</w:t>
      </w:r>
      <w:r w:rsidRPr="00943D4C">
        <w:rPr>
          <w:vertAlign w:val="subscript"/>
        </w:rPr>
        <w:t>ADN</w:t>
      </w:r>
      <w:r w:rsidRPr="00943D4C">
        <w:t xml:space="preserve"> (Abbreviated Dialling Number)</w:t>
      </w:r>
      <w:bookmarkEnd w:id="111"/>
      <w:bookmarkEnd w:id="112"/>
      <w:bookmarkEnd w:id="113"/>
      <w:bookmarkEnd w:id="114"/>
      <w:bookmarkEnd w:id="115"/>
      <w:bookmarkEnd w:id="116"/>
      <w:bookmarkEnd w:id="117"/>
      <w:bookmarkEnd w:id="118"/>
      <w:bookmarkEnd w:id="119"/>
      <w:bookmarkEnd w:id="120"/>
      <w:bookmarkEnd w:id="12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22" w:name="_Toc10738265"/>
      <w:bookmarkStart w:id="123" w:name="_Toc20396099"/>
      <w:bookmarkStart w:id="124" w:name="_Toc29397681"/>
      <w:bookmarkStart w:id="125" w:name="_Toc29398803"/>
      <w:bookmarkStart w:id="126" w:name="_Toc36648813"/>
      <w:bookmarkStart w:id="127" w:name="_Toc36654601"/>
      <w:bookmarkStart w:id="128" w:name="_Toc44960872"/>
      <w:bookmarkStart w:id="129" w:name="_Toc50982513"/>
      <w:bookmarkStart w:id="130" w:name="_Toc50984684"/>
      <w:bookmarkStart w:id="131" w:name="_Toc57111952"/>
      <w:bookmarkStart w:id="132" w:name="_Toc146298950"/>
      <w:r w:rsidRPr="00943D4C">
        <w:t>4.1.1.11</w:t>
      </w:r>
      <w:r w:rsidRPr="00943D4C">
        <w:tab/>
        <w:t>EF</w:t>
      </w:r>
      <w:r w:rsidRPr="00943D4C">
        <w:rPr>
          <w:vertAlign w:val="subscript"/>
        </w:rPr>
        <w:t>PLMNwACT</w:t>
      </w:r>
      <w:r w:rsidRPr="00943D4C">
        <w:t xml:space="preserve"> (User Controlled PLMN Selector with Access Technology)</w:t>
      </w:r>
      <w:bookmarkEnd w:id="122"/>
      <w:bookmarkEnd w:id="123"/>
      <w:bookmarkEnd w:id="124"/>
      <w:bookmarkEnd w:id="125"/>
      <w:bookmarkEnd w:id="126"/>
      <w:bookmarkEnd w:id="127"/>
      <w:bookmarkEnd w:id="128"/>
      <w:bookmarkEnd w:id="129"/>
      <w:bookmarkEnd w:id="130"/>
      <w:bookmarkEnd w:id="131"/>
      <w:bookmarkEnd w:id="13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lastRenderedPageBreak/>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33" w:name="_Toc10738266"/>
      <w:bookmarkStart w:id="134" w:name="_Toc20396100"/>
      <w:bookmarkStart w:id="135" w:name="_Toc29397682"/>
      <w:bookmarkStart w:id="136" w:name="_Toc29398804"/>
      <w:bookmarkStart w:id="137" w:name="_Toc36648814"/>
      <w:bookmarkStart w:id="138" w:name="_Toc36654602"/>
      <w:bookmarkStart w:id="139" w:name="_Toc44960873"/>
      <w:bookmarkStart w:id="140" w:name="_Toc50982514"/>
      <w:bookmarkStart w:id="141" w:name="_Toc50984685"/>
      <w:bookmarkStart w:id="142" w:name="_Toc57111953"/>
      <w:bookmarkStart w:id="14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33"/>
      <w:bookmarkEnd w:id="134"/>
      <w:bookmarkEnd w:id="135"/>
      <w:bookmarkEnd w:id="136"/>
      <w:bookmarkEnd w:id="137"/>
      <w:bookmarkEnd w:id="138"/>
      <w:bookmarkEnd w:id="139"/>
      <w:bookmarkEnd w:id="140"/>
      <w:bookmarkEnd w:id="141"/>
      <w:bookmarkEnd w:id="142"/>
      <w:bookmarkEnd w:id="14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44" w:name="_Toc10738267"/>
      <w:bookmarkStart w:id="145" w:name="_Toc20396101"/>
      <w:bookmarkStart w:id="146" w:name="_Toc29397683"/>
      <w:bookmarkStart w:id="147" w:name="_Toc29398805"/>
      <w:bookmarkStart w:id="148" w:name="_Toc36648815"/>
      <w:bookmarkStart w:id="149" w:name="_Toc36654603"/>
      <w:bookmarkStart w:id="150" w:name="_Toc44960874"/>
      <w:bookmarkStart w:id="151" w:name="_Toc50982515"/>
      <w:bookmarkStart w:id="152" w:name="_Toc50984686"/>
      <w:bookmarkStart w:id="153" w:name="_Toc57111954"/>
      <w:bookmarkStart w:id="154" w:name="_Toc146298952"/>
      <w:r w:rsidRPr="00943D4C">
        <w:lastRenderedPageBreak/>
        <w:t>4.1.1.13</w:t>
      </w:r>
      <w:r w:rsidRPr="00943D4C">
        <w:tab/>
        <w:t>Void</w:t>
      </w:r>
      <w:bookmarkStart w:id="155" w:name="_Toc10738268"/>
      <w:bookmarkStart w:id="156" w:name="_Toc20396102"/>
      <w:bookmarkStart w:id="157" w:name="_Toc29397684"/>
      <w:bookmarkStart w:id="158" w:name="_Toc29398806"/>
      <w:bookmarkStart w:id="159" w:name="_Toc36648816"/>
      <w:bookmarkStart w:id="160" w:name="_Toc36654604"/>
      <w:bookmarkStart w:id="161" w:name="_Toc44960875"/>
      <w:bookmarkStart w:id="162" w:name="_Toc50982516"/>
      <w:bookmarkStart w:id="163" w:name="_Toc50984687"/>
      <w:bookmarkStart w:id="164" w:name="_Toc57111955"/>
      <w:bookmarkEnd w:id="144"/>
      <w:bookmarkEnd w:id="145"/>
      <w:bookmarkEnd w:id="146"/>
      <w:bookmarkEnd w:id="147"/>
      <w:bookmarkEnd w:id="148"/>
      <w:bookmarkEnd w:id="149"/>
      <w:bookmarkEnd w:id="150"/>
      <w:bookmarkEnd w:id="151"/>
      <w:bookmarkEnd w:id="152"/>
      <w:bookmarkEnd w:id="153"/>
      <w:bookmarkEnd w:id="154"/>
    </w:p>
    <w:p w14:paraId="2C613839" w14:textId="6B690A0B" w:rsidR="00BD7469" w:rsidRPr="00943D4C" w:rsidRDefault="00BD7469" w:rsidP="00BD7469">
      <w:pPr>
        <w:pStyle w:val="Heading4"/>
      </w:pPr>
      <w:bookmarkStart w:id="165" w:name="_Toc146298953"/>
      <w:r w:rsidRPr="00943D4C">
        <w:t>4.1.1.14</w:t>
      </w:r>
      <w:r w:rsidRPr="00943D4C">
        <w:tab/>
        <w:t>PIN</w:t>
      </w:r>
      <w:bookmarkEnd w:id="155"/>
      <w:bookmarkEnd w:id="156"/>
      <w:bookmarkEnd w:id="157"/>
      <w:bookmarkEnd w:id="158"/>
      <w:bookmarkEnd w:id="159"/>
      <w:bookmarkEnd w:id="160"/>
      <w:bookmarkEnd w:id="161"/>
      <w:bookmarkEnd w:id="162"/>
      <w:bookmarkEnd w:id="163"/>
      <w:bookmarkEnd w:id="164"/>
      <w:bookmarkEnd w:id="16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66" w:name="_Toc10738269"/>
      <w:bookmarkStart w:id="167" w:name="_Toc20396103"/>
      <w:bookmarkStart w:id="168" w:name="_Toc29397685"/>
      <w:bookmarkStart w:id="169" w:name="_Toc29398807"/>
      <w:bookmarkStart w:id="170" w:name="_Toc36648817"/>
      <w:bookmarkStart w:id="171" w:name="_Toc36654605"/>
      <w:bookmarkStart w:id="172" w:name="_Toc44960876"/>
      <w:bookmarkStart w:id="173" w:name="_Toc50982517"/>
      <w:bookmarkStart w:id="174" w:name="_Toc50984688"/>
      <w:bookmarkStart w:id="175" w:name="_Toc57111956"/>
      <w:bookmarkStart w:id="176" w:name="_Toc146298954"/>
      <w:r w:rsidRPr="00943D4C">
        <w:t>4.1.1.15</w:t>
      </w:r>
      <w:r w:rsidRPr="00943D4C">
        <w:tab/>
        <w:t>PIN2</w:t>
      </w:r>
      <w:bookmarkEnd w:id="166"/>
      <w:bookmarkEnd w:id="167"/>
      <w:bookmarkEnd w:id="168"/>
      <w:bookmarkEnd w:id="169"/>
      <w:bookmarkEnd w:id="170"/>
      <w:bookmarkEnd w:id="171"/>
      <w:bookmarkEnd w:id="172"/>
      <w:bookmarkEnd w:id="173"/>
      <w:bookmarkEnd w:id="174"/>
      <w:bookmarkEnd w:id="175"/>
      <w:bookmarkEnd w:id="17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77" w:name="_Toc10738270"/>
      <w:bookmarkStart w:id="178" w:name="_Toc20396104"/>
      <w:bookmarkStart w:id="179" w:name="_Toc29397686"/>
      <w:bookmarkStart w:id="180" w:name="_Toc29398808"/>
      <w:bookmarkStart w:id="181" w:name="_Toc36648818"/>
      <w:bookmarkStart w:id="182" w:name="_Toc36654606"/>
      <w:bookmarkStart w:id="183" w:name="_Toc44960877"/>
      <w:bookmarkStart w:id="184" w:name="_Toc50982518"/>
      <w:bookmarkStart w:id="185" w:name="_Toc50984689"/>
      <w:bookmarkStart w:id="186" w:name="_Toc57111957"/>
      <w:bookmarkStart w:id="187" w:name="_Toc146298955"/>
      <w:r w:rsidRPr="00943D4C">
        <w:t>4.1.1.16</w:t>
      </w:r>
      <w:r w:rsidRPr="00943D4C">
        <w:tab/>
        <w:t>Unblock PIN</w:t>
      </w:r>
      <w:bookmarkEnd w:id="177"/>
      <w:bookmarkEnd w:id="178"/>
      <w:bookmarkEnd w:id="179"/>
      <w:bookmarkEnd w:id="180"/>
      <w:bookmarkEnd w:id="181"/>
      <w:bookmarkEnd w:id="182"/>
      <w:bookmarkEnd w:id="183"/>
      <w:bookmarkEnd w:id="184"/>
      <w:bookmarkEnd w:id="185"/>
      <w:bookmarkEnd w:id="186"/>
      <w:bookmarkEnd w:id="18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88" w:name="_Toc10738271"/>
      <w:bookmarkStart w:id="189" w:name="_Toc20396105"/>
      <w:bookmarkStart w:id="190" w:name="_Toc29397687"/>
      <w:bookmarkStart w:id="191" w:name="_Toc29398809"/>
      <w:bookmarkStart w:id="192" w:name="_Toc36648819"/>
      <w:bookmarkStart w:id="193" w:name="_Toc36654607"/>
      <w:bookmarkStart w:id="194" w:name="_Toc44960878"/>
      <w:bookmarkStart w:id="195" w:name="_Toc50982519"/>
      <w:bookmarkStart w:id="196" w:name="_Toc50984690"/>
      <w:bookmarkStart w:id="197" w:name="_Toc57111958"/>
      <w:bookmarkStart w:id="198" w:name="_Toc146298956"/>
      <w:r w:rsidRPr="00943D4C">
        <w:t>4.1.1.17</w:t>
      </w:r>
      <w:r w:rsidRPr="00943D4C">
        <w:tab/>
        <w:t>Unblock PIN2</w:t>
      </w:r>
      <w:bookmarkEnd w:id="188"/>
      <w:bookmarkEnd w:id="189"/>
      <w:bookmarkEnd w:id="190"/>
      <w:bookmarkEnd w:id="191"/>
      <w:bookmarkEnd w:id="192"/>
      <w:bookmarkEnd w:id="193"/>
      <w:bookmarkEnd w:id="194"/>
      <w:bookmarkEnd w:id="195"/>
      <w:bookmarkEnd w:id="196"/>
      <w:bookmarkEnd w:id="197"/>
      <w:bookmarkEnd w:id="19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199" w:name="_Toc10738272"/>
      <w:bookmarkStart w:id="200" w:name="_Toc20396106"/>
      <w:bookmarkStart w:id="201" w:name="_Toc29397688"/>
      <w:bookmarkStart w:id="202" w:name="_Toc29398810"/>
      <w:bookmarkStart w:id="203" w:name="_Toc36648820"/>
      <w:bookmarkStart w:id="204" w:name="_Toc36654608"/>
      <w:bookmarkStart w:id="205" w:name="_Toc44960879"/>
      <w:bookmarkStart w:id="206" w:name="_Toc50982520"/>
      <w:bookmarkStart w:id="207" w:name="_Toc50984691"/>
      <w:bookmarkStart w:id="208" w:name="_Toc57111959"/>
      <w:bookmarkStart w:id="209" w:name="_Toc146298957"/>
      <w:r w:rsidRPr="00943D4C">
        <w:t>4.1.1.18</w:t>
      </w:r>
      <w:r w:rsidRPr="00943D4C">
        <w:tab/>
        <w:t>Other Values of the USIM</w:t>
      </w:r>
      <w:bookmarkEnd w:id="199"/>
      <w:bookmarkEnd w:id="200"/>
      <w:bookmarkEnd w:id="201"/>
      <w:bookmarkEnd w:id="202"/>
      <w:bookmarkEnd w:id="203"/>
      <w:bookmarkEnd w:id="204"/>
      <w:bookmarkEnd w:id="205"/>
      <w:bookmarkEnd w:id="206"/>
      <w:bookmarkEnd w:id="207"/>
      <w:bookmarkEnd w:id="208"/>
      <w:bookmarkEnd w:id="20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10" w:name="_Toc10738273"/>
      <w:bookmarkStart w:id="211" w:name="_Toc20396107"/>
      <w:bookmarkStart w:id="212" w:name="_Toc29397689"/>
      <w:bookmarkStart w:id="213" w:name="_Toc29398811"/>
      <w:bookmarkStart w:id="214" w:name="_Toc36648821"/>
      <w:bookmarkStart w:id="215" w:name="_Toc36654609"/>
      <w:bookmarkStart w:id="216" w:name="_Toc44960880"/>
      <w:bookmarkStart w:id="217" w:name="_Toc50982521"/>
      <w:bookmarkStart w:id="218" w:name="_Toc50984692"/>
      <w:bookmarkStart w:id="219" w:name="_Toc57111960"/>
      <w:bookmarkStart w:id="22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10"/>
      <w:bookmarkEnd w:id="211"/>
      <w:bookmarkEnd w:id="212"/>
      <w:bookmarkEnd w:id="213"/>
      <w:bookmarkEnd w:id="214"/>
      <w:bookmarkEnd w:id="215"/>
      <w:bookmarkEnd w:id="216"/>
      <w:bookmarkEnd w:id="217"/>
      <w:bookmarkEnd w:id="218"/>
      <w:bookmarkEnd w:id="219"/>
      <w:bookmarkEnd w:id="22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21" w:name="_Toc10738274"/>
      <w:bookmarkStart w:id="222" w:name="_Toc20396108"/>
      <w:bookmarkStart w:id="223" w:name="_Toc29397690"/>
      <w:bookmarkStart w:id="224" w:name="_Toc29398812"/>
      <w:bookmarkStart w:id="225" w:name="_Toc36648822"/>
      <w:bookmarkStart w:id="226" w:name="_Toc36654610"/>
      <w:bookmarkStart w:id="227" w:name="_Toc44960881"/>
      <w:bookmarkStart w:id="228" w:name="_Toc50982522"/>
      <w:bookmarkStart w:id="229" w:name="_Toc50984693"/>
      <w:bookmarkStart w:id="230" w:name="_Toc57111961"/>
      <w:bookmarkStart w:id="231" w:name="_Toc146298959"/>
      <w:r w:rsidRPr="00943D4C">
        <w:lastRenderedPageBreak/>
        <w:t>4.1.1.20</w:t>
      </w:r>
      <w:r w:rsidRPr="00943D4C">
        <w:tab/>
        <w:t>Universal PIN</w:t>
      </w:r>
      <w:bookmarkEnd w:id="221"/>
      <w:bookmarkEnd w:id="222"/>
      <w:bookmarkEnd w:id="223"/>
      <w:bookmarkEnd w:id="224"/>
      <w:bookmarkEnd w:id="225"/>
      <w:bookmarkEnd w:id="226"/>
      <w:bookmarkEnd w:id="227"/>
      <w:bookmarkEnd w:id="228"/>
      <w:bookmarkEnd w:id="229"/>
      <w:bookmarkEnd w:id="230"/>
      <w:bookmarkEnd w:id="23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32" w:name="_Toc10738275"/>
      <w:bookmarkStart w:id="233" w:name="_Toc20396109"/>
      <w:bookmarkStart w:id="234" w:name="_Toc29397691"/>
      <w:bookmarkStart w:id="235" w:name="_Toc29398813"/>
      <w:bookmarkStart w:id="236" w:name="_Toc36648823"/>
      <w:bookmarkStart w:id="237" w:name="_Toc36654611"/>
      <w:bookmarkStart w:id="238" w:name="_Toc44960882"/>
      <w:bookmarkStart w:id="239" w:name="_Toc50982523"/>
      <w:bookmarkStart w:id="240" w:name="_Toc50984694"/>
      <w:bookmarkStart w:id="241" w:name="_Toc57111962"/>
      <w:bookmarkStart w:id="242" w:name="_Toc146298960"/>
      <w:r w:rsidRPr="00943D4C">
        <w:t>4.1.1.21</w:t>
      </w:r>
      <w:r w:rsidRPr="00943D4C">
        <w:tab/>
        <w:t>Unblock Universal PIN</w:t>
      </w:r>
      <w:bookmarkEnd w:id="232"/>
      <w:bookmarkEnd w:id="233"/>
      <w:bookmarkEnd w:id="234"/>
      <w:bookmarkEnd w:id="235"/>
      <w:bookmarkEnd w:id="236"/>
      <w:bookmarkEnd w:id="237"/>
      <w:bookmarkEnd w:id="238"/>
      <w:bookmarkEnd w:id="239"/>
      <w:bookmarkEnd w:id="240"/>
      <w:bookmarkEnd w:id="241"/>
      <w:bookmarkEnd w:id="24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265F6B83" w14:textId="77777777" w:rsidR="001B4C39" w:rsidRPr="00C438F0" w:rsidRDefault="001B4C39" w:rsidP="001B4C39">
      <w:pPr>
        <w:pStyle w:val="Heading1"/>
      </w:pPr>
      <w:bookmarkStart w:id="243" w:name="_Toc10738276"/>
      <w:bookmarkStart w:id="244" w:name="_Toc20396110"/>
      <w:bookmarkStart w:id="245" w:name="_Toc29397692"/>
      <w:bookmarkStart w:id="246" w:name="_Toc29398814"/>
      <w:bookmarkStart w:id="247" w:name="_Toc36648824"/>
      <w:bookmarkStart w:id="248" w:name="_Toc36654612"/>
      <w:bookmarkStart w:id="249" w:name="_Toc44960883"/>
      <w:bookmarkStart w:id="250" w:name="_Toc50982524"/>
      <w:bookmarkStart w:id="251" w:name="_Toc50984695"/>
      <w:bookmarkStart w:id="252" w:name="_Toc57111963"/>
      <w:bookmarkStart w:id="253" w:name="_Toc146298961"/>
      <w:r w:rsidRPr="00C438F0">
        <w:t>4A</w:t>
      </w:r>
      <w:r w:rsidRPr="00C438F0">
        <w:tab/>
        <w:t>Default values for NG-SS and UE configurations</w:t>
      </w:r>
    </w:p>
    <w:p w14:paraId="35AC4740" w14:textId="77777777" w:rsidR="001B4C39" w:rsidRPr="00C438F0" w:rsidRDefault="001B4C39" w:rsidP="001B4C39">
      <w:pPr>
        <w:pStyle w:val="Heading2"/>
      </w:pPr>
      <w:r w:rsidRPr="00C438F0">
        <w:t>4A.1</w:t>
      </w:r>
      <w:r w:rsidRPr="00C438F0">
        <w:tab/>
        <w:t>Default NG-SS and UE configuration for different usage settings</w:t>
      </w:r>
    </w:p>
    <w:p w14:paraId="2D3620BE" w14:textId="77777777" w:rsidR="001B4C39" w:rsidRPr="00C438F0" w:rsidRDefault="001B4C39" w:rsidP="001B4C39">
      <w:r w:rsidRPr="00C438F0">
        <w:t xml:space="preserve">For 'voice centric' usage, NG-SS shall support </w:t>
      </w:r>
      <w:r w:rsidRPr="00C438F0">
        <w:rPr>
          <w:lang w:eastAsia="ja-JP"/>
        </w:rPr>
        <w:t>IMS voice over PS session over 3GPP access and the</w:t>
      </w:r>
      <w:r w:rsidRPr="00C438F0">
        <w:t xml:space="preserve"> IMS SIP Registration procedure, in accordance with clauses 4A.2 and 4A.3. IMS specific configuration as defined in clause 4A.4 shall be used in the UE.</w:t>
      </w:r>
    </w:p>
    <w:p w14:paraId="1092DF3C" w14:textId="77777777" w:rsidR="001B4C39" w:rsidRPr="00C438F0" w:rsidRDefault="001B4C39" w:rsidP="001B4C39">
      <w:pPr>
        <w:rPr>
          <w:lang w:eastAsia="ja-JP"/>
        </w:rPr>
      </w:pPr>
      <w:r w:rsidRPr="00C438F0">
        <w:t xml:space="preserve">For 'data centric' usage, NG-SS may not support </w:t>
      </w:r>
      <w:r w:rsidRPr="00C438F0">
        <w:rPr>
          <w:lang w:eastAsia="ja-JP"/>
        </w:rPr>
        <w: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t>
      </w:r>
      <w:r w:rsidRPr="00C438F0">
        <w:t>IMS specific configuration as defined in clause 4A.4 may be used in the UE.</w:t>
      </w:r>
    </w:p>
    <w:p w14:paraId="6D8ABBD7" w14:textId="77777777" w:rsidR="001B4C39" w:rsidRPr="00C438F0" w:rsidRDefault="001B4C39" w:rsidP="001B4C39">
      <w:r w:rsidRPr="00C438F0">
        <w:rPr>
          <w:lang w:eastAsia="ja-JP"/>
        </w:rPr>
        <w:t xml:space="preserve">Depending on the optional feature pc_ue_usage_voice_centric as defined in clause 3.7 test system shall switch the test case behaviour to 'voice centric' or 'data centric'. </w:t>
      </w:r>
    </w:p>
    <w:p w14:paraId="7E550609" w14:textId="77777777" w:rsidR="001B4C39" w:rsidRPr="00C438F0" w:rsidRDefault="001B4C39" w:rsidP="001B4C39">
      <w:pPr>
        <w:pStyle w:val="Heading3"/>
      </w:pPr>
      <w:r w:rsidRPr="00C438F0">
        <w:t>4A.2</w:t>
      </w:r>
      <w:r w:rsidRPr="00C438F0">
        <w:tab/>
        <w:t>Default NG-SS configuration for 3GPP access with IMS service</w:t>
      </w:r>
    </w:p>
    <w:p w14:paraId="1ED58CDE" w14:textId="77777777" w:rsidR="001B4C39" w:rsidRPr="00C438F0" w:rsidRDefault="001B4C39" w:rsidP="001B4C39">
      <w:pPr>
        <w:pStyle w:val="Heading3"/>
        <w:rPr>
          <w:sz w:val="24"/>
          <w:szCs w:val="24"/>
        </w:rPr>
      </w:pPr>
      <w:r w:rsidRPr="00C438F0">
        <w:rPr>
          <w:sz w:val="24"/>
          <w:szCs w:val="24"/>
        </w:rPr>
        <w:t>4A.2.1</w:t>
      </w:r>
      <w:r w:rsidRPr="00C438F0">
        <w:rPr>
          <w:sz w:val="24"/>
          <w:szCs w:val="24"/>
        </w:rPr>
        <w:tab/>
        <w:t>Default NG-SS configuration for IMS Registration support</w:t>
      </w:r>
    </w:p>
    <w:p w14:paraId="0189F565" w14:textId="77777777" w:rsidR="001B4C39" w:rsidRPr="00C438F0" w:rsidRDefault="001B4C39" w:rsidP="001B4C39">
      <w:r w:rsidRPr="00C438F0">
        <w:t>NG-SS is configured with the IMSI within the USIM application, the P-CSCF address, the home domain name, public and private user identities together with the shared secret key of IMS AKA algorithm, related to the IMS private user identity (IMPI) that is configured on the ISIM UICC.</w:t>
      </w:r>
    </w:p>
    <w:p w14:paraId="2497E7E1" w14:textId="77777777" w:rsidR="001B4C39" w:rsidRPr="00C438F0" w:rsidRDefault="001B4C39" w:rsidP="001B4C39">
      <w:pPr>
        <w:pStyle w:val="B1"/>
        <w:numPr>
          <w:ilvl w:val="0"/>
          <w:numId w:val="17"/>
        </w:numPr>
      </w:pPr>
      <w:r w:rsidRPr="00C438F0">
        <w:t>NG-SS is listening to SIP default port 5060 for both UDP and TCP protocols.</w:t>
      </w:r>
    </w:p>
    <w:p w14:paraId="72A76174" w14:textId="77777777" w:rsidR="001B4C39" w:rsidRPr="00C438F0" w:rsidRDefault="001B4C39" w:rsidP="001B4C39">
      <w:pPr>
        <w:pStyle w:val="B1"/>
        <w:numPr>
          <w:ilvl w:val="0"/>
          <w:numId w:val="17"/>
        </w:numPr>
      </w:pPr>
      <w:r w:rsidRPr="00C438F0">
        <w:t>NG-SS is able to perform IMS AKA authentication for the IMPI, according to 3GPP TS 33.203 [xx] clause 6.1.</w:t>
      </w:r>
    </w:p>
    <w:p w14:paraId="1A5285C2" w14:textId="77777777" w:rsidR="001B4C39" w:rsidRPr="00C438F0" w:rsidRDefault="001B4C39" w:rsidP="001B4C39">
      <w:pPr>
        <w:pStyle w:val="ListParagraph"/>
        <w:numPr>
          <w:ilvl w:val="0"/>
          <w:numId w:val="17"/>
        </w:numPr>
        <w:rPr>
          <w:lang w:val="en-US"/>
        </w:rPr>
      </w:pPr>
      <w:r w:rsidRPr="00C438F0">
        <w:t>SIB 1 in NG-SS Cell shall not include uac-BarringInfo</w:t>
      </w:r>
      <w:r w:rsidRPr="00C438F0" w:rsidDel="00293261">
        <w:t xml:space="preserve"> </w:t>
      </w:r>
      <w:r w:rsidRPr="00C438F0">
        <w:t xml:space="preserve">with UAC_BarringInfo for </w:t>
      </w:r>
      <w:r w:rsidRPr="00C438F0">
        <w:rPr>
          <w:lang w:val="en-US"/>
        </w:rPr>
        <w:t>AccessCategory 9, IMS Signalling.</w:t>
      </w:r>
    </w:p>
    <w:p w14:paraId="6AE220D7" w14:textId="77777777" w:rsidR="001B4C39" w:rsidRPr="00C438F0" w:rsidRDefault="001B4C39" w:rsidP="001B4C39">
      <w:pPr>
        <w:pStyle w:val="Heading3"/>
        <w:rPr>
          <w:sz w:val="24"/>
          <w:szCs w:val="24"/>
        </w:rPr>
      </w:pPr>
      <w:r w:rsidRPr="00C438F0">
        <w:rPr>
          <w:sz w:val="24"/>
          <w:szCs w:val="24"/>
        </w:rPr>
        <w:t>4A.2.2</w:t>
      </w:r>
      <w:r w:rsidRPr="00C438F0">
        <w:rPr>
          <w:sz w:val="24"/>
          <w:szCs w:val="24"/>
        </w:rPr>
        <w:tab/>
        <w:t>Default NG-SS configuration for PS voice support</w:t>
      </w:r>
    </w:p>
    <w:p w14:paraId="0012CF3F" w14:textId="77777777" w:rsidR="001B4C39" w:rsidRPr="00C438F0" w:rsidRDefault="001B4C39" w:rsidP="001B4C39">
      <w:r w:rsidRPr="00C438F0">
        <w:t>Following parameters apply to all the 5G test cases in voice centric usage.</w:t>
      </w:r>
    </w:p>
    <w:p w14:paraId="6CA5502B" w14:textId="77777777" w:rsidR="001B4C39" w:rsidRPr="00C438F0" w:rsidRDefault="001B4C39" w:rsidP="001B4C39">
      <w:pPr>
        <w:pStyle w:val="B1"/>
        <w:numPr>
          <w:ilvl w:val="0"/>
          <w:numId w:val="17"/>
        </w:numPr>
      </w:pPr>
      <w:r w:rsidRPr="00C438F0">
        <w:t>5GS network feature support element includes 'IMS voice over PS session over 3GPP access indicator' (IMS-VoPS-3GPP) in the REGISTRATION ACCEPT.</w:t>
      </w:r>
    </w:p>
    <w:p w14:paraId="1D0168E0" w14:textId="77777777" w:rsidR="001B4C39" w:rsidRPr="00C438F0" w:rsidRDefault="001B4C39" w:rsidP="001B4C39">
      <w:pPr>
        <w:pStyle w:val="Heading3"/>
      </w:pPr>
      <w:r w:rsidRPr="00C438F0">
        <w:lastRenderedPageBreak/>
        <w:t>4A.3</w:t>
      </w:r>
      <w:r w:rsidRPr="00C438F0">
        <w:tab/>
        <w:t>Default NG-SS procedure for 5G Registration on 3GPP access with IMS service</w:t>
      </w:r>
    </w:p>
    <w:p w14:paraId="5A21262D" w14:textId="77777777" w:rsidR="001B4C39" w:rsidRPr="00C438F0" w:rsidRDefault="001B4C39" w:rsidP="001B4C39">
      <w:r w:rsidRPr="00C438F0">
        <w:t xml:space="preserve">The NG-SS and UE shall perform 5G Registration procedure and IMS SIP Registration procedure as per the generic procedure defined in this clause. </w:t>
      </w:r>
    </w:p>
    <w:p w14:paraId="44C26D28" w14:textId="77777777" w:rsidR="001B4C39" w:rsidRPr="00C438F0" w:rsidRDefault="001B4C39" w:rsidP="001B4C39">
      <w:r w:rsidRPr="00C438F0">
        <w:t>5G-NR generic procedure for 5G Registration on 3GPP access with IMS service defined in Annex Z.1 shall be the default procedure for 5G Registration on 3GPP access with IMS service.</w:t>
      </w:r>
    </w:p>
    <w:p w14:paraId="71E26514" w14:textId="77777777" w:rsidR="001B4C39" w:rsidRPr="00C438F0" w:rsidRDefault="001B4C39" w:rsidP="001B4C39">
      <w:r w:rsidRPr="00C438F0">
        <w:t xml:space="preserve">Steps under the Procedure in each 5G test case may describe only the steps necessary for the Test Purpose. However, in voice centric usage, NG-SS and UE shall support additional steps defined in Annex </w:t>
      </w:r>
      <w:r>
        <w:t>B</w:t>
      </w:r>
      <w:r w:rsidRPr="00C438F0">
        <w:t>.</w:t>
      </w:r>
    </w:p>
    <w:p w14:paraId="154CB065" w14:textId="77777777" w:rsidR="001B4C39" w:rsidRPr="00C438F0" w:rsidRDefault="001B4C39" w:rsidP="001B4C39">
      <w:pPr>
        <w:pStyle w:val="Heading3"/>
      </w:pPr>
      <w:r w:rsidRPr="00C438F0">
        <w:t>4A.4</w:t>
      </w:r>
      <w:r w:rsidRPr="00C438F0">
        <w:tab/>
        <w:t>Default UE configuration for IMS service</w:t>
      </w:r>
    </w:p>
    <w:p w14:paraId="3A17DD8C" w14:textId="77777777" w:rsidR="001B4C39" w:rsidRPr="00C438F0" w:rsidRDefault="001B4C39" w:rsidP="001B4C39">
      <w:r w:rsidRPr="00C438F0">
        <w:t xml:space="preserve">UE shall be configured with the DNN type as 'ims' and DNN as IMS. </w:t>
      </w:r>
    </w:p>
    <w:p w14:paraId="409B08F2" w14:textId="77777777" w:rsidR="001B4C39" w:rsidRDefault="001B4C39" w:rsidP="001B4C39">
      <w:r w:rsidRPr="00C438F0">
        <w:t>IMS private user identity, Home Network Domain Name, IMS public user identity, and P-CSCF Address required for IMS SIP Registration shall be configured in the 5G-NR ISIM-UICC as defined in clause 4.13.</w:t>
      </w:r>
    </w:p>
    <w:p w14:paraId="1552EDEA" w14:textId="77777777" w:rsidR="00BD7469" w:rsidRPr="00943D4C" w:rsidRDefault="00BD7469" w:rsidP="00BD7469">
      <w:pPr>
        <w:pStyle w:val="Heading2"/>
      </w:pPr>
      <w:r w:rsidRPr="00943D4C">
        <w:t>4.2</w:t>
      </w:r>
      <w:r w:rsidRPr="00943D4C">
        <w:tab/>
        <w:t>Definition of FDN UICC</w:t>
      </w:r>
      <w:bookmarkEnd w:id="243"/>
      <w:bookmarkEnd w:id="244"/>
      <w:bookmarkEnd w:id="245"/>
      <w:bookmarkEnd w:id="246"/>
      <w:bookmarkEnd w:id="247"/>
      <w:bookmarkEnd w:id="248"/>
      <w:bookmarkEnd w:id="249"/>
      <w:bookmarkEnd w:id="250"/>
      <w:bookmarkEnd w:id="251"/>
      <w:bookmarkEnd w:id="252"/>
      <w:bookmarkEnd w:id="25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54" w:name="_Toc10738277"/>
      <w:bookmarkStart w:id="255" w:name="_Toc20396111"/>
      <w:bookmarkStart w:id="256" w:name="_Toc29397693"/>
      <w:bookmarkStart w:id="257" w:name="_Toc29398815"/>
      <w:bookmarkStart w:id="258" w:name="_Toc36648825"/>
      <w:bookmarkStart w:id="259" w:name="_Toc36654613"/>
      <w:bookmarkStart w:id="260" w:name="_Toc44960884"/>
      <w:bookmarkStart w:id="261" w:name="_Toc50982525"/>
      <w:bookmarkStart w:id="262" w:name="_Toc50984696"/>
      <w:bookmarkStart w:id="263" w:name="_Toc57111964"/>
      <w:bookmarkStart w:id="264" w:name="_Toc146298962"/>
      <w:r w:rsidRPr="00943D4C">
        <w:t>4.2.1</w:t>
      </w:r>
      <w:r w:rsidRPr="00943D4C">
        <w:tab/>
        <w:t>Values of the EF's (FDN UICC)</w:t>
      </w:r>
      <w:bookmarkEnd w:id="254"/>
      <w:bookmarkEnd w:id="255"/>
      <w:bookmarkEnd w:id="256"/>
      <w:bookmarkEnd w:id="257"/>
      <w:bookmarkEnd w:id="258"/>
      <w:bookmarkEnd w:id="259"/>
      <w:bookmarkEnd w:id="260"/>
      <w:bookmarkEnd w:id="261"/>
      <w:bookmarkEnd w:id="262"/>
      <w:bookmarkEnd w:id="263"/>
      <w:bookmarkEnd w:id="26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65" w:name="_Toc10738278"/>
      <w:bookmarkStart w:id="266" w:name="_Toc20396112"/>
      <w:bookmarkStart w:id="267" w:name="_Toc29397694"/>
      <w:bookmarkStart w:id="268" w:name="_Toc29398816"/>
      <w:bookmarkStart w:id="269" w:name="_Toc36648826"/>
      <w:bookmarkStart w:id="270" w:name="_Toc36654614"/>
      <w:bookmarkStart w:id="271" w:name="_Toc44960885"/>
      <w:bookmarkStart w:id="272" w:name="_Toc50982526"/>
      <w:bookmarkStart w:id="273" w:name="_Toc50984697"/>
      <w:bookmarkStart w:id="274" w:name="_Toc57111965"/>
      <w:bookmarkStart w:id="275" w:name="_Toc10738279"/>
      <w:bookmarkStart w:id="276" w:name="_Toc20396113"/>
      <w:bookmarkStart w:id="277" w:name="_Toc29397695"/>
      <w:bookmarkStart w:id="278" w:name="_Toc29398817"/>
      <w:bookmarkStart w:id="279" w:name="_Toc36648827"/>
      <w:bookmarkStart w:id="280" w:name="_Toc36654615"/>
      <w:bookmarkStart w:id="281" w:name="_Toc44960886"/>
      <w:bookmarkStart w:id="282" w:name="_Toc50982527"/>
      <w:bookmarkStart w:id="283" w:name="_Toc50984698"/>
      <w:bookmarkStart w:id="28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65"/>
      <w:bookmarkEnd w:id="266"/>
      <w:bookmarkEnd w:id="267"/>
      <w:bookmarkEnd w:id="268"/>
      <w:bookmarkEnd w:id="269"/>
      <w:bookmarkEnd w:id="270"/>
      <w:bookmarkEnd w:id="271"/>
      <w:bookmarkEnd w:id="272"/>
      <w:bookmarkEnd w:id="273"/>
      <w:bookmarkEnd w:id="27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75"/>
    <w:bookmarkEnd w:id="276"/>
    <w:bookmarkEnd w:id="277"/>
    <w:bookmarkEnd w:id="278"/>
    <w:bookmarkEnd w:id="279"/>
    <w:bookmarkEnd w:id="280"/>
    <w:bookmarkEnd w:id="281"/>
    <w:bookmarkEnd w:id="282"/>
    <w:bookmarkEnd w:id="283"/>
    <w:bookmarkEnd w:id="28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85" w:name="_Toc10738280"/>
      <w:bookmarkStart w:id="286" w:name="_Toc20396114"/>
      <w:bookmarkStart w:id="287" w:name="_Toc29397696"/>
      <w:bookmarkStart w:id="288" w:name="_Toc29398818"/>
      <w:bookmarkStart w:id="289" w:name="_Toc36648828"/>
      <w:bookmarkStart w:id="290" w:name="_Toc36654616"/>
      <w:bookmarkStart w:id="291" w:name="_Toc44960887"/>
      <w:bookmarkStart w:id="292" w:name="_Toc50982528"/>
      <w:bookmarkStart w:id="293" w:name="_Toc50984699"/>
      <w:bookmarkStart w:id="294" w:name="_Toc57111967"/>
      <w:bookmarkStart w:id="295" w:name="_Toc146298963"/>
      <w:r w:rsidRPr="00943D4C">
        <w:t>4.2.1.3</w:t>
      </w:r>
      <w:r w:rsidRPr="00943D4C">
        <w:tab/>
        <w:t>EF</w:t>
      </w:r>
      <w:r w:rsidRPr="00943D4C">
        <w:rPr>
          <w:vertAlign w:val="subscript"/>
        </w:rPr>
        <w:t>FDN</w:t>
      </w:r>
      <w:r w:rsidRPr="00943D4C">
        <w:t xml:space="preserve"> (Fixed Dialling Numbers)</w:t>
      </w:r>
      <w:bookmarkEnd w:id="285"/>
      <w:bookmarkEnd w:id="286"/>
      <w:bookmarkEnd w:id="287"/>
      <w:bookmarkEnd w:id="288"/>
      <w:bookmarkEnd w:id="289"/>
      <w:bookmarkEnd w:id="290"/>
      <w:bookmarkEnd w:id="291"/>
      <w:bookmarkEnd w:id="292"/>
      <w:bookmarkEnd w:id="293"/>
      <w:bookmarkEnd w:id="294"/>
      <w:bookmarkEnd w:id="29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296" w:name="_Toc10738281"/>
      <w:bookmarkStart w:id="297" w:name="_Toc20396115"/>
      <w:bookmarkStart w:id="298" w:name="_Toc29397697"/>
      <w:bookmarkStart w:id="299" w:name="_Toc29398819"/>
      <w:bookmarkStart w:id="300" w:name="_Toc36648829"/>
      <w:bookmarkStart w:id="301" w:name="_Toc36654617"/>
      <w:bookmarkStart w:id="302" w:name="_Toc44960888"/>
      <w:bookmarkStart w:id="303" w:name="_Toc50982529"/>
      <w:bookmarkStart w:id="304" w:name="_Toc50984700"/>
      <w:bookmarkStart w:id="305" w:name="_Toc57111968"/>
      <w:bookmarkStart w:id="306" w:name="_Toc146298964"/>
      <w:r w:rsidRPr="00943D4C">
        <w:t>4.2.1.4</w:t>
      </w:r>
      <w:r w:rsidRPr="00943D4C">
        <w:tab/>
        <w:t>EF</w:t>
      </w:r>
      <w:r w:rsidRPr="00943D4C">
        <w:rPr>
          <w:vertAlign w:val="subscript"/>
        </w:rPr>
        <w:t>ECC</w:t>
      </w:r>
      <w:r w:rsidRPr="00943D4C">
        <w:t xml:space="preserve"> (Emergency Call Codes)</w:t>
      </w:r>
      <w:bookmarkEnd w:id="296"/>
      <w:bookmarkEnd w:id="297"/>
      <w:bookmarkEnd w:id="298"/>
      <w:bookmarkEnd w:id="299"/>
      <w:bookmarkEnd w:id="300"/>
      <w:bookmarkEnd w:id="301"/>
      <w:bookmarkEnd w:id="302"/>
      <w:bookmarkEnd w:id="303"/>
      <w:bookmarkEnd w:id="304"/>
      <w:bookmarkEnd w:id="305"/>
      <w:bookmarkEnd w:id="30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07" w:name="_Toc10738282"/>
      <w:bookmarkStart w:id="308" w:name="_Toc20396116"/>
      <w:bookmarkStart w:id="309" w:name="_Toc29397698"/>
      <w:bookmarkStart w:id="310" w:name="_Toc29398820"/>
      <w:bookmarkStart w:id="311" w:name="_Toc36648830"/>
      <w:bookmarkStart w:id="312" w:name="_Toc36654618"/>
      <w:bookmarkStart w:id="313" w:name="_Toc44960889"/>
      <w:bookmarkStart w:id="314" w:name="_Toc50982530"/>
      <w:bookmarkStart w:id="315" w:name="_Toc50984701"/>
      <w:bookmarkStart w:id="316" w:name="_Toc57111969"/>
      <w:bookmarkStart w:id="317" w:name="_Toc146298965"/>
      <w:r w:rsidRPr="00943D4C">
        <w:t>4.2.1.5</w:t>
      </w:r>
      <w:r w:rsidRPr="00943D4C">
        <w:tab/>
        <w:t>Other Values of the USIM</w:t>
      </w:r>
      <w:bookmarkEnd w:id="307"/>
      <w:bookmarkEnd w:id="308"/>
      <w:bookmarkEnd w:id="309"/>
      <w:bookmarkEnd w:id="310"/>
      <w:bookmarkEnd w:id="311"/>
      <w:bookmarkEnd w:id="312"/>
      <w:bookmarkEnd w:id="313"/>
      <w:bookmarkEnd w:id="314"/>
      <w:bookmarkEnd w:id="315"/>
      <w:bookmarkEnd w:id="316"/>
      <w:bookmarkEnd w:id="31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18" w:name="_Toc10738283"/>
      <w:bookmarkStart w:id="319" w:name="_Toc20396117"/>
      <w:bookmarkStart w:id="320" w:name="_Toc29397699"/>
      <w:bookmarkStart w:id="321" w:name="_Toc29398821"/>
      <w:bookmarkStart w:id="322" w:name="_Toc36648831"/>
      <w:bookmarkStart w:id="323" w:name="_Toc36654619"/>
      <w:bookmarkStart w:id="324" w:name="_Toc44960890"/>
      <w:bookmarkStart w:id="325" w:name="_Toc50982531"/>
      <w:bookmarkStart w:id="326" w:name="_Toc50984702"/>
      <w:bookmarkStart w:id="327" w:name="_Toc57111970"/>
      <w:bookmarkStart w:id="328" w:name="_Toc146298966"/>
      <w:r w:rsidRPr="00943D4C">
        <w:lastRenderedPageBreak/>
        <w:t>4.3</w:t>
      </w:r>
      <w:r w:rsidRPr="00943D4C">
        <w:tab/>
        <w:t>Void</w:t>
      </w:r>
      <w:bookmarkEnd w:id="318"/>
      <w:bookmarkEnd w:id="319"/>
      <w:bookmarkEnd w:id="320"/>
      <w:bookmarkEnd w:id="321"/>
      <w:bookmarkEnd w:id="322"/>
      <w:bookmarkEnd w:id="323"/>
      <w:bookmarkEnd w:id="324"/>
      <w:bookmarkEnd w:id="325"/>
      <w:bookmarkEnd w:id="326"/>
      <w:bookmarkEnd w:id="327"/>
      <w:bookmarkEnd w:id="328"/>
    </w:p>
    <w:p w14:paraId="536BACC6" w14:textId="77777777" w:rsidR="00BD7469" w:rsidRPr="00943D4C" w:rsidRDefault="00BD7469" w:rsidP="00BD7469">
      <w:pPr>
        <w:pStyle w:val="Heading2"/>
      </w:pPr>
      <w:bookmarkStart w:id="329" w:name="_Toc10738284"/>
      <w:bookmarkStart w:id="330" w:name="_Toc20396118"/>
      <w:bookmarkStart w:id="331" w:name="_Toc29397700"/>
      <w:bookmarkStart w:id="332" w:name="_Toc29398822"/>
      <w:bookmarkStart w:id="333" w:name="_Toc36648832"/>
      <w:bookmarkStart w:id="334" w:name="_Toc36654620"/>
      <w:bookmarkStart w:id="335" w:name="_Toc44960891"/>
      <w:bookmarkStart w:id="336" w:name="_Toc50982532"/>
      <w:bookmarkStart w:id="337" w:name="_Toc50984703"/>
      <w:bookmarkStart w:id="338" w:name="_Toc57111971"/>
      <w:bookmarkStart w:id="339" w:name="_Toc146298967"/>
      <w:r w:rsidRPr="00943D4C">
        <w:t>4.4</w:t>
      </w:r>
      <w:r w:rsidRPr="00943D4C">
        <w:tab/>
        <w:t>Definition of E-UTRAN/EPC UICC</w:t>
      </w:r>
      <w:bookmarkEnd w:id="329"/>
      <w:bookmarkEnd w:id="330"/>
      <w:bookmarkEnd w:id="331"/>
      <w:bookmarkEnd w:id="332"/>
      <w:bookmarkEnd w:id="333"/>
      <w:bookmarkEnd w:id="334"/>
      <w:bookmarkEnd w:id="335"/>
      <w:bookmarkEnd w:id="336"/>
      <w:bookmarkEnd w:id="337"/>
      <w:bookmarkEnd w:id="338"/>
      <w:bookmarkEnd w:id="33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40" w:name="_Toc10738285"/>
      <w:bookmarkStart w:id="341" w:name="_Toc20396119"/>
      <w:bookmarkStart w:id="342" w:name="_Toc29397701"/>
      <w:bookmarkStart w:id="343" w:name="_Toc29398823"/>
      <w:bookmarkStart w:id="344" w:name="_Toc36648833"/>
      <w:bookmarkStart w:id="345" w:name="_Toc36654621"/>
      <w:bookmarkStart w:id="346" w:name="_Toc44960892"/>
      <w:bookmarkStart w:id="347" w:name="_Toc50982533"/>
      <w:bookmarkStart w:id="348" w:name="_Toc50984704"/>
      <w:bookmarkStart w:id="349" w:name="_Toc57111972"/>
      <w:bookmarkStart w:id="350" w:name="_Toc146298968"/>
      <w:r w:rsidRPr="00943D4C">
        <w:t>4.4.1</w:t>
      </w:r>
      <w:r w:rsidRPr="00943D4C">
        <w:tab/>
        <w:t>EF</w:t>
      </w:r>
      <w:r w:rsidRPr="00943D4C">
        <w:rPr>
          <w:vertAlign w:val="subscript"/>
        </w:rPr>
        <w:t>UST</w:t>
      </w:r>
      <w:r w:rsidRPr="00943D4C">
        <w:t xml:space="preserve"> (USIM Service Table)</w:t>
      </w:r>
      <w:bookmarkEnd w:id="340"/>
      <w:bookmarkEnd w:id="341"/>
      <w:bookmarkEnd w:id="342"/>
      <w:bookmarkEnd w:id="343"/>
      <w:bookmarkEnd w:id="344"/>
      <w:bookmarkEnd w:id="345"/>
      <w:bookmarkEnd w:id="346"/>
      <w:bookmarkEnd w:id="347"/>
      <w:bookmarkEnd w:id="348"/>
      <w:bookmarkEnd w:id="349"/>
      <w:bookmarkEnd w:id="350"/>
    </w:p>
    <w:p w14:paraId="1946135B" w14:textId="77777777" w:rsidR="00266719" w:rsidRDefault="00266719" w:rsidP="00266719">
      <w:pPr>
        <w:ind w:left="284"/>
      </w:pPr>
      <w:bookmarkStart w:id="351" w:name="_Toc10738286"/>
      <w:bookmarkStart w:id="352" w:name="_Toc20396120"/>
      <w:bookmarkStart w:id="353" w:name="_Toc29397702"/>
      <w:bookmarkStart w:id="354" w:name="_Toc29398824"/>
      <w:bookmarkStart w:id="355" w:name="_Toc36648834"/>
      <w:bookmarkStart w:id="356" w:name="_Toc36654622"/>
      <w:bookmarkStart w:id="357" w:name="_Toc44960893"/>
      <w:bookmarkStart w:id="358" w:name="_Toc50982534"/>
      <w:bookmarkStart w:id="359" w:name="_Toc50984705"/>
      <w:bookmarkStart w:id="36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6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51"/>
      <w:bookmarkEnd w:id="352"/>
      <w:bookmarkEnd w:id="353"/>
      <w:bookmarkEnd w:id="354"/>
      <w:bookmarkEnd w:id="355"/>
      <w:bookmarkEnd w:id="356"/>
      <w:bookmarkEnd w:id="357"/>
      <w:bookmarkEnd w:id="358"/>
      <w:bookmarkEnd w:id="359"/>
      <w:bookmarkEnd w:id="360"/>
      <w:bookmarkEnd w:id="36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62" w:name="_Toc10738287"/>
      <w:bookmarkStart w:id="363" w:name="_Toc20396121"/>
      <w:bookmarkStart w:id="364" w:name="_Toc29397703"/>
      <w:bookmarkStart w:id="365" w:name="_Toc29398825"/>
      <w:bookmarkStart w:id="366" w:name="_Toc36648835"/>
      <w:bookmarkStart w:id="367" w:name="_Toc36654623"/>
      <w:bookmarkStart w:id="368" w:name="_Toc44960894"/>
      <w:bookmarkStart w:id="369" w:name="_Toc50982535"/>
      <w:bookmarkStart w:id="370" w:name="_Toc50984706"/>
      <w:bookmarkStart w:id="371" w:name="_Toc57111974"/>
      <w:bookmarkStart w:id="372" w:name="_Toc146298970"/>
      <w:r w:rsidRPr="00943D4C">
        <w:t>4.4.3</w:t>
      </w:r>
      <w:r>
        <w:tab/>
      </w:r>
      <w:r w:rsidRPr="00943D4C">
        <w:t>EF</w:t>
      </w:r>
      <w:r w:rsidRPr="00943D4C">
        <w:rPr>
          <w:vertAlign w:val="subscript"/>
        </w:rPr>
        <w:t>PLMNwACT</w:t>
      </w:r>
      <w:r w:rsidRPr="00943D4C">
        <w:t xml:space="preserve"> (User Controlled PLMN Selector with Access Technology)</w:t>
      </w:r>
      <w:bookmarkEnd w:id="362"/>
      <w:bookmarkEnd w:id="363"/>
      <w:bookmarkEnd w:id="364"/>
      <w:bookmarkEnd w:id="365"/>
      <w:bookmarkEnd w:id="366"/>
      <w:bookmarkEnd w:id="367"/>
      <w:bookmarkEnd w:id="368"/>
      <w:bookmarkEnd w:id="369"/>
      <w:bookmarkEnd w:id="370"/>
      <w:bookmarkEnd w:id="371"/>
      <w:bookmarkEnd w:id="37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73" w:name="_Toc10738288"/>
      <w:bookmarkStart w:id="374" w:name="_Toc20396122"/>
      <w:bookmarkStart w:id="375" w:name="_Toc29397704"/>
      <w:bookmarkStart w:id="376" w:name="_Toc29398826"/>
      <w:bookmarkStart w:id="377" w:name="_Toc36648836"/>
      <w:bookmarkStart w:id="378" w:name="_Toc36654624"/>
      <w:bookmarkStart w:id="379" w:name="_Toc44960895"/>
      <w:bookmarkStart w:id="380" w:name="_Toc50982536"/>
      <w:bookmarkStart w:id="381" w:name="_Toc50984707"/>
      <w:bookmarkStart w:id="382" w:name="_Toc57111975"/>
      <w:bookmarkStart w:id="38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73"/>
      <w:bookmarkEnd w:id="374"/>
      <w:bookmarkEnd w:id="375"/>
      <w:bookmarkEnd w:id="376"/>
      <w:bookmarkEnd w:id="377"/>
      <w:bookmarkEnd w:id="378"/>
      <w:bookmarkEnd w:id="379"/>
      <w:bookmarkEnd w:id="380"/>
      <w:bookmarkEnd w:id="381"/>
      <w:bookmarkEnd w:id="382"/>
      <w:bookmarkEnd w:id="38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84" w:name="_Toc10738289"/>
      <w:bookmarkStart w:id="385" w:name="_Toc20396123"/>
      <w:bookmarkStart w:id="386" w:name="_Toc29397705"/>
      <w:bookmarkStart w:id="387" w:name="_Toc29398827"/>
      <w:bookmarkStart w:id="388" w:name="_Toc36648837"/>
      <w:bookmarkStart w:id="389" w:name="_Toc36654625"/>
      <w:bookmarkStart w:id="390" w:name="_Toc44960896"/>
      <w:bookmarkStart w:id="391" w:name="_Toc50982537"/>
      <w:bookmarkStart w:id="392" w:name="_Toc50984708"/>
      <w:bookmarkStart w:id="393" w:name="_Toc57111976"/>
      <w:bookmarkStart w:id="394" w:name="_Toc146298972"/>
      <w:r w:rsidRPr="00943D4C">
        <w:t>4.4.5</w:t>
      </w:r>
      <w:r>
        <w:tab/>
      </w:r>
      <w:r w:rsidRPr="00943D4C">
        <w:t>EF</w:t>
      </w:r>
      <w:r w:rsidRPr="00943D4C">
        <w:rPr>
          <w:vertAlign w:val="subscript"/>
        </w:rPr>
        <w:t>ACSGL</w:t>
      </w:r>
      <w:r w:rsidRPr="00943D4C">
        <w:t xml:space="preserve"> (Allowed CSG Lists)</w:t>
      </w:r>
      <w:bookmarkEnd w:id="384"/>
      <w:bookmarkEnd w:id="385"/>
      <w:bookmarkEnd w:id="386"/>
      <w:bookmarkEnd w:id="387"/>
      <w:bookmarkEnd w:id="388"/>
      <w:bookmarkEnd w:id="389"/>
      <w:bookmarkEnd w:id="390"/>
      <w:bookmarkEnd w:id="391"/>
      <w:bookmarkEnd w:id="392"/>
      <w:bookmarkEnd w:id="393"/>
      <w:bookmarkEnd w:id="39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395" w:name="_Toc10738290"/>
      <w:bookmarkStart w:id="396" w:name="_Toc20396124"/>
      <w:bookmarkStart w:id="397" w:name="_Toc29397706"/>
      <w:bookmarkStart w:id="398" w:name="_Toc29398828"/>
      <w:bookmarkStart w:id="399" w:name="_Toc36648838"/>
      <w:bookmarkStart w:id="400" w:name="_Toc36654626"/>
      <w:bookmarkStart w:id="401" w:name="_Toc44960897"/>
      <w:bookmarkStart w:id="402" w:name="_Toc50982538"/>
      <w:bookmarkStart w:id="403" w:name="_Toc50984709"/>
      <w:bookmarkStart w:id="404" w:name="_Toc57111977"/>
      <w:bookmarkStart w:id="405" w:name="_Toc146298973"/>
      <w:r w:rsidRPr="00943D4C">
        <w:t>4.4.6</w:t>
      </w:r>
      <w:r w:rsidRPr="00943D4C">
        <w:tab/>
        <w:t>EF</w:t>
      </w:r>
      <w:r w:rsidRPr="00943D4C">
        <w:rPr>
          <w:vertAlign w:val="subscript"/>
        </w:rPr>
        <w:t>CSGT</w:t>
      </w:r>
      <w:r w:rsidRPr="00943D4C">
        <w:t xml:space="preserve"> (CSG Type)</w:t>
      </w:r>
      <w:bookmarkEnd w:id="395"/>
      <w:bookmarkEnd w:id="396"/>
      <w:bookmarkEnd w:id="397"/>
      <w:bookmarkEnd w:id="398"/>
      <w:bookmarkEnd w:id="399"/>
      <w:bookmarkEnd w:id="400"/>
      <w:bookmarkEnd w:id="401"/>
      <w:bookmarkEnd w:id="402"/>
      <w:bookmarkEnd w:id="403"/>
      <w:bookmarkEnd w:id="404"/>
      <w:bookmarkEnd w:id="40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06" w:name="_Toc10738291"/>
      <w:bookmarkStart w:id="407" w:name="_Toc20396125"/>
      <w:bookmarkStart w:id="408" w:name="_Toc29397707"/>
      <w:bookmarkStart w:id="409" w:name="_Toc29398829"/>
      <w:bookmarkStart w:id="410" w:name="_Toc36648839"/>
      <w:bookmarkStart w:id="411" w:name="_Toc36654627"/>
      <w:bookmarkStart w:id="412" w:name="_Toc44960898"/>
      <w:bookmarkStart w:id="413" w:name="_Toc50982539"/>
      <w:bookmarkStart w:id="414" w:name="_Toc50984710"/>
      <w:bookmarkStart w:id="415" w:name="_Toc57111978"/>
      <w:bookmarkStart w:id="41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06"/>
      <w:bookmarkEnd w:id="407"/>
      <w:bookmarkEnd w:id="408"/>
      <w:bookmarkEnd w:id="409"/>
      <w:bookmarkEnd w:id="410"/>
      <w:bookmarkEnd w:id="411"/>
      <w:bookmarkEnd w:id="412"/>
      <w:bookmarkEnd w:id="413"/>
      <w:bookmarkEnd w:id="414"/>
      <w:bookmarkEnd w:id="415"/>
      <w:bookmarkEnd w:id="41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17" w:name="_Toc146298975"/>
      <w:bookmarkStart w:id="418" w:name="_Toc10738293"/>
      <w:bookmarkStart w:id="419" w:name="_Toc20396127"/>
      <w:bookmarkStart w:id="420" w:name="_Toc29397709"/>
      <w:bookmarkStart w:id="421" w:name="_Toc29398831"/>
      <w:bookmarkStart w:id="422" w:name="_Toc36648841"/>
      <w:bookmarkStart w:id="423" w:name="_Toc36654629"/>
      <w:bookmarkStart w:id="424" w:name="_Toc44960900"/>
      <w:bookmarkStart w:id="425" w:name="_Toc50982541"/>
      <w:bookmarkStart w:id="426" w:name="_Toc50984712"/>
      <w:r>
        <w:t>4.4.8</w:t>
      </w:r>
      <w:r>
        <w:tab/>
        <w:t>EF</w:t>
      </w:r>
      <w:r>
        <w:rPr>
          <w:vertAlign w:val="subscript"/>
        </w:rPr>
        <w:t>EPSNSC</w:t>
      </w:r>
      <w:r>
        <w:t xml:space="preserve"> (EPS NAS Security Context)</w:t>
      </w:r>
      <w:bookmarkEnd w:id="41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27" w:name="_Toc57111979"/>
      <w:bookmarkStart w:id="428" w:name="_Toc146298976"/>
      <w:r w:rsidRPr="00943D4C">
        <w:t>4.5</w:t>
      </w:r>
      <w:r w:rsidRPr="00943D4C">
        <w:tab/>
        <w:t>Definition of E-UTRAN/EPC ISIM-UICC</w:t>
      </w:r>
      <w:bookmarkEnd w:id="418"/>
      <w:bookmarkEnd w:id="419"/>
      <w:bookmarkEnd w:id="420"/>
      <w:bookmarkEnd w:id="421"/>
      <w:bookmarkEnd w:id="422"/>
      <w:bookmarkEnd w:id="423"/>
      <w:bookmarkEnd w:id="424"/>
      <w:bookmarkEnd w:id="425"/>
      <w:bookmarkEnd w:id="426"/>
      <w:bookmarkEnd w:id="427"/>
      <w:bookmarkEnd w:id="428"/>
    </w:p>
    <w:p w14:paraId="2E7FFA08" w14:textId="77777777" w:rsidR="00BD7469" w:rsidRPr="00943D4C" w:rsidRDefault="00BD7469" w:rsidP="0046266F">
      <w:pPr>
        <w:pStyle w:val="Heading3"/>
      </w:pPr>
      <w:bookmarkStart w:id="429" w:name="_Toc10738294"/>
      <w:bookmarkStart w:id="430" w:name="_Toc20396128"/>
      <w:bookmarkStart w:id="431" w:name="_Toc29397710"/>
      <w:bookmarkStart w:id="432" w:name="_Toc29398832"/>
      <w:bookmarkStart w:id="433" w:name="_Toc36648842"/>
      <w:bookmarkStart w:id="434" w:name="_Toc36654630"/>
      <w:bookmarkStart w:id="435" w:name="_Toc44960901"/>
      <w:bookmarkStart w:id="436" w:name="_Toc50982542"/>
      <w:bookmarkStart w:id="437" w:name="_Toc50984713"/>
      <w:bookmarkStart w:id="438" w:name="_Toc57111980"/>
      <w:bookmarkStart w:id="439" w:name="_Toc146298977"/>
      <w:r w:rsidRPr="00943D4C">
        <w:t>4.5.1</w:t>
      </w:r>
      <w:r w:rsidRPr="00943D4C">
        <w:tab/>
        <w:t>Applications on the E-UTRAN/EPC ISIM-UICC</w:t>
      </w:r>
      <w:bookmarkEnd w:id="429"/>
      <w:bookmarkEnd w:id="430"/>
      <w:bookmarkEnd w:id="431"/>
      <w:bookmarkEnd w:id="432"/>
      <w:bookmarkEnd w:id="433"/>
      <w:bookmarkEnd w:id="434"/>
      <w:bookmarkEnd w:id="435"/>
      <w:bookmarkEnd w:id="436"/>
      <w:bookmarkEnd w:id="437"/>
      <w:bookmarkEnd w:id="438"/>
      <w:bookmarkEnd w:id="43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40" w:name="_Toc10738295"/>
      <w:bookmarkStart w:id="441" w:name="_Toc20396129"/>
      <w:bookmarkStart w:id="442" w:name="_Toc29397711"/>
      <w:bookmarkStart w:id="443" w:name="_Toc29398833"/>
      <w:bookmarkStart w:id="444" w:name="_Toc36648843"/>
      <w:bookmarkStart w:id="445" w:name="_Toc36654631"/>
      <w:bookmarkStart w:id="446" w:name="_Toc44960902"/>
      <w:bookmarkStart w:id="447" w:name="_Toc50982543"/>
      <w:bookmarkStart w:id="448" w:name="_Toc50984714"/>
      <w:bookmarkStart w:id="449" w:name="_Toc57111981"/>
      <w:bookmarkStart w:id="450" w:name="_Toc146298978"/>
      <w:r w:rsidRPr="00943D4C">
        <w:t>4.5.2</w:t>
      </w:r>
      <w:r w:rsidRPr="00943D4C">
        <w:tab/>
        <w:t>Default USIM values on E-UTRAN/EPC ISIM-UICC</w:t>
      </w:r>
      <w:bookmarkEnd w:id="440"/>
      <w:bookmarkEnd w:id="441"/>
      <w:bookmarkEnd w:id="442"/>
      <w:bookmarkEnd w:id="443"/>
      <w:bookmarkEnd w:id="444"/>
      <w:bookmarkEnd w:id="445"/>
      <w:bookmarkEnd w:id="446"/>
      <w:bookmarkEnd w:id="447"/>
      <w:bookmarkEnd w:id="448"/>
      <w:bookmarkEnd w:id="449"/>
      <w:bookmarkEnd w:id="45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51" w:name="_Toc10738296"/>
      <w:bookmarkStart w:id="452" w:name="_Toc20396130"/>
      <w:bookmarkStart w:id="453" w:name="_Toc29397712"/>
      <w:bookmarkStart w:id="454" w:name="_Toc29398834"/>
      <w:bookmarkStart w:id="455" w:name="_Toc36648844"/>
      <w:bookmarkStart w:id="456" w:name="_Toc36654632"/>
      <w:bookmarkStart w:id="457" w:name="_Toc44960903"/>
      <w:bookmarkStart w:id="458" w:name="_Toc50982544"/>
      <w:bookmarkStart w:id="459" w:name="_Toc50984715"/>
      <w:bookmarkStart w:id="460" w:name="_Toc57111982"/>
      <w:bookmarkStart w:id="461" w:name="_Toc146298979"/>
      <w:r w:rsidRPr="00943D4C">
        <w:t>4.5.3</w:t>
      </w:r>
      <w:r w:rsidRPr="00943D4C">
        <w:tab/>
        <w:t>Default ISIM values on E-UTRAN/EPC ISIM-UICC</w:t>
      </w:r>
      <w:bookmarkEnd w:id="451"/>
      <w:bookmarkEnd w:id="452"/>
      <w:bookmarkEnd w:id="453"/>
      <w:bookmarkEnd w:id="454"/>
      <w:bookmarkEnd w:id="455"/>
      <w:bookmarkEnd w:id="456"/>
      <w:bookmarkEnd w:id="457"/>
      <w:bookmarkEnd w:id="458"/>
      <w:bookmarkEnd w:id="459"/>
      <w:bookmarkEnd w:id="460"/>
      <w:bookmarkEnd w:id="46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62" w:name="_Toc10738297"/>
      <w:bookmarkStart w:id="463" w:name="_Toc20396131"/>
      <w:bookmarkStart w:id="464" w:name="_Toc29397713"/>
      <w:bookmarkStart w:id="465" w:name="_Toc29398835"/>
      <w:bookmarkStart w:id="466" w:name="_Toc36648845"/>
      <w:bookmarkStart w:id="467" w:name="_Toc36654633"/>
      <w:bookmarkStart w:id="468" w:name="_Toc44960904"/>
      <w:bookmarkStart w:id="469" w:name="_Toc50982545"/>
      <w:bookmarkStart w:id="470" w:name="_Toc50984716"/>
      <w:bookmarkStart w:id="471" w:name="_Toc57111983"/>
      <w:bookmarkStart w:id="47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62"/>
      <w:bookmarkEnd w:id="463"/>
      <w:bookmarkEnd w:id="464"/>
      <w:bookmarkEnd w:id="465"/>
      <w:bookmarkEnd w:id="466"/>
      <w:bookmarkEnd w:id="467"/>
      <w:bookmarkEnd w:id="468"/>
      <w:bookmarkEnd w:id="469"/>
      <w:bookmarkEnd w:id="470"/>
      <w:bookmarkEnd w:id="471"/>
      <w:bookmarkEnd w:id="47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73" w:name="_Toc10738298"/>
      <w:bookmarkStart w:id="474" w:name="_Toc20396132"/>
      <w:bookmarkStart w:id="475" w:name="_Toc29397714"/>
      <w:bookmarkStart w:id="476" w:name="_Toc29398836"/>
      <w:bookmarkStart w:id="477" w:name="_Toc36648846"/>
      <w:bookmarkStart w:id="478" w:name="_Toc36654634"/>
      <w:bookmarkStart w:id="479" w:name="_Toc44960905"/>
      <w:bookmarkStart w:id="480" w:name="_Toc50982546"/>
      <w:bookmarkStart w:id="481" w:name="_Toc50984717"/>
      <w:bookmarkStart w:id="482" w:name="_Toc57111984"/>
      <w:bookmarkStart w:id="483" w:name="_Toc10738299"/>
      <w:bookmarkStart w:id="484" w:name="_Toc20396133"/>
      <w:bookmarkStart w:id="485" w:name="_Toc29397715"/>
      <w:bookmarkStart w:id="486" w:name="_Toc29398837"/>
      <w:bookmarkStart w:id="487" w:name="_Toc36648847"/>
      <w:bookmarkStart w:id="488" w:name="_Toc36654635"/>
      <w:bookmarkStart w:id="489" w:name="_Toc44960906"/>
      <w:bookmarkStart w:id="490" w:name="_Toc50982547"/>
      <w:bookmarkStart w:id="491" w:name="_Toc50984718"/>
      <w:bookmarkStart w:id="49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73"/>
      <w:bookmarkEnd w:id="474"/>
      <w:bookmarkEnd w:id="475"/>
      <w:bookmarkEnd w:id="476"/>
      <w:bookmarkEnd w:id="477"/>
      <w:bookmarkEnd w:id="478"/>
      <w:bookmarkEnd w:id="479"/>
      <w:bookmarkEnd w:id="480"/>
      <w:bookmarkEnd w:id="481"/>
      <w:bookmarkEnd w:id="48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49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83"/>
      <w:bookmarkEnd w:id="484"/>
      <w:bookmarkEnd w:id="485"/>
      <w:bookmarkEnd w:id="486"/>
      <w:bookmarkEnd w:id="487"/>
      <w:bookmarkEnd w:id="488"/>
      <w:bookmarkEnd w:id="489"/>
      <w:bookmarkEnd w:id="490"/>
      <w:bookmarkEnd w:id="491"/>
      <w:bookmarkEnd w:id="492"/>
      <w:bookmarkEnd w:id="49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494" w:name="_Toc10738300"/>
      <w:bookmarkStart w:id="495" w:name="_Toc20396134"/>
      <w:bookmarkStart w:id="496" w:name="_Toc29397716"/>
      <w:bookmarkStart w:id="497" w:name="_Toc29398838"/>
      <w:bookmarkStart w:id="498" w:name="_Toc36648848"/>
      <w:bookmarkStart w:id="499" w:name="_Toc36654636"/>
      <w:bookmarkStart w:id="500" w:name="_Toc44960907"/>
      <w:bookmarkStart w:id="501" w:name="_Toc50982548"/>
      <w:bookmarkStart w:id="502" w:name="_Toc50984719"/>
      <w:bookmarkStart w:id="503" w:name="_Toc57111986"/>
      <w:bookmarkStart w:id="504" w:name="_Toc146298982"/>
      <w:r w:rsidRPr="00943D4C">
        <w:t>4.5.3.4</w:t>
      </w:r>
      <w:r>
        <w:tab/>
      </w:r>
      <w:r w:rsidRPr="00943D4C">
        <w:t>EF</w:t>
      </w:r>
      <w:r w:rsidRPr="00943D4C">
        <w:rPr>
          <w:vertAlign w:val="subscript"/>
        </w:rPr>
        <w:t>DOMAIN</w:t>
      </w:r>
      <w:r w:rsidRPr="00943D4C">
        <w:t xml:space="preserve"> (Home Network Domain Name)</w:t>
      </w:r>
      <w:bookmarkEnd w:id="494"/>
      <w:bookmarkEnd w:id="495"/>
      <w:bookmarkEnd w:id="496"/>
      <w:bookmarkEnd w:id="497"/>
      <w:bookmarkEnd w:id="498"/>
      <w:bookmarkEnd w:id="499"/>
      <w:bookmarkEnd w:id="500"/>
      <w:bookmarkEnd w:id="501"/>
      <w:bookmarkEnd w:id="502"/>
      <w:bookmarkEnd w:id="503"/>
      <w:bookmarkEnd w:id="50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05" w:name="_Toc10738301"/>
      <w:bookmarkStart w:id="506" w:name="_Toc20396135"/>
      <w:bookmarkStart w:id="507" w:name="_Toc29397717"/>
      <w:bookmarkStart w:id="508" w:name="_Toc29398839"/>
      <w:bookmarkStart w:id="509" w:name="_Toc36648849"/>
      <w:bookmarkStart w:id="510" w:name="_Toc36654637"/>
      <w:bookmarkStart w:id="511" w:name="_Toc44960908"/>
      <w:bookmarkStart w:id="512" w:name="_Toc50982549"/>
      <w:bookmarkStart w:id="513" w:name="_Toc50984720"/>
      <w:bookmarkStart w:id="514" w:name="_Toc57111987"/>
      <w:bookmarkStart w:id="51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05"/>
      <w:bookmarkEnd w:id="506"/>
      <w:bookmarkEnd w:id="507"/>
      <w:bookmarkEnd w:id="508"/>
      <w:bookmarkEnd w:id="509"/>
      <w:bookmarkEnd w:id="510"/>
      <w:bookmarkEnd w:id="511"/>
      <w:bookmarkEnd w:id="512"/>
      <w:bookmarkEnd w:id="513"/>
      <w:bookmarkEnd w:id="514"/>
      <w:bookmarkEnd w:id="51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16" w:name="_Toc10738302"/>
      <w:bookmarkStart w:id="517" w:name="_Toc20396136"/>
      <w:bookmarkStart w:id="518" w:name="_Toc29397718"/>
      <w:bookmarkStart w:id="519" w:name="_Toc29398840"/>
      <w:bookmarkStart w:id="520" w:name="_Toc36648850"/>
      <w:bookmarkStart w:id="521" w:name="_Toc36654638"/>
      <w:bookmarkStart w:id="522" w:name="_Toc44960909"/>
      <w:bookmarkStart w:id="523" w:name="_Toc50982550"/>
      <w:bookmarkStart w:id="524" w:name="_Toc50984721"/>
      <w:bookmarkStart w:id="525" w:name="_Toc57111988"/>
      <w:bookmarkStart w:id="526" w:name="_Toc146298984"/>
      <w:r w:rsidRPr="00943D4C">
        <w:t>4.5.3.6</w:t>
      </w:r>
      <w:r>
        <w:tab/>
      </w:r>
      <w:r w:rsidRPr="00943D4C">
        <w:t>EF</w:t>
      </w:r>
      <w:r w:rsidRPr="00943D4C">
        <w:rPr>
          <w:vertAlign w:val="subscript"/>
        </w:rPr>
        <w:t>P-CSCF</w:t>
      </w:r>
      <w:r w:rsidRPr="00943D4C">
        <w:t xml:space="preserve"> (P-CSCF ADDRESS)</w:t>
      </w:r>
      <w:bookmarkEnd w:id="516"/>
      <w:bookmarkEnd w:id="517"/>
      <w:bookmarkEnd w:id="518"/>
      <w:bookmarkEnd w:id="519"/>
      <w:bookmarkEnd w:id="520"/>
      <w:bookmarkEnd w:id="521"/>
      <w:bookmarkEnd w:id="522"/>
      <w:bookmarkEnd w:id="523"/>
      <w:bookmarkEnd w:id="524"/>
      <w:bookmarkEnd w:id="525"/>
      <w:bookmarkEnd w:id="52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27" w:name="_Toc10738303"/>
      <w:bookmarkStart w:id="528" w:name="_Toc20396137"/>
      <w:bookmarkStart w:id="529" w:name="_Toc29397719"/>
      <w:bookmarkStart w:id="530" w:name="_Toc29398841"/>
      <w:bookmarkStart w:id="531" w:name="_Toc36648851"/>
      <w:bookmarkStart w:id="532" w:name="_Toc36654639"/>
      <w:bookmarkStart w:id="533" w:name="_Toc44960910"/>
      <w:bookmarkStart w:id="534" w:name="_Toc50982551"/>
      <w:bookmarkStart w:id="535" w:name="_Toc50984722"/>
      <w:bookmarkStart w:id="536" w:name="_Toc57111989"/>
      <w:bookmarkStart w:id="537" w:name="_Toc146298985"/>
      <w:r w:rsidRPr="00943D4C">
        <w:t>4.5.3.7</w:t>
      </w:r>
      <w:r>
        <w:tab/>
      </w:r>
      <w:r w:rsidRPr="00943D4C">
        <w:t>EF</w:t>
      </w:r>
      <w:r w:rsidRPr="00943D4C">
        <w:rPr>
          <w:vertAlign w:val="subscript"/>
        </w:rPr>
        <w:t>SMS</w:t>
      </w:r>
      <w:r w:rsidRPr="00943D4C">
        <w:t xml:space="preserve"> (Short Message Service)</w:t>
      </w:r>
      <w:bookmarkEnd w:id="527"/>
      <w:bookmarkEnd w:id="528"/>
      <w:bookmarkEnd w:id="529"/>
      <w:bookmarkEnd w:id="530"/>
      <w:bookmarkEnd w:id="531"/>
      <w:bookmarkEnd w:id="532"/>
      <w:bookmarkEnd w:id="533"/>
      <w:bookmarkEnd w:id="534"/>
      <w:bookmarkEnd w:id="535"/>
      <w:bookmarkEnd w:id="536"/>
      <w:bookmarkEnd w:id="53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38" w:name="_Toc10738304"/>
      <w:bookmarkStart w:id="539" w:name="_Toc20396138"/>
      <w:bookmarkStart w:id="540" w:name="_Toc29397720"/>
      <w:bookmarkStart w:id="541" w:name="_Toc29398842"/>
      <w:bookmarkStart w:id="542" w:name="_Toc36648852"/>
      <w:bookmarkStart w:id="543" w:name="_Toc36654640"/>
      <w:bookmarkStart w:id="544" w:name="_Toc44960911"/>
      <w:bookmarkStart w:id="545" w:name="_Toc50982552"/>
      <w:bookmarkStart w:id="546" w:name="_Toc50984723"/>
      <w:bookmarkStart w:id="547" w:name="_Toc57111990"/>
      <w:bookmarkStart w:id="548" w:name="_Toc146298986"/>
      <w:r w:rsidRPr="00943D4C">
        <w:t>4.5.3.8</w:t>
      </w:r>
      <w:r w:rsidRPr="00943D4C">
        <w:tab/>
        <w:t>EF</w:t>
      </w:r>
      <w:r w:rsidRPr="00943D4C">
        <w:rPr>
          <w:vertAlign w:val="subscript"/>
        </w:rPr>
        <w:t>SMSR</w:t>
      </w:r>
      <w:r w:rsidRPr="00943D4C">
        <w:t xml:space="preserve"> (Short message status reports)</w:t>
      </w:r>
      <w:bookmarkEnd w:id="538"/>
      <w:bookmarkEnd w:id="539"/>
      <w:bookmarkEnd w:id="540"/>
      <w:bookmarkEnd w:id="541"/>
      <w:bookmarkEnd w:id="542"/>
      <w:bookmarkEnd w:id="543"/>
      <w:bookmarkEnd w:id="544"/>
      <w:bookmarkEnd w:id="545"/>
      <w:bookmarkEnd w:id="546"/>
      <w:bookmarkEnd w:id="547"/>
      <w:bookmarkEnd w:id="54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49" w:name="_Toc10738305"/>
      <w:bookmarkStart w:id="550" w:name="_Toc20396139"/>
      <w:bookmarkStart w:id="551" w:name="_Toc29397721"/>
      <w:bookmarkStart w:id="552" w:name="_Toc29398843"/>
      <w:bookmarkStart w:id="553" w:name="_Toc36648853"/>
      <w:bookmarkStart w:id="554" w:name="_Toc36654641"/>
      <w:bookmarkStart w:id="555" w:name="_Toc44960912"/>
      <w:bookmarkStart w:id="556" w:name="_Toc50982553"/>
      <w:bookmarkStart w:id="557" w:name="_Toc50984724"/>
      <w:bookmarkStart w:id="558" w:name="_Toc57111991"/>
      <w:bookmarkStart w:id="559" w:name="_Toc146298987"/>
      <w:r w:rsidRPr="00943D4C">
        <w:t>4.5.3.9</w:t>
      </w:r>
      <w:r>
        <w:tab/>
      </w:r>
      <w:r w:rsidRPr="00943D4C">
        <w:t>EF</w:t>
      </w:r>
      <w:r w:rsidRPr="00943D4C">
        <w:rPr>
          <w:vertAlign w:val="subscript"/>
        </w:rPr>
        <w:t>SMSP</w:t>
      </w:r>
      <w:r w:rsidRPr="00943D4C">
        <w:t xml:space="preserve"> (Short message service parameters)</w:t>
      </w:r>
      <w:bookmarkEnd w:id="549"/>
      <w:bookmarkEnd w:id="550"/>
      <w:bookmarkEnd w:id="551"/>
      <w:bookmarkEnd w:id="552"/>
      <w:bookmarkEnd w:id="553"/>
      <w:bookmarkEnd w:id="554"/>
      <w:bookmarkEnd w:id="555"/>
      <w:bookmarkEnd w:id="556"/>
      <w:bookmarkEnd w:id="557"/>
      <w:bookmarkEnd w:id="558"/>
      <w:bookmarkEnd w:id="55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60" w:name="_Toc10738306"/>
      <w:bookmarkStart w:id="561" w:name="_Toc20396140"/>
      <w:bookmarkStart w:id="562" w:name="_Toc29397722"/>
      <w:bookmarkStart w:id="563" w:name="_Toc29398844"/>
      <w:bookmarkStart w:id="564" w:name="_Toc36648854"/>
      <w:bookmarkStart w:id="565" w:name="_Toc36654642"/>
      <w:bookmarkStart w:id="566" w:name="_Toc44960913"/>
      <w:bookmarkStart w:id="567" w:name="_Toc50982554"/>
      <w:bookmarkStart w:id="568" w:name="_Toc50984725"/>
      <w:bookmarkStart w:id="569" w:name="_Toc57111992"/>
      <w:bookmarkStart w:id="570" w:name="_Toc146298988"/>
      <w:r w:rsidRPr="00943D4C">
        <w:t>4.5.3.10</w:t>
      </w:r>
      <w:r>
        <w:tab/>
      </w:r>
      <w:r w:rsidRPr="00943D4C">
        <w:t>EF</w:t>
      </w:r>
      <w:r w:rsidRPr="00943D4C">
        <w:rPr>
          <w:vertAlign w:val="subscript"/>
        </w:rPr>
        <w:t>SMSS</w:t>
      </w:r>
      <w:r w:rsidRPr="00943D4C">
        <w:t xml:space="preserve"> (SMS Status)</w:t>
      </w:r>
      <w:bookmarkEnd w:id="560"/>
      <w:bookmarkEnd w:id="561"/>
      <w:bookmarkEnd w:id="562"/>
      <w:bookmarkEnd w:id="563"/>
      <w:bookmarkEnd w:id="564"/>
      <w:bookmarkEnd w:id="565"/>
      <w:bookmarkEnd w:id="566"/>
      <w:bookmarkEnd w:id="567"/>
      <w:bookmarkEnd w:id="568"/>
      <w:bookmarkEnd w:id="569"/>
      <w:bookmarkEnd w:id="57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71" w:name="_Toc10738307"/>
      <w:bookmarkStart w:id="572" w:name="_Toc20396141"/>
      <w:bookmarkStart w:id="573" w:name="_Toc29397723"/>
      <w:bookmarkStart w:id="574" w:name="_Toc29398845"/>
      <w:bookmarkStart w:id="575" w:name="_Toc36648855"/>
      <w:bookmarkStart w:id="576" w:name="_Toc36654643"/>
      <w:bookmarkStart w:id="577" w:name="_Toc44960914"/>
      <w:bookmarkStart w:id="578" w:name="_Toc50982555"/>
      <w:bookmarkStart w:id="579" w:name="_Toc50984726"/>
      <w:bookmarkStart w:id="580" w:name="_Toc57111993"/>
      <w:bookmarkStart w:id="581" w:name="_Toc146298989"/>
      <w:r w:rsidRPr="00943D4C">
        <w:t>4.5.4</w:t>
      </w:r>
      <w:r w:rsidRPr="00943D4C">
        <w:tab/>
        <w:t>Default values at DF_TELECOM</w:t>
      </w:r>
      <w:bookmarkEnd w:id="571"/>
      <w:bookmarkEnd w:id="572"/>
      <w:bookmarkEnd w:id="573"/>
      <w:bookmarkEnd w:id="574"/>
      <w:bookmarkEnd w:id="575"/>
      <w:bookmarkEnd w:id="576"/>
      <w:bookmarkEnd w:id="577"/>
      <w:bookmarkEnd w:id="578"/>
      <w:bookmarkEnd w:id="579"/>
      <w:bookmarkEnd w:id="580"/>
      <w:bookmarkEnd w:id="581"/>
    </w:p>
    <w:p w14:paraId="39AC1109" w14:textId="77777777" w:rsidR="00BD7469" w:rsidRPr="00943D4C" w:rsidRDefault="00BD7469" w:rsidP="0046266F">
      <w:pPr>
        <w:pStyle w:val="Heading4"/>
      </w:pPr>
      <w:bookmarkStart w:id="582" w:name="_Toc10738308"/>
      <w:bookmarkStart w:id="583" w:name="_Toc20396142"/>
      <w:bookmarkStart w:id="584" w:name="_Toc29397724"/>
      <w:bookmarkStart w:id="585" w:name="_Toc29398846"/>
      <w:bookmarkStart w:id="586" w:name="_Toc36648856"/>
      <w:bookmarkStart w:id="587" w:name="_Toc36654644"/>
      <w:bookmarkStart w:id="588" w:name="_Toc44960915"/>
      <w:bookmarkStart w:id="589" w:name="_Toc50982556"/>
      <w:bookmarkStart w:id="590" w:name="_Toc50984727"/>
      <w:bookmarkStart w:id="591" w:name="_Toc57111994"/>
      <w:bookmarkStart w:id="59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82"/>
      <w:bookmarkEnd w:id="583"/>
      <w:bookmarkEnd w:id="584"/>
      <w:bookmarkEnd w:id="585"/>
      <w:bookmarkEnd w:id="586"/>
      <w:bookmarkEnd w:id="587"/>
      <w:bookmarkEnd w:id="588"/>
      <w:bookmarkEnd w:id="589"/>
      <w:bookmarkEnd w:id="590"/>
      <w:bookmarkEnd w:id="591"/>
      <w:bookmarkEnd w:id="59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593" w:name="_Toc10738309"/>
      <w:bookmarkStart w:id="594" w:name="_Toc20396143"/>
      <w:bookmarkStart w:id="595" w:name="_Toc29397725"/>
      <w:bookmarkStart w:id="596" w:name="_Toc29398847"/>
      <w:bookmarkStart w:id="597" w:name="_Toc36648857"/>
      <w:bookmarkStart w:id="598" w:name="_Toc36654645"/>
      <w:bookmarkStart w:id="599" w:name="_Toc44960916"/>
      <w:bookmarkStart w:id="600" w:name="_Toc50982557"/>
      <w:bookmarkStart w:id="601" w:name="_Toc50984728"/>
      <w:bookmarkStart w:id="602" w:name="_Toc57111995"/>
      <w:bookmarkStart w:id="603" w:name="_Toc146298991"/>
      <w:r w:rsidRPr="00943D4C">
        <w:t>4.6</w:t>
      </w:r>
      <w:r w:rsidRPr="00943D4C">
        <w:tab/>
        <w:t>Definition of ACSGL/OCSGL E-UTRAN/EPC UICC</w:t>
      </w:r>
      <w:bookmarkEnd w:id="593"/>
      <w:bookmarkEnd w:id="594"/>
      <w:bookmarkEnd w:id="595"/>
      <w:bookmarkEnd w:id="596"/>
      <w:bookmarkEnd w:id="597"/>
      <w:bookmarkEnd w:id="598"/>
      <w:bookmarkEnd w:id="599"/>
      <w:bookmarkEnd w:id="600"/>
      <w:bookmarkEnd w:id="601"/>
      <w:bookmarkEnd w:id="602"/>
      <w:bookmarkEnd w:id="60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04" w:name="_Toc10738310"/>
      <w:bookmarkStart w:id="605" w:name="_Toc20396144"/>
      <w:bookmarkStart w:id="606" w:name="_Toc29397726"/>
      <w:bookmarkStart w:id="607" w:name="_Toc29398848"/>
      <w:bookmarkStart w:id="608" w:name="_Toc36648858"/>
      <w:bookmarkStart w:id="609" w:name="_Toc36654646"/>
      <w:bookmarkStart w:id="610" w:name="_Toc44960917"/>
      <w:bookmarkStart w:id="611" w:name="_Toc50982558"/>
      <w:bookmarkStart w:id="612" w:name="_Toc50984729"/>
      <w:bookmarkStart w:id="613" w:name="_Toc57111996"/>
      <w:bookmarkStart w:id="614" w:name="_Toc146298992"/>
      <w:bookmarkStart w:id="615" w:name="_Toc10738311"/>
      <w:bookmarkStart w:id="616" w:name="_Toc20396145"/>
      <w:bookmarkStart w:id="617" w:name="_Toc29397727"/>
      <w:bookmarkStart w:id="618" w:name="_Toc29398849"/>
      <w:bookmarkStart w:id="619" w:name="_Toc36648859"/>
      <w:bookmarkStart w:id="620" w:name="_Toc36654647"/>
      <w:bookmarkStart w:id="621" w:name="_Toc44960918"/>
      <w:bookmarkStart w:id="622" w:name="_Toc50982559"/>
      <w:bookmarkStart w:id="623" w:name="_Toc50984730"/>
      <w:bookmarkStart w:id="624" w:name="_Toc57111997"/>
      <w:r w:rsidRPr="00943D4C">
        <w:t>4.6.1</w:t>
      </w:r>
      <w:r w:rsidRPr="00943D4C">
        <w:tab/>
        <w:t>EF</w:t>
      </w:r>
      <w:r w:rsidRPr="00943D4C">
        <w:rPr>
          <w:vertAlign w:val="subscript"/>
        </w:rPr>
        <w:t>UST</w:t>
      </w:r>
      <w:r w:rsidRPr="00943D4C">
        <w:t xml:space="preserve"> (USIM Service Table)</w:t>
      </w:r>
      <w:bookmarkEnd w:id="604"/>
      <w:bookmarkEnd w:id="605"/>
      <w:bookmarkEnd w:id="606"/>
      <w:bookmarkEnd w:id="607"/>
      <w:bookmarkEnd w:id="608"/>
      <w:bookmarkEnd w:id="609"/>
      <w:bookmarkEnd w:id="610"/>
      <w:bookmarkEnd w:id="611"/>
      <w:bookmarkEnd w:id="612"/>
      <w:bookmarkEnd w:id="613"/>
      <w:bookmarkEnd w:id="61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25" w:name="_Toc146298993"/>
      <w:r w:rsidRPr="00943D4C">
        <w:t>4.6.2</w:t>
      </w:r>
      <w:r w:rsidRPr="00943D4C">
        <w:tab/>
        <w:t>EF</w:t>
      </w:r>
      <w:r w:rsidRPr="00943D4C">
        <w:rPr>
          <w:vertAlign w:val="subscript"/>
        </w:rPr>
        <w:t>AD</w:t>
      </w:r>
      <w:r w:rsidRPr="00943D4C">
        <w:t xml:space="preserve"> (Administrative Data)</w:t>
      </w:r>
      <w:bookmarkEnd w:id="615"/>
      <w:bookmarkEnd w:id="616"/>
      <w:bookmarkEnd w:id="617"/>
      <w:bookmarkEnd w:id="618"/>
      <w:bookmarkEnd w:id="619"/>
      <w:bookmarkEnd w:id="620"/>
      <w:bookmarkEnd w:id="621"/>
      <w:bookmarkEnd w:id="622"/>
      <w:bookmarkEnd w:id="623"/>
      <w:bookmarkEnd w:id="624"/>
      <w:bookmarkEnd w:id="625"/>
    </w:p>
    <w:p w14:paraId="0264492B" w14:textId="77777777" w:rsidR="00002A18" w:rsidRDefault="00002A18" w:rsidP="00002A18">
      <w:pPr>
        <w:keepLines/>
        <w:spacing w:after="0"/>
        <w:ind w:left="1702" w:hanging="1418"/>
      </w:pPr>
      <w:bookmarkStart w:id="626" w:name="_Toc10738312"/>
      <w:bookmarkStart w:id="627" w:name="_Toc20396146"/>
      <w:bookmarkStart w:id="628" w:name="_Toc29397728"/>
      <w:bookmarkStart w:id="629" w:name="_Toc29398850"/>
      <w:bookmarkStart w:id="630" w:name="_Toc36648860"/>
      <w:bookmarkStart w:id="631" w:name="_Toc36654648"/>
      <w:bookmarkStart w:id="632" w:name="_Toc44960919"/>
      <w:bookmarkStart w:id="633" w:name="_Toc50982560"/>
      <w:bookmarkStart w:id="634" w:name="_Toc50984731"/>
      <w:bookmarkStart w:id="63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36" w:name="_Toc146298994"/>
      <w:r w:rsidRPr="00943D4C">
        <w:t>4.6.3</w:t>
      </w:r>
      <w:r>
        <w:tab/>
      </w:r>
      <w:r w:rsidRPr="00943D4C">
        <w:t>EF</w:t>
      </w:r>
      <w:r w:rsidRPr="00943D4C">
        <w:rPr>
          <w:vertAlign w:val="subscript"/>
        </w:rPr>
        <w:t>OCSGL</w:t>
      </w:r>
      <w:r w:rsidRPr="00943D4C">
        <w:t xml:space="preserve"> (Operator CSG Lists)</w:t>
      </w:r>
      <w:bookmarkEnd w:id="626"/>
      <w:bookmarkEnd w:id="627"/>
      <w:bookmarkEnd w:id="628"/>
      <w:bookmarkEnd w:id="629"/>
      <w:bookmarkEnd w:id="630"/>
      <w:bookmarkEnd w:id="631"/>
      <w:bookmarkEnd w:id="632"/>
      <w:bookmarkEnd w:id="633"/>
      <w:bookmarkEnd w:id="634"/>
      <w:bookmarkEnd w:id="635"/>
      <w:bookmarkEnd w:id="63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37" w:name="_Toc10738313"/>
      <w:bookmarkStart w:id="638" w:name="_Toc20396147"/>
      <w:bookmarkStart w:id="639" w:name="_Toc29397729"/>
      <w:bookmarkStart w:id="640" w:name="_Toc29398851"/>
      <w:bookmarkStart w:id="641" w:name="_Toc36648861"/>
      <w:bookmarkStart w:id="642" w:name="_Toc36654649"/>
      <w:bookmarkStart w:id="643" w:name="_Toc44960920"/>
      <w:bookmarkStart w:id="644" w:name="_Toc50982561"/>
      <w:bookmarkStart w:id="645" w:name="_Toc50984732"/>
      <w:bookmarkStart w:id="646" w:name="_Toc57111999"/>
      <w:bookmarkStart w:id="647" w:name="_Toc146298995"/>
      <w:r w:rsidRPr="00943D4C">
        <w:t>4.6.4</w:t>
      </w:r>
      <w:r w:rsidRPr="00943D4C">
        <w:tab/>
        <w:t>EF</w:t>
      </w:r>
      <w:r w:rsidRPr="00943D4C">
        <w:rPr>
          <w:vertAlign w:val="subscript"/>
        </w:rPr>
        <w:t>OCSGT</w:t>
      </w:r>
      <w:r w:rsidRPr="00943D4C">
        <w:t xml:space="preserve"> (Operator CSG Type)</w:t>
      </w:r>
      <w:bookmarkEnd w:id="637"/>
      <w:bookmarkEnd w:id="638"/>
      <w:bookmarkEnd w:id="639"/>
      <w:bookmarkEnd w:id="640"/>
      <w:bookmarkEnd w:id="641"/>
      <w:bookmarkEnd w:id="642"/>
      <w:bookmarkEnd w:id="643"/>
      <w:bookmarkEnd w:id="644"/>
      <w:bookmarkEnd w:id="645"/>
      <w:bookmarkEnd w:id="646"/>
      <w:bookmarkEnd w:id="64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48" w:name="_Toc10738314"/>
      <w:bookmarkStart w:id="649" w:name="_Toc20396148"/>
      <w:bookmarkStart w:id="650" w:name="_Toc29397730"/>
      <w:bookmarkStart w:id="651" w:name="_Toc29398852"/>
      <w:bookmarkStart w:id="652" w:name="_Toc36648862"/>
      <w:bookmarkStart w:id="653" w:name="_Toc36654650"/>
      <w:bookmarkStart w:id="654" w:name="_Toc44960921"/>
      <w:bookmarkStart w:id="655" w:name="_Toc50982562"/>
      <w:bookmarkStart w:id="656" w:name="_Toc50984733"/>
      <w:bookmarkStart w:id="657" w:name="_Toc57112000"/>
      <w:bookmarkStart w:id="65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48"/>
      <w:bookmarkEnd w:id="649"/>
      <w:bookmarkEnd w:id="650"/>
      <w:bookmarkEnd w:id="651"/>
      <w:bookmarkEnd w:id="652"/>
      <w:bookmarkEnd w:id="653"/>
      <w:bookmarkEnd w:id="654"/>
      <w:bookmarkEnd w:id="655"/>
      <w:bookmarkEnd w:id="656"/>
      <w:bookmarkEnd w:id="657"/>
      <w:bookmarkEnd w:id="65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59" w:name="_Toc146298997"/>
      <w:r w:rsidRPr="00943D4C">
        <w:t>4.7</w:t>
      </w:r>
      <w:r w:rsidRPr="00943D4C">
        <w:tab/>
        <w:t>Definition of Non Access Stratum Configuration UICC</w:t>
      </w:r>
      <w:bookmarkEnd w:id="65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60" w:name="_Toc10738315"/>
      <w:bookmarkStart w:id="661" w:name="_Toc20396149"/>
      <w:bookmarkStart w:id="662" w:name="_Toc29397731"/>
      <w:bookmarkStart w:id="663" w:name="_Toc29398853"/>
      <w:bookmarkStart w:id="664" w:name="_Toc36648863"/>
      <w:bookmarkStart w:id="665" w:name="_Toc36654651"/>
      <w:bookmarkStart w:id="666" w:name="_Toc44960922"/>
      <w:bookmarkStart w:id="667" w:name="_Toc50982563"/>
      <w:bookmarkStart w:id="668" w:name="_Toc50984734"/>
      <w:bookmarkStart w:id="669" w:name="_Toc57112001"/>
      <w:bookmarkStart w:id="670" w:name="_Toc146298998"/>
      <w:r w:rsidRPr="00943D4C">
        <w:t>4.7.1</w:t>
      </w:r>
      <w:r w:rsidRPr="00943D4C">
        <w:tab/>
        <w:t>Values of the EFs</w:t>
      </w:r>
      <w:bookmarkEnd w:id="660"/>
      <w:bookmarkEnd w:id="661"/>
      <w:bookmarkEnd w:id="662"/>
      <w:bookmarkEnd w:id="663"/>
      <w:bookmarkEnd w:id="664"/>
      <w:bookmarkEnd w:id="665"/>
      <w:bookmarkEnd w:id="666"/>
      <w:bookmarkEnd w:id="667"/>
      <w:bookmarkEnd w:id="668"/>
      <w:bookmarkEnd w:id="669"/>
      <w:bookmarkEnd w:id="67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71" w:name="_Toc10738316"/>
      <w:bookmarkStart w:id="672" w:name="_Toc20396150"/>
      <w:bookmarkStart w:id="673" w:name="_Toc29397732"/>
      <w:bookmarkStart w:id="674" w:name="_Toc29398854"/>
      <w:bookmarkStart w:id="675" w:name="_Toc36648864"/>
      <w:bookmarkStart w:id="676" w:name="_Toc36654652"/>
      <w:bookmarkStart w:id="677" w:name="_Toc44960923"/>
      <w:bookmarkStart w:id="678" w:name="_Toc50982564"/>
      <w:bookmarkStart w:id="679" w:name="_Toc50984735"/>
      <w:bookmarkStart w:id="680" w:name="_Toc57112002"/>
      <w:bookmarkStart w:id="681" w:name="_Toc10738317"/>
      <w:bookmarkStart w:id="682" w:name="_Toc20396151"/>
      <w:bookmarkStart w:id="683" w:name="_Toc29397733"/>
      <w:bookmarkStart w:id="684" w:name="_Toc29398855"/>
      <w:bookmarkStart w:id="685" w:name="_Toc36648865"/>
      <w:bookmarkStart w:id="686" w:name="_Toc36654653"/>
      <w:bookmarkStart w:id="687" w:name="_Toc44960924"/>
      <w:bookmarkStart w:id="688" w:name="_Toc50982565"/>
      <w:bookmarkStart w:id="689" w:name="_Toc50984736"/>
      <w:bookmarkStart w:id="69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71"/>
      <w:bookmarkEnd w:id="672"/>
      <w:bookmarkEnd w:id="673"/>
      <w:bookmarkEnd w:id="674"/>
      <w:bookmarkEnd w:id="675"/>
      <w:bookmarkEnd w:id="676"/>
      <w:bookmarkEnd w:id="677"/>
      <w:bookmarkEnd w:id="678"/>
      <w:bookmarkEnd w:id="679"/>
      <w:bookmarkEnd w:id="68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691" w:name="_Toc146298999"/>
      <w:r w:rsidRPr="00943D4C">
        <w:t>4.7.1.2</w:t>
      </w:r>
      <w:r w:rsidRPr="00943D4C">
        <w:tab/>
        <w:t>EF</w:t>
      </w:r>
      <w:r w:rsidRPr="00943D4C">
        <w:rPr>
          <w:vertAlign w:val="subscript"/>
        </w:rPr>
        <w:t>NASCONFIG</w:t>
      </w:r>
      <w:r w:rsidRPr="00943D4C">
        <w:t xml:space="preserve"> (Non Access Stratum Configuration)</w:t>
      </w:r>
      <w:bookmarkEnd w:id="681"/>
      <w:bookmarkEnd w:id="682"/>
      <w:bookmarkEnd w:id="683"/>
      <w:bookmarkEnd w:id="684"/>
      <w:bookmarkEnd w:id="685"/>
      <w:bookmarkEnd w:id="686"/>
      <w:bookmarkEnd w:id="687"/>
      <w:bookmarkEnd w:id="688"/>
      <w:bookmarkEnd w:id="689"/>
      <w:bookmarkEnd w:id="690"/>
      <w:bookmarkEnd w:id="69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69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69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693" w:name="_Toc146299001"/>
      <w:r w:rsidRPr="00943D4C">
        <w:t>4.8.1</w:t>
      </w:r>
      <w:r w:rsidRPr="00943D4C">
        <w:tab/>
        <w:t>EF</w:t>
      </w:r>
      <w:r w:rsidRPr="00943D4C">
        <w:rPr>
          <w:vertAlign w:val="subscript"/>
        </w:rPr>
        <w:t>UST</w:t>
      </w:r>
      <w:r w:rsidRPr="00943D4C">
        <w:t xml:space="preserve"> (USIM Service Table)</w:t>
      </w:r>
      <w:bookmarkEnd w:id="69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69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69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695" w:name="_Toc146299003"/>
      <w:r w:rsidRPr="00943D4C">
        <w:t>4.8.3</w:t>
      </w:r>
      <w:r>
        <w:tab/>
      </w:r>
      <w:r w:rsidRPr="00943D4C">
        <w:t>EF</w:t>
      </w:r>
      <w:r w:rsidRPr="00943D4C">
        <w:rPr>
          <w:vertAlign w:val="subscript"/>
        </w:rPr>
        <w:t>PLMNwACT</w:t>
      </w:r>
      <w:r w:rsidRPr="00943D4C">
        <w:t xml:space="preserve"> (User Controlled PLMN Selector with Access Technology)</w:t>
      </w:r>
      <w:bookmarkEnd w:id="69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69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69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697" w:name="_Toc146299005"/>
      <w:r w:rsidRPr="00943D4C">
        <w:t>4.8.5</w:t>
      </w:r>
      <w:r>
        <w:tab/>
      </w:r>
      <w:r w:rsidRPr="00943D4C">
        <w:t>EF</w:t>
      </w:r>
      <w:r w:rsidRPr="00943D4C">
        <w:rPr>
          <w:vertAlign w:val="subscript"/>
        </w:rPr>
        <w:t>ACSGL</w:t>
      </w:r>
      <w:r w:rsidRPr="00943D4C">
        <w:t xml:space="preserve"> (Allowed CSG Lists)</w:t>
      </w:r>
      <w:bookmarkEnd w:id="69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698" w:name="_Toc146299006"/>
      <w:r w:rsidRPr="00943D4C">
        <w:t>4.8.6</w:t>
      </w:r>
      <w:r w:rsidRPr="00943D4C">
        <w:tab/>
        <w:t>EF</w:t>
      </w:r>
      <w:r w:rsidRPr="00943D4C">
        <w:rPr>
          <w:vertAlign w:val="subscript"/>
        </w:rPr>
        <w:t>CSGT</w:t>
      </w:r>
      <w:r w:rsidRPr="00943D4C">
        <w:t xml:space="preserve"> (CSG Type)</w:t>
      </w:r>
      <w:bookmarkEnd w:id="69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69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69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00" w:name="_Toc146299008"/>
      <w:r>
        <w:t>4.8.8</w:t>
      </w:r>
      <w:r>
        <w:tab/>
        <w:t>EF</w:t>
      </w:r>
      <w:r>
        <w:rPr>
          <w:vertAlign w:val="subscript"/>
        </w:rPr>
        <w:t>EPSNSC</w:t>
      </w:r>
      <w:r>
        <w:t xml:space="preserve"> (EPS NAS Security Context)</w:t>
      </w:r>
      <w:bookmarkEnd w:id="70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01" w:name="_Toc146299009"/>
      <w:r w:rsidRPr="00943D4C">
        <w:t>4.8.9</w:t>
      </w:r>
      <w:r w:rsidRPr="00943D4C">
        <w:tab/>
        <w:t>EF</w:t>
      </w:r>
      <w:r w:rsidRPr="00943D4C">
        <w:rPr>
          <w:vertAlign w:val="subscript"/>
        </w:rPr>
        <w:t>NASCONFIG</w:t>
      </w:r>
      <w:r w:rsidRPr="00943D4C">
        <w:t xml:space="preserve"> (Non Access Stratum Configuration)</w:t>
      </w:r>
      <w:bookmarkEnd w:id="70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77AECA68" w14:textId="77777777" w:rsidR="00A9453A" w:rsidRDefault="00BD7469" w:rsidP="00A9453A">
      <w:pPr>
        <w:spacing w:after="0"/>
        <w:ind w:left="4954" w:hanging="4248"/>
        <w:rPr>
          <w:iCs/>
        </w:rPr>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321C775B" w14:textId="1D68B65C" w:rsidR="00BD7469" w:rsidRPr="00943D4C" w:rsidRDefault="00A9453A" w:rsidP="00BD7469">
      <w:pPr>
        <w:spacing w:after="0"/>
        <w:ind w:left="4954" w:hanging="4248"/>
      </w:pPr>
      <w:r>
        <w:t xml:space="preserve">Exception Data Reporting Allowed: </w:t>
      </w:r>
      <w:r>
        <w:tab/>
        <w:t>Indicates whether the UE in NB-S1 mode is allowed to use the RRC establishment cause mo-ExceptionData.</w:t>
      </w:r>
    </w:p>
    <w:p w14:paraId="091BA731" w14:textId="77777777" w:rsidR="00BD7469" w:rsidRPr="00943D4C" w:rsidRDefault="00BD7469" w:rsidP="00A9453A">
      <w:pPr>
        <w:pStyle w:val="TH"/>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02" w:name="_Toc146299010"/>
      <w:r>
        <w:t>4.9</w:t>
      </w:r>
      <w:r w:rsidRPr="00EB353D">
        <w:tab/>
        <w:t>Definition of 5G-N</w:t>
      </w:r>
      <w:r>
        <w:t xml:space="preserve">R </w:t>
      </w:r>
      <w:r w:rsidRPr="00EB353D">
        <w:t>UICC</w:t>
      </w:r>
      <w:bookmarkEnd w:id="702"/>
    </w:p>
    <w:p w14:paraId="210B7EDE" w14:textId="77777777" w:rsidR="00E90E72" w:rsidRPr="00EB353D" w:rsidRDefault="00E90E72" w:rsidP="00E90E72">
      <w:pPr>
        <w:pStyle w:val="Heading3"/>
      </w:pPr>
      <w:bookmarkStart w:id="703" w:name="_Toc146299011"/>
      <w:r>
        <w:t>4.9.0</w:t>
      </w:r>
      <w:r>
        <w:tab/>
        <w:t>Introduction</w:t>
      </w:r>
      <w:bookmarkEnd w:id="70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04" w:name="_Toc20396152"/>
      <w:bookmarkStart w:id="705" w:name="_Toc29397734"/>
      <w:bookmarkStart w:id="706" w:name="_Toc29398856"/>
      <w:bookmarkStart w:id="707" w:name="_Toc36648866"/>
      <w:bookmarkStart w:id="708" w:name="_Toc36654654"/>
      <w:bookmarkStart w:id="709" w:name="_Toc44960925"/>
      <w:bookmarkStart w:id="710" w:name="_Toc50982566"/>
      <w:bookmarkStart w:id="711" w:name="_Toc50984737"/>
      <w:bookmarkStart w:id="712" w:name="_Toc57112004"/>
      <w:bookmarkStart w:id="713" w:name="_Toc20396153"/>
      <w:bookmarkStart w:id="714" w:name="_Toc29397735"/>
      <w:bookmarkStart w:id="715" w:name="_Toc29398857"/>
      <w:bookmarkStart w:id="716" w:name="_Toc36648867"/>
      <w:bookmarkStart w:id="717" w:name="_Toc36654655"/>
      <w:bookmarkStart w:id="718" w:name="_Toc44960926"/>
      <w:bookmarkStart w:id="719" w:name="_Toc50982567"/>
      <w:bookmarkStart w:id="720" w:name="_Toc50984738"/>
      <w:bookmarkStart w:id="72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04"/>
      <w:bookmarkEnd w:id="705"/>
      <w:bookmarkEnd w:id="706"/>
      <w:bookmarkEnd w:id="707"/>
      <w:bookmarkEnd w:id="708"/>
      <w:bookmarkEnd w:id="709"/>
      <w:bookmarkEnd w:id="710"/>
      <w:bookmarkEnd w:id="711"/>
      <w:bookmarkEnd w:id="71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A9453A">
      <w:pPr>
        <w:pStyle w:val="TH"/>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22" w:name="_Toc146299012"/>
      <w:r>
        <w:t>4.9</w:t>
      </w:r>
      <w:r w:rsidRPr="00EB353D">
        <w:t>.</w:t>
      </w:r>
      <w:r>
        <w:t>2</w:t>
      </w:r>
      <w:r>
        <w:tab/>
      </w:r>
      <w:bookmarkStart w:id="723" w:name="_Hlk4002484"/>
      <w:r w:rsidRPr="00022F5A">
        <w:t>EF</w:t>
      </w:r>
      <w:r w:rsidRPr="00022F5A">
        <w:rPr>
          <w:vertAlign w:val="subscript"/>
        </w:rPr>
        <w:t>IMSI</w:t>
      </w:r>
      <w:r w:rsidRPr="00022F5A">
        <w:t xml:space="preserve"> (IMSI)</w:t>
      </w:r>
      <w:bookmarkEnd w:id="713"/>
      <w:bookmarkEnd w:id="714"/>
      <w:bookmarkEnd w:id="715"/>
      <w:bookmarkEnd w:id="716"/>
      <w:bookmarkEnd w:id="717"/>
      <w:bookmarkEnd w:id="718"/>
      <w:bookmarkEnd w:id="719"/>
      <w:bookmarkEnd w:id="720"/>
      <w:bookmarkEnd w:id="721"/>
      <w:bookmarkEnd w:id="722"/>
    </w:p>
    <w:p w14:paraId="71DF6264" w14:textId="77777777" w:rsidR="006B5D8F" w:rsidRPr="00E116E0" w:rsidRDefault="006B5D8F" w:rsidP="006B5D8F">
      <w:pPr>
        <w:ind w:left="568" w:hanging="284"/>
        <w:rPr>
          <w:lang w:val="x-none"/>
        </w:rPr>
      </w:pPr>
      <w:bookmarkStart w:id="724" w:name="_Hlk789631"/>
      <w:bookmarkStart w:id="725" w:name="_Hlk805464"/>
      <w:bookmarkStart w:id="726" w:name="_Toc20396154"/>
      <w:bookmarkStart w:id="727" w:name="_Toc29397736"/>
      <w:bookmarkStart w:id="728" w:name="_Toc29398858"/>
      <w:bookmarkStart w:id="729" w:name="_Toc36648868"/>
      <w:bookmarkStart w:id="730" w:name="_Toc36654656"/>
      <w:bookmarkEnd w:id="72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31" w:name="_Toc44960927"/>
      <w:bookmarkStart w:id="732" w:name="_Toc50982568"/>
      <w:bookmarkStart w:id="733" w:name="_Toc50984739"/>
      <w:bookmarkStart w:id="734" w:name="_Toc57112006"/>
      <w:bookmarkStart w:id="735" w:name="_Toc146299013"/>
      <w:r>
        <w:lastRenderedPageBreak/>
        <w:t>4.9.3</w:t>
      </w:r>
      <w:r>
        <w:tab/>
      </w:r>
      <w:r w:rsidRPr="009F617B">
        <w:t>EF</w:t>
      </w:r>
      <w:r w:rsidRPr="009F617B">
        <w:rPr>
          <w:vertAlign w:val="subscript"/>
        </w:rPr>
        <w:t>5GS3GPPLOCI</w:t>
      </w:r>
      <w:bookmarkEnd w:id="724"/>
      <w:r w:rsidRPr="009F617B">
        <w:t xml:space="preserve"> (</w:t>
      </w:r>
      <w:bookmarkEnd w:id="725"/>
      <w:r w:rsidRPr="009F617B">
        <w:t>5GS 3GPP location information)</w:t>
      </w:r>
      <w:bookmarkEnd w:id="726"/>
      <w:bookmarkEnd w:id="727"/>
      <w:bookmarkEnd w:id="728"/>
      <w:bookmarkEnd w:id="729"/>
      <w:bookmarkEnd w:id="730"/>
      <w:bookmarkEnd w:id="731"/>
      <w:bookmarkEnd w:id="732"/>
      <w:bookmarkEnd w:id="733"/>
      <w:bookmarkEnd w:id="734"/>
      <w:bookmarkEnd w:id="735"/>
    </w:p>
    <w:p w14:paraId="46F90E43" w14:textId="77777777" w:rsidR="007155A4" w:rsidRPr="00AF3EE6" w:rsidRDefault="007155A4" w:rsidP="007155A4">
      <w:pPr>
        <w:ind w:firstLine="284"/>
      </w:pPr>
      <w:bookmarkStart w:id="736" w:name="_Toc20396155"/>
      <w:bookmarkStart w:id="737" w:name="_Toc29397737"/>
      <w:bookmarkStart w:id="738" w:name="_Toc29398859"/>
      <w:bookmarkStart w:id="739" w:name="_Toc36648869"/>
      <w:bookmarkStart w:id="740" w:name="_Toc36654657"/>
      <w:bookmarkStart w:id="741" w:name="_Toc44960928"/>
      <w:bookmarkStart w:id="742" w:name="_Toc50982569"/>
      <w:bookmarkStart w:id="743" w:name="_Toc50984740"/>
      <w:bookmarkStart w:id="744" w:name="_Toc57112007"/>
      <w:bookmarkStart w:id="745" w:name="_Toc146299014"/>
      <w:r w:rsidRPr="00AF3EE6">
        <w:t xml:space="preserve">Logically: </w:t>
      </w:r>
    </w:p>
    <w:p w14:paraId="5BA502DF" w14:textId="77777777" w:rsidR="007155A4" w:rsidRDefault="007155A4" w:rsidP="007155A4">
      <w:pPr>
        <w:rPr>
          <w:lang w:val="it-IT"/>
        </w:rPr>
      </w:pPr>
      <w:r>
        <w:tab/>
      </w:r>
      <w:r>
        <w:tab/>
      </w:r>
      <w:r w:rsidRPr="00AF3EE6">
        <w:t>5G-GUTI:</w:t>
      </w:r>
      <w:r>
        <w:tab/>
      </w:r>
      <w:r w:rsidRPr="00AF3EE6">
        <w:t>FF FF FF FF FF FF FF FF FF FF</w:t>
      </w:r>
      <w:r>
        <w:rPr>
          <w:lang w:val="it-IT"/>
        </w:rPr>
        <w:t xml:space="preserve"> (pre-personalization contents)</w:t>
      </w:r>
    </w:p>
    <w:p w14:paraId="646BF961" w14:textId="77777777" w:rsidR="007155A4" w:rsidRDefault="007155A4" w:rsidP="007155A4">
      <w:r>
        <w:rPr>
          <w:lang w:val="it-IT"/>
        </w:rPr>
        <w:tab/>
      </w:r>
      <w:r>
        <w:rPr>
          <w:lang w:val="it-IT"/>
        </w:rPr>
        <w:tab/>
      </w:r>
      <w:r w:rsidRPr="00AF3EE6">
        <w:t>TAI:</w:t>
      </w:r>
      <w:r>
        <w:tab/>
      </w:r>
      <w:r w:rsidRPr="00AF3EE6">
        <w:t>246 081 000000</w:t>
      </w:r>
    </w:p>
    <w:p w14:paraId="1D4AEC4F" w14:textId="77777777" w:rsidR="007155A4" w:rsidRDefault="007155A4" w:rsidP="007155A4">
      <w:pPr>
        <w:rPr>
          <w:lang w:val="it-IT"/>
        </w:rPr>
      </w:pPr>
      <w:r>
        <w:tab/>
      </w:r>
      <w:r>
        <w:tab/>
      </w:r>
      <w:r w:rsidRPr="00E6720E">
        <w:rPr>
          <w:lang w:val="it-IT"/>
        </w:rPr>
        <w:t>5GS update status:</w:t>
      </w:r>
      <w:r w:rsidRPr="00E6720E">
        <w:rPr>
          <w:lang w:val="it-IT"/>
        </w:rPr>
        <w:tab/>
        <w:t>5U</w:t>
      </w:r>
      <w:r>
        <w:rPr>
          <w:lang w:val="it-IT"/>
        </w:rPr>
        <w:t>2 NOT</w:t>
      </w:r>
      <w:r w:rsidRPr="00E6720E">
        <w:rPr>
          <w:lang w:val="it-IT"/>
        </w:rPr>
        <w:t xml:space="preserve"> UPDATED</w:t>
      </w:r>
    </w:p>
    <w:p w14:paraId="5E586605" w14:textId="77777777" w:rsidR="007155A4" w:rsidRPr="00E52A17" w:rsidRDefault="007155A4" w:rsidP="007155A4">
      <w:pPr>
        <w:rPr>
          <w:lang w:val="it-IT"/>
        </w:rPr>
      </w:pPr>
      <w:r>
        <w:rPr>
          <w:lang w:val="it-IT"/>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155A4" w:rsidRPr="006D217E" w14:paraId="01421575" w14:textId="77777777" w:rsidTr="008C00E8">
        <w:tc>
          <w:tcPr>
            <w:tcW w:w="959" w:type="dxa"/>
          </w:tcPr>
          <w:p w14:paraId="004EA70F" w14:textId="7A0E4175" w:rsidR="007155A4" w:rsidRPr="004B0EF7" w:rsidRDefault="007155A4" w:rsidP="008C00E8">
            <w:pPr>
              <w:keepNext/>
              <w:keepLines/>
              <w:spacing w:after="0"/>
              <w:rPr>
                <w:rFonts w:ascii="Arial" w:hAnsi="Arial"/>
                <w:b/>
                <w:bCs/>
                <w:sz w:val="18"/>
              </w:rPr>
            </w:pPr>
            <w:r>
              <w:rPr>
                <w:rFonts w:ascii="Arial" w:hAnsi="Arial"/>
                <w:b/>
                <w:bCs/>
                <w:sz w:val="18"/>
              </w:rPr>
              <w:t>Byte</w:t>
            </w:r>
          </w:p>
        </w:tc>
        <w:tc>
          <w:tcPr>
            <w:tcW w:w="717" w:type="dxa"/>
          </w:tcPr>
          <w:p w14:paraId="646BAABC"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B1</w:t>
            </w:r>
          </w:p>
        </w:tc>
        <w:tc>
          <w:tcPr>
            <w:tcW w:w="717" w:type="dxa"/>
          </w:tcPr>
          <w:p w14:paraId="1181E8A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B2</w:t>
            </w:r>
          </w:p>
        </w:tc>
        <w:tc>
          <w:tcPr>
            <w:tcW w:w="717" w:type="dxa"/>
          </w:tcPr>
          <w:p w14:paraId="3FC74EA5"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B3</w:t>
            </w:r>
          </w:p>
        </w:tc>
        <w:tc>
          <w:tcPr>
            <w:tcW w:w="717" w:type="dxa"/>
          </w:tcPr>
          <w:p w14:paraId="5C20F312"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B4</w:t>
            </w:r>
          </w:p>
        </w:tc>
        <w:tc>
          <w:tcPr>
            <w:tcW w:w="717" w:type="dxa"/>
          </w:tcPr>
          <w:p w14:paraId="7719DF4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B5</w:t>
            </w:r>
          </w:p>
        </w:tc>
        <w:tc>
          <w:tcPr>
            <w:tcW w:w="717" w:type="dxa"/>
          </w:tcPr>
          <w:p w14:paraId="36980D5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B6</w:t>
            </w:r>
          </w:p>
        </w:tc>
        <w:tc>
          <w:tcPr>
            <w:tcW w:w="717" w:type="dxa"/>
          </w:tcPr>
          <w:p w14:paraId="0244E5B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B7</w:t>
            </w:r>
          </w:p>
        </w:tc>
        <w:tc>
          <w:tcPr>
            <w:tcW w:w="717" w:type="dxa"/>
          </w:tcPr>
          <w:p w14:paraId="282DD49B"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B8</w:t>
            </w:r>
          </w:p>
        </w:tc>
      </w:tr>
      <w:tr w:rsidR="007155A4" w:rsidRPr="0008759E" w14:paraId="47014988" w14:textId="77777777" w:rsidTr="008C00E8">
        <w:tc>
          <w:tcPr>
            <w:tcW w:w="959" w:type="dxa"/>
            <w:tcBorders>
              <w:bottom w:val="single" w:sz="4" w:space="0" w:color="auto"/>
            </w:tcBorders>
          </w:tcPr>
          <w:p w14:paraId="5F3DD722" w14:textId="77777777" w:rsidR="007155A4" w:rsidRPr="0008759E" w:rsidRDefault="007155A4" w:rsidP="008C00E8">
            <w:pPr>
              <w:keepNext/>
              <w:keepLines/>
              <w:spacing w:after="0"/>
              <w:rPr>
                <w:rFonts w:ascii="Arial" w:hAnsi="Arial"/>
                <w:sz w:val="18"/>
              </w:rPr>
            </w:pPr>
            <w:r w:rsidRPr="0008759E">
              <w:rPr>
                <w:rFonts w:ascii="Arial" w:hAnsi="Arial"/>
                <w:sz w:val="18"/>
              </w:rPr>
              <w:t>Hex</w:t>
            </w:r>
          </w:p>
        </w:tc>
        <w:tc>
          <w:tcPr>
            <w:tcW w:w="717" w:type="dxa"/>
          </w:tcPr>
          <w:p w14:paraId="627324F1"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65D24F0"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E5F00E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DB25F2E"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EFA49A4"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2E801ED"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99EC9C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BAF8153" w14:textId="77777777" w:rsidR="007155A4" w:rsidRPr="0008759E" w:rsidRDefault="007155A4" w:rsidP="008C00E8">
            <w:pPr>
              <w:keepNext/>
              <w:keepLines/>
              <w:spacing w:after="0"/>
              <w:jc w:val="center"/>
              <w:rPr>
                <w:rFonts w:ascii="Arial" w:hAnsi="Arial"/>
                <w:sz w:val="18"/>
              </w:rPr>
            </w:pPr>
            <w:r>
              <w:rPr>
                <w:rFonts w:ascii="Arial" w:hAnsi="Arial"/>
                <w:sz w:val="18"/>
              </w:rPr>
              <w:t>FF</w:t>
            </w:r>
          </w:p>
        </w:tc>
      </w:tr>
      <w:tr w:rsidR="007155A4" w:rsidRPr="00C75289" w14:paraId="6466AAD8" w14:textId="77777777" w:rsidTr="008C00E8">
        <w:tc>
          <w:tcPr>
            <w:tcW w:w="959" w:type="dxa"/>
            <w:tcBorders>
              <w:top w:val="single" w:sz="4" w:space="0" w:color="auto"/>
              <w:left w:val="nil"/>
              <w:bottom w:val="nil"/>
              <w:right w:val="single" w:sz="4" w:space="0" w:color="auto"/>
            </w:tcBorders>
          </w:tcPr>
          <w:p w14:paraId="176ED454"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11D45FE7" w14:textId="77777777" w:rsidR="007155A4" w:rsidRDefault="007155A4" w:rsidP="008C00E8">
            <w:pPr>
              <w:keepNext/>
              <w:keepLines/>
              <w:spacing w:after="0"/>
              <w:jc w:val="center"/>
              <w:rPr>
                <w:rFonts w:ascii="Arial" w:hAnsi="Arial"/>
                <w:sz w:val="18"/>
              </w:rPr>
            </w:pPr>
            <w:r w:rsidRPr="009B018C">
              <w:rPr>
                <w:rFonts w:ascii="Arial" w:hAnsi="Arial"/>
                <w:b/>
                <w:sz w:val="18"/>
              </w:rPr>
              <w:t>B9</w:t>
            </w:r>
          </w:p>
        </w:tc>
        <w:tc>
          <w:tcPr>
            <w:tcW w:w="717" w:type="dxa"/>
          </w:tcPr>
          <w:p w14:paraId="1B6FDC0A" w14:textId="77777777" w:rsidR="007155A4" w:rsidRPr="00892D4D" w:rsidRDefault="007155A4" w:rsidP="008C00E8">
            <w:pPr>
              <w:keepNext/>
              <w:keepLines/>
              <w:spacing w:after="0"/>
              <w:jc w:val="center"/>
              <w:rPr>
                <w:rFonts w:ascii="Arial" w:hAnsi="Arial"/>
                <w:sz w:val="18"/>
              </w:rPr>
            </w:pPr>
            <w:r w:rsidRPr="009B018C">
              <w:rPr>
                <w:rFonts w:ascii="Arial" w:hAnsi="Arial"/>
                <w:b/>
                <w:sz w:val="18"/>
              </w:rPr>
              <w:t>B10</w:t>
            </w:r>
          </w:p>
        </w:tc>
        <w:tc>
          <w:tcPr>
            <w:tcW w:w="717" w:type="dxa"/>
          </w:tcPr>
          <w:p w14:paraId="2D592B2C" w14:textId="77777777" w:rsidR="007155A4" w:rsidRDefault="007155A4" w:rsidP="008C00E8">
            <w:pPr>
              <w:keepNext/>
              <w:keepLines/>
              <w:spacing w:after="0"/>
              <w:jc w:val="center"/>
              <w:rPr>
                <w:rFonts w:ascii="Arial" w:hAnsi="Arial"/>
                <w:sz w:val="18"/>
              </w:rPr>
            </w:pPr>
            <w:r w:rsidRPr="009B018C">
              <w:rPr>
                <w:rFonts w:ascii="Arial" w:hAnsi="Arial"/>
                <w:b/>
                <w:sz w:val="18"/>
              </w:rPr>
              <w:t>B11</w:t>
            </w:r>
          </w:p>
        </w:tc>
        <w:tc>
          <w:tcPr>
            <w:tcW w:w="717" w:type="dxa"/>
          </w:tcPr>
          <w:p w14:paraId="50DA1206" w14:textId="77777777" w:rsidR="007155A4" w:rsidRDefault="007155A4" w:rsidP="008C00E8">
            <w:pPr>
              <w:keepNext/>
              <w:keepLines/>
              <w:spacing w:after="0"/>
              <w:jc w:val="center"/>
              <w:rPr>
                <w:rFonts w:ascii="Arial" w:hAnsi="Arial"/>
                <w:sz w:val="18"/>
              </w:rPr>
            </w:pPr>
            <w:r w:rsidRPr="009B018C">
              <w:rPr>
                <w:rFonts w:ascii="Arial" w:hAnsi="Arial"/>
                <w:b/>
                <w:sz w:val="18"/>
              </w:rPr>
              <w:t>B12</w:t>
            </w:r>
          </w:p>
        </w:tc>
        <w:tc>
          <w:tcPr>
            <w:tcW w:w="717" w:type="dxa"/>
          </w:tcPr>
          <w:p w14:paraId="58F23E41" w14:textId="77777777" w:rsidR="007155A4" w:rsidRDefault="007155A4" w:rsidP="008C00E8">
            <w:pPr>
              <w:keepNext/>
              <w:keepLines/>
              <w:spacing w:after="0"/>
              <w:jc w:val="center"/>
              <w:rPr>
                <w:rFonts w:ascii="Arial" w:hAnsi="Arial"/>
                <w:sz w:val="18"/>
              </w:rPr>
            </w:pPr>
            <w:r w:rsidRPr="009B018C">
              <w:rPr>
                <w:rFonts w:ascii="Arial" w:hAnsi="Arial"/>
                <w:b/>
                <w:sz w:val="18"/>
              </w:rPr>
              <w:t>B13</w:t>
            </w:r>
          </w:p>
        </w:tc>
        <w:tc>
          <w:tcPr>
            <w:tcW w:w="717" w:type="dxa"/>
          </w:tcPr>
          <w:p w14:paraId="604B27CA"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B14</w:t>
            </w:r>
          </w:p>
        </w:tc>
        <w:tc>
          <w:tcPr>
            <w:tcW w:w="717" w:type="dxa"/>
          </w:tcPr>
          <w:p w14:paraId="3E426AF7" w14:textId="77777777" w:rsidR="007155A4" w:rsidRDefault="007155A4" w:rsidP="008C00E8">
            <w:pPr>
              <w:keepNext/>
              <w:keepLines/>
              <w:spacing w:after="0"/>
              <w:jc w:val="center"/>
              <w:rPr>
                <w:rFonts w:ascii="Arial" w:hAnsi="Arial"/>
                <w:sz w:val="18"/>
              </w:rPr>
            </w:pPr>
            <w:r w:rsidRPr="009B018C">
              <w:rPr>
                <w:rFonts w:ascii="Arial" w:hAnsi="Arial"/>
                <w:b/>
                <w:sz w:val="18"/>
              </w:rPr>
              <w:t>B15</w:t>
            </w:r>
          </w:p>
        </w:tc>
        <w:tc>
          <w:tcPr>
            <w:tcW w:w="717" w:type="dxa"/>
          </w:tcPr>
          <w:p w14:paraId="150E65DE"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B16</w:t>
            </w:r>
          </w:p>
        </w:tc>
      </w:tr>
      <w:tr w:rsidR="007155A4" w:rsidRPr="00C75289" w14:paraId="4DE5081A" w14:textId="77777777" w:rsidTr="008C00E8">
        <w:tc>
          <w:tcPr>
            <w:tcW w:w="959" w:type="dxa"/>
            <w:tcBorders>
              <w:top w:val="nil"/>
              <w:left w:val="nil"/>
              <w:bottom w:val="nil"/>
              <w:right w:val="single" w:sz="4" w:space="0" w:color="auto"/>
            </w:tcBorders>
          </w:tcPr>
          <w:p w14:paraId="51B51F52"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C7F7A7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18ABDE4" w14:textId="77777777" w:rsidR="007155A4" w:rsidRPr="00892D4D" w:rsidRDefault="007155A4" w:rsidP="008C00E8">
            <w:pPr>
              <w:keepNext/>
              <w:keepLines/>
              <w:spacing w:after="0"/>
              <w:jc w:val="center"/>
              <w:rPr>
                <w:rFonts w:ascii="Arial" w:hAnsi="Arial"/>
                <w:sz w:val="18"/>
              </w:rPr>
            </w:pPr>
            <w:r>
              <w:rPr>
                <w:rFonts w:ascii="Arial" w:hAnsi="Arial"/>
                <w:sz w:val="18"/>
              </w:rPr>
              <w:t>FF</w:t>
            </w:r>
          </w:p>
        </w:tc>
        <w:tc>
          <w:tcPr>
            <w:tcW w:w="717" w:type="dxa"/>
          </w:tcPr>
          <w:p w14:paraId="32A39B50"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98A0A7A"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FC0CFE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2F57643" w14:textId="77777777" w:rsidR="007155A4" w:rsidRPr="00C75289" w:rsidRDefault="007155A4" w:rsidP="008C00E8">
            <w:pPr>
              <w:keepNext/>
              <w:keepLines/>
              <w:spacing w:after="0"/>
              <w:jc w:val="center"/>
              <w:rPr>
                <w:rFonts w:ascii="Arial" w:hAnsi="Arial"/>
                <w:sz w:val="18"/>
              </w:rPr>
            </w:pPr>
            <w:r>
              <w:rPr>
                <w:rFonts w:ascii="Arial" w:hAnsi="Arial"/>
                <w:sz w:val="18"/>
              </w:rPr>
              <w:t>42</w:t>
            </w:r>
          </w:p>
        </w:tc>
        <w:tc>
          <w:tcPr>
            <w:tcW w:w="717" w:type="dxa"/>
          </w:tcPr>
          <w:p w14:paraId="0DC6C6E7" w14:textId="77777777" w:rsidR="007155A4" w:rsidRDefault="007155A4" w:rsidP="008C00E8">
            <w:pPr>
              <w:keepNext/>
              <w:keepLines/>
              <w:spacing w:after="0"/>
              <w:jc w:val="center"/>
              <w:rPr>
                <w:rFonts w:ascii="Arial" w:hAnsi="Arial"/>
                <w:sz w:val="18"/>
              </w:rPr>
            </w:pPr>
            <w:r>
              <w:rPr>
                <w:rFonts w:ascii="Arial" w:hAnsi="Arial"/>
                <w:sz w:val="18"/>
              </w:rPr>
              <w:t>16</w:t>
            </w:r>
          </w:p>
        </w:tc>
        <w:tc>
          <w:tcPr>
            <w:tcW w:w="717" w:type="dxa"/>
          </w:tcPr>
          <w:p w14:paraId="1DC9483D" w14:textId="77777777" w:rsidR="007155A4" w:rsidRPr="00C75289" w:rsidRDefault="007155A4" w:rsidP="008C00E8">
            <w:pPr>
              <w:keepNext/>
              <w:keepLines/>
              <w:spacing w:after="0"/>
              <w:jc w:val="center"/>
              <w:rPr>
                <w:rFonts w:ascii="Arial" w:hAnsi="Arial"/>
                <w:sz w:val="18"/>
              </w:rPr>
            </w:pPr>
            <w:r>
              <w:rPr>
                <w:rFonts w:ascii="Arial" w:hAnsi="Arial"/>
                <w:sz w:val="18"/>
              </w:rPr>
              <w:t>80</w:t>
            </w:r>
          </w:p>
        </w:tc>
      </w:tr>
      <w:tr w:rsidR="007155A4" w:rsidRPr="00C75289" w14:paraId="5EBC409E" w14:textId="77777777" w:rsidTr="008C00E8">
        <w:trPr>
          <w:gridAfter w:val="4"/>
          <w:wAfter w:w="2868" w:type="dxa"/>
        </w:trPr>
        <w:tc>
          <w:tcPr>
            <w:tcW w:w="959" w:type="dxa"/>
            <w:tcBorders>
              <w:top w:val="nil"/>
              <w:left w:val="nil"/>
              <w:bottom w:val="nil"/>
              <w:right w:val="single" w:sz="4" w:space="0" w:color="auto"/>
            </w:tcBorders>
          </w:tcPr>
          <w:p w14:paraId="6674B345"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60E5880" w14:textId="77777777" w:rsidR="007155A4" w:rsidRDefault="007155A4" w:rsidP="008C00E8">
            <w:pPr>
              <w:keepNext/>
              <w:keepLines/>
              <w:spacing w:after="0"/>
              <w:jc w:val="center"/>
              <w:rPr>
                <w:rFonts w:ascii="Arial" w:hAnsi="Arial"/>
                <w:sz w:val="18"/>
              </w:rPr>
            </w:pPr>
            <w:r w:rsidRPr="009B018C">
              <w:rPr>
                <w:rFonts w:ascii="Arial" w:hAnsi="Arial"/>
                <w:b/>
                <w:sz w:val="18"/>
              </w:rPr>
              <w:t>B17</w:t>
            </w:r>
          </w:p>
        </w:tc>
        <w:tc>
          <w:tcPr>
            <w:tcW w:w="717" w:type="dxa"/>
          </w:tcPr>
          <w:p w14:paraId="0F65F8B3"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B18</w:t>
            </w:r>
          </w:p>
        </w:tc>
        <w:tc>
          <w:tcPr>
            <w:tcW w:w="717" w:type="dxa"/>
          </w:tcPr>
          <w:p w14:paraId="5602A878" w14:textId="77777777" w:rsidR="007155A4" w:rsidRDefault="007155A4" w:rsidP="008C00E8">
            <w:pPr>
              <w:keepNext/>
              <w:keepLines/>
              <w:spacing w:after="0"/>
              <w:jc w:val="center"/>
              <w:rPr>
                <w:rFonts w:ascii="Arial" w:hAnsi="Arial"/>
                <w:sz w:val="18"/>
              </w:rPr>
            </w:pPr>
            <w:r w:rsidRPr="009B018C">
              <w:rPr>
                <w:rFonts w:ascii="Arial" w:hAnsi="Arial"/>
                <w:b/>
                <w:sz w:val="18"/>
              </w:rPr>
              <w:t>B19</w:t>
            </w:r>
          </w:p>
        </w:tc>
        <w:tc>
          <w:tcPr>
            <w:tcW w:w="717" w:type="dxa"/>
          </w:tcPr>
          <w:p w14:paraId="3F05DB56" w14:textId="77777777" w:rsidR="007155A4" w:rsidRDefault="007155A4" w:rsidP="008C00E8">
            <w:pPr>
              <w:keepNext/>
              <w:keepLines/>
              <w:spacing w:after="0"/>
              <w:jc w:val="center"/>
              <w:rPr>
                <w:rFonts w:ascii="Arial" w:hAnsi="Arial"/>
                <w:sz w:val="18"/>
              </w:rPr>
            </w:pPr>
            <w:r w:rsidRPr="009B018C">
              <w:rPr>
                <w:rFonts w:ascii="Arial" w:hAnsi="Arial"/>
                <w:b/>
                <w:sz w:val="18"/>
              </w:rPr>
              <w:t>B20</w:t>
            </w:r>
          </w:p>
        </w:tc>
      </w:tr>
      <w:tr w:rsidR="007155A4" w:rsidRPr="0008759E" w14:paraId="1F42BCD9" w14:textId="77777777" w:rsidTr="008C00E8">
        <w:trPr>
          <w:gridAfter w:val="4"/>
          <w:wAfter w:w="2868" w:type="dxa"/>
        </w:trPr>
        <w:tc>
          <w:tcPr>
            <w:tcW w:w="959" w:type="dxa"/>
            <w:tcBorders>
              <w:top w:val="nil"/>
              <w:left w:val="nil"/>
              <w:bottom w:val="nil"/>
              <w:right w:val="single" w:sz="4" w:space="0" w:color="auto"/>
            </w:tcBorders>
          </w:tcPr>
          <w:p w14:paraId="7707C716"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006D8118" w14:textId="77777777" w:rsidR="007155A4" w:rsidRDefault="007155A4" w:rsidP="008C00E8">
            <w:pPr>
              <w:keepNext/>
              <w:keepLines/>
              <w:spacing w:after="0"/>
              <w:jc w:val="center"/>
              <w:rPr>
                <w:rFonts w:ascii="Arial" w:hAnsi="Arial"/>
                <w:sz w:val="18"/>
              </w:rPr>
            </w:pPr>
            <w:r>
              <w:rPr>
                <w:rFonts w:ascii="Arial" w:hAnsi="Arial"/>
                <w:sz w:val="18"/>
              </w:rPr>
              <w:t>00</w:t>
            </w:r>
          </w:p>
        </w:tc>
        <w:tc>
          <w:tcPr>
            <w:tcW w:w="717" w:type="dxa"/>
          </w:tcPr>
          <w:p w14:paraId="03FE30FE"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49AA2763"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1FB5DF42" w14:textId="77777777" w:rsidR="007155A4" w:rsidRPr="0008759E" w:rsidRDefault="007155A4" w:rsidP="008C00E8">
            <w:pPr>
              <w:keepNext/>
              <w:keepLines/>
              <w:spacing w:after="0"/>
              <w:jc w:val="center"/>
              <w:rPr>
                <w:rFonts w:ascii="Arial" w:hAnsi="Arial"/>
                <w:sz w:val="18"/>
              </w:rPr>
            </w:pPr>
            <w:r>
              <w:rPr>
                <w:rFonts w:ascii="Arial" w:hAnsi="Arial"/>
                <w:sz w:val="18"/>
              </w:rPr>
              <w:t>01</w:t>
            </w:r>
          </w:p>
        </w:tc>
      </w:tr>
    </w:tbl>
    <w:p w14:paraId="5E538A73" w14:textId="604B74FA" w:rsidR="007155A4" w:rsidRDefault="007155A4" w:rsidP="007155A4"/>
    <w:p w14:paraId="088AB3E6" w14:textId="77777777" w:rsidR="00BD7469" w:rsidRPr="005E7013" w:rsidRDefault="00BD7469" w:rsidP="00BD7469">
      <w:pPr>
        <w:pStyle w:val="Heading3"/>
      </w:pPr>
      <w:r>
        <w:t>4.9.4</w:t>
      </w:r>
      <w:r>
        <w:tab/>
      </w:r>
      <w:r w:rsidRPr="005E7013">
        <w:t>EF</w:t>
      </w:r>
      <w:r w:rsidRPr="005E7013">
        <w:rPr>
          <w:vertAlign w:val="subscript"/>
        </w:rPr>
        <w:t xml:space="preserve">SUCI_Calc_Info </w:t>
      </w:r>
      <w:r w:rsidRPr="005E7013">
        <w:t>(Subscription Concealed Identifier Calculation Information EF)</w:t>
      </w:r>
      <w:bookmarkEnd w:id="736"/>
      <w:bookmarkEnd w:id="737"/>
      <w:bookmarkEnd w:id="738"/>
      <w:bookmarkEnd w:id="739"/>
      <w:bookmarkEnd w:id="740"/>
      <w:bookmarkEnd w:id="741"/>
      <w:bookmarkEnd w:id="742"/>
      <w:bookmarkEnd w:id="743"/>
      <w:bookmarkEnd w:id="744"/>
      <w:bookmarkEnd w:id="74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46" w:name="_Toc20396156"/>
      <w:bookmarkStart w:id="747" w:name="_Toc29397738"/>
      <w:bookmarkStart w:id="748" w:name="_Toc29398860"/>
      <w:bookmarkStart w:id="749" w:name="_Toc36648870"/>
      <w:bookmarkStart w:id="75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5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46"/>
      <w:bookmarkEnd w:id="747"/>
      <w:bookmarkEnd w:id="748"/>
      <w:bookmarkEnd w:id="749"/>
      <w:bookmarkEnd w:id="750"/>
      <w:bookmarkEnd w:id="75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52" w:name="_Toc146299016"/>
      <w:r>
        <w:t>4.9.6</w:t>
      </w:r>
      <w:r>
        <w:tab/>
      </w:r>
      <w:r w:rsidRPr="007D0212">
        <w:t>EF</w:t>
      </w:r>
      <w:r w:rsidRPr="007D0212">
        <w:rPr>
          <w:vertAlign w:val="subscript"/>
        </w:rPr>
        <w:t>5GS3GPPNSC</w:t>
      </w:r>
      <w:r w:rsidRPr="007D0212">
        <w:t xml:space="preserve"> (5GS 3GPP Access NAS Security Context)</w:t>
      </w:r>
      <w:bookmarkEnd w:id="75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53" w:name="_Toc146299017"/>
      <w:r>
        <w:t>4.9.7</w:t>
      </w:r>
      <w:r>
        <w:tab/>
      </w:r>
      <w:r w:rsidRPr="007D0212">
        <w:t>EF</w:t>
      </w:r>
      <w:r w:rsidRPr="007D0212">
        <w:rPr>
          <w:vertAlign w:val="subscript"/>
        </w:rPr>
        <w:t>5GSN3GPPNSC</w:t>
      </w:r>
      <w:r w:rsidRPr="007D0212">
        <w:t xml:space="preserve"> (5GS non-3GPP Access NAS Security Context)</w:t>
      </w:r>
      <w:bookmarkEnd w:id="75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7777777" w:rsidR="000D66A4" w:rsidRDefault="000D66A4" w:rsidP="000D66A4">
      <w:pPr>
        <w:keepLines/>
        <w:tabs>
          <w:tab w:val="left" w:pos="4678"/>
        </w:tabs>
        <w:spacing w:after="0"/>
        <w:ind w:left="1702" w:hanging="1418"/>
      </w:pPr>
      <w:r>
        <w:lastRenderedPageBreak/>
        <w:tab/>
        <w:t>Key Set Identifier KSI</w:t>
      </w:r>
      <w:r>
        <w:rPr>
          <w:vertAlign w:val="subscript"/>
        </w:rPr>
        <w:t>ASME</w:t>
      </w:r>
      <w:r>
        <w:t>:</w:t>
      </w:r>
      <w:r>
        <w:tab/>
        <w:t>'07'</w:t>
      </w:r>
      <w:r>
        <w:tab/>
        <w:t>(no key available)</w:t>
      </w:r>
    </w:p>
    <w:p w14:paraId="217588E8"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5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54"/>
    </w:p>
    <w:p w14:paraId="4D0A4C71" w14:textId="46C7A12A"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009459A7">
        <w:t xml:space="preserve">NG-RAN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43E7C6D5" w14:textId="77777777" w:rsidR="000754C4" w:rsidRDefault="00ED3E6E" w:rsidP="000754C4">
      <w:pPr>
        <w:pStyle w:val="EX"/>
        <w:tabs>
          <w:tab w:val="left" w:pos="2835"/>
        </w:tabs>
      </w:pPr>
      <w:r w:rsidRPr="00943D4C">
        <w:tab/>
      </w:r>
      <w:bookmarkStart w:id="755" w:name="_Toc146299018"/>
      <w:r w:rsidR="000754C4">
        <w:t>12</w:t>
      </w:r>
      <w:r w:rsidR="000754C4">
        <w:rPr>
          <w:vertAlign w:val="superscript"/>
        </w:rPr>
        <w:t>th</w:t>
      </w:r>
      <w:r w:rsidR="000754C4">
        <w:t xml:space="preserve"> ACT:</w:t>
      </w:r>
      <w:r w:rsidR="000754C4">
        <w:tab/>
        <w:t>E-UTRAN</w:t>
      </w:r>
    </w:p>
    <w:p w14:paraId="2DC3BD56" w14:textId="77777777" w:rsidR="000754C4" w:rsidRDefault="000754C4" w:rsidP="000754C4">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0754C4" w14:paraId="3FB6B8D0" w14:textId="77777777" w:rsidTr="00895D04">
        <w:tc>
          <w:tcPr>
            <w:tcW w:w="907" w:type="dxa"/>
            <w:hideMark/>
          </w:tcPr>
          <w:p w14:paraId="49434B8E" w14:textId="77777777" w:rsidR="000754C4" w:rsidRDefault="000754C4" w:rsidP="00895D04">
            <w:pPr>
              <w:pStyle w:val="TAL"/>
            </w:pPr>
            <w:r>
              <w:t>Coding:</w:t>
            </w:r>
          </w:p>
        </w:tc>
        <w:tc>
          <w:tcPr>
            <w:tcW w:w="624" w:type="dxa"/>
            <w:hideMark/>
          </w:tcPr>
          <w:p w14:paraId="35B67315" w14:textId="77777777" w:rsidR="000754C4" w:rsidRDefault="000754C4" w:rsidP="00895D04">
            <w:pPr>
              <w:pStyle w:val="TAL"/>
            </w:pPr>
            <w:r>
              <w:t>B1</w:t>
            </w:r>
          </w:p>
        </w:tc>
        <w:tc>
          <w:tcPr>
            <w:tcW w:w="624" w:type="dxa"/>
            <w:hideMark/>
          </w:tcPr>
          <w:p w14:paraId="3369C712" w14:textId="77777777" w:rsidR="000754C4" w:rsidRDefault="000754C4" w:rsidP="00895D04">
            <w:pPr>
              <w:pStyle w:val="TAL"/>
            </w:pPr>
            <w:r>
              <w:t>B2</w:t>
            </w:r>
          </w:p>
        </w:tc>
        <w:tc>
          <w:tcPr>
            <w:tcW w:w="624" w:type="dxa"/>
            <w:hideMark/>
          </w:tcPr>
          <w:p w14:paraId="7C06BA3A" w14:textId="77777777" w:rsidR="000754C4" w:rsidRDefault="000754C4" w:rsidP="00895D04">
            <w:pPr>
              <w:pStyle w:val="TAL"/>
            </w:pPr>
            <w:r>
              <w:t>B3</w:t>
            </w:r>
          </w:p>
        </w:tc>
        <w:tc>
          <w:tcPr>
            <w:tcW w:w="624" w:type="dxa"/>
            <w:hideMark/>
          </w:tcPr>
          <w:p w14:paraId="29234838" w14:textId="77777777" w:rsidR="000754C4" w:rsidRDefault="000754C4" w:rsidP="00895D04">
            <w:pPr>
              <w:pStyle w:val="TAL"/>
            </w:pPr>
            <w:r>
              <w:t>B4</w:t>
            </w:r>
          </w:p>
        </w:tc>
        <w:tc>
          <w:tcPr>
            <w:tcW w:w="624" w:type="dxa"/>
            <w:hideMark/>
          </w:tcPr>
          <w:p w14:paraId="49965DA4" w14:textId="77777777" w:rsidR="000754C4" w:rsidRDefault="000754C4" w:rsidP="00895D04">
            <w:pPr>
              <w:pStyle w:val="TAL"/>
            </w:pPr>
            <w:r>
              <w:t>B5</w:t>
            </w:r>
          </w:p>
        </w:tc>
        <w:tc>
          <w:tcPr>
            <w:tcW w:w="624" w:type="dxa"/>
            <w:hideMark/>
          </w:tcPr>
          <w:p w14:paraId="2893397E" w14:textId="77777777" w:rsidR="000754C4" w:rsidRDefault="000754C4" w:rsidP="00895D04">
            <w:pPr>
              <w:pStyle w:val="TAL"/>
            </w:pPr>
            <w:r>
              <w:t>B6</w:t>
            </w:r>
          </w:p>
        </w:tc>
        <w:tc>
          <w:tcPr>
            <w:tcW w:w="624" w:type="dxa"/>
            <w:hideMark/>
          </w:tcPr>
          <w:p w14:paraId="3311533E" w14:textId="77777777" w:rsidR="000754C4" w:rsidRDefault="000754C4" w:rsidP="00895D04">
            <w:pPr>
              <w:pStyle w:val="TAL"/>
            </w:pPr>
            <w:r>
              <w:t>B7</w:t>
            </w:r>
          </w:p>
        </w:tc>
        <w:tc>
          <w:tcPr>
            <w:tcW w:w="624" w:type="dxa"/>
            <w:hideMark/>
          </w:tcPr>
          <w:p w14:paraId="3AB33B67" w14:textId="77777777" w:rsidR="000754C4" w:rsidRDefault="000754C4" w:rsidP="00895D04">
            <w:pPr>
              <w:pStyle w:val="TAL"/>
            </w:pPr>
            <w:r>
              <w:t>B8</w:t>
            </w:r>
          </w:p>
        </w:tc>
        <w:tc>
          <w:tcPr>
            <w:tcW w:w="624" w:type="dxa"/>
            <w:hideMark/>
          </w:tcPr>
          <w:p w14:paraId="08FABC02" w14:textId="77777777" w:rsidR="000754C4" w:rsidRDefault="000754C4" w:rsidP="00895D04">
            <w:pPr>
              <w:pStyle w:val="TAL"/>
            </w:pPr>
            <w:r>
              <w:t>B9</w:t>
            </w:r>
          </w:p>
        </w:tc>
        <w:tc>
          <w:tcPr>
            <w:tcW w:w="624" w:type="dxa"/>
            <w:hideMark/>
          </w:tcPr>
          <w:p w14:paraId="160B472F" w14:textId="77777777" w:rsidR="000754C4" w:rsidRDefault="000754C4" w:rsidP="00895D04">
            <w:pPr>
              <w:pStyle w:val="TAL"/>
            </w:pPr>
            <w:r>
              <w:t>B10</w:t>
            </w:r>
          </w:p>
        </w:tc>
        <w:tc>
          <w:tcPr>
            <w:tcW w:w="624" w:type="dxa"/>
            <w:hideMark/>
          </w:tcPr>
          <w:p w14:paraId="49B6A13A" w14:textId="77777777" w:rsidR="000754C4" w:rsidRDefault="000754C4" w:rsidP="00895D04">
            <w:pPr>
              <w:pStyle w:val="TAL"/>
            </w:pPr>
            <w:r>
              <w:t>B11</w:t>
            </w:r>
          </w:p>
        </w:tc>
        <w:tc>
          <w:tcPr>
            <w:tcW w:w="624" w:type="dxa"/>
            <w:hideMark/>
          </w:tcPr>
          <w:p w14:paraId="7E540F06" w14:textId="77777777" w:rsidR="000754C4" w:rsidRDefault="000754C4" w:rsidP="00895D04">
            <w:pPr>
              <w:pStyle w:val="TAL"/>
            </w:pPr>
            <w:r>
              <w:t>B12</w:t>
            </w:r>
          </w:p>
        </w:tc>
        <w:tc>
          <w:tcPr>
            <w:tcW w:w="624" w:type="dxa"/>
            <w:hideMark/>
          </w:tcPr>
          <w:p w14:paraId="79D15B07" w14:textId="77777777" w:rsidR="000754C4" w:rsidRDefault="000754C4" w:rsidP="00895D04">
            <w:pPr>
              <w:pStyle w:val="TAL"/>
            </w:pPr>
            <w:r>
              <w:t>B13</w:t>
            </w:r>
          </w:p>
        </w:tc>
        <w:tc>
          <w:tcPr>
            <w:tcW w:w="624" w:type="dxa"/>
            <w:hideMark/>
          </w:tcPr>
          <w:p w14:paraId="6F9E1380" w14:textId="77777777" w:rsidR="000754C4" w:rsidRDefault="000754C4" w:rsidP="00895D04">
            <w:pPr>
              <w:pStyle w:val="TAL"/>
            </w:pPr>
            <w:r>
              <w:t>B14</w:t>
            </w:r>
          </w:p>
        </w:tc>
        <w:tc>
          <w:tcPr>
            <w:tcW w:w="624" w:type="dxa"/>
            <w:hideMark/>
          </w:tcPr>
          <w:p w14:paraId="1E5F0E5D" w14:textId="77777777" w:rsidR="000754C4" w:rsidRDefault="000754C4" w:rsidP="00895D04">
            <w:pPr>
              <w:pStyle w:val="TAL"/>
            </w:pPr>
            <w:r>
              <w:t>B15</w:t>
            </w:r>
          </w:p>
        </w:tc>
      </w:tr>
      <w:tr w:rsidR="000754C4" w14:paraId="030761A5" w14:textId="77777777" w:rsidTr="00895D04">
        <w:tc>
          <w:tcPr>
            <w:tcW w:w="907" w:type="dxa"/>
            <w:hideMark/>
          </w:tcPr>
          <w:p w14:paraId="5FDCD1C9" w14:textId="77777777" w:rsidR="000754C4" w:rsidRDefault="000754C4" w:rsidP="00895D04">
            <w:pPr>
              <w:pStyle w:val="TAL"/>
            </w:pPr>
            <w:r>
              <w:t>Hex</w:t>
            </w:r>
          </w:p>
        </w:tc>
        <w:tc>
          <w:tcPr>
            <w:tcW w:w="624" w:type="dxa"/>
            <w:hideMark/>
          </w:tcPr>
          <w:p w14:paraId="3568FE23" w14:textId="77777777" w:rsidR="000754C4" w:rsidRDefault="000754C4" w:rsidP="00895D04">
            <w:pPr>
              <w:pStyle w:val="TAL"/>
            </w:pPr>
            <w:r>
              <w:t>42</w:t>
            </w:r>
          </w:p>
        </w:tc>
        <w:tc>
          <w:tcPr>
            <w:tcW w:w="624" w:type="dxa"/>
            <w:hideMark/>
          </w:tcPr>
          <w:p w14:paraId="17EA50B2" w14:textId="77777777" w:rsidR="000754C4" w:rsidRDefault="000754C4" w:rsidP="00895D04">
            <w:pPr>
              <w:pStyle w:val="TAL"/>
            </w:pPr>
            <w:r>
              <w:t>14</w:t>
            </w:r>
          </w:p>
        </w:tc>
        <w:tc>
          <w:tcPr>
            <w:tcW w:w="624" w:type="dxa"/>
            <w:hideMark/>
          </w:tcPr>
          <w:p w14:paraId="13267730" w14:textId="77777777" w:rsidR="000754C4" w:rsidRDefault="000754C4" w:rsidP="00895D04">
            <w:pPr>
              <w:pStyle w:val="TAL"/>
            </w:pPr>
            <w:r>
              <w:t>80</w:t>
            </w:r>
          </w:p>
        </w:tc>
        <w:tc>
          <w:tcPr>
            <w:tcW w:w="624" w:type="dxa"/>
            <w:hideMark/>
          </w:tcPr>
          <w:p w14:paraId="45B71A98" w14:textId="77777777" w:rsidR="000754C4" w:rsidRDefault="000754C4" w:rsidP="00895D04">
            <w:pPr>
              <w:pStyle w:val="TAL"/>
            </w:pPr>
            <w:r>
              <w:t>40</w:t>
            </w:r>
          </w:p>
        </w:tc>
        <w:tc>
          <w:tcPr>
            <w:tcW w:w="624" w:type="dxa"/>
            <w:hideMark/>
          </w:tcPr>
          <w:p w14:paraId="1C840EDD" w14:textId="77777777" w:rsidR="000754C4" w:rsidRDefault="000754C4" w:rsidP="00895D04">
            <w:pPr>
              <w:pStyle w:val="TAL"/>
            </w:pPr>
            <w:r>
              <w:t>00</w:t>
            </w:r>
          </w:p>
        </w:tc>
        <w:tc>
          <w:tcPr>
            <w:tcW w:w="624" w:type="dxa"/>
            <w:hideMark/>
          </w:tcPr>
          <w:p w14:paraId="113AFF5E" w14:textId="77777777" w:rsidR="000754C4" w:rsidRDefault="000754C4" w:rsidP="00895D04">
            <w:pPr>
              <w:pStyle w:val="TAL"/>
            </w:pPr>
            <w:r>
              <w:t>42</w:t>
            </w:r>
          </w:p>
        </w:tc>
        <w:tc>
          <w:tcPr>
            <w:tcW w:w="624" w:type="dxa"/>
            <w:hideMark/>
          </w:tcPr>
          <w:p w14:paraId="1F636CC7" w14:textId="77777777" w:rsidR="000754C4" w:rsidRDefault="000754C4" w:rsidP="00895D04">
            <w:pPr>
              <w:pStyle w:val="TAL"/>
            </w:pPr>
            <w:r>
              <w:t>14</w:t>
            </w:r>
          </w:p>
        </w:tc>
        <w:tc>
          <w:tcPr>
            <w:tcW w:w="624" w:type="dxa"/>
            <w:hideMark/>
          </w:tcPr>
          <w:p w14:paraId="4450C78A" w14:textId="77777777" w:rsidR="000754C4" w:rsidRDefault="000754C4" w:rsidP="00895D04">
            <w:pPr>
              <w:pStyle w:val="TAL"/>
            </w:pPr>
            <w:r>
              <w:t>80</w:t>
            </w:r>
          </w:p>
        </w:tc>
        <w:tc>
          <w:tcPr>
            <w:tcW w:w="624" w:type="dxa"/>
            <w:hideMark/>
          </w:tcPr>
          <w:p w14:paraId="6A03CA47" w14:textId="77777777" w:rsidR="000754C4" w:rsidRDefault="000754C4" w:rsidP="00895D04">
            <w:pPr>
              <w:pStyle w:val="TAL"/>
            </w:pPr>
            <w:r>
              <w:t>00</w:t>
            </w:r>
          </w:p>
        </w:tc>
        <w:tc>
          <w:tcPr>
            <w:tcW w:w="624" w:type="dxa"/>
            <w:hideMark/>
          </w:tcPr>
          <w:p w14:paraId="2E73FB22" w14:textId="77777777" w:rsidR="000754C4" w:rsidRDefault="000754C4" w:rsidP="00895D04">
            <w:pPr>
              <w:pStyle w:val="TAL"/>
            </w:pPr>
            <w:r>
              <w:t>80</w:t>
            </w:r>
          </w:p>
        </w:tc>
        <w:tc>
          <w:tcPr>
            <w:tcW w:w="624" w:type="dxa"/>
            <w:hideMark/>
          </w:tcPr>
          <w:p w14:paraId="32760C10" w14:textId="77777777" w:rsidR="000754C4" w:rsidRDefault="000754C4" w:rsidP="00895D04">
            <w:pPr>
              <w:pStyle w:val="TAL"/>
            </w:pPr>
            <w:r>
              <w:t>42</w:t>
            </w:r>
          </w:p>
        </w:tc>
        <w:tc>
          <w:tcPr>
            <w:tcW w:w="624" w:type="dxa"/>
            <w:hideMark/>
          </w:tcPr>
          <w:p w14:paraId="75B98AF1" w14:textId="77777777" w:rsidR="000754C4" w:rsidRDefault="000754C4" w:rsidP="00895D04">
            <w:pPr>
              <w:pStyle w:val="TAL"/>
            </w:pPr>
            <w:r>
              <w:t>34</w:t>
            </w:r>
          </w:p>
        </w:tc>
        <w:tc>
          <w:tcPr>
            <w:tcW w:w="624" w:type="dxa"/>
            <w:hideMark/>
          </w:tcPr>
          <w:p w14:paraId="6A14242D" w14:textId="77777777" w:rsidR="000754C4" w:rsidRDefault="000754C4" w:rsidP="00895D04">
            <w:pPr>
              <w:pStyle w:val="TAL"/>
            </w:pPr>
            <w:r>
              <w:t>80</w:t>
            </w:r>
          </w:p>
        </w:tc>
        <w:tc>
          <w:tcPr>
            <w:tcW w:w="624" w:type="dxa"/>
            <w:hideMark/>
          </w:tcPr>
          <w:p w14:paraId="21BCD074" w14:textId="199C3FB6" w:rsidR="000754C4" w:rsidRDefault="000754C4" w:rsidP="00895D04">
            <w:pPr>
              <w:pStyle w:val="TAL"/>
            </w:pPr>
            <w:r>
              <w:t>04</w:t>
            </w:r>
          </w:p>
        </w:tc>
        <w:tc>
          <w:tcPr>
            <w:tcW w:w="624" w:type="dxa"/>
            <w:hideMark/>
          </w:tcPr>
          <w:p w14:paraId="6395C084" w14:textId="77777777" w:rsidR="000754C4" w:rsidRDefault="000754C4" w:rsidP="00895D04">
            <w:pPr>
              <w:pStyle w:val="TAL"/>
            </w:pPr>
            <w:r>
              <w:t>00</w:t>
            </w:r>
          </w:p>
        </w:tc>
      </w:tr>
      <w:tr w:rsidR="000754C4" w14:paraId="2F7CC519" w14:textId="77777777" w:rsidTr="00895D04">
        <w:tc>
          <w:tcPr>
            <w:tcW w:w="907" w:type="dxa"/>
          </w:tcPr>
          <w:p w14:paraId="4D39BAAD" w14:textId="77777777" w:rsidR="000754C4" w:rsidRDefault="000754C4" w:rsidP="00895D04">
            <w:pPr>
              <w:pStyle w:val="TAL"/>
            </w:pPr>
            <w:bookmarkStart w:id="756" w:name="MCCQCTEMPBM_00000304"/>
          </w:p>
        </w:tc>
        <w:tc>
          <w:tcPr>
            <w:tcW w:w="624" w:type="dxa"/>
          </w:tcPr>
          <w:p w14:paraId="3ABB607B" w14:textId="77777777" w:rsidR="000754C4" w:rsidRDefault="000754C4" w:rsidP="00895D04">
            <w:pPr>
              <w:pStyle w:val="TAL"/>
            </w:pPr>
          </w:p>
        </w:tc>
        <w:tc>
          <w:tcPr>
            <w:tcW w:w="624" w:type="dxa"/>
          </w:tcPr>
          <w:p w14:paraId="4171332A" w14:textId="77777777" w:rsidR="000754C4" w:rsidRDefault="000754C4" w:rsidP="00895D04">
            <w:pPr>
              <w:pStyle w:val="TAL"/>
            </w:pPr>
          </w:p>
        </w:tc>
        <w:tc>
          <w:tcPr>
            <w:tcW w:w="624" w:type="dxa"/>
          </w:tcPr>
          <w:p w14:paraId="2EC49BFD" w14:textId="77777777" w:rsidR="000754C4" w:rsidRDefault="000754C4" w:rsidP="00895D04">
            <w:pPr>
              <w:pStyle w:val="TAL"/>
            </w:pPr>
          </w:p>
        </w:tc>
        <w:tc>
          <w:tcPr>
            <w:tcW w:w="624" w:type="dxa"/>
          </w:tcPr>
          <w:p w14:paraId="47A1088F" w14:textId="77777777" w:rsidR="000754C4" w:rsidRDefault="000754C4" w:rsidP="00895D04">
            <w:pPr>
              <w:pStyle w:val="TAL"/>
            </w:pPr>
          </w:p>
        </w:tc>
        <w:tc>
          <w:tcPr>
            <w:tcW w:w="624" w:type="dxa"/>
          </w:tcPr>
          <w:p w14:paraId="07D23304" w14:textId="77777777" w:rsidR="000754C4" w:rsidRDefault="000754C4" w:rsidP="00895D04">
            <w:pPr>
              <w:pStyle w:val="TAL"/>
            </w:pPr>
          </w:p>
        </w:tc>
        <w:tc>
          <w:tcPr>
            <w:tcW w:w="624" w:type="dxa"/>
          </w:tcPr>
          <w:p w14:paraId="25FBC47F" w14:textId="77777777" w:rsidR="000754C4" w:rsidRDefault="000754C4" w:rsidP="00895D04">
            <w:pPr>
              <w:pStyle w:val="TAL"/>
            </w:pPr>
          </w:p>
        </w:tc>
        <w:tc>
          <w:tcPr>
            <w:tcW w:w="624" w:type="dxa"/>
          </w:tcPr>
          <w:p w14:paraId="46ADFDC6" w14:textId="77777777" w:rsidR="000754C4" w:rsidRDefault="000754C4" w:rsidP="00895D04">
            <w:pPr>
              <w:pStyle w:val="TAL"/>
            </w:pPr>
          </w:p>
        </w:tc>
        <w:tc>
          <w:tcPr>
            <w:tcW w:w="624" w:type="dxa"/>
          </w:tcPr>
          <w:p w14:paraId="1BED7344" w14:textId="77777777" w:rsidR="000754C4" w:rsidRDefault="000754C4" w:rsidP="00895D04">
            <w:pPr>
              <w:pStyle w:val="TAL"/>
            </w:pPr>
          </w:p>
        </w:tc>
        <w:tc>
          <w:tcPr>
            <w:tcW w:w="624" w:type="dxa"/>
          </w:tcPr>
          <w:p w14:paraId="7F6BC57A" w14:textId="77777777" w:rsidR="000754C4" w:rsidRDefault="000754C4" w:rsidP="00895D04">
            <w:pPr>
              <w:pStyle w:val="TAL"/>
            </w:pPr>
          </w:p>
        </w:tc>
        <w:tc>
          <w:tcPr>
            <w:tcW w:w="624" w:type="dxa"/>
          </w:tcPr>
          <w:p w14:paraId="6483C7FD" w14:textId="77777777" w:rsidR="000754C4" w:rsidRDefault="000754C4" w:rsidP="00895D04">
            <w:pPr>
              <w:pStyle w:val="TAL"/>
            </w:pPr>
          </w:p>
        </w:tc>
        <w:tc>
          <w:tcPr>
            <w:tcW w:w="624" w:type="dxa"/>
          </w:tcPr>
          <w:p w14:paraId="2E9C19B1" w14:textId="77777777" w:rsidR="000754C4" w:rsidRDefault="000754C4" w:rsidP="00895D04">
            <w:pPr>
              <w:pStyle w:val="TAL"/>
            </w:pPr>
          </w:p>
        </w:tc>
        <w:tc>
          <w:tcPr>
            <w:tcW w:w="624" w:type="dxa"/>
          </w:tcPr>
          <w:p w14:paraId="35925A8B" w14:textId="77777777" w:rsidR="000754C4" w:rsidRDefault="000754C4" w:rsidP="00895D04">
            <w:pPr>
              <w:pStyle w:val="TAL"/>
            </w:pPr>
          </w:p>
        </w:tc>
        <w:tc>
          <w:tcPr>
            <w:tcW w:w="624" w:type="dxa"/>
          </w:tcPr>
          <w:p w14:paraId="4AA845A9" w14:textId="77777777" w:rsidR="000754C4" w:rsidRDefault="000754C4" w:rsidP="00895D04">
            <w:pPr>
              <w:pStyle w:val="TAL"/>
            </w:pPr>
          </w:p>
        </w:tc>
        <w:tc>
          <w:tcPr>
            <w:tcW w:w="624" w:type="dxa"/>
          </w:tcPr>
          <w:p w14:paraId="348542F4" w14:textId="77777777" w:rsidR="000754C4" w:rsidRDefault="000754C4" w:rsidP="00895D04">
            <w:pPr>
              <w:pStyle w:val="TAL"/>
            </w:pPr>
          </w:p>
        </w:tc>
        <w:tc>
          <w:tcPr>
            <w:tcW w:w="624" w:type="dxa"/>
          </w:tcPr>
          <w:p w14:paraId="77666D51" w14:textId="77777777" w:rsidR="000754C4" w:rsidRDefault="000754C4" w:rsidP="00895D04">
            <w:pPr>
              <w:pStyle w:val="TAL"/>
            </w:pPr>
          </w:p>
        </w:tc>
        <w:bookmarkEnd w:id="756"/>
      </w:tr>
      <w:tr w:rsidR="000754C4" w14:paraId="24B1198A" w14:textId="77777777" w:rsidTr="00895D04">
        <w:tc>
          <w:tcPr>
            <w:tcW w:w="907" w:type="dxa"/>
          </w:tcPr>
          <w:p w14:paraId="60A20F8B" w14:textId="77777777" w:rsidR="000754C4" w:rsidRDefault="000754C4" w:rsidP="00895D04">
            <w:pPr>
              <w:pStyle w:val="TAL"/>
            </w:pPr>
          </w:p>
        </w:tc>
        <w:tc>
          <w:tcPr>
            <w:tcW w:w="624" w:type="dxa"/>
            <w:hideMark/>
          </w:tcPr>
          <w:p w14:paraId="443B41EE" w14:textId="77777777" w:rsidR="000754C4" w:rsidRDefault="000754C4" w:rsidP="00895D04">
            <w:pPr>
              <w:pStyle w:val="TAL"/>
            </w:pPr>
            <w:r>
              <w:t>B16</w:t>
            </w:r>
          </w:p>
        </w:tc>
        <w:tc>
          <w:tcPr>
            <w:tcW w:w="624" w:type="dxa"/>
            <w:hideMark/>
          </w:tcPr>
          <w:p w14:paraId="305D19A9" w14:textId="77777777" w:rsidR="000754C4" w:rsidRDefault="000754C4" w:rsidP="00895D04">
            <w:pPr>
              <w:pStyle w:val="TAL"/>
            </w:pPr>
            <w:r>
              <w:t>B17</w:t>
            </w:r>
          </w:p>
        </w:tc>
        <w:tc>
          <w:tcPr>
            <w:tcW w:w="624" w:type="dxa"/>
            <w:hideMark/>
          </w:tcPr>
          <w:p w14:paraId="7EAE25D5" w14:textId="77777777" w:rsidR="000754C4" w:rsidRDefault="000754C4" w:rsidP="00895D04">
            <w:pPr>
              <w:pStyle w:val="TAL"/>
            </w:pPr>
            <w:r>
              <w:t>B18</w:t>
            </w:r>
          </w:p>
        </w:tc>
        <w:tc>
          <w:tcPr>
            <w:tcW w:w="624" w:type="dxa"/>
            <w:hideMark/>
          </w:tcPr>
          <w:p w14:paraId="79EE5A7B" w14:textId="77777777" w:rsidR="000754C4" w:rsidRDefault="000754C4" w:rsidP="00895D04">
            <w:pPr>
              <w:pStyle w:val="TAL"/>
            </w:pPr>
            <w:r>
              <w:t>B19</w:t>
            </w:r>
          </w:p>
        </w:tc>
        <w:tc>
          <w:tcPr>
            <w:tcW w:w="624" w:type="dxa"/>
            <w:hideMark/>
          </w:tcPr>
          <w:p w14:paraId="4812157F" w14:textId="77777777" w:rsidR="000754C4" w:rsidRDefault="000754C4" w:rsidP="00895D04">
            <w:pPr>
              <w:pStyle w:val="TAL"/>
            </w:pPr>
            <w:r>
              <w:t>B20</w:t>
            </w:r>
          </w:p>
        </w:tc>
        <w:tc>
          <w:tcPr>
            <w:tcW w:w="624" w:type="dxa"/>
            <w:hideMark/>
          </w:tcPr>
          <w:p w14:paraId="78CF89DE" w14:textId="77777777" w:rsidR="000754C4" w:rsidRDefault="000754C4" w:rsidP="00895D04">
            <w:pPr>
              <w:pStyle w:val="TAL"/>
            </w:pPr>
            <w:r>
              <w:t>B21</w:t>
            </w:r>
          </w:p>
        </w:tc>
        <w:tc>
          <w:tcPr>
            <w:tcW w:w="624" w:type="dxa"/>
            <w:hideMark/>
          </w:tcPr>
          <w:p w14:paraId="4CE8F698" w14:textId="77777777" w:rsidR="000754C4" w:rsidRDefault="000754C4" w:rsidP="00895D04">
            <w:pPr>
              <w:pStyle w:val="TAL"/>
            </w:pPr>
            <w:r>
              <w:t>B22</w:t>
            </w:r>
          </w:p>
        </w:tc>
        <w:tc>
          <w:tcPr>
            <w:tcW w:w="624" w:type="dxa"/>
            <w:hideMark/>
          </w:tcPr>
          <w:p w14:paraId="20490342" w14:textId="77777777" w:rsidR="000754C4" w:rsidRDefault="000754C4" w:rsidP="00895D04">
            <w:pPr>
              <w:pStyle w:val="TAL"/>
            </w:pPr>
            <w:r>
              <w:t>B23</w:t>
            </w:r>
          </w:p>
        </w:tc>
        <w:tc>
          <w:tcPr>
            <w:tcW w:w="624" w:type="dxa"/>
            <w:hideMark/>
          </w:tcPr>
          <w:p w14:paraId="2C0EACE1" w14:textId="77777777" w:rsidR="000754C4" w:rsidRDefault="000754C4" w:rsidP="00895D04">
            <w:pPr>
              <w:pStyle w:val="TAL"/>
            </w:pPr>
            <w:r>
              <w:t>B24</w:t>
            </w:r>
          </w:p>
        </w:tc>
        <w:tc>
          <w:tcPr>
            <w:tcW w:w="624" w:type="dxa"/>
            <w:hideMark/>
          </w:tcPr>
          <w:p w14:paraId="4A0B0C87" w14:textId="77777777" w:rsidR="000754C4" w:rsidRDefault="000754C4" w:rsidP="00895D04">
            <w:pPr>
              <w:pStyle w:val="TAL"/>
            </w:pPr>
            <w:r>
              <w:t>B25</w:t>
            </w:r>
          </w:p>
        </w:tc>
        <w:tc>
          <w:tcPr>
            <w:tcW w:w="624" w:type="dxa"/>
            <w:hideMark/>
          </w:tcPr>
          <w:p w14:paraId="24EC7A40" w14:textId="77777777" w:rsidR="000754C4" w:rsidRDefault="000754C4" w:rsidP="00895D04">
            <w:pPr>
              <w:pStyle w:val="TAL"/>
            </w:pPr>
            <w:r>
              <w:t>B26</w:t>
            </w:r>
          </w:p>
        </w:tc>
        <w:tc>
          <w:tcPr>
            <w:tcW w:w="624" w:type="dxa"/>
            <w:hideMark/>
          </w:tcPr>
          <w:p w14:paraId="1F1AAF9C" w14:textId="77777777" w:rsidR="000754C4" w:rsidRDefault="000754C4" w:rsidP="00895D04">
            <w:pPr>
              <w:pStyle w:val="TAL"/>
            </w:pPr>
            <w:r>
              <w:t>B27</w:t>
            </w:r>
          </w:p>
        </w:tc>
        <w:tc>
          <w:tcPr>
            <w:tcW w:w="624" w:type="dxa"/>
            <w:hideMark/>
          </w:tcPr>
          <w:p w14:paraId="5DCFBCA7" w14:textId="77777777" w:rsidR="000754C4" w:rsidRDefault="000754C4" w:rsidP="00895D04">
            <w:pPr>
              <w:pStyle w:val="TAL"/>
            </w:pPr>
            <w:r>
              <w:t>B28</w:t>
            </w:r>
          </w:p>
        </w:tc>
        <w:tc>
          <w:tcPr>
            <w:tcW w:w="624" w:type="dxa"/>
            <w:hideMark/>
          </w:tcPr>
          <w:p w14:paraId="0585295D" w14:textId="77777777" w:rsidR="000754C4" w:rsidRDefault="000754C4" w:rsidP="00895D04">
            <w:pPr>
              <w:pStyle w:val="TAL"/>
            </w:pPr>
            <w:r>
              <w:t>B29</w:t>
            </w:r>
          </w:p>
        </w:tc>
        <w:tc>
          <w:tcPr>
            <w:tcW w:w="624" w:type="dxa"/>
            <w:hideMark/>
          </w:tcPr>
          <w:p w14:paraId="60908E54" w14:textId="77777777" w:rsidR="000754C4" w:rsidRDefault="000754C4" w:rsidP="00895D04">
            <w:pPr>
              <w:pStyle w:val="TAL"/>
            </w:pPr>
            <w:r>
              <w:t>B30</w:t>
            </w:r>
          </w:p>
        </w:tc>
      </w:tr>
      <w:tr w:rsidR="000754C4" w14:paraId="767A87D9" w14:textId="77777777" w:rsidTr="00895D04">
        <w:tc>
          <w:tcPr>
            <w:tcW w:w="907" w:type="dxa"/>
          </w:tcPr>
          <w:p w14:paraId="392D81A0" w14:textId="77777777" w:rsidR="000754C4" w:rsidRDefault="000754C4" w:rsidP="00895D04">
            <w:pPr>
              <w:pStyle w:val="TAL"/>
            </w:pPr>
          </w:p>
        </w:tc>
        <w:tc>
          <w:tcPr>
            <w:tcW w:w="624" w:type="dxa"/>
            <w:hideMark/>
          </w:tcPr>
          <w:p w14:paraId="21D29D56" w14:textId="77777777" w:rsidR="000754C4" w:rsidRDefault="000754C4" w:rsidP="00895D04">
            <w:pPr>
              <w:pStyle w:val="TAL"/>
            </w:pPr>
            <w:r>
              <w:t>42</w:t>
            </w:r>
          </w:p>
        </w:tc>
        <w:tc>
          <w:tcPr>
            <w:tcW w:w="624" w:type="dxa"/>
            <w:hideMark/>
          </w:tcPr>
          <w:p w14:paraId="27EAA74A" w14:textId="77777777" w:rsidR="000754C4" w:rsidRDefault="000754C4" w:rsidP="00895D04">
            <w:pPr>
              <w:pStyle w:val="TAL"/>
            </w:pPr>
            <w:r>
              <w:t>24</w:t>
            </w:r>
          </w:p>
        </w:tc>
        <w:tc>
          <w:tcPr>
            <w:tcW w:w="624" w:type="dxa"/>
            <w:hideMark/>
          </w:tcPr>
          <w:p w14:paraId="70207A73" w14:textId="77777777" w:rsidR="000754C4" w:rsidRDefault="000754C4" w:rsidP="00895D04">
            <w:pPr>
              <w:pStyle w:val="TAL"/>
            </w:pPr>
            <w:r>
              <w:t>80</w:t>
            </w:r>
          </w:p>
        </w:tc>
        <w:tc>
          <w:tcPr>
            <w:tcW w:w="624" w:type="dxa"/>
            <w:hideMark/>
          </w:tcPr>
          <w:p w14:paraId="2906934D" w14:textId="77777777" w:rsidR="000754C4" w:rsidRDefault="000754C4" w:rsidP="00895D04">
            <w:pPr>
              <w:pStyle w:val="TAL"/>
            </w:pPr>
            <w:r>
              <w:t>00</w:t>
            </w:r>
          </w:p>
        </w:tc>
        <w:tc>
          <w:tcPr>
            <w:tcW w:w="624" w:type="dxa"/>
            <w:hideMark/>
          </w:tcPr>
          <w:p w14:paraId="7C4DBED2" w14:textId="77777777" w:rsidR="000754C4" w:rsidRDefault="000754C4" w:rsidP="00895D04">
            <w:pPr>
              <w:pStyle w:val="TAL"/>
            </w:pPr>
            <w:r>
              <w:t>80</w:t>
            </w:r>
          </w:p>
        </w:tc>
        <w:tc>
          <w:tcPr>
            <w:tcW w:w="624" w:type="dxa"/>
            <w:hideMark/>
          </w:tcPr>
          <w:p w14:paraId="4D9E73ED" w14:textId="77777777" w:rsidR="000754C4" w:rsidRDefault="000754C4" w:rsidP="00895D04">
            <w:pPr>
              <w:pStyle w:val="TAL"/>
            </w:pPr>
            <w:r>
              <w:t>42</w:t>
            </w:r>
          </w:p>
        </w:tc>
        <w:tc>
          <w:tcPr>
            <w:tcW w:w="624" w:type="dxa"/>
            <w:hideMark/>
          </w:tcPr>
          <w:p w14:paraId="52D22BD4" w14:textId="77777777" w:rsidR="000754C4" w:rsidRDefault="000754C4" w:rsidP="00895D04">
            <w:pPr>
              <w:pStyle w:val="TAL"/>
            </w:pPr>
            <w:r>
              <w:t>34</w:t>
            </w:r>
          </w:p>
        </w:tc>
        <w:tc>
          <w:tcPr>
            <w:tcW w:w="624" w:type="dxa"/>
            <w:hideMark/>
          </w:tcPr>
          <w:p w14:paraId="63E850F6" w14:textId="77777777" w:rsidR="000754C4" w:rsidRDefault="000754C4" w:rsidP="00895D04">
            <w:pPr>
              <w:pStyle w:val="TAL"/>
            </w:pPr>
            <w:r>
              <w:t>00</w:t>
            </w:r>
          </w:p>
        </w:tc>
        <w:tc>
          <w:tcPr>
            <w:tcW w:w="624" w:type="dxa"/>
            <w:hideMark/>
          </w:tcPr>
          <w:p w14:paraId="6276CB40" w14:textId="1A44D7CD" w:rsidR="000754C4" w:rsidRDefault="000754C4" w:rsidP="00895D04">
            <w:pPr>
              <w:pStyle w:val="TAL"/>
            </w:pPr>
            <w:r>
              <w:t>04</w:t>
            </w:r>
          </w:p>
        </w:tc>
        <w:tc>
          <w:tcPr>
            <w:tcW w:w="624" w:type="dxa"/>
            <w:hideMark/>
          </w:tcPr>
          <w:p w14:paraId="026046F2" w14:textId="77777777" w:rsidR="000754C4" w:rsidRDefault="000754C4" w:rsidP="00895D04">
            <w:pPr>
              <w:pStyle w:val="TAL"/>
            </w:pPr>
            <w:r>
              <w:t>00</w:t>
            </w:r>
          </w:p>
        </w:tc>
        <w:tc>
          <w:tcPr>
            <w:tcW w:w="624" w:type="dxa"/>
            <w:hideMark/>
          </w:tcPr>
          <w:p w14:paraId="428E6C95" w14:textId="77777777" w:rsidR="000754C4" w:rsidRDefault="000754C4" w:rsidP="00895D04">
            <w:pPr>
              <w:pStyle w:val="TAL"/>
            </w:pPr>
            <w:r>
              <w:t>42</w:t>
            </w:r>
          </w:p>
        </w:tc>
        <w:tc>
          <w:tcPr>
            <w:tcW w:w="624" w:type="dxa"/>
            <w:hideMark/>
          </w:tcPr>
          <w:p w14:paraId="6CE87296" w14:textId="77777777" w:rsidR="000754C4" w:rsidRDefault="000754C4" w:rsidP="00895D04">
            <w:pPr>
              <w:pStyle w:val="TAL"/>
            </w:pPr>
            <w:r>
              <w:t>44</w:t>
            </w:r>
          </w:p>
        </w:tc>
        <w:tc>
          <w:tcPr>
            <w:tcW w:w="624" w:type="dxa"/>
            <w:hideMark/>
          </w:tcPr>
          <w:p w14:paraId="2C80C8E6" w14:textId="77777777" w:rsidR="000754C4" w:rsidRDefault="000754C4" w:rsidP="00895D04">
            <w:pPr>
              <w:pStyle w:val="TAL"/>
            </w:pPr>
            <w:r>
              <w:t>00</w:t>
            </w:r>
          </w:p>
        </w:tc>
        <w:tc>
          <w:tcPr>
            <w:tcW w:w="624" w:type="dxa"/>
            <w:hideMark/>
          </w:tcPr>
          <w:p w14:paraId="63A7E250" w14:textId="77777777" w:rsidR="000754C4" w:rsidRDefault="000754C4" w:rsidP="00895D04">
            <w:pPr>
              <w:pStyle w:val="TAL"/>
            </w:pPr>
            <w:r>
              <w:t>80</w:t>
            </w:r>
          </w:p>
        </w:tc>
        <w:tc>
          <w:tcPr>
            <w:tcW w:w="624" w:type="dxa"/>
            <w:hideMark/>
          </w:tcPr>
          <w:p w14:paraId="3AA21132" w14:textId="77777777" w:rsidR="000754C4" w:rsidRDefault="000754C4" w:rsidP="00895D04">
            <w:pPr>
              <w:pStyle w:val="TAL"/>
            </w:pPr>
            <w:r>
              <w:t>00</w:t>
            </w:r>
          </w:p>
        </w:tc>
      </w:tr>
      <w:tr w:rsidR="000754C4" w14:paraId="6501111E" w14:textId="77777777" w:rsidTr="00895D04">
        <w:tc>
          <w:tcPr>
            <w:tcW w:w="907" w:type="dxa"/>
          </w:tcPr>
          <w:p w14:paraId="55BA841F" w14:textId="77777777" w:rsidR="000754C4" w:rsidRDefault="000754C4" w:rsidP="00895D04">
            <w:pPr>
              <w:pStyle w:val="TAL"/>
            </w:pPr>
            <w:bookmarkStart w:id="757" w:name="MCCQCTEMPBM_00000305"/>
          </w:p>
        </w:tc>
        <w:tc>
          <w:tcPr>
            <w:tcW w:w="624" w:type="dxa"/>
          </w:tcPr>
          <w:p w14:paraId="6F6B6F80" w14:textId="77777777" w:rsidR="000754C4" w:rsidRDefault="000754C4" w:rsidP="00895D04">
            <w:pPr>
              <w:pStyle w:val="TAL"/>
            </w:pPr>
          </w:p>
        </w:tc>
        <w:tc>
          <w:tcPr>
            <w:tcW w:w="624" w:type="dxa"/>
          </w:tcPr>
          <w:p w14:paraId="07A18454" w14:textId="77777777" w:rsidR="000754C4" w:rsidRDefault="000754C4" w:rsidP="00895D04">
            <w:pPr>
              <w:pStyle w:val="TAL"/>
            </w:pPr>
          </w:p>
        </w:tc>
        <w:tc>
          <w:tcPr>
            <w:tcW w:w="624" w:type="dxa"/>
          </w:tcPr>
          <w:p w14:paraId="5A5E43AF" w14:textId="77777777" w:rsidR="000754C4" w:rsidRDefault="000754C4" w:rsidP="00895D04">
            <w:pPr>
              <w:pStyle w:val="TAL"/>
            </w:pPr>
          </w:p>
        </w:tc>
        <w:tc>
          <w:tcPr>
            <w:tcW w:w="624" w:type="dxa"/>
          </w:tcPr>
          <w:p w14:paraId="6D57811D" w14:textId="77777777" w:rsidR="000754C4" w:rsidRDefault="000754C4" w:rsidP="00895D04">
            <w:pPr>
              <w:pStyle w:val="TAL"/>
            </w:pPr>
          </w:p>
        </w:tc>
        <w:tc>
          <w:tcPr>
            <w:tcW w:w="624" w:type="dxa"/>
          </w:tcPr>
          <w:p w14:paraId="51012EFE" w14:textId="77777777" w:rsidR="000754C4" w:rsidRDefault="000754C4" w:rsidP="00895D04">
            <w:pPr>
              <w:pStyle w:val="TAL"/>
            </w:pPr>
          </w:p>
        </w:tc>
        <w:tc>
          <w:tcPr>
            <w:tcW w:w="624" w:type="dxa"/>
          </w:tcPr>
          <w:p w14:paraId="3574B10C" w14:textId="77777777" w:rsidR="000754C4" w:rsidRDefault="000754C4" w:rsidP="00895D04">
            <w:pPr>
              <w:pStyle w:val="TAL"/>
            </w:pPr>
          </w:p>
        </w:tc>
        <w:tc>
          <w:tcPr>
            <w:tcW w:w="624" w:type="dxa"/>
          </w:tcPr>
          <w:p w14:paraId="58B8ECFA" w14:textId="77777777" w:rsidR="000754C4" w:rsidRDefault="000754C4" w:rsidP="00895D04">
            <w:pPr>
              <w:pStyle w:val="TAL"/>
            </w:pPr>
          </w:p>
        </w:tc>
        <w:tc>
          <w:tcPr>
            <w:tcW w:w="624" w:type="dxa"/>
          </w:tcPr>
          <w:p w14:paraId="496827EF" w14:textId="77777777" w:rsidR="000754C4" w:rsidRDefault="000754C4" w:rsidP="00895D04">
            <w:pPr>
              <w:pStyle w:val="TAL"/>
            </w:pPr>
          </w:p>
        </w:tc>
        <w:tc>
          <w:tcPr>
            <w:tcW w:w="624" w:type="dxa"/>
          </w:tcPr>
          <w:p w14:paraId="3BD0D1FE" w14:textId="77777777" w:rsidR="000754C4" w:rsidRDefault="000754C4" w:rsidP="00895D04">
            <w:pPr>
              <w:pStyle w:val="TAL"/>
            </w:pPr>
          </w:p>
        </w:tc>
        <w:tc>
          <w:tcPr>
            <w:tcW w:w="624" w:type="dxa"/>
          </w:tcPr>
          <w:p w14:paraId="5514D2C4" w14:textId="77777777" w:rsidR="000754C4" w:rsidRDefault="000754C4" w:rsidP="00895D04">
            <w:pPr>
              <w:pStyle w:val="TAL"/>
            </w:pPr>
          </w:p>
        </w:tc>
        <w:tc>
          <w:tcPr>
            <w:tcW w:w="624" w:type="dxa"/>
          </w:tcPr>
          <w:p w14:paraId="1AE68CB6" w14:textId="77777777" w:rsidR="000754C4" w:rsidRDefault="000754C4" w:rsidP="00895D04">
            <w:pPr>
              <w:pStyle w:val="TAL"/>
            </w:pPr>
          </w:p>
        </w:tc>
        <w:tc>
          <w:tcPr>
            <w:tcW w:w="624" w:type="dxa"/>
          </w:tcPr>
          <w:p w14:paraId="19B0DDFD" w14:textId="77777777" w:rsidR="000754C4" w:rsidRDefault="000754C4" w:rsidP="00895D04">
            <w:pPr>
              <w:pStyle w:val="TAL"/>
            </w:pPr>
          </w:p>
        </w:tc>
        <w:tc>
          <w:tcPr>
            <w:tcW w:w="624" w:type="dxa"/>
          </w:tcPr>
          <w:p w14:paraId="3140EB68" w14:textId="77777777" w:rsidR="000754C4" w:rsidRDefault="000754C4" w:rsidP="00895D04">
            <w:pPr>
              <w:pStyle w:val="TAL"/>
            </w:pPr>
          </w:p>
        </w:tc>
        <w:tc>
          <w:tcPr>
            <w:tcW w:w="624" w:type="dxa"/>
          </w:tcPr>
          <w:p w14:paraId="2293CCF9" w14:textId="77777777" w:rsidR="000754C4" w:rsidRDefault="000754C4" w:rsidP="00895D04">
            <w:pPr>
              <w:pStyle w:val="TAL"/>
            </w:pPr>
          </w:p>
        </w:tc>
        <w:tc>
          <w:tcPr>
            <w:tcW w:w="624" w:type="dxa"/>
          </w:tcPr>
          <w:p w14:paraId="1B2B3E48" w14:textId="77777777" w:rsidR="000754C4" w:rsidRDefault="000754C4" w:rsidP="00895D04">
            <w:pPr>
              <w:pStyle w:val="TAL"/>
            </w:pPr>
          </w:p>
        </w:tc>
        <w:bookmarkEnd w:id="757"/>
      </w:tr>
      <w:tr w:rsidR="000754C4" w14:paraId="4B6CFFE8" w14:textId="77777777" w:rsidTr="00895D04">
        <w:tc>
          <w:tcPr>
            <w:tcW w:w="907" w:type="dxa"/>
          </w:tcPr>
          <w:p w14:paraId="74FA983E" w14:textId="77777777" w:rsidR="000754C4" w:rsidRDefault="000754C4" w:rsidP="00895D04">
            <w:pPr>
              <w:pStyle w:val="TAL"/>
            </w:pPr>
          </w:p>
        </w:tc>
        <w:tc>
          <w:tcPr>
            <w:tcW w:w="624" w:type="dxa"/>
            <w:hideMark/>
          </w:tcPr>
          <w:p w14:paraId="4CAF7563" w14:textId="77777777" w:rsidR="000754C4" w:rsidRDefault="000754C4" w:rsidP="00895D04">
            <w:pPr>
              <w:pStyle w:val="TAL"/>
            </w:pPr>
            <w:r>
              <w:t>B31</w:t>
            </w:r>
          </w:p>
        </w:tc>
        <w:tc>
          <w:tcPr>
            <w:tcW w:w="624" w:type="dxa"/>
            <w:hideMark/>
          </w:tcPr>
          <w:p w14:paraId="02374257" w14:textId="77777777" w:rsidR="000754C4" w:rsidRDefault="000754C4" w:rsidP="00895D04">
            <w:pPr>
              <w:pStyle w:val="TAL"/>
            </w:pPr>
            <w:r>
              <w:t>B32</w:t>
            </w:r>
          </w:p>
        </w:tc>
        <w:tc>
          <w:tcPr>
            <w:tcW w:w="624" w:type="dxa"/>
            <w:hideMark/>
          </w:tcPr>
          <w:p w14:paraId="1CF8C23F" w14:textId="77777777" w:rsidR="000754C4" w:rsidRDefault="000754C4" w:rsidP="00895D04">
            <w:pPr>
              <w:pStyle w:val="TAL"/>
            </w:pPr>
            <w:r>
              <w:t>B33</w:t>
            </w:r>
          </w:p>
        </w:tc>
        <w:tc>
          <w:tcPr>
            <w:tcW w:w="624" w:type="dxa"/>
            <w:hideMark/>
          </w:tcPr>
          <w:p w14:paraId="0E40BF09" w14:textId="77777777" w:rsidR="000754C4" w:rsidRDefault="000754C4" w:rsidP="00895D04">
            <w:pPr>
              <w:pStyle w:val="TAL"/>
            </w:pPr>
            <w:r>
              <w:t>B34</w:t>
            </w:r>
          </w:p>
        </w:tc>
        <w:tc>
          <w:tcPr>
            <w:tcW w:w="624" w:type="dxa"/>
            <w:hideMark/>
          </w:tcPr>
          <w:p w14:paraId="64ED8612" w14:textId="77777777" w:rsidR="000754C4" w:rsidRDefault="000754C4" w:rsidP="00895D04">
            <w:pPr>
              <w:pStyle w:val="TAL"/>
            </w:pPr>
            <w:r>
              <w:t>B35</w:t>
            </w:r>
          </w:p>
        </w:tc>
        <w:tc>
          <w:tcPr>
            <w:tcW w:w="624" w:type="dxa"/>
            <w:hideMark/>
          </w:tcPr>
          <w:p w14:paraId="073D5D86" w14:textId="77777777" w:rsidR="000754C4" w:rsidRDefault="000754C4" w:rsidP="00895D04">
            <w:pPr>
              <w:pStyle w:val="TAL"/>
            </w:pPr>
            <w:r>
              <w:t>B36</w:t>
            </w:r>
          </w:p>
        </w:tc>
        <w:tc>
          <w:tcPr>
            <w:tcW w:w="624" w:type="dxa"/>
            <w:hideMark/>
          </w:tcPr>
          <w:p w14:paraId="58399041" w14:textId="77777777" w:rsidR="000754C4" w:rsidRDefault="000754C4" w:rsidP="00895D04">
            <w:pPr>
              <w:pStyle w:val="TAL"/>
            </w:pPr>
            <w:r>
              <w:t>B37</w:t>
            </w:r>
          </w:p>
        </w:tc>
        <w:tc>
          <w:tcPr>
            <w:tcW w:w="624" w:type="dxa"/>
            <w:hideMark/>
          </w:tcPr>
          <w:p w14:paraId="335FFEC2" w14:textId="77777777" w:rsidR="000754C4" w:rsidRDefault="000754C4" w:rsidP="00895D04">
            <w:pPr>
              <w:pStyle w:val="TAL"/>
            </w:pPr>
            <w:r>
              <w:t>B38</w:t>
            </w:r>
          </w:p>
        </w:tc>
        <w:tc>
          <w:tcPr>
            <w:tcW w:w="624" w:type="dxa"/>
            <w:hideMark/>
          </w:tcPr>
          <w:p w14:paraId="04BD1699" w14:textId="77777777" w:rsidR="000754C4" w:rsidRDefault="000754C4" w:rsidP="00895D04">
            <w:pPr>
              <w:pStyle w:val="TAL"/>
            </w:pPr>
            <w:r>
              <w:t>B39</w:t>
            </w:r>
          </w:p>
        </w:tc>
        <w:tc>
          <w:tcPr>
            <w:tcW w:w="624" w:type="dxa"/>
            <w:hideMark/>
          </w:tcPr>
          <w:p w14:paraId="65188EF2" w14:textId="77777777" w:rsidR="000754C4" w:rsidRDefault="000754C4" w:rsidP="00895D04">
            <w:pPr>
              <w:pStyle w:val="TAL"/>
            </w:pPr>
            <w:r>
              <w:t>B40</w:t>
            </w:r>
          </w:p>
        </w:tc>
        <w:tc>
          <w:tcPr>
            <w:tcW w:w="624" w:type="dxa"/>
            <w:hideMark/>
          </w:tcPr>
          <w:p w14:paraId="7A30CFEC" w14:textId="77777777" w:rsidR="000754C4" w:rsidRDefault="000754C4" w:rsidP="00895D04">
            <w:pPr>
              <w:pStyle w:val="TAL"/>
            </w:pPr>
            <w:r>
              <w:t>B41</w:t>
            </w:r>
          </w:p>
        </w:tc>
        <w:tc>
          <w:tcPr>
            <w:tcW w:w="624" w:type="dxa"/>
            <w:hideMark/>
          </w:tcPr>
          <w:p w14:paraId="3DA59429" w14:textId="77777777" w:rsidR="000754C4" w:rsidRDefault="000754C4" w:rsidP="00895D04">
            <w:pPr>
              <w:pStyle w:val="TAL"/>
            </w:pPr>
            <w:r>
              <w:t>B42</w:t>
            </w:r>
          </w:p>
        </w:tc>
        <w:tc>
          <w:tcPr>
            <w:tcW w:w="624" w:type="dxa"/>
            <w:hideMark/>
          </w:tcPr>
          <w:p w14:paraId="1431B374" w14:textId="77777777" w:rsidR="000754C4" w:rsidRDefault="000754C4" w:rsidP="00895D04">
            <w:pPr>
              <w:pStyle w:val="TAL"/>
            </w:pPr>
            <w:r>
              <w:t>B43</w:t>
            </w:r>
          </w:p>
        </w:tc>
        <w:tc>
          <w:tcPr>
            <w:tcW w:w="624" w:type="dxa"/>
            <w:hideMark/>
          </w:tcPr>
          <w:p w14:paraId="51BE125A" w14:textId="77777777" w:rsidR="000754C4" w:rsidRDefault="000754C4" w:rsidP="00895D04">
            <w:pPr>
              <w:pStyle w:val="TAL"/>
            </w:pPr>
            <w:r>
              <w:t>B44</w:t>
            </w:r>
          </w:p>
        </w:tc>
        <w:tc>
          <w:tcPr>
            <w:tcW w:w="624" w:type="dxa"/>
            <w:hideMark/>
          </w:tcPr>
          <w:p w14:paraId="03D2DCCB" w14:textId="77777777" w:rsidR="000754C4" w:rsidRDefault="000754C4" w:rsidP="00895D04">
            <w:pPr>
              <w:pStyle w:val="TAL"/>
            </w:pPr>
            <w:r>
              <w:t>B45</w:t>
            </w:r>
          </w:p>
        </w:tc>
      </w:tr>
      <w:tr w:rsidR="000754C4" w14:paraId="72C70AAE" w14:textId="77777777" w:rsidTr="00895D04">
        <w:tc>
          <w:tcPr>
            <w:tcW w:w="907" w:type="dxa"/>
          </w:tcPr>
          <w:p w14:paraId="2FA24EE9" w14:textId="77777777" w:rsidR="000754C4" w:rsidRDefault="000754C4" w:rsidP="00895D04">
            <w:pPr>
              <w:pStyle w:val="TAL"/>
            </w:pPr>
          </w:p>
        </w:tc>
        <w:tc>
          <w:tcPr>
            <w:tcW w:w="624" w:type="dxa"/>
            <w:hideMark/>
          </w:tcPr>
          <w:p w14:paraId="00B9FC24" w14:textId="77777777" w:rsidR="000754C4" w:rsidRDefault="000754C4" w:rsidP="00895D04">
            <w:pPr>
              <w:pStyle w:val="TAL"/>
            </w:pPr>
            <w:r>
              <w:t>42</w:t>
            </w:r>
          </w:p>
        </w:tc>
        <w:tc>
          <w:tcPr>
            <w:tcW w:w="624" w:type="dxa"/>
            <w:hideMark/>
          </w:tcPr>
          <w:p w14:paraId="7A0AAD18" w14:textId="77777777" w:rsidR="000754C4" w:rsidRDefault="000754C4" w:rsidP="00895D04">
            <w:pPr>
              <w:pStyle w:val="TAL"/>
            </w:pPr>
            <w:r>
              <w:t>54</w:t>
            </w:r>
          </w:p>
        </w:tc>
        <w:tc>
          <w:tcPr>
            <w:tcW w:w="624" w:type="dxa"/>
            <w:hideMark/>
          </w:tcPr>
          <w:p w14:paraId="069F5E85" w14:textId="77777777" w:rsidR="000754C4" w:rsidRDefault="000754C4" w:rsidP="00895D04">
            <w:pPr>
              <w:pStyle w:val="TAL"/>
            </w:pPr>
            <w:r>
              <w:t>00</w:t>
            </w:r>
          </w:p>
        </w:tc>
        <w:tc>
          <w:tcPr>
            <w:tcW w:w="624" w:type="dxa"/>
            <w:hideMark/>
          </w:tcPr>
          <w:p w14:paraId="2AF9C971" w14:textId="5E178D2A" w:rsidR="000754C4" w:rsidRDefault="000754C4" w:rsidP="00895D04">
            <w:pPr>
              <w:pStyle w:val="TAL"/>
            </w:pPr>
            <w:r>
              <w:t>08</w:t>
            </w:r>
          </w:p>
        </w:tc>
        <w:tc>
          <w:tcPr>
            <w:tcW w:w="624" w:type="dxa"/>
            <w:hideMark/>
          </w:tcPr>
          <w:p w14:paraId="4BB1C593" w14:textId="77777777" w:rsidR="000754C4" w:rsidRDefault="000754C4" w:rsidP="00895D04">
            <w:pPr>
              <w:pStyle w:val="TAL"/>
            </w:pPr>
            <w:r>
              <w:t>00</w:t>
            </w:r>
          </w:p>
        </w:tc>
        <w:tc>
          <w:tcPr>
            <w:tcW w:w="624" w:type="dxa"/>
            <w:hideMark/>
          </w:tcPr>
          <w:p w14:paraId="7DF563DA" w14:textId="77777777" w:rsidR="000754C4" w:rsidRDefault="000754C4" w:rsidP="00895D04">
            <w:pPr>
              <w:pStyle w:val="TAL"/>
            </w:pPr>
            <w:r>
              <w:t>42</w:t>
            </w:r>
          </w:p>
        </w:tc>
        <w:tc>
          <w:tcPr>
            <w:tcW w:w="624" w:type="dxa"/>
            <w:hideMark/>
          </w:tcPr>
          <w:p w14:paraId="4A049F07" w14:textId="77777777" w:rsidR="000754C4" w:rsidRDefault="000754C4" w:rsidP="00895D04">
            <w:pPr>
              <w:pStyle w:val="TAL"/>
            </w:pPr>
            <w:r>
              <w:t>14</w:t>
            </w:r>
          </w:p>
        </w:tc>
        <w:tc>
          <w:tcPr>
            <w:tcW w:w="624" w:type="dxa"/>
            <w:hideMark/>
          </w:tcPr>
          <w:p w14:paraId="2E559AB3" w14:textId="77777777" w:rsidR="000754C4" w:rsidRDefault="000754C4" w:rsidP="00895D04">
            <w:pPr>
              <w:pStyle w:val="TAL"/>
            </w:pPr>
            <w:r>
              <w:t>80</w:t>
            </w:r>
          </w:p>
        </w:tc>
        <w:tc>
          <w:tcPr>
            <w:tcW w:w="624" w:type="dxa"/>
            <w:hideMark/>
          </w:tcPr>
          <w:p w14:paraId="251C7FA0" w14:textId="77777777" w:rsidR="000754C4" w:rsidRDefault="000754C4" w:rsidP="00895D04">
            <w:pPr>
              <w:pStyle w:val="TAL"/>
            </w:pPr>
            <w:r>
              <w:t>80</w:t>
            </w:r>
          </w:p>
        </w:tc>
        <w:tc>
          <w:tcPr>
            <w:tcW w:w="624" w:type="dxa"/>
            <w:hideMark/>
          </w:tcPr>
          <w:p w14:paraId="5158D240" w14:textId="77777777" w:rsidR="000754C4" w:rsidRDefault="000754C4" w:rsidP="00895D04">
            <w:pPr>
              <w:pStyle w:val="TAL"/>
            </w:pPr>
            <w:r>
              <w:t>00</w:t>
            </w:r>
          </w:p>
        </w:tc>
        <w:tc>
          <w:tcPr>
            <w:tcW w:w="624" w:type="dxa"/>
            <w:hideMark/>
          </w:tcPr>
          <w:p w14:paraId="5786B2C5" w14:textId="77777777" w:rsidR="000754C4" w:rsidRDefault="000754C4" w:rsidP="00895D04">
            <w:pPr>
              <w:pStyle w:val="TAL"/>
            </w:pPr>
            <w:r>
              <w:t>42</w:t>
            </w:r>
          </w:p>
        </w:tc>
        <w:tc>
          <w:tcPr>
            <w:tcW w:w="624" w:type="dxa"/>
            <w:hideMark/>
          </w:tcPr>
          <w:p w14:paraId="65852161" w14:textId="77777777" w:rsidR="000754C4" w:rsidRDefault="000754C4" w:rsidP="00895D04">
            <w:pPr>
              <w:pStyle w:val="TAL"/>
            </w:pPr>
            <w:r>
              <w:t>74</w:t>
            </w:r>
          </w:p>
        </w:tc>
        <w:tc>
          <w:tcPr>
            <w:tcW w:w="624" w:type="dxa"/>
            <w:hideMark/>
          </w:tcPr>
          <w:p w14:paraId="3F5E8312" w14:textId="77777777" w:rsidR="000754C4" w:rsidRDefault="000754C4" w:rsidP="00895D04">
            <w:pPr>
              <w:pStyle w:val="TAL"/>
            </w:pPr>
            <w:r>
              <w:t>00</w:t>
            </w:r>
          </w:p>
        </w:tc>
        <w:tc>
          <w:tcPr>
            <w:tcW w:w="624" w:type="dxa"/>
            <w:hideMark/>
          </w:tcPr>
          <w:p w14:paraId="27D7148B" w14:textId="77777777" w:rsidR="000754C4" w:rsidRDefault="000754C4" w:rsidP="00895D04">
            <w:pPr>
              <w:pStyle w:val="TAL"/>
            </w:pPr>
            <w:r>
              <w:t>80</w:t>
            </w:r>
          </w:p>
        </w:tc>
        <w:tc>
          <w:tcPr>
            <w:tcW w:w="624" w:type="dxa"/>
            <w:hideMark/>
          </w:tcPr>
          <w:p w14:paraId="013BEB85" w14:textId="77777777" w:rsidR="000754C4" w:rsidRDefault="000754C4" w:rsidP="00895D04">
            <w:pPr>
              <w:pStyle w:val="TAL"/>
            </w:pPr>
            <w:r>
              <w:t>00</w:t>
            </w:r>
          </w:p>
        </w:tc>
      </w:tr>
      <w:tr w:rsidR="000754C4" w14:paraId="7531D568" w14:textId="77777777" w:rsidTr="00895D04">
        <w:tc>
          <w:tcPr>
            <w:tcW w:w="907" w:type="dxa"/>
          </w:tcPr>
          <w:p w14:paraId="58F1AC59" w14:textId="77777777" w:rsidR="000754C4" w:rsidRDefault="000754C4" w:rsidP="00895D04">
            <w:pPr>
              <w:pStyle w:val="TAL"/>
            </w:pPr>
            <w:bookmarkStart w:id="758" w:name="MCCQCTEMPBM_00000306"/>
          </w:p>
        </w:tc>
        <w:tc>
          <w:tcPr>
            <w:tcW w:w="624" w:type="dxa"/>
          </w:tcPr>
          <w:p w14:paraId="4A6DB05E" w14:textId="77777777" w:rsidR="000754C4" w:rsidRDefault="000754C4" w:rsidP="00895D04">
            <w:pPr>
              <w:pStyle w:val="TAL"/>
            </w:pPr>
          </w:p>
        </w:tc>
        <w:tc>
          <w:tcPr>
            <w:tcW w:w="624" w:type="dxa"/>
          </w:tcPr>
          <w:p w14:paraId="6D13DE69" w14:textId="77777777" w:rsidR="000754C4" w:rsidRDefault="000754C4" w:rsidP="00895D04">
            <w:pPr>
              <w:pStyle w:val="TAL"/>
            </w:pPr>
          </w:p>
        </w:tc>
        <w:tc>
          <w:tcPr>
            <w:tcW w:w="624" w:type="dxa"/>
          </w:tcPr>
          <w:p w14:paraId="2E48614D" w14:textId="77777777" w:rsidR="000754C4" w:rsidRDefault="000754C4" w:rsidP="00895D04">
            <w:pPr>
              <w:pStyle w:val="TAL"/>
            </w:pPr>
          </w:p>
        </w:tc>
        <w:tc>
          <w:tcPr>
            <w:tcW w:w="624" w:type="dxa"/>
          </w:tcPr>
          <w:p w14:paraId="29C983E4" w14:textId="77777777" w:rsidR="000754C4" w:rsidRDefault="000754C4" w:rsidP="00895D04">
            <w:pPr>
              <w:pStyle w:val="TAL"/>
            </w:pPr>
          </w:p>
        </w:tc>
        <w:tc>
          <w:tcPr>
            <w:tcW w:w="624" w:type="dxa"/>
          </w:tcPr>
          <w:p w14:paraId="32D58F28" w14:textId="77777777" w:rsidR="000754C4" w:rsidRDefault="000754C4" w:rsidP="00895D04">
            <w:pPr>
              <w:pStyle w:val="TAL"/>
            </w:pPr>
          </w:p>
        </w:tc>
        <w:tc>
          <w:tcPr>
            <w:tcW w:w="624" w:type="dxa"/>
          </w:tcPr>
          <w:p w14:paraId="45E1B664" w14:textId="77777777" w:rsidR="000754C4" w:rsidRDefault="000754C4" w:rsidP="00895D04">
            <w:pPr>
              <w:pStyle w:val="TAL"/>
            </w:pPr>
          </w:p>
        </w:tc>
        <w:tc>
          <w:tcPr>
            <w:tcW w:w="624" w:type="dxa"/>
          </w:tcPr>
          <w:p w14:paraId="7F1EF164" w14:textId="77777777" w:rsidR="000754C4" w:rsidRDefault="000754C4" w:rsidP="00895D04">
            <w:pPr>
              <w:pStyle w:val="TAL"/>
            </w:pPr>
          </w:p>
        </w:tc>
        <w:tc>
          <w:tcPr>
            <w:tcW w:w="624" w:type="dxa"/>
          </w:tcPr>
          <w:p w14:paraId="611F8C14" w14:textId="77777777" w:rsidR="000754C4" w:rsidRDefault="000754C4" w:rsidP="00895D04">
            <w:pPr>
              <w:pStyle w:val="TAL"/>
            </w:pPr>
          </w:p>
        </w:tc>
        <w:tc>
          <w:tcPr>
            <w:tcW w:w="624" w:type="dxa"/>
          </w:tcPr>
          <w:p w14:paraId="124DB3C2" w14:textId="77777777" w:rsidR="000754C4" w:rsidRDefault="000754C4" w:rsidP="00895D04">
            <w:pPr>
              <w:pStyle w:val="TAL"/>
            </w:pPr>
          </w:p>
        </w:tc>
        <w:tc>
          <w:tcPr>
            <w:tcW w:w="624" w:type="dxa"/>
          </w:tcPr>
          <w:p w14:paraId="49F5E0CF" w14:textId="77777777" w:rsidR="000754C4" w:rsidRDefault="000754C4" w:rsidP="00895D04">
            <w:pPr>
              <w:pStyle w:val="TAL"/>
            </w:pPr>
          </w:p>
        </w:tc>
        <w:tc>
          <w:tcPr>
            <w:tcW w:w="624" w:type="dxa"/>
          </w:tcPr>
          <w:p w14:paraId="78BE3C0A" w14:textId="77777777" w:rsidR="000754C4" w:rsidRDefault="000754C4" w:rsidP="00895D04">
            <w:pPr>
              <w:pStyle w:val="TAL"/>
            </w:pPr>
          </w:p>
        </w:tc>
        <w:tc>
          <w:tcPr>
            <w:tcW w:w="624" w:type="dxa"/>
          </w:tcPr>
          <w:p w14:paraId="3512397B" w14:textId="77777777" w:rsidR="000754C4" w:rsidRDefault="000754C4" w:rsidP="00895D04">
            <w:pPr>
              <w:pStyle w:val="TAL"/>
            </w:pPr>
          </w:p>
        </w:tc>
        <w:tc>
          <w:tcPr>
            <w:tcW w:w="624" w:type="dxa"/>
          </w:tcPr>
          <w:p w14:paraId="1733E240" w14:textId="77777777" w:rsidR="000754C4" w:rsidRDefault="000754C4" w:rsidP="00895D04">
            <w:pPr>
              <w:pStyle w:val="TAL"/>
            </w:pPr>
          </w:p>
        </w:tc>
        <w:tc>
          <w:tcPr>
            <w:tcW w:w="624" w:type="dxa"/>
          </w:tcPr>
          <w:p w14:paraId="3C7B7E6D" w14:textId="77777777" w:rsidR="000754C4" w:rsidRDefault="000754C4" w:rsidP="00895D04">
            <w:pPr>
              <w:pStyle w:val="TAL"/>
            </w:pPr>
          </w:p>
        </w:tc>
        <w:tc>
          <w:tcPr>
            <w:tcW w:w="624" w:type="dxa"/>
          </w:tcPr>
          <w:p w14:paraId="68ADF8E2" w14:textId="77777777" w:rsidR="000754C4" w:rsidRDefault="000754C4" w:rsidP="00895D04">
            <w:pPr>
              <w:pStyle w:val="TAL"/>
            </w:pPr>
          </w:p>
        </w:tc>
        <w:bookmarkEnd w:id="758"/>
      </w:tr>
      <w:tr w:rsidR="000754C4" w14:paraId="5D4F352B" w14:textId="77777777" w:rsidTr="00895D04">
        <w:tc>
          <w:tcPr>
            <w:tcW w:w="907" w:type="dxa"/>
          </w:tcPr>
          <w:p w14:paraId="13D4F8C9" w14:textId="77777777" w:rsidR="000754C4" w:rsidRDefault="000754C4" w:rsidP="00895D04">
            <w:pPr>
              <w:pStyle w:val="TAL"/>
            </w:pPr>
          </w:p>
        </w:tc>
        <w:tc>
          <w:tcPr>
            <w:tcW w:w="624" w:type="dxa"/>
            <w:hideMark/>
          </w:tcPr>
          <w:p w14:paraId="6C58F030" w14:textId="77777777" w:rsidR="000754C4" w:rsidRDefault="000754C4" w:rsidP="00895D04">
            <w:pPr>
              <w:pStyle w:val="TAL"/>
            </w:pPr>
            <w:r>
              <w:t>B46</w:t>
            </w:r>
          </w:p>
        </w:tc>
        <w:tc>
          <w:tcPr>
            <w:tcW w:w="624" w:type="dxa"/>
            <w:hideMark/>
          </w:tcPr>
          <w:p w14:paraId="2B0351FB" w14:textId="77777777" w:rsidR="000754C4" w:rsidRDefault="000754C4" w:rsidP="00895D04">
            <w:pPr>
              <w:pStyle w:val="TAL"/>
            </w:pPr>
            <w:r>
              <w:t>B47</w:t>
            </w:r>
          </w:p>
        </w:tc>
        <w:tc>
          <w:tcPr>
            <w:tcW w:w="624" w:type="dxa"/>
            <w:hideMark/>
          </w:tcPr>
          <w:p w14:paraId="396CDD6E" w14:textId="77777777" w:rsidR="000754C4" w:rsidRDefault="000754C4" w:rsidP="00895D04">
            <w:pPr>
              <w:pStyle w:val="TAL"/>
            </w:pPr>
            <w:r>
              <w:t>B48</w:t>
            </w:r>
          </w:p>
        </w:tc>
        <w:tc>
          <w:tcPr>
            <w:tcW w:w="624" w:type="dxa"/>
            <w:hideMark/>
          </w:tcPr>
          <w:p w14:paraId="2077973C" w14:textId="77777777" w:rsidR="000754C4" w:rsidRDefault="000754C4" w:rsidP="00895D04">
            <w:pPr>
              <w:pStyle w:val="TAL"/>
            </w:pPr>
            <w:r>
              <w:t>B49</w:t>
            </w:r>
          </w:p>
        </w:tc>
        <w:tc>
          <w:tcPr>
            <w:tcW w:w="624" w:type="dxa"/>
            <w:hideMark/>
          </w:tcPr>
          <w:p w14:paraId="26F19D35" w14:textId="77777777" w:rsidR="000754C4" w:rsidRDefault="000754C4" w:rsidP="00895D04">
            <w:pPr>
              <w:pStyle w:val="TAL"/>
            </w:pPr>
            <w:r>
              <w:t>B50</w:t>
            </w:r>
          </w:p>
        </w:tc>
        <w:tc>
          <w:tcPr>
            <w:tcW w:w="624" w:type="dxa"/>
            <w:hideMark/>
          </w:tcPr>
          <w:p w14:paraId="1E28CDE0" w14:textId="77777777" w:rsidR="000754C4" w:rsidRDefault="000754C4" w:rsidP="00895D04">
            <w:pPr>
              <w:pStyle w:val="TAL"/>
            </w:pPr>
            <w:r>
              <w:t>B51</w:t>
            </w:r>
          </w:p>
        </w:tc>
        <w:tc>
          <w:tcPr>
            <w:tcW w:w="624" w:type="dxa"/>
            <w:hideMark/>
          </w:tcPr>
          <w:p w14:paraId="1E6ED921" w14:textId="77777777" w:rsidR="000754C4" w:rsidRDefault="000754C4" w:rsidP="00895D04">
            <w:pPr>
              <w:pStyle w:val="TAL"/>
            </w:pPr>
            <w:r>
              <w:t>B52</w:t>
            </w:r>
          </w:p>
        </w:tc>
        <w:tc>
          <w:tcPr>
            <w:tcW w:w="624" w:type="dxa"/>
            <w:hideMark/>
          </w:tcPr>
          <w:p w14:paraId="1D8C76CC" w14:textId="77777777" w:rsidR="000754C4" w:rsidRDefault="000754C4" w:rsidP="00895D04">
            <w:pPr>
              <w:pStyle w:val="TAL"/>
            </w:pPr>
            <w:r>
              <w:t>B53</w:t>
            </w:r>
          </w:p>
        </w:tc>
        <w:tc>
          <w:tcPr>
            <w:tcW w:w="624" w:type="dxa"/>
            <w:hideMark/>
          </w:tcPr>
          <w:p w14:paraId="30B61F3E" w14:textId="77777777" w:rsidR="000754C4" w:rsidRDefault="000754C4" w:rsidP="00895D04">
            <w:pPr>
              <w:pStyle w:val="TAL"/>
            </w:pPr>
            <w:r>
              <w:t>B54</w:t>
            </w:r>
          </w:p>
        </w:tc>
        <w:tc>
          <w:tcPr>
            <w:tcW w:w="624" w:type="dxa"/>
            <w:hideMark/>
          </w:tcPr>
          <w:p w14:paraId="55D94AAA" w14:textId="77777777" w:rsidR="000754C4" w:rsidRDefault="000754C4" w:rsidP="00895D04">
            <w:pPr>
              <w:pStyle w:val="TAL"/>
            </w:pPr>
            <w:r>
              <w:t>B55</w:t>
            </w:r>
          </w:p>
        </w:tc>
        <w:tc>
          <w:tcPr>
            <w:tcW w:w="624" w:type="dxa"/>
            <w:hideMark/>
          </w:tcPr>
          <w:p w14:paraId="0C123DFE" w14:textId="77777777" w:rsidR="000754C4" w:rsidRDefault="000754C4" w:rsidP="00895D04">
            <w:pPr>
              <w:pStyle w:val="TAL"/>
            </w:pPr>
            <w:r>
              <w:t>B56</w:t>
            </w:r>
          </w:p>
        </w:tc>
        <w:tc>
          <w:tcPr>
            <w:tcW w:w="624" w:type="dxa"/>
            <w:hideMark/>
          </w:tcPr>
          <w:p w14:paraId="32E0F1C5" w14:textId="77777777" w:rsidR="000754C4" w:rsidRDefault="000754C4" w:rsidP="00895D04">
            <w:pPr>
              <w:pStyle w:val="TAL"/>
            </w:pPr>
            <w:r>
              <w:t>B57</w:t>
            </w:r>
          </w:p>
        </w:tc>
        <w:tc>
          <w:tcPr>
            <w:tcW w:w="624" w:type="dxa"/>
            <w:hideMark/>
          </w:tcPr>
          <w:p w14:paraId="7AA7EAC1" w14:textId="77777777" w:rsidR="000754C4" w:rsidRDefault="000754C4" w:rsidP="00895D04">
            <w:pPr>
              <w:pStyle w:val="TAL"/>
            </w:pPr>
            <w:r>
              <w:t>B58</w:t>
            </w:r>
          </w:p>
        </w:tc>
        <w:tc>
          <w:tcPr>
            <w:tcW w:w="624" w:type="dxa"/>
            <w:hideMark/>
          </w:tcPr>
          <w:p w14:paraId="16E5E64D" w14:textId="77777777" w:rsidR="000754C4" w:rsidRDefault="000754C4" w:rsidP="00895D04">
            <w:pPr>
              <w:pStyle w:val="TAL"/>
            </w:pPr>
            <w:r>
              <w:t>B59</w:t>
            </w:r>
          </w:p>
        </w:tc>
        <w:tc>
          <w:tcPr>
            <w:tcW w:w="624" w:type="dxa"/>
            <w:hideMark/>
          </w:tcPr>
          <w:p w14:paraId="0CC0D8F0" w14:textId="77777777" w:rsidR="000754C4" w:rsidRDefault="000754C4" w:rsidP="00895D04">
            <w:pPr>
              <w:pStyle w:val="TAL"/>
            </w:pPr>
            <w:r>
              <w:t>B60</w:t>
            </w:r>
          </w:p>
        </w:tc>
      </w:tr>
      <w:tr w:rsidR="000754C4" w14:paraId="312D286D" w14:textId="77777777" w:rsidTr="00895D04">
        <w:tc>
          <w:tcPr>
            <w:tcW w:w="907" w:type="dxa"/>
          </w:tcPr>
          <w:p w14:paraId="42B7A57C" w14:textId="77777777" w:rsidR="000754C4" w:rsidRDefault="000754C4" w:rsidP="00895D04">
            <w:pPr>
              <w:pStyle w:val="TAL"/>
            </w:pPr>
          </w:p>
        </w:tc>
        <w:tc>
          <w:tcPr>
            <w:tcW w:w="624" w:type="dxa"/>
            <w:hideMark/>
          </w:tcPr>
          <w:p w14:paraId="1A547159" w14:textId="77777777" w:rsidR="000754C4" w:rsidRDefault="000754C4" w:rsidP="00895D04">
            <w:pPr>
              <w:pStyle w:val="TAL"/>
            </w:pPr>
            <w:r>
              <w:t>42</w:t>
            </w:r>
          </w:p>
        </w:tc>
        <w:tc>
          <w:tcPr>
            <w:tcW w:w="624" w:type="dxa"/>
            <w:hideMark/>
          </w:tcPr>
          <w:p w14:paraId="348D1B01" w14:textId="77777777" w:rsidR="000754C4" w:rsidRDefault="000754C4" w:rsidP="00895D04">
            <w:pPr>
              <w:pStyle w:val="TAL"/>
            </w:pPr>
            <w:r>
              <w:t>84</w:t>
            </w:r>
          </w:p>
        </w:tc>
        <w:tc>
          <w:tcPr>
            <w:tcW w:w="624" w:type="dxa"/>
            <w:hideMark/>
          </w:tcPr>
          <w:p w14:paraId="2451CDA1" w14:textId="77777777" w:rsidR="000754C4" w:rsidRDefault="000754C4" w:rsidP="00895D04">
            <w:pPr>
              <w:pStyle w:val="TAL"/>
            </w:pPr>
            <w:r>
              <w:t>00</w:t>
            </w:r>
          </w:p>
        </w:tc>
        <w:tc>
          <w:tcPr>
            <w:tcW w:w="624" w:type="dxa"/>
            <w:hideMark/>
          </w:tcPr>
          <w:p w14:paraId="714A7247" w14:textId="77777777" w:rsidR="000754C4" w:rsidRDefault="000754C4" w:rsidP="00895D04">
            <w:pPr>
              <w:pStyle w:val="TAL"/>
            </w:pPr>
            <w:r>
              <w:t>40</w:t>
            </w:r>
          </w:p>
        </w:tc>
        <w:tc>
          <w:tcPr>
            <w:tcW w:w="624" w:type="dxa"/>
            <w:hideMark/>
          </w:tcPr>
          <w:p w14:paraId="500EF0FF" w14:textId="77777777" w:rsidR="000754C4" w:rsidRDefault="000754C4" w:rsidP="00895D04">
            <w:pPr>
              <w:pStyle w:val="TAL"/>
            </w:pPr>
            <w:r>
              <w:t>00</w:t>
            </w:r>
          </w:p>
        </w:tc>
        <w:tc>
          <w:tcPr>
            <w:tcW w:w="624" w:type="dxa"/>
            <w:hideMark/>
          </w:tcPr>
          <w:p w14:paraId="6840535B" w14:textId="77777777" w:rsidR="000754C4" w:rsidRDefault="000754C4" w:rsidP="00895D04">
            <w:pPr>
              <w:pStyle w:val="TAL"/>
            </w:pPr>
            <w:r>
              <w:t>42</w:t>
            </w:r>
          </w:p>
        </w:tc>
        <w:tc>
          <w:tcPr>
            <w:tcW w:w="624" w:type="dxa"/>
            <w:hideMark/>
          </w:tcPr>
          <w:p w14:paraId="06CAB968" w14:textId="77777777" w:rsidR="000754C4" w:rsidRDefault="000754C4" w:rsidP="00895D04">
            <w:pPr>
              <w:pStyle w:val="TAL"/>
            </w:pPr>
            <w:r>
              <w:t>94</w:t>
            </w:r>
          </w:p>
        </w:tc>
        <w:tc>
          <w:tcPr>
            <w:tcW w:w="624" w:type="dxa"/>
            <w:hideMark/>
          </w:tcPr>
          <w:p w14:paraId="2A377B1D" w14:textId="77777777" w:rsidR="000754C4" w:rsidRDefault="000754C4" w:rsidP="00895D04">
            <w:pPr>
              <w:pStyle w:val="TAL"/>
            </w:pPr>
            <w:r>
              <w:t>00</w:t>
            </w:r>
          </w:p>
        </w:tc>
        <w:tc>
          <w:tcPr>
            <w:tcW w:w="624" w:type="dxa"/>
            <w:hideMark/>
          </w:tcPr>
          <w:p w14:paraId="2D7AC115" w14:textId="77777777" w:rsidR="000754C4" w:rsidRDefault="000754C4" w:rsidP="00895D04">
            <w:pPr>
              <w:pStyle w:val="TAL"/>
            </w:pPr>
            <w:r>
              <w:t>80</w:t>
            </w:r>
          </w:p>
        </w:tc>
        <w:tc>
          <w:tcPr>
            <w:tcW w:w="624" w:type="dxa"/>
            <w:hideMark/>
          </w:tcPr>
          <w:p w14:paraId="594E0949" w14:textId="77777777" w:rsidR="000754C4" w:rsidRDefault="000754C4" w:rsidP="00895D04">
            <w:pPr>
              <w:pStyle w:val="TAL"/>
            </w:pPr>
            <w:r>
              <w:t>00</w:t>
            </w:r>
          </w:p>
        </w:tc>
        <w:tc>
          <w:tcPr>
            <w:tcW w:w="624" w:type="dxa"/>
            <w:hideMark/>
          </w:tcPr>
          <w:p w14:paraId="21C71A60" w14:textId="77777777" w:rsidR="000754C4" w:rsidRDefault="000754C4" w:rsidP="00895D04">
            <w:pPr>
              <w:pStyle w:val="TAL"/>
            </w:pPr>
            <w:r>
              <w:t>42</w:t>
            </w:r>
          </w:p>
        </w:tc>
        <w:tc>
          <w:tcPr>
            <w:tcW w:w="624" w:type="dxa"/>
            <w:hideMark/>
          </w:tcPr>
          <w:p w14:paraId="6E4B9B15" w14:textId="77777777" w:rsidR="000754C4" w:rsidRDefault="000754C4" w:rsidP="00895D04">
            <w:pPr>
              <w:pStyle w:val="TAL"/>
            </w:pPr>
            <w:r>
              <w:t>04</w:t>
            </w:r>
          </w:p>
        </w:tc>
        <w:tc>
          <w:tcPr>
            <w:tcW w:w="624" w:type="dxa"/>
            <w:hideMark/>
          </w:tcPr>
          <w:p w14:paraId="65895609" w14:textId="77777777" w:rsidR="000754C4" w:rsidRDefault="000754C4" w:rsidP="00895D04">
            <w:pPr>
              <w:pStyle w:val="TAL"/>
            </w:pPr>
            <w:r>
              <w:t>10</w:t>
            </w:r>
          </w:p>
        </w:tc>
        <w:tc>
          <w:tcPr>
            <w:tcW w:w="624" w:type="dxa"/>
            <w:hideMark/>
          </w:tcPr>
          <w:p w14:paraId="60B67634" w14:textId="77777777" w:rsidR="000754C4" w:rsidRDefault="000754C4" w:rsidP="00895D04">
            <w:pPr>
              <w:pStyle w:val="TAL"/>
            </w:pPr>
            <w:r>
              <w:t>40</w:t>
            </w:r>
          </w:p>
        </w:tc>
        <w:tc>
          <w:tcPr>
            <w:tcW w:w="624" w:type="dxa"/>
            <w:hideMark/>
          </w:tcPr>
          <w:p w14:paraId="52E1880C" w14:textId="77777777" w:rsidR="000754C4" w:rsidRDefault="000754C4" w:rsidP="00895D04">
            <w:pPr>
              <w:pStyle w:val="TAL"/>
            </w:pPr>
            <w:r>
              <w:t>00</w:t>
            </w:r>
          </w:p>
        </w:tc>
      </w:tr>
    </w:tbl>
    <w:p w14:paraId="2C749EF0" w14:textId="77777777" w:rsidR="000754C4" w:rsidRDefault="000754C4" w:rsidP="000754C4"/>
    <w:p w14:paraId="36B8F1D6" w14:textId="723D621A" w:rsidR="009459A7" w:rsidRPr="00943D4C" w:rsidRDefault="009459A7" w:rsidP="009459A7">
      <w:pPr>
        <w:pStyle w:val="Heading3"/>
      </w:pPr>
      <w:r w:rsidRPr="00943D4C">
        <w:t>4.</w:t>
      </w:r>
      <w:r>
        <w:t>9</w:t>
      </w:r>
      <w:r w:rsidRPr="00943D4C">
        <w:t>.</w:t>
      </w:r>
      <w:r>
        <w:t>9</w:t>
      </w:r>
      <w:r>
        <w:tab/>
      </w:r>
      <w:r w:rsidRPr="00943D4C">
        <w:t>EF</w:t>
      </w:r>
      <w:r w:rsidRPr="00943D4C">
        <w:rPr>
          <w:vertAlign w:val="subscript"/>
        </w:rPr>
        <w:t>OPLMNwACT</w:t>
      </w:r>
      <w:r w:rsidRPr="00943D4C">
        <w:t xml:space="preserve"> (Operator Controlled PLMN Selector with Access Technology)</w:t>
      </w:r>
    </w:p>
    <w:p w14:paraId="70227B47" w14:textId="77777777" w:rsidR="009459A7" w:rsidRPr="00943D4C" w:rsidRDefault="009459A7" w:rsidP="009459A7">
      <w:r w:rsidRPr="00943D4C">
        <w:t xml:space="preserve">The Radio Access Technology identifiers are set either </w:t>
      </w:r>
      <w:r w:rsidRPr="004A6E65">
        <w:t>to</w:t>
      </w:r>
      <w:r w:rsidRPr="00943D4C">
        <w:t xml:space="preserve"> </w:t>
      </w:r>
      <w:r w:rsidRPr="004A6E65">
        <w:rPr>
          <w:lang w:eastAsia="en-GB"/>
        </w:rPr>
        <w:t>s</w:t>
      </w:r>
      <w:r w:rsidRPr="004A6E65">
        <w:t>atellite NG-RAN</w:t>
      </w:r>
      <w:r>
        <w:t xml:space="preserve"> only, NG-RAN only, E</w:t>
      </w:r>
      <w:r w:rsidRPr="00943D4C">
        <w:t>-UTRAN only, UTRAN only.</w:t>
      </w:r>
    </w:p>
    <w:p w14:paraId="75E03924" w14:textId="77777777" w:rsidR="009459A7" w:rsidRPr="00943D4C" w:rsidRDefault="009459A7" w:rsidP="009459A7">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5FD1F14" w14:textId="77777777" w:rsidR="009459A7" w:rsidRPr="00BF1252" w:rsidRDefault="009459A7" w:rsidP="009459A7">
      <w:pPr>
        <w:keepLines/>
        <w:tabs>
          <w:tab w:val="left" w:pos="2835"/>
        </w:tabs>
        <w:spacing w:after="0"/>
        <w:ind w:left="1702" w:hanging="1418"/>
      </w:pPr>
      <w:r w:rsidRPr="00943D4C">
        <w:tab/>
        <w:t>1</w:t>
      </w:r>
      <w:r w:rsidRPr="00943D4C">
        <w:rPr>
          <w:vertAlign w:val="superscript"/>
        </w:rPr>
        <w:t>st</w:t>
      </w:r>
      <w:r w:rsidRPr="00943D4C">
        <w:t xml:space="preserve"> ACT:</w:t>
      </w:r>
      <w:r w:rsidRPr="00943D4C">
        <w:tab/>
      </w:r>
      <w:r w:rsidRPr="00BF1252">
        <w:rPr>
          <w:lang w:eastAsia="en-GB"/>
        </w:rPr>
        <w:t>s</w:t>
      </w:r>
      <w:r w:rsidRPr="00BF1252">
        <w:t>atellite NG-RAN</w:t>
      </w:r>
    </w:p>
    <w:p w14:paraId="4A9E05A0" w14:textId="77777777" w:rsidR="009459A7" w:rsidRPr="00BF1252" w:rsidRDefault="009459A7" w:rsidP="009459A7">
      <w:pPr>
        <w:keepLines/>
        <w:tabs>
          <w:tab w:val="left" w:pos="2835"/>
        </w:tabs>
        <w:spacing w:after="0"/>
        <w:ind w:left="1702" w:hanging="1418"/>
      </w:pPr>
      <w:r w:rsidRPr="00BF1252">
        <w:tab/>
        <w:t>2</w:t>
      </w:r>
      <w:r w:rsidRPr="00BF1252">
        <w:rPr>
          <w:vertAlign w:val="superscript"/>
        </w:rPr>
        <w:t>nd</w:t>
      </w:r>
      <w:r w:rsidRPr="00BF1252">
        <w:t xml:space="preserve"> PLMN:</w:t>
      </w:r>
      <w:r w:rsidRPr="00BF1252">
        <w:tab/>
        <w:t>254 001</w:t>
      </w:r>
    </w:p>
    <w:p w14:paraId="2B4AB048" w14:textId="77777777" w:rsidR="009459A7" w:rsidRPr="00BF1252" w:rsidRDefault="009459A7" w:rsidP="009459A7">
      <w:pPr>
        <w:keepLines/>
        <w:spacing w:after="0"/>
        <w:ind w:left="1702" w:hanging="1418"/>
      </w:pPr>
      <w:r w:rsidRPr="00BF1252">
        <w:tab/>
        <w:t>2</w:t>
      </w:r>
      <w:r w:rsidRPr="00BF1252">
        <w:rPr>
          <w:vertAlign w:val="superscript"/>
        </w:rPr>
        <w:t>nd</w:t>
      </w:r>
      <w:r w:rsidRPr="00BF1252">
        <w:t xml:space="preserve"> ACT:</w:t>
      </w:r>
      <w:r w:rsidRPr="00BF1252">
        <w:tab/>
        <w:t>NG-RAN</w:t>
      </w:r>
    </w:p>
    <w:p w14:paraId="6B5975DF"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PLMN:</w:t>
      </w:r>
      <w:r w:rsidRPr="00BF1252">
        <w:tab/>
        <w:t>254 001</w:t>
      </w:r>
    </w:p>
    <w:p w14:paraId="620BE34C"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ACT:</w:t>
      </w:r>
      <w:r w:rsidRPr="00BF1252">
        <w:tab/>
        <w:t>E-UTRAN</w:t>
      </w:r>
    </w:p>
    <w:p w14:paraId="7D1BBB0A"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PLMN:</w:t>
      </w:r>
      <w:r w:rsidRPr="00BF1252">
        <w:tab/>
        <w:t>254 002</w:t>
      </w:r>
    </w:p>
    <w:p w14:paraId="2BE36612"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ACT:</w:t>
      </w:r>
      <w:r w:rsidRPr="00BF1252">
        <w:tab/>
      </w:r>
      <w:r w:rsidRPr="00BF1252">
        <w:rPr>
          <w:lang w:eastAsia="en-GB"/>
        </w:rPr>
        <w:t>s</w:t>
      </w:r>
      <w:r w:rsidRPr="00BF1252">
        <w:t>atellite NG-RAN</w:t>
      </w:r>
    </w:p>
    <w:p w14:paraId="4DCF88B2"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PLMN:</w:t>
      </w:r>
      <w:r w:rsidRPr="00BF1252">
        <w:tab/>
        <w:t>254 002</w:t>
      </w:r>
    </w:p>
    <w:p w14:paraId="2DBBEB6F"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ACT:</w:t>
      </w:r>
      <w:r w:rsidRPr="00BF1252">
        <w:tab/>
        <w:t>NG-RAN</w:t>
      </w:r>
    </w:p>
    <w:p w14:paraId="1D43C1D7"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PLMN:</w:t>
      </w:r>
      <w:r w:rsidRPr="00BF1252">
        <w:tab/>
        <w:t>254 001</w:t>
      </w:r>
    </w:p>
    <w:p w14:paraId="4B7017A4"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ACT:</w:t>
      </w:r>
      <w:r w:rsidRPr="00BF1252">
        <w:tab/>
        <w:t>UTRAN</w:t>
      </w:r>
    </w:p>
    <w:p w14:paraId="2647D3CF" w14:textId="77777777" w:rsidR="009459A7" w:rsidRPr="00BF1252" w:rsidRDefault="009459A7" w:rsidP="009459A7">
      <w:pPr>
        <w:keepLines/>
        <w:spacing w:after="0"/>
        <w:ind w:left="1702" w:hanging="1418"/>
      </w:pPr>
      <w:r w:rsidRPr="00BF1252">
        <w:tab/>
        <w:t>7</w:t>
      </w:r>
      <w:r w:rsidRPr="00BF1252">
        <w:rPr>
          <w:vertAlign w:val="superscript"/>
        </w:rPr>
        <w:t>th</w:t>
      </w:r>
      <w:r w:rsidRPr="00BF1252">
        <w:t xml:space="preserve"> PLMN:</w:t>
      </w:r>
      <w:r w:rsidRPr="00BF1252">
        <w:tab/>
        <w:t>254 003</w:t>
      </w:r>
    </w:p>
    <w:p w14:paraId="2C956EE3" w14:textId="77777777" w:rsidR="009459A7" w:rsidRPr="00943D4C" w:rsidRDefault="009459A7" w:rsidP="009459A7">
      <w:pPr>
        <w:keepLines/>
        <w:spacing w:after="0"/>
        <w:ind w:left="1702" w:hanging="1418"/>
      </w:pPr>
      <w:r w:rsidRPr="00BF1252">
        <w:tab/>
        <w:t>7</w:t>
      </w:r>
      <w:r w:rsidRPr="00BF1252">
        <w:rPr>
          <w:vertAlign w:val="superscript"/>
        </w:rPr>
        <w:t>th</w:t>
      </w:r>
      <w:r w:rsidRPr="00BF1252">
        <w:t xml:space="preserve"> ACT:</w:t>
      </w:r>
      <w:r w:rsidRPr="00BF1252">
        <w:tab/>
      </w:r>
      <w:r w:rsidRPr="00BF1252">
        <w:rPr>
          <w:lang w:eastAsia="en-GB"/>
        </w:rPr>
        <w:t>s</w:t>
      </w:r>
      <w:r w:rsidRPr="00BF1252">
        <w:t>atellite NG-RAN</w:t>
      </w:r>
    </w:p>
    <w:p w14:paraId="7BCBC743"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PLMN:</w:t>
      </w:r>
      <w:r>
        <w:tab/>
      </w:r>
      <w:r w:rsidRPr="00943D4C">
        <w:t>254 00</w:t>
      </w:r>
      <w:r>
        <w:t>2</w:t>
      </w:r>
    </w:p>
    <w:p w14:paraId="53A85C82"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ACT:</w:t>
      </w:r>
      <w:r>
        <w:tab/>
      </w:r>
      <w:r w:rsidRPr="00943D4C">
        <w:t>UTRAN</w:t>
      </w:r>
    </w:p>
    <w:p w14:paraId="7CF1DB23" w14:textId="77777777" w:rsidR="009459A7" w:rsidRPr="00943D4C" w:rsidRDefault="009459A7" w:rsidP="009459A7">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459A7" w:rsidRPr="00943D4C" w14:paraId="3C2457E2" w14:textId="77777777" w:rsidTr="00C8554F">
        <w:tc>
          <w:tcPr>
            <w:tcW w:w="907" w:type="dxa"/>
            <w:tcBorders>
              <w:bottom w:val="single" w:sz="4" w:space="0" w:color="auto"/>
            </w:tcBorders>
          </w:tcPr>
          <w:p w14:paraId="6570CDD7" w14:textId="77777777" w:rsidR="009459A7" w:rsidRPr="00943D4C" w:rsidRDefault="009459A7" w:rsidP="00C8554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3395A253" w14:textId="77777777" w:rsidR="009459A7" w:rsidRPr="00943D4C" w:rsidRDefault="009459A7" w:rsidP="00C8554F">
            <w:pPr>
              <w:keepNext/>
              <w:keepLines/>
              <w:spacing w:after="0"/>
              <w:rPr>
                <w:rFonts w:ascii="Arial" w:hAnsi="Arial"/>
                <w:sz w:val="18"/>
              </w:rPr>
            </w:pPr>
            <w:r w:rsidRPr="00943D4C">
              <w:rPr>
                <w:rFonts w:ascii="Arial" w:hAnsi="Arial"/>
                <w:sz w:val="18"/>
              </w:rPr>
              <w:t>B01</w:t>
            </w:r>
          </w:p>
        </w:tc>
        <w:tc>
          <w:tcPr>
            <w:tcW w:w="851" w:type="dxa"/>
          </w:tcPr>
          <w:p w14:paraId="0E810F3D" w14:textId="77777777" w:rsidR="009459A7" w:rsidRPr="00943D4C" w:rsidRDefault="009459A7" w:rsidP="00C8554F">
            <w:pPr>
              <w:keepNext/>
              <w:keepLines/>
              <w:spacing w:after="0"/>
              <w:rPr>
                <w:rFonts w:ascii="Arial" w:hAnsi="Arial"/>
                <w:sz w:val="18"/>
              </w:rPr>
            </w:pPr>
            <w:r w:rsidRPr="00943D4C">
              <w:rPr>
                <w:rFonts w:ascii="Arial" w:hAnsi="Arial"/>
                <w:sz w:val="18"/>
              </w:rPr>
              <w:t>B02</w:t>
            </w:r>
          </w:p>
        </w:tc>
        <w:tc>
          <w:tcPr>
            <w:tcW w:w="851" w:type="dxa"/>
          </w:tcPr>
          <w:p w14:paraId="08325CC6" w14:textId="77777777" w:rsidR="009459A7" w:rsidRPr="00943D4C" w:rsidRDefault="009459A7" w:rsidP="00C8554F">
            <w:pPr>
              <w:keepNext/>
              <w:keepLines/>
              <w:spacing w:after="0"/>
              <w:rPr>
                <w:rFonts w:ascii="Arial" w:hAnsi="Arial"/>
                <w:sz w:val="18"/>
              </w:rPr>
            </w:pPr>
            <w:r w:rsidRPr="00943D4C">
              <w:rPr>
                <w:rFonts w:ascii="Arial" w:hAnsi="Arial"/>
                <w:sz w:val="18"/>
              </w:rPr>
              <w:t>B03</w:t>
            </w:r>
          </w:p>
        </w:tc>
        <w:tc>
          <w:tcPr>
            <w:tcW w:w="851" w:type="dxa"/>
          </w:tcPr>
          <w:p w14:paraId="0F1DC198" w14:textId="77777777" w:rsidR="009459A7" w:rsidRPr="00943D4C" w:rsidRDefault="009459A7" w:rsidP="00C8554F">
            <w:pPr>
              <w:keepNext/>
              <w:keepLines/>
              <w:spacing w:after="0"/>
              <w:rPr>
                <w:rFonts w:ascii="Arial" w:hAnsi="Arial"/>
                <w:sz w:val="18"/>
              </w:rPr>
            </w:pPr>
            <w:r w:rsidRPr="00943D4C">
              <w:rPr>
                <w:rFonts w:ascii="Arial" w:hAnsi="Arial"/>
                <w:sz w:val="18"/>
              </w:rPr>
              <w:t>B04</w:t>
            </w:r>
          </w:p>
        </w:tc>
        <w:tc>
          <w:tcPr>
            <w:tcW w:w="851" w:type="dxa"/>
          </w:tcPr>
          <w:p w14:paraId="03989766" w14:textId="77777777" w:rsidR="009459A7" w:rsidRPr="00943D4C" w:rsidRDefault="009459A7" w:rsidP="00C8554F">
            <w:pPr>
              <w:keepNext/>
              <w:keepLines/>
              <w:spacing w:after="0"/>
              <w:rPr>
                <w:rFonts w:ascii="Arial" w:hAnsi="Arial"/>
                <w:sz w:val="18"/>
              </w:rPr>
            </w:pPr>
            <w:r w:rsidRPr="00943D4C">
              <w:rPr>
                <w:rFonts w:ascii="Arial" w:hAnsi="Arial"/>
                <w:sz w:val="18"/>
              </w:rPr>
              <w:t>B05</w:t>
            </w:r>
          </w:p>
        </w:tc>
        <w:tc>
          <w:tcPr>
            <w:tcW w:w="851" w:type="dxa"/>
          </w:tcPr>
          <w:p w14:paraId="0FF4D9DB" w14:textId="77777777" w:rsidR="009459A7" w:rsidRPr="00943D4C" w:rsidRDefault="009459A7" w:rsidP="00C8554F">
            <w:pPr>
              <w:keepNext/>
              <w:keepLines/>
              <w:spacing w:after="0"/>
              <w:rPr>
                <w:rFonts w:ascii="Arial" w:hAnsi="Arial"/>
                <w:sz w:val="18"/>
              </w:rPr>
            </w:pPr>
            <w:r w:rsidRPr="00943D4C">
              <w:rPr>
                <w:rFonts w:ascii="Arial" w:hAnsi="Arial"/>
                <w:sz w:val="18"/>
              </w:rPr>
              <w:t>B06</w:t>
            </w:r>
          </w:p>
        </w:tc>
        <w:tc>
          <w:tcPr>
            <w:tcW w:w="851" w:type="dxa"/>
          </w:tcPr>
          <w:p w14:paraId="3F566A12" w14:textId="77777777" w:rsidR="009459A7" w:rsidRPr="00943D4C" w:rsidRDefault="009459A7" w:rsidP="00C8554F">
            <w:pPr>
              <w:keepNext/>
              <w:keepLines/>
              <w:spacing w:after="0"/>
              <w:rPr>
                <w:rFonts w:ascii="Arial" w:hAnsi="Arial"/>
                <w:sz w:val="18"/>
              </w:rPr>
            </w:pPr>
            <w:r w:rsidRPr="00943D4C">
              <w:rPr>
                <w:rFonts w:ascii="Arial" w:hAnsi="Arial"/>
                <w:sz w:val="18"/>
              </w:rPr>
              <w:t>B07</w:t>
            </w:r>
          </w:p>
        </w:tc>
        <w:tc>
          <w:tcPr>
            <w:tcW w:w="851" w:type="dxa"/>
          </w:tcPr>
          <w:p w14:paraId="71300143" w14:textId="77777777" w:rsidR="009459A7" w:rsidRPr="00943D4C" w:rsidRDefault="009459A7" w:rsidP="00C8554F">
            <w:pPr>
              <w:keepNext/>
              <w:keepLines/>
              <w:spacing w:after="0"/>
              <w:rPr>
                <w:rFonts w:ascii="Arial" w:hAnsi="Arial"/>
                <w:sz w:val="18"/>
              </w:rPr>
            </w:pPr>
            <w:r w:rsidRPr="00943D4C">
              <w:rPr>
                <w:rFonts w:ascii="Arial" w:hAnsi="Arial"/>
                <w:sz w:val="18"/>
              </w:rPr>
              <w:t>B08</w:t>
            </w:r>
          </w:p>
        </w:tc>
        <w:tc>
          <w:tcPr>
            <w:tcW w:w="851" w:type="dxa"/>
          </w:tcPr>
          <w:p w14:paraId="59AD678A" w14:textId="77777777" w:rsidR="009459A7" w:rsidRPr="00943D4C" w:rsidRDefault="009459A7" w:rsidP="00C8554F">
            <w:pPr>
              <w:keepNext/>
              <w:keepLines/>
              <w:spacing w:after="0"/>
              <w:rPr>
                <w:rFonts w:ascii="Arial" w:hAnsi="Arial"/>
                <w:sz w:val="18"/>
              </w:rPr>
            </w:pPr>
            <w:r w:rsidRPr="00943D4C">
              <w:rPr>
                <w:rFonts w:ascii="Arial" w:hAnsi="Arial"/>
                <w:sz w:val="18"/>
              </w:rPr>
              <w:t>B09</w:t>
            </w:r>
          </w:p>
        </w:tc>
        <w:tc>
          <w:tcPr>
            <w:tcW w:w="851" w:type="dxa"/>
          </w:tcPr>
          <w:p w14:paraId="6C6A113E" w14:textId="77777777" w:rsidR="009459A7" w:rsidRPr="00943D4C" w:rsidRDefault="009459A7" w:rsidP="00C8554F">
            <w:pPr>
              <w:keepNext/>
              <w:keepLines/>
              <w:spacing w:after="0"/>
              <w:rPr>
                <w:rFonts w:ascii="Arial" w:hAnsi="Arial"/>
                <w:sz w:val="18"/>
              </w:rPr>
            </w:pPr>
            <w:r w:rsidRPr="00943D4C">
              <w:rPr>
                <w:rFonts w:ascii="Arial" w:hAnsi="Arial"/>
                <w:sz w:val="18"/>
              </w:rPr>
              <w:t>B10</w:t>
            </w:r>
          </w:p>
        </w:tc>
      </w:tr>
      <w:tr w:rsidR="009459A7" w:rsidRPr="00943D4C" w14:paraId="0A079132" w14:textId="77777777" w:rsidTr="00C8554F">
        <w:tc>
          <w:tcPr>
            <w:tcW w:w="907" w:type="dxa"/>
            <w:tcBorders>
              <w:bottom w:val="single" w:sz="4" w:space="0" w:color="auto"/>
            </w:tcBorders>
          </w:tcPr>
          <w:p w14:paraId="594C435B" w14:textId="77777777" w:rsidR="009459A7" w:rsidRPr="00943D4C" w:rsidRDefault="009459A7" w:rsidP="00C8554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5DC0D41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9968FD7"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018F822"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8F3FFB3"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53A55D9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A03D1A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F8EDA2B"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654900B"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6526C977" w14:textId="77777777" w:rsidR="009459A7" w:rsidRPr="00943D4C" w:rsidRDefault="009459A7" w:rsidP="00C8554F">
            <w:pPr>
              <w:keepNext/>
              <w:keepLines/>
              <w:spacing w:after="0"/>
              <w:rPr>
                <w:rFonts w:ascii="Arial" w:hAnsi="Arial"/>
                <w:sz w:val="18"/>
              </w:rPr>
            </w:pPr>
            <w:r w:rsidRPr="00943D4C">
              <w:rPr>
                <w:rFonts w:ascii="Arial" w:hAnsi="Arial"/>
                <w:sz w:val="18"/>
              </w:rPr>
              <w:t>0</w:t>
            </w:r>
            <w:r>
              <w:rPr>
                <w:rFonts w:ascii="Arial" w:hAnsi="Arial"/>
                <w:sz w:val="18"/>
              </w:rPr>
              <w:t>8</w:t>
            </w:r>
          </w:p>
        </w:tc>
        <w:tc>
          <w:tcPr>
            <w:tcW w:w="851" w:type="dxa"/>
          </w:tcPr>
          <w:p w14:paraId="1C0BC169" w14:textId="77777777" w:rsidR="009459A7" w:rsidRPr="00943D4C" w:rsidRDefault="009459A7" w:rsidP="00C8554F">
            <w:pPr>
              <w:keepNext/>
              <w:keepLines/>
              <w:spacing w:after="0"/>
              <w:rPr>
                <w:rFonts w:ascii="Arial" w:hAnsi="Arial"/>
                <w:sz w:val="18"/>
              </w:rPr>
            </w:pPr>
            <w:r>
              <w:rPr>
                <w:rFonts w:ascii="Arial" w:hAnsi="Arial"/>
                <w:sz w:val="18"/>
              </w:rPr>
              <w:t>0</w:t>
            </w:r>
            <w:r w:rsidRPr="00943D4C">
              <w:rPr>
                <w:rFonts w:ascii="Arial" w:hAnsi="Arial"/>
                <w:sz w:val="18"/>
              </w:rPr>
              <w:t>0</w:t>
            </w:r>
          </w:p>
        </w:tc>
      </w:tr>
      <w:tr w:rsidR="009459A7" w:rsidRPr="00943D4C" w14:paraId="5041537B" w14:textId="77777777" w:rsidTr="00C8554F">
        <w:tc>
          <w:tcPr>
            <w:tcW w:w="907" w:type="dxa"/>
            <w:tcBorders>
              <w:top w:val="single" w:sz="4" w:space="0" w:color="auto"/>
              <w:left w:val="nil"/>
              <w:bottom w:val="nil"/>
              <w:right w:val="single" w:sz="4" w:space="0" w:color="auto"/>
            </w:tcBorders>
          </w:tcPr>
          <w:p w14:paraId="5F59D98B" w14:textId="77777777" w:rsidR="009459A7" w:rsidRPr="00943D4C" w:rsidRDefault="009459A7" w:rsidP="00C8554F">
            <w:pPr>
              <w:keepNext/>
              <w:keepLines/>
              <w:spacing w:after="0"/>
              <w:rPr>
                <w:rFonts w:ascii="Arial" w:hAnsi="Arial"/>
                <w:sz w:val="18"/>
              </w:rPr>
            </w:pPr>
          </w:p>
        </w:tc>
        <w:tc>
          <w:tcPr>
            <w:tcW w:w="851" w:type="dxa"/>
            <w:tcBorders>
              <w:top w:val="single" w:sz="4" w:space="0" w:color="auto"/>
              <w:left w:val="single" w:sz="4" w:space="0" w:color="auto"/>
            </w:tcBorders>
          </w:tcPr>
          <w:p w14:paraId="14FB940C" w14:textId="77777777" w:rsidR="009459A7" w:rsidRPr="00943D4C" w:rsidRDefault="009459A7" w:rsidP="00C8554F">
            <w:pPr>
              <w:keepNext/>
              <w:keepLines/>
              <w:spacing w:after="0"/>
              <w:rPr>
                <w:rFonts w:ascii="Arial" w:hAnsi="Arial"/>
                <w:sz w:val="18"/>
              </w:rPr>
            </w:pPr>
            <w:r w:rsidRPr="00943D4C">
              <w:rPr>
                <w:rFonts w:ascii="Arial" w:hAnsi="Arial"/>
                <w:sz w:val="18"/>
              </w:rPr>
              <w:t>B11</w:t>
            </w:r>
          </w:p>
        </w:tc>
        <w:tc>
          <w:tcPr>
            <w:tcW w:w="851" w:type="dxa"/>
          </w:tcPr>
          <w:p w14:paraId="126B4F14" w14:textId="77777777" w:rsidR="009459A7" w:rsidRPr="00943D4C" w:rsidRDefault="009459A7" w:rsidP="00C8554F">
            <w:pPr>
              <w:keepNext/>
              <w:keepLines/>
              <w:spacing w:after="0"/>
              <w:rPr>
                <w:rFonts w:ascii="Arial" w:hAnsi="Arial"/>
                <w:sz w:val="18"/>
              </w:rPr>
            </w:pPr>
            <w:r w:rsidRPr="00943D4C">
              <w:rPr>
                <w:rFonts w:ascii="Arial" w:hAnsi="Arial"/>
                <w:sz w:val="18"/>
              </w:rPr>
              <w:t>B12</w:t>
            </w:r>
          </w:p>
        </w:tc>
        <w:tc>
          <w:tcPr>
            <w:tcW w:w="851" w:type="dxa"/>
          </w:tcPr>
          <w:p w14:paraId="39C56704" w14:textId="77777777" w:rsidR="009459A7" w:rsidRPr="00943D4C" w:rsidRDefault="009459A7" w:rsidP="00C8554F">
            <w:pPr>
              <w:keepNext/>
              <w:keepLines/>
              <w:spacing w:after="0"/>
              <w:rPr>
                <w:rFonts w:ascii="Arial" w:hAnsi="Arial"/>
                <w:sz w:val="18"/>
              </w:rPr>
            </w:pPr>
            <w:r w:rsidRPr="00943D4C">
              <w:rPr>
                <w:rFonts w:ascii="Arial" w:hAnsi="Arial"/>
                <w:sz w:val="18"/>
              </w:rPr>
              <w:t>B13</w:t>
            </w:r>
          </w:p>
        </w:tc>
        <w:tc>
          <w:tcPr>
            <w:tcW w:w="851" w:type="dxa"/>
          </w:tcPr>
          <w:p w14:paraId="650DD97F" w14:textId="77777777" w:rsidR="009459A7" w:rsidRPr="00943D4C" w:rsidRDefault="009459A7" w:rsidP="00C8554F">
            <w:pPr>
              <w:keepNext/>
              <w:keepLines/>
              <w:spacing w:after="0"/>
              <w:rPr>
                <w:rFonts w:ascii="Arial" w:hAnsi="Arial"/>
                <w:sz w:val="18"/>
              </w:rPr>
            </w:pPr>
            <w:r w:rsidRPr="00943D4C">
              <w:rPr>
                <w:rFonts w:ascii="Arial" w:hAnsi="Arial"/>
                <w:sz w:val="18"/>
              </w:rPr>
              <w:t>B14</w:t>
            </w:r>
          </w:p>
        </w:tc>
        <w:tc>
          <w:tcPr>
            <w:tcW w:w="851" w:type="dxa"/>
          </w:tcPr>
          <w:p w14:paraId="5F5DBD31" w14:textId="77777777" w:rsidR="009459A7" w:rsidRPr="00943D4C" w:rsidRDefault="009459A7" w:rsidP="00C8554F">
            <w:pPr>
              <w:keepNext/>
              <w:keepLines/>
              <w:spacing w:after="0"/>
              <w:rPr>
                <w:rFonts w:ascii="Arial" w:hAnsi="Arial"/>
                <w:sz w:val="18"/>
              </w:rPr>
            </w:pPr>
            <w:r w:rsidRPr="00943D4C">
              <w:rPr>
                <w:rFonts w:ascii="Arial" w:hAnsi="Arial"/>
                <w:sz w:val="18"/>
              </w:rPr>
              <w:t>B15</w:t>
            </w:r>
          </w:p>
        </w:tc>
        <w:tc>
          <w:tcPr>
            <w:tcW w:w="851" w:type="dxa"/>
          </w:tcPr>
          <w:p w14:paraId="2A2FFBC2" w14:textId="77777777" w:rsidR="009459A7" w:rsidRPr="00943D4C" w:rsidRDefault="009459A7" w:rsidP="00C8554F">
            <w:pPr>
              <w:keepNext/>
              <w:keepLines/>
              <w:spacing w:after="0"/>
              <w:rPr>
                <w:rFonts w:ascii="Arial" w:hAnsi="Arial"/>
                <w:sz w:val="18"/>
              </w:rPr>
            </w:pPr>
            <w:r w:rsidRPr="00943D4C">
              <w:rPr>
                <w:rFonts w:ascii="Arial" w:hAnsi="Arial"/>
                <w:sz w:val="18"/>
              </w:rPr>
              <w:t>B16</w:t>
            </w:r>
          </w:p>
        </w:tc>
        <w:tc>
          <w:tcPr>
            <w:tcW w:w="851" w:type="dxa"/>
          </w:tcPr>
          <w:p w14:paraId="0DDA1E17" w14:textId="77777777" w:rsidR="009459A7" w:rsidRPr="00943D4C" w:rsidRDefault="009459A7" w:rsidP="00C8554F">
            <w:pPr>
              <w:keepNext/>
              <w:keepLines/>
              <w:spacing w:after="0"/>
              <w:rPr>
                <w:rFonts w:ascii="Arial" w:hAnsi="Arial"/>
                <w:sz w:val="18"/>
              </w:rPr>
            </w:pPr>
            <w:r w:rsidRPr="00943D4C">
              <w:rPr>
                <w:rFonts w:ascii="Arial" w:hAnsi="Arial"/>
                <w:sz w:val="18"/>
              </w:rPr>
              <w:t>B17</w:t>
            </w:r>
          </w:p>
        </w:tc>
        <w:tc>
          <w:tcPr>
            <w:tcW w:w="851" w:type="dxa"/>
          </w:tcPr>
          <w:p w14:paraId="03C11F51" w14:textId="77777777" w:rsidR="009459A7" w:rsidRPr="00943D4C" w:rsidRDefault="009459A7" w:rsidP="00C8554F">
            <w:pPr>
              <w:keepNext/>
              <w:keepLines/>
              <w:spacing w:after="0"/>
              <w:rPr>
                <w:rFonts w:ascii="Arial" w:hAnsi="Arial"/>
                <w:sz w:val="18"/>
              </w:rPr>
            </w:pPr>
            <w:r w:rsidRPr="00943D4C">
              <w:rPr>
                <w:rFonts w:ascii="Arial" w:hAnsi="Arial"/>
                <w:sz w:val="18"/>
              </w:rPr>
              <w:t>B18</w:t>
            </w:r>
          </w:p>
        </w:tc>
        <w:tc>
          <w:tcPr>
            <w:tcW w:w="851" w:type="dxa"/>
          </w:tcPr>
          <w:p w14:paraId="22DB1A6E" w14:textId="77777777" w:rsidR="009459A7" w:rsidRPr="00943D4C" w:rsidRDefault="009459A7" w:rsidP="00C8554F">
            <w:pPr>
              <w:keepNext/>
              <w:keepLines/>
              <w:spacing w:after="0"/>
              <w:rPr>
                <w:rFonts w:ascii="Arial" w:hAnsi="Arial"/>
                <w:sz w:val="18"/>
              </w:rPr>
            </w:pPr>
            <w:r w:rsidRPr="00943D4C">
              <w:rPr>
                <w:rFonts w:ascii="Arial" w:hAnsi="Arial"/>
                <w:sz w:val="18"/>
              </w:rPr>
              <w:t>B19</w:t>
            </w:r>
          </w:p>
        </w:tc>
        <w:tc>
          <w:tcPr>
            <w:tcW w:w="851" w:type="dxa"/>
          </w:tcPr>
          <w:p w14:paraId="4A91A3AF" w14:textId="77777777" w:rsidR="009459A7" w:rsidRPr="00943D4C" w:rsidRDefault="009459A7" w:rsidP="00C8554F">
            <w:pPr>
              <w:keepNext/>
              <w:keepLines/>
              <w:spacing w:after="0"/>
              <w:rPr>
                <w:rFonts w:ascii="Arial" w:hAnsi="Arial"/>
                <w:sz w:val="18"/>
              </w:rPr>
            </w:pPr>
            <w:r w:rsidRPr="00943D4C">
              <w:rPr>
                <w:rFonts w:ascii="Arial" w:hAnsi="Arial"/>
                <w:sz w:val="18"/>
              </w:rPr>
              <w:t>B20</w:t>
            </w:r>
          </w:p>
        </w:tc>
      </w:tr>
      <w:tr w:rsidR="009459A7" w:rsidRPr="00943D4C" w14:paraId="1E51BEC1" w14:textId="77777777" w:rsidTr="00C8554F">
        <w:tc>
          <w:tcPr>
            <w:tcW w:w="907" w:type="dxa"/>
            <w:tcBorders>
              <w:top w:val="nil"/>
              <w:left w:val="nil"/>
              <w:bottom w:val="nil"/>
              <w:right w:val="single" w:sz="4" w:space="0" w:color="auto"/>
            </w:tcBorders>
          </w:tcPr>
          <w:p w14:paraId="752C6687"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436648D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606685B"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7EDE40A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2F622499" w14:textId="77777777" w:rsidR="009459A7" w:rsidRPr="00943D4C" w:rsidRDefault="009459A7" w:rsidP="00C8554F">
            <w:pPr>
              <w:keepNext/>
              <w:keepLines/>
              <w:spacing w:after="0"/>
              <w:rPr>
                <w:rFonts w:ascii="Arial" w:hAnsi="Arial"/>
                <w:sz w:val="18"/>
              </w:rPr>
            </w:pPr>
            <w:r w:rsidRPr="00943D4C">
              <w:rPr>
                <w:rFonts w:ascii="Arial" w:hAnsi="Arial"/>
                <w:sz w:val="18"/>
              </w:rPr>
              <w:t>40</w:t>
            </w:r>
          </w:p>
        </w:tc>
        <w:tc>
          <w:tcPr>
            <w:tcW w:w="851" w:type="dxa"/>
          </w:tcPr>
          <w:p w14:paraId="6322DFC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BEF486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5B98E55"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A96107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A02B145"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3457909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8FF026D" w14:textId="77777777" w:rsidTr="00C8554F">
        <w:tc>
          <w:tcPr>
            <w:tcW w:w="907" w:type="dxa"/>
            <w:tcBorders>
              <w:top w:val="nil"/>
              <w:left w:val="nil"/>
              <w:bottom w:val="nil"/>
              <w:right w:val="single" w:sz="4" w:space="0" w:color="auto"/>
            </w:tcBorders>
          </w:tcPr>
          <w:p w14:paraId="410FAECE"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11B1F3A0" w14:textId="77777777" w:rsidR="009459A7" w:rsidRPr="00943D4C" w:rsidRDefault="009459A7" w:rsidP="00C8554F">
            <w:pPr>
              <w:keepNext/>
              <w:keepLines/>
              <w:spacing w:after="0"/>
              <w:rPr>
                <w:rFonts w:ascii="Arial" w:hAnsi="Arial"/>
                <w:sz w:val="18"/>
              </w:rPr>
            </w:pPr>
            <w:r w:rsidRPr="00943D4C">
              <w:rPr>
                <w:rFonts w:ascii="Arial" w:hAnsi="Arial"/>
                <w:sz w:val="18"/>
              </w:rPr>
              <w:t>B21</w:t>
            </w:r>
          </w:p>
        </w:tc>
        <w:tc>
          <w:tcPr>
            <w:tcW w:w="851" w:type="dxa"/>
          </w:tcPr>
          <w:p w14:paraId="72DBEBFB" w14:textId="77777777" w:rsidR="009459A7" w:rsidRPr="00943D4C" w:rsidRDefault="009459A7" w:rsidP="00C8554F">
            <w:pPr>
              <w:keepNext/>
              <w:keepLines/>
              <w:spacing w:after="0"/>
              <w:rPr>
                <w:rFonts w:ascii="Arial" w:hAnsi="Arial"/>
                <w:sz w:val="18"/>
              </w:rPr>
            </w:pPr>
            <w:r w:rsidRPr="00943D4C">
              <w:rPr>
                <w:rFonts w:ascii="Arial" w:hAnsi="Arial"/>
                <w:sz w:val="18"/>
              </w:rPr>
              <w:t>B22</w:t>
            </w:r>
          </w:p>
        </w:tc>
        <w:tc>
          <w:tcPr>
            <w:tcW w:w="851" w:type="dxa"/>
          </w:tcPr>
          <w:p w14:paraId="79F8F87D" w14:textId="77777777" w:rsidR="009459A7" w:rsidRPr="00943D4C" w:rsidRDefault="009459A7" w:rsidP="00C8554F">
            <w:pPr>
              <w:keepNext/>
              <w:keepLines/>
              <w:spacing w:after="0"/>
              <w:rPr>
                <w:rFonts w:ascii="Arial" w:hAnsi="Arial"/>
                <w:sz w:val="18"/>
              </w:rPr>
            </w:pPr>
            <w:r w:rsidRPr="00943D4C">
              <w:rPr>
                <w:rFonts w:ascii="Arial" w:hAnsi="Arial"/>
                <w:sz w:val="18"/>
              </w:rPr>
              <w:t>B23</w:t>
            </w:r>
          </w:p>
        </w:tc>
        <w:tc>
          <w:tcPr>
            <w:tcW w:w="851" w:type="dxa"/>
          </w:tcPr>
          <w:p w14:paraId="5F61BA6F" w14:textId="77777777" w:rsidR="009459A7" w:rsidRPr="00943D4C" w:rsidRDefault="009459A7" w:rsidP="00C8554F">
            <w:pPr>
              <w:keepNext/>
              <w:keepLines/>
              <w:spacing w:after="0"/>
              <w:rPr>
                <w:rFonts w:ascii="Arial" w:hAnsi="Arial"/>
                <w:sz w:val="18"/>
              </w:rPr>
            </w:pPr>
            <w:r w:rsidRPr="00943D4C">
              <w:rPr>
                <w:rFonts w:ascii="Arial" w:hAnsi="Arial"/>
                <w:sz w:val="18"/>
              </w:rPr>
              <w:t>B24</w:t>
            </w:r>
          </w:p>
        </w:tc>
        <w:tc>
          <w:tcPr>
            <w:tcW w:w="851" w:type="dxa"/>
          </w:tcPr>
          <w:p w14:paraId="433A2B3C" w14:textId="77777777" w:rsidR="009459A7" w:rsidRPr="00943D4C" w:rsidRDefault="009459A7" w:rsidP="00C8554F">
            <w:pPr>
              <w:keepNext/>
              <w:keepLines/>
              <w:spacing w:after="0"/>
              <w:rPr>
                <w:rFonts w:ascii="Arial" w:hAnsi="Arial"/>
                <w:sz w:val="18"/>
              </w:rPr>
            </w:pPr>
            <w:r w:rsidRPr="00943D4C">
              <w:rPr>
                <w:rFonts w:ascii="Arial" w:hAnsi="Arial"/>
                <w:sz w:val="18"/>
              </w:rPr>
              <w:t>B25</w:t>
            </w:r>
          </w:p>
        </w:tc>
        <w:tc>
          <w:tcPr>
            <w:tcW w:w="851" w:type="dxa"/>
          </w:tcPr>
          <w:p w14:paraId="299980C1" w14:textId="77777777" w:rsidR="009459A7" w:rsidRPr="00943D4C" w:rsidRDefault="009459A7" w:rsidP="00C8554F">
            <w:pPr>
              <w:keepNext/>
              <w:keepLines/>
              <w:spacing w:after="0"/>
              <w:rPr>
                <w:rFonts w:ascii="Arial" w:hAnsi="Arial"/>
                <w:sz w:val="18"/>
              </w:rPr>
            </w:pPr>
            <w:r w:rsidRPr="00943D4C">
              <w:rPr>
                <w:rFonts w:ascii="Arial" w:hAnsi="Arial"/>
                <w:sz w:val="18"/>
              </w:rPr>
              <w:t>B26</w:t>
            </w:r>
          </w:p>
        </w:tc>
        <w:tc>
          <w:tcPr>
            <w:tcW w:w="851" w:type="dxa"/>
          </w:tcPr>
          <w:p w14:paraId="00ED2B6F" w14:textId="77777777" w:rsidR="009459A7" w:rsidRPr="00943D4C" w:rsidRDefault="009459A7" w:rsidP="00C8554F">
            <w:pPr>
              <w:keepNext/>
              <w:keepLines/>
              <w:spacing w:after="0"/>
              <w:rPr>
                <w:rFonts w:ascii="Arial" w:hAnsi="Arial"/>
                <w:sz w:val="18"/>
              </w:rPr>
            </w:pPr>
            <w:r w:rsidRPr="00943D4C">
              <w:rPr>
                <w:rFonts w:ascii="Arial" w:hAnsi="Arial"/>
                <w:sz w:val="18"/>
              </w:rPr>
              <w:t>B27</w:t>
            </w:r>
          </w:p>
        </w:tc>
        <w:tc>
          <w:tcPr>
            <w:tcW w:w="851" w:type="dxa"/>
          </w:tcPr>
          <w:p w14:paraId="25A7E119" w14:textId="77777777" w:rsidR="009459A7" w:rsidRPr="00943D4C" w:rsidRDefault="009459A7" w:rsidP="00C8554F">
            <w:pPr>
              <w:keepNext/>
              <w:keepLines/>
              <w:spacing w:after="0"/>
              <w:rPr>
                <w:rFonts w:ascii="Arial" w:hAnsi="Arial"/>
                <w:sz w:val="18"/>
              </w:rPr>
            </w:pPr>
            <w:r w:rsidRPr="00943D4C">
              <w:rPr>
                <w:rFonts w:ascii="Arial" w:hAnsi="Arial"/>
                <w:sz w:val="18"/>
              </w:rPr>
              <w:t>B28</w:t>
            </w:r>
          </w:p>
        </w:tc>
        <w:tc>
          <w:tcPr>
            <w:tcW w:w="851" w:type="dxa"/>
          </w:tcPr>
          <w:p w14:paraId="34733029" w14:textId="77777777" w:rsidR="009459A7" w:rsidRPr="00943D4C" w:rsidRDefault="009459A7" w:rsidP="00C8554F">
            <w:pPr>
              <w:keepNext/>
              <w:keepLines/>
              <w:spacing w:after="0"/>
              <w:rPr>
                <w:rFonts w:ascii="Arial" w:hAnsi="Arial"/>
                <w:sz w:val="18"/>
              </w:rPr>
            </w:pPr>
            <w:r w:rsidRPr="00943D4C">
              <w:rPr>
                <w:rFonts w:ascii="Arial" w:hAnsi="Arial"/>
                <w:sz w:val="18"/>
              </w:rPr>
              <w:t>B29</w:t>
            </w:r>
          </w:p>
        </w:tc>
        <w:tc>
          <w:tcPr>
            <w:tcW w:w="851" w:type="dxa"/>
          </w:tcPr>
          <w:p w14:paraId="420B5D17" w14:textId="77777777" w:rsidR="009459A7" w:rsidRPr="00943D4C" w:rsidRDefault="009459A7" w:rsidP="00C8554F">
            <w:pPr>
              <w:keepNext/>
              <w:keepLines/>
              <w:spacing w:after="0"/>
              <w:rPr>
                <w:rFonts w:ascii="Arial" w:hAnsi="Arial"/>
                <w:sz w:val="18"/>
              </w:rPr>
            </w:pPr>
            <w:r w:rsidRPr="00943D4C">
              <w:rPr>
                <w:rFonts w:ascii="Arial" w:hAnsi="Arial"/>
                <w:sz w:val="18"/>
              </w:rPr>
              <w:t>B30</w:t>
            </w:r>
          </w:p>
        </w:tc>
      </w:tr>
      <w:tr w:rsidR="009459A7" w:rsidRPr="00943D4C" w14:paraId="6446533E" w14:textId="77777777" w:rsidTr="00C8554F">
        <w:tc>
          <w:tcPr>
            <w:tcW w:w="907" w:type="dxa"/>
            <w:tcBorders>
              <w:top w:val="nil"/>
              <w:left w:val="nil"/>
              <w:bottom w:val="nil"/>
              <w:right w:val="single" w:sz="4" w:space="0" w:color="auto"/>
            </w:tcBorders>
          </w:tcPr>
          <w:p w14:paraId="7A0CE144"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B2AED7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shd w:val="clear" w:color="auto" w:fill="auto"/>
          </w:tcPr>
          <w:p w14:paraId="18E46FCF" w14:textId="77777777" w:rsidR="009459A7" w:rsidRPr="00493852" w:rsidRDefault="009459A7" w:rsidP="00C8554F">
            <w:pPr>
              <w:keepNext/>
              <w:keepLines/>
              <w:spacing w:after="0"/>
              <w:rPr>
                <w:rFonts w:ascii="Arial" w:hAnsi="Arial"/>
                <w:sz w:val="18"/>
                <w:highlight w:val="cyan"/>
              </w:rPr>
            </w:pPr>
            <w:r w:rsidRPr="00493852">
              <w:rPr>
                <w:rFonts w:ascii="Arial" w:hAnsi="Arial"/>
                <w:sz w:val="18"/>
              </w:rPr>
              <w:t>24</w:t>
            </w:r>
          </w:p>
        </w:tc>
        <w:tc>
          <w:tcPr>
            <w:tcW w:w="851" w:type="dxa"/>
          </w:tcPr>
          <w:p w14:paraId="0EA2048F"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7895A9CD" w14:textId="77777777" w:rsidR="009459A7" w:rsidRPr="00943D4C" w:rsidRDefault="009459A7" w:rsidP="00C8554F">
            <w:pPr>
              <w:keepNext/>
              <w:keepLines/>
              <w:spacing w:after="0"/>
              <w:rPr>
                <w:rFonts w:ascii="Arial" w:hAnsi="Arial"/>
                <w:sz w:val="18"/>
              </w:rPr>
            </w:pPr>
            <w:r>
              <w:rPr>
                <w:rFonts w:ascii="Arial" w:hAnsi="Arial"/>
                <w:sz w:val="18"/>
              </w:rPr>
              <w:t>08</w:t>
            </w:r>
          </w:p>
        </w:tc>
        <w:tc>
          <w:tcPr>
            <w:tcW w:w="851" w:type="dxa"/>
          </w:tcPr>
          <w:p w14:paraId="20A02518"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ABBDADE"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53C8459F"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4523CFD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9E90DE0"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CC608A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5A38D57" w14:textId="77777777" w:rsidTr="00C8554F">
        <w:tc>
          <w:tcPr>
            <w:tcW w:w="907" w:type="dxa"/>
            <w:tcBorders>
              <w:top w:val="nil"/>
              <w:left w:val="nil"/>
              <w:bottom w:val="nil"/>
              <w:right w:val="single" w:sz="4" w:space="0" w:color="auto"/>
            </w:tcBorders>
          </w:tcPr>
          <w:p w14:paraId="78F45F4A"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1F89E0E" w14:textId="77777777" w:rsidR="009459A7" w:rsidRPr="00943D4C" w:rsidRDefault="009459A7" w:rsidP="00C8554F">
            <w:pPr>
              <w:keepNext/>
              <w:keepLines/>
              <w:spacing w:after="0"/>
              <w:rPr>
                <w:rFonts w:ascii="Arial" w:hAnsi="Arial"/>
                <w:sz w:val="18"/>
              </w:rPr>
            </w:pPr>
            <w:r w:rsidRPr="00943D4C">
              <w:rPr>
                <w:rFonts w:ascii="Arial" w:hAnsi="Arial"/>
                <w:sz w:val="18"/>
              </w:rPr>
              <w:t>B31</w:t>
            </w:r>
          </w:p>
        </w:tc>
        <w:tc>
          <w:tcPr>
            <w:tcW w:w="851" w:type="dxa"/>
          </w:tcPr>
          <w:p w14:paraId="49D468CF" w14:textId="77777777" w:rsidR="009459A7" w:rsidRPr="00943D4C" w:rsidRDefault="009459A7" w:rsidP="00C8554F">
            <w:pPr>
              <w:keepNext/>
              <w:keepLines/>
              <w:spacing w:after="0"/>
              <w:rPr>
                <w:rFonts w:ascii="Arial" w:hAnsi="Arial"/>
                <w:sz w:val="18"/>
              </w:rPr>
            </w:pPr>
            <w:r w:rsidRPr="00943D4C">
              <w:rPr>
                <w:rFonts w:ascii="Arial" w:hAnsi="Arial"/>
                <w:sz w:val="18"/>
              </w:rPr>
              <w:t>B32</w:t>
            </w:r>
          </w:p>
        </w:tc>
        <w:tc>
          <w:tcPr>
            <w:tcW w:w="851" w:type="dxa"/>
          </w:tcPr>
          <w:p w14:paraId="74C5B259" w14:textId="77777777" w:rsidR="009459A7" w:rsidRPr="00943D4C" w:rsidRDefault="009459A7" w:rsidP="00C8554F">
            <w:pPr>
              <w:keepNext/>
              <w:keepLines/>
              <w:spacing w:after="0"/>
              <w:rPr>
                <w:rFonts w:ascii="Arial" w:hAnsi="Arial"/>
                <w:sz w:val="18"/>
              </w:rPr>
            </w:pPr>
            <w:r w:rsidRPr="00943D4C">
              <w:rPr>
                <w:rFonts w:ascii="Arial" w:hAnsi="Arial"/>
                <w:sz w:val="18"/>
              </w:rPr>
              <w:t>B33</w:t>
            </w:r>
          </w:p>
        </w:tc>
        <w:tc>
          <w:tcPr>
            <w:tcW w:w="851" w:type="dxa"/>
          </w:tcPr>
          <w:p w14:paraId="5F5808C6" w14:textId="77777777" w:rsidR="009459A7" w:rsidRPr="00943D4C" w:rsidRDefault="009459A7" w:rsidP="00C8554F">
            <w:pPr>
              <w:keepNext/>
              <w:keepLines/>
              <w:spacing w:after="0"/>
              <w:rPr>
                <w:rFonts w:ascii="Arial" w:hAnsi="Arial"/>
                <w:sz w:val="18"/>
              </w:rPr>
            </w:pPr>
            <w:r w:rsidRPr="00943D4C">
              <w:rPr>
                <w:rFonts w:ascii="Arial" w:hAnsi="Arial"/>
                <w:sz w:val="18"/>
              </w:rPr>
              <w:t>B34</w:t>
            </w:r>
          </w:p>
        </w:tc>
        <w:tc>
          <w:tcPr>
            <w:tcW w:w="851" w:type="dxa"/>
          </w:tcPr>
          <w:p w14:paraId="4F558B4A" w14:textId="77777777" w:rsidR="009459A7" w:rsidRPr="00943D4C" w:rsidRDefault="009459A7" w:rsidP="00C8554F">
            <w:pPr>
              <w:keepNext/>
              <w:keepLines/>
              <w:spacing w:after="0"/>
              <w:rPr>
                <w:rFonts w:ascii="Arial" w:hAnsi="Arial"/>
                <w:sz w:val="18"/>
              </w:rPr>
            </w:pPr>
            <w:r w:rsidRPr="00943D4C">
              <w:rPr>
                <w:rFonts w:ascii="Arial" w:hAnsi="Arial"/>
                <w:sz w:val="18"/>
              </w:rPr>
              <w:t>B35</w:t>
            </w:r>
          </w:p>
        </w:tc>
        <w:tc>
          <w:tcPr>
            <w:tcW w:w="851" w:type="dxa"/>
          </w:tcPr>
          <w:p w14:paraId="1FCD7D49" w14:textId="77777777" w:rsidR="009459A7" w:rsidRPr="00943D4C" w:rsidRDefault="009459A7" w:rsidP="00C8554F">
            <w:pPr>
              <w:keepNext/>
              <w:keepLines/>
              <w:spacing w:after="0"/>
              <w:rPr>
                <w:rFonts w:ascii="Arial" w:hAnsi="Arial"/>
                <w:sz w:val="18"/>
              </w:rPr>
            </w:pPr>
            <w:r w:rsidRPr="00943D4C">
              <w:rPr>
                <w:rFonts w:ascii="Arial" w:hAnsi="Arial"/>
                <w:sz w:val="18"/>
              </w:rPr>
              <w:t>B36</w:t>
            </w:r>
          </w:p>
        </w:tc>
        <w:tc>
          <w:tcPr>
            <w:tcW w:w="851" w:type="dxa"/>
          </w:tcPr>
          <w:p w14:paraId="294C2679" w14:textId="77777777" w:rsidR="009459A7" w:rsidRPr="00943D4C" w:rsidRDefault="009459A7" w:rsidP="00C8554F">
            <w:pPr>
              <w:keepNext/>
              <w:keepLines/>
              <w:spacing w:after="0"/>
              <w:rPr>
                <w:rFonts w:ascii="Arial" w:hAnsi="Arial"/>
                <w:sz w:val="18"/>
              </w:rPr>
            </w:pPr>
            <w:r w:rsidRPr="00943D4C">
              <w:rPr>
                <w:rFonts w:ascii="Arial" w:hAnsi="Arial"/>
                <w:sz w:val="18"/>
              </w:rPr>
              <w:t>B37</w:t>
            </w:r>
          </w:p>
        </w:tc>
        <w:tc>
          <w:tcPr>
            <w:tcW w:w="851" w:type="dxa"/>
          </w:tcPr>
          <w:p w14:paraId="696CB856" w14:textId="77777777" w:rsidR="009459A7" w:rsidRPr="00943D4C" w:rsidRDefault="009459A7" w:rsidP="00C8554F">
            <w:pPr>
              <w:keepNext/>
              <w:keepLines/>
              <w:spacing w:after="0"/>
              <w:rPr>
                <w:rFonts w:ascii="Arial" w:hAnsi="Arial"/>
                <w:sz w:val="18"/>
              </w:rPr>
            </w:pPr>
            <w:r w:rsidRPr="00943D4C">
              <w:rPr>
                <w:rFonts w:ascii="Arial" w:hAnsi="Arial"/>
                <w:sz w:val="18"/>
              </w:rPr>
              <w:t>B38</w:t>
            </w:r>
          </w:p>
        </w:tc>
        <w:tc>
          <w:tcPr>
            <w:tcW w:w="851" w:type="dxa"/>
          </w:tcPr>
          <w:p w14:paraId="0AE8A6EB" w14:textId="77777777" w:rsidR="009459A7" w:rsidRPr="00943D4C" w:rsidRDefault="009459A7" w:rsidP="00C8554F">
            <w:pPr>
              <w:keepNext/>
              <w:keepLines/>
              <w:spacing w:after="0"/>
              <w:rPr>
                <w:rFonts w:ascii="Arial" w:hAnsi="Arial"/>
                <w:sz w:val="18"/>
              </w:rPr>
            </w:pPr>
            <w:r w:rsidRPr="00943D4C">
              <w:rPr>
                <w:rFonts w:ascii="Arial" w:hAnsi="Arial"/>
                <w:sz w:val="18"/>
              </w:rPr>
              <w:t>B39</w:t>
            </w:r>
          </w:p>
        </w:tc>
        <w:tc>
          <w:tcPr>
            <w:tcW w:w="851" w:type="dxa"/>
          </w:tcPr>
          <w:p w14:paraId="1A583986" w14:textId="77777777" w:rsidR="009459A7" w:rsidRPr="00943D4C" w:rsidRDefault="009459A7" w:rsidP="00C8554F">
            <w:pPr>
              <w:keepNext/>
              <w:keepLines/>
              <w:spacing w:after="0"/>
              <w:rPr>
                <w:rFonts w:ascii="Arial" w:hAnsi="Arial"/>
                <w:sz w:val="18"/>
              </w:rPr>
            </w:pPr>
            <w:r w:rsidRPr="00943D4C">
              <w:rPr>
                <w:rFonts w:ascii="Arial" w:hAnsi="Arial"/>
                <w:sz w:val="18"/>
              </w:rPr>
              <w:t>B40</w:t>
            </w:r>
          </w:p>
        </w:tc>
      </w:tr>
      <w:tr w:rsidR="009459A7" w:rsidRPr="00943D4C" w14:paraId="3D178451" w14:textId="77777777" w:rsidTr="00C8554F">
        <w:tc>
          <w:tcPr>
            <w:tcW w:w="907" w:type="dxa"/>
            <w:tcBorders>
              <w:top w:val="nil"/>
              <w:left w:val="nil"/>
              <w:bottom w:val="nil"/>
              <w:right w:val="single" w:sz="4" w:space="0" w:color="auto"/>
            </w:tcBorders>
          </w:tcPr>
          <w:p w14:paraId="2E721D45"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6AD9B1A9"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C81992E" w14:textId="77777777" w:rsidR="009459A7" w:rsidRPr="00943D4C" w:rsidRDefault="009459A7" w:rsidP="00C8554F">
            <w:pPr>
              <w:keepNext/>
              <w:keepLines/>
              <w:spacing w:after="0"/>
              <w:rPr>
                <w:rFonts w:ascii="Arial" w:hAnsi="Arial"/>
                <w:sz w:val="18"/>
              </w:rPr>
            </w:pPr>
            <w:r>
              <w:rPr>
                <w:rFonts w:ascii="Arial" w:hAnsi="Arial"/>
                <w:sz w:val="18"/>
              </w:rPr>
              <w:t>3</w:t>
            </w:r>
            <w:r w:rsidRPr="00943D4C">
              <w:rPr>
                <w:rFonts w:ascii="Arial" w:hAnsi="Arial"/>
                <w:sz w:val="18"/>
              </w:rPr>
              <w:t>4</w:t>
            </w:r>
          </w:p>
        </w:tc>
        <w:tc>
          <w:tcPr>
            <w:tcW w:w="851" w:type="dxa"/>
          </w:tcPr>
          <w:p w14:paraId="52DE4C0E"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518A6D4"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0DC4E285"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532B11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14C01EEA"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96EB7E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1791B192"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B55FEA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bl>
    <w:p w14:paraId="3B4A9167" w14:textId="77777777" w:rsidR="009459A7" w:rsidRDefault="009459A7" w:rsidP="000754C4"/>
    <w:p w14:paraId="1151C25A" w14:textId="09CFCB26" w:rsidR="00A9453A" w:rsidRDefault="00A9453A" w:rsidP="00A9453A">
      <w:pPr>
        <w:pStyle w:val="Heading3"/>
      </w:pPr>
      <w:r>
        <w:t>4.9.10</w:t>
      </w:r>
      <w:r>
        <w:tab/>
      </w:r>
      <w:r w:rsidR="00C87F00">
        <w:t>Void</w:t>
      </w:r>
    </w:p>
    <w:p w14:paraId="625CAF4F" w14:textId="11021FA7" w:rsidR="006E3A79" w:rsidRPr="00EB353D" w:rsidRDefault="006E3A79" w:rsidP="009459A7">
      <w:pPr>
        <w:pStyle w:val="Heading2"/>
      </w:pPr>
      <w:r>
        <w:t>4.10</w:t>
      </w:r>
      <w:r w:rsidRPr="00EB353D">
        <w:tab/>
        <w:t>Definition of 5G-N</w:t>
      </w:r>
      <w:r>
        <w:t xml:space="preserve">R </w:t>
      </w:r>
      <w:r w:rsidRPr="00EB353D">
        <w:t>UICC</w:t>
      </w:r>
      <w:r>
        <w:t xml:space="preserve"> – non-IMSI SUPI Type</w:t>
      </w:r>
      <w:bookmarkEnd w:id="755"/>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59" w:name="_Toc146299019"/>
      <w:r>
        <w:t>4.10</w:t>
      </w:r>
      <w:r w:rsidRPr="00EB353D">
        <w:t>.1</w:t>
      </w:r>
      <w:r>
        <w:tab/>
      </w:r>
      <w:r w:rsidRPr="00EB353D">
        <w:t>EF</w:t>
      </w:r>
      <w:r w:rsidRPr="00EB353D">
        <w:rPr>
          <w:vertAlign w:val="subscript"/>
        </w:rPr>
        <w:t>UST</w:t>
      </w:r>
      <w:r w:rsidRPr="00EB353D">
        <w:t xml:space="preserve"> (USIM Service Table)</w:t>
      </w:r>
      <w:bookmarkEnd w:id="75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lastRenderedPageBreak/>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60" w:name="_Toc146299020"/>
      <w:r>
        <w:t>4.10</w:t>
      </w:r>
      <w:r w:rsidRPr="00EB353D">
        <w:t>.</w:t>
      </w:r>
      <w:r>
        <w:t>2</w:t>
      </w:r>
      <w:r>
        <w:tab/>
      </w:r>
      <w:r w:rsidRPr="00022F5A">
        <w:t>EF</w:t>
      </w:r>
      <w:r w:rsidRPr="00022F5A">
        <w:rPr>
          <w:vertAlign w:val="subscript"/>
        </w:rPr>
        <w:t>IMSI</w:t>
      </w:r>
      <w:r w:rsidRPr="00022F5A">
        <w:t xml:space="preserve"> (IMSI)</w:t>
      </w:r>
      <w:bookmarkEnd w:id="76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6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6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62" w:name="_Toc146299022"/>
      <w:r>
        <w:t>4.10.4</w:t>
      </w:r>
      <w:r>
        <w:tab/>
      </w:r>
      <w:r w:rsidRPr="009F617B">
        <w:t>EF</w:t>
      </w:r>
      <w:r w:rsidRPr="00C60CE7">
        <w:rPr>
          <w:vertAlign w:val="subscript"/>
        </w:rPr>
        <w:t>5GS3GPPLOCI</w:t>
      </w:r>
      <w:r w:rsidRPr="009F617B">
        <w:t xml:space="preserve"> (5GS 3GPP location information)</w:t>
      </w:r>
      <w:bookmarkEnd w:id="76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63" w:name="_Toc146299023"/>
      <w:r>
        <w:t>4.10.5</w:t>
      </w:r>
      <w:r>
        <w:tab/>
      </w:r>
      <w:r w:rsidRPr="005E7013">
        <w:t>EF</w:t>
      </w:r>
      <w:r w:rsidRPr="005E7013">
        <w:rPr>
          <w:vertAlign w:val="subscript"/>
        </w:rPr>
        <w:t xml:space="preserve">SUCI_Calc_Info </w:t>
      </w:r>
      <w:r w:rsidRPr="005E7013">
        <w:t>(Subscription Concealed Identifier Calculation Information EF)</w:t>
      </w:r>
      <w:bookmarkEnd w:id="76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lastRenderedPageBreak/>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6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6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65" w:name="_Toc146299025"/>
      <w:r>
        <w:t>4.10.7</w:t>
      </w:r>
      <w:r>
        <w:tab/>
        <w:t>EF</w:t>
      </w:r>
      <w:r w:rsidRPr="00133B57">
        <w:rPr>
          <w:vertAlign w:val="subscript"/>
        </w:rPr>
        <w:t>AD</w:t>
      </w:r>
      <w:r>
        <w:t xml:space="preserve"> (Administrative Data)</w:t>
      </w:r>
      <w:bookmarkEnd w:id="765"/>
    </w:p>
    <w:p w14:paraId="1F04F3A4" w14:textId="77777777" w:rsidR="00002A18" w:rsidRDefault="00002A18" w:rsidP="00002A18">
      <w:pPr>
        <w:keepLines/>
        <w:spacing w:after="0"/>
        <w:ind w:left="1702" w:hanging="1418"/>
      </w:pPr>
      <w:bookmarkStart w:id="766" w:name="_Toc10738318"/>
      <w:bookmarkStart w:id="767" w:name="_Toc20396157"/>
      <w:bookmarkStart w:id="768" w:name="_Toc29397739"/>
      <w:bookmarkStart w:id="769" w:name="_Toc29398861"/>
      <w:bookmarkStart w:id="770" w:name="_Toc36648871"/>
      <w:bookmarkStart w:id="771" w:name="_Toc36654659"/>
      <w:bookmarkStart w:id="772" w:name="_Toc44960929"/>
      <w:bookmarkStart w:id="773" w:name="_Toc50982570"/>
      <w:bookmarkStart w:id="774" w:name="_Toc50984741"/>
      <w:bookmarkStart w:id="77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7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76"/>
    </w:p>
    <w:p w14:paraId="1FE4F12B" w14:textId="77777777" w:rsidR="00AC5CD5" w:rsidRPr="002E4A03" w:rsidRDefault="00AC5CD5" w:rsidP="00AC5CD5">
      <w:pPr>
        <w:pStyle w:val="Heading3"/>
        <w:rPr>
          <w:lang w:val="en-US" w:eastAsia="fr-FR"/>
        </w:rPr>
      </w:pPr>
      <w:bookmarkStart w:id="77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7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7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7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18B47AFA" w:rsidR="00AC5CD5" w:rsidRPr="00311D59" w:rsidRDefault="0011321D" w:rsidP="000D1171">
            <w:pPr>
              <w:keepNext/>
              <w:keepLines/>
              <w:spacing w:after="0"/>
              <w:rPr>
                <w:rFonts w:ascii="Arial" w:hAnsi="Arial"/>
                <w:sz w:val="18"/>
              </w:rPr>
            </w:pPr>
            <w:r>
              <w:rPr>
                <w:rFonts w:ascii="Arial" w:hAnsi="Arial"/>
                <w:sz w:val="18"/>
              </w:rPr>
              <w:t>1xx1</w:t>
            </w:r>
            <w:r w:rsidR="00AC5CD5">
              <w:rPr>
                <w:rFonts w:ascii="Arial" w:hAnsi="Arial"/>
                <w:sz w:val="18"/>
              </w:rPr>
              <w:t>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79" w:name="_Toc146299029"/>
      <w:r>
        <w:t>4.11.3</w:t>
      </w:r>
      <w:r>
        <w:tab/>
      </w:r>
      <w:r w:rsidRPr="007D0212">
        <w:t>EF</w:t>
      </w:r>
      <w:r w:rsidRPr="007D0212">
        <w:rPr>
          <w:vertAlign w:val="subscript"/>
        </w:rPr>
        <w:t>5GS3GPPNSC</w:t>
      </w:r>
      <w:r w:rsidRPr="007D0212">
        <w:t xml:space="preserve"> (5GS 3GPP Access NAS Security Context)</w:t>
      </w:r>
      <w:bookmarkEnd w:id="77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8A72ED3" w14:textId="77777777" w:rsidR="005B7895" w:rsidRDefault="005B7895" w:rsidP="005B7895">
      <w:bookmarkStart w:id="780" w:name="_Toc146299030"/>
      <w:r>
        <w:t>Logically:</w:t>
      </w:r>
    </w:p>
    <w:p w14:paraId="70BC34DC" w14:textId="77777777" w:rsidR="005B7895" w:rsidRDefault="005B7895" w:rsidP="005B7895">
      <w:pPr>
        <w:keepLines/>
        <w:tabs>
          <w:tab w:val="left" w:pos="4678"/>
        </w:tabs>
        <w:spacing w:after="0"/>
        <w:ind w:left="1702" w:hanging="1418"/>
      </w:pPr>
      <w:r>
        <w:t>First record</w:t>
      </w:r>
    </w:p>
    <w:p w14:paraId="7F44BE73" w14:textId="743DED56"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0B4B3C97"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060153D" w14:textId="77777777" w:rsidR="005B7895" w:rsidRDefault="005B7895" w:rsidP="005B7895">
      <w:pPr>
        <w:keepLines/>
        <w:tabs>
          <w:tab w:val="left" w:pos="4678"/>
        </w:tabs>
        <w:spacing w:after="0"/>
        <w:ind w:left="1702" w:hanging="1418"/>
      </w:pPr>
      <w:r>
        <w:tab/>
        <w:t>Uplink NAS count:</w:t>
      </w:r>
      <w:r>
        <w:tab/>
        <w:t>'00'</w:t>
      </w:r>
    </w:p>
    <w:p w14:paraId="611BC1B0" w14:textId="77777777" w:rsidR="005B7895" w:rsidRDefault="005B7895" w:rsidP="005B7895">
      <w:pPr>
        <w:keepLines/>
        <w:tabs>
          <w:tab w:val="left" w:pos="4678"/>
        </w:tabs>
        <w:spacing w:after="0"/>
        <w:ind w:left="1702" w:hanging="1418"/>
      </w:pPr>
      <w:r>
        <w:tab/>
        <w:t>Downlink NAS count:</w:t>
      </w:r>
      <w:r>
        <w:tab/>
        <w:t>'01'</w:t>
      </w:r>
    </w:p>
    <w:p w14:paraId="00E278CC"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0B40E74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3F4647B" w14:textId="77777777" w:rsidR="005B7895" w:rsidRDefault="005B7895" w:rsidP="005B7895">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18692BC4"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E65CD" w14:textId="06C6F31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4250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BDD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05B0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3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0D65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4104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10B6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4F03D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373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B5C8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68ED1384"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15C0C2B1" w14:textId="19682367"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EF9B48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8F69AB"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4D5C207"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7815897"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8306EBA"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5148F30"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0C6186D"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AA3EE55"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DFAF97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04101C0"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1A7D42A8" w14:textId="77777777" w:rsidTr="001F3FFC">
        <w:tc>
          <w:tcPr>
            <w:tcW w:w="992" w:type="dxa"/>
            <w:tcBorders>
              <w:top w:val="single" w:sz="4" w:space="0" w:color="auto"/>
              <w:left w:val="nil"/>
              <w:bottom w:val="nil"/>
              <w:right w:val="single" w:sz="4" w:space="0" w:color="auto"/>
            </w:tcBorders>
          </w:tcPr>
          <w:p w14:paraId="6A1296F4"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35ECF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1009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10B5E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EAA2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312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0314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EB58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6BB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29DA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6CD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5DCBF4E0" w14:textId="77777777" w:rsidTr="001F3FFC">
        <w:tc>
          <w:tcPr>
            <w:tcW w:w="992" w:type="dxa"/>
            <w:tcBorders>
              <w:top w:val="nil"/>
              <w:left w:val="nil"/>
              <w:bottom w:val="nil"/>
              <w:right w:val="single" w:sz="4" w:space="0" w:color="auto"/>
            </w:tcBorders>
          </w:tcPr>
          <w:p w14:paraId="5272ED2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E013EB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0CF15B8"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38112A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9B47BB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BFACB0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4CE56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096A13"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8372396"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65CEC5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E2831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001AAB7" w14:textId="77777777" w:rsidTr="001F3FFC">
        <w:trPr>
          <w:gridAfter w:val="2"/>
          <w:wAfter w:w="1248" w:type="dxa"/>
        </w:trPr>
        <w:tc>
          <w:tcPr>
            <w:tcW w:w="992" w:type="dxa"/>
            <w:tcBorders>
              <w:top w:val="nil"/>
              <w:left w:val="nil"/>
              <w:bottom w:val="nil"/>
              <w:right w:val="single" w:sz="4" w:space="0" w:color="auto"/>
            </w:tcBorders>
          </w:tcPr>
          <w:p w14:paraId="747E28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D77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7AB8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B537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E1A1B"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C4C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A7FB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2F21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347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4E955F20" w14:textId="77777777" w:rsidTr="001F3FFC">
        <w:trPr>
          <w:gridAfter w:val="2"/>
          <w:wAfter w:w="1248" w:type="dxa"/>
        </w:trPr>
        <w:tc>
          <w:tcPr>
            <w:tcW w:w="992" w:type="dxa"/>
            <w:tcBorders>
              <w:top w:val="nil"/>
              <w:left w:val="nil"/>
              <w:bottom w:val="nil"/>
              <w:right w:val="single" w:sz="4" w:space="0" w:color="auto"/>
            </w:tcBorders>
          </w:tcPr>
          <w:p w14:paraId="0AFF1C41"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7EBA12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2591860C"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D03507"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08F3001"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313D6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C0D643F"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CBA356"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45DF5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36F1EB9" w14:textId="77777777" w:rsidR="005B7895" w:rsidRDefault="005B7895" w:rsidP="005B7895">
      <w:pPr>
        <w:keepLines/>
        <w:tabs>
          <w:tab w:val="left" w:pos="4678"/>
        </w:tabs>
        <w:spacing w:after="0"/>
        <w:ind w:left="1702" w:hanging="1418"/>
      </w:pPr>
    </w:p>
    <w:p w14:paraId="68FA7FB6" w14:textId="77777777" w:rsidR="005B7895" w:rsidRDefault="005B7895" w:rsidP="005B7895">
      <w:pPr>
        <w:keepLines/>
        <w:tabs>
          <w:tab w:val="left" w:pos="4678"/>
        </w:tabs>
        <w:spacing w:after="0"/>
        <w:ind w:left="1702" w:hanging="1418"/>
      </w:pPr>
      <w:r>
        <w:t>Second record</w:t>
      </w:r>
    </w:p>
    <w:p w14:paraId="6D026785" w14:textId="4B22F7CA"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104A4391"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0C0EDB09" w14:textId="77777777" w:rsidR="005B7895" w:rsidRDefault="005B7895" w:rsidP="005B7895">
      <w:pPr>
        <w:keepLines/>
        <w:tabs>
          <w:tab w:val="left" w:pos="4678"/>
        </w:tabs>
        <w:spacing w:after="0"/>
        <w:ind w:left="1702" w:hanging="1418"/>
      </w:pPr>
      <w:r>
        <w:tab/>
        <w:t>Uplink NAS count:</w:t>
      </w:r>
      <w:r>
        <w:tab/>
        <w:t>'00'</w:t>
      </w:r>
    </w:p>
    <w:p w14:paraId="30F59514" w14:textId="77777777" w:rsidR="005B7895" w:rsidRDefault="005B7895" w:rsidP="005B7895">
      <w:pPr>
        <w:keepLines/>
        <w:tabs>
          <w:tab w:val="left" w:pos="4678"/>
        </w:tabs>
        <w:spacing w:after="0"/>
        <w:ind w:left="1702" w:hanging="1418"/>
      </w:pPr>
      <w:r>
        <w:tab/>
        <w:t>Downlink NAS count:</w:t>
      </w:r>
      <w:r>
        <w:tab/>
        <w:t>'01'</w:t>
      </w:r>
    </w:p>
    <w:p w14:paraId="5864EB91" w14:textId="77777777" w:rsidR="005B7895" w:rsidRDefault="005B7895" w:rsidP="005B7895">
      <w:pPr>
        <w:keepLines/>
        <w:tabs>
          <w:tab w:val="left" w:pos="4678"/>
        </w:tabs>
        <w:spacing w:after="0"/>
        <w:ind w:left="1702" w:hanging="1418"/>
      </w:pPr>
      <w:r>
        <w:lastRenderedPageBreak/>
        <w:tab/>
      </w:r>
      <w:r w:rsidRPr="0046266F">
        <w:t>Identifiers of selected NAS integrity</w:t>
      </w:r>
      <w:r w:rsidRPr="0046266F">
        <w:br/>
        <w:t>and encryption algorithms</w:t>
      </w:r>
      <w:r>
        <w:t>:</w:t>
      </w:r>
      <w:r>
        <w:tab/>
        <w:t>'01'</w:t>
      </w:r>
    </w:p>
    <w:p w14:paraId="32AE0892"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98B9C48" w14:textId="77777777" w:rsidR="005B7895" w:rsidRDefault="005B7895" w:rsidP="005B7895">
      <w:pPr>
        <w:keepLines/>
        <w:tabs>
          <w:tab w:val="left" w:pos="4678"/>
        </w:tabs>
        <w:spacing w:after="0"/>
        <w:ind w:left="1702" w:hanging="1418"/>
      </w:pPr>
      <w:r>
        <w:tab/>
        <w:t>PLMN:</w:t>
      </w:r>
      <w:r>
        <w:tab/>
        <w:t>'000000'</w:t>
      </w:r>
    </w:p>
    <w:p w14:paraId="5BF76ECA" w14:textId="77777777" w:rsidR="005B7895" w:rsidRDefault="005B7895" w:rsidP="005B7895">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23C4B0AA"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22628" w14:textId="1788E444"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EA0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6E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5FB8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FB29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C487A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40DB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F2A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8F37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2076D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BFDC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42813EB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4BBA21A7" w14:textId="79A9BD0C"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EA9F0D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8893489"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2B129B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9AF37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07A8107"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6B4EC38"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5D6F1C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06BD3C"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965B0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E2EBFCF"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5D7A1825" w14:textId="77777777" w:rsidTr="001F3FFC">
        <w:tc>
          <w:tcPr>
            <w:tcW w:w="992" w:type="dxa"/>
            <w:tcBorders>
              <w:top w:val="single" w:sz="4" w:space="0" w:color="auto"/>
              <w:left w:val="nil"/>
              <w:bottom w:val="nil"/>
              <w:right w:val="single" w:sz="4" w:space="0" w:color="auto"/>
            </w:tcBorders>
          </w:tcPr>
          <w:p w14:paraId="7350D0FE"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E958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B8CF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B1A9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073A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12E6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D94B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ED08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3812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F478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8F2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47284F7B" w14:textId="77777777" w:rsidTr="001F3FFC">
        <w:tc>
          <w:tcPr>
            <w:tcW w:w="992" w:type="dxa"/>
            <w:tcBorders>
              <w:top w:val="nil"/>
              <w:left w:val="nil"/>
              <w:bottom w:val="nil"/>
              <w:right w:val="single" w:sz="4" w:space="0" w:color="auto"/>
            </w:tcBorders>
          </w:tcPr>
          <w:p w14:paraId="2FFD3A0E"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0A8F32B"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C85886C"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9CF5BD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043C2D"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854CC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8E07F7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8698D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1A1B105"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310C28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5040B0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16B75C3" w14:textId="77777777" w:rsidTr="001F3FFC">
        <w:tc>
          <w:tcPr>
            <w:tcW w:w="992" w:type="dxa"/>
            <w:tcBorders>
              <w:top w:val="nil"/>
              <w:left w:val="nil"/>
              <w:bottom w:val="nil"/>
              <w:right w:val="single" w:sz="4" w:space="0" w:color="auto"/>
            </w:tcBorders>
          </w:tcPr>
          <w:p w14:paraId="707DFB25"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8B60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AE5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B241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3C62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39CF"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76EC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2759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5971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13B0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2127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5FA2BFB" w14:textId="77777777" w:rsidTr="001F3FFC">
        <w:tc>
          <w:tcPr>
            <w:tcW w:w="992" w:type="dxa"/>
            <w:tcBorders>
              <w:top w:val="nil"/>
              <w:left w:val="nil"/>
              <w:bottom w:val="nil"/>
              <w:right w:val="single" w:sz="4" w:space="0" w:color="auto"/>
            </w:tcBorders>
          </w:tcPr>
          <w:p w14:paraId="2291907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55FB17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3272D3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FD9548"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B54B4E3"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BAC4F1E"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C64060C"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448AD2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327DD9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B6C4EF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51DDED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23D9C2D0" w14:textId="77777777" w:rsidTr="001F3FFC">
        <w:trPr>
          <w:gridAfter w:val="7"/>
          <w:wAfter w:w="4368" w:type="dxa"/>
        </w:trPr>
        <w:tc>
          <w:tcPr>
            <w:tcW w:w="992" w:type="dxa"/>
            <w:tcBorders>
              <w:top w:val="nil"/>
              <w:left w:val="nil"/>
              <w:bottom w:val="nil"/>
              <w:right w:val="single" w:sz="4" w:space="0" w:color="auto"/>
            </w:tcBorders>
          </w:tcPr>
          <w:p w14:paraId="5976022A"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DF8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4A89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353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2815FBA0" w14:textId="77777777" w:rsidTr="001F3FFC">
        <w:trPr>
          <w:gridAfter w:val="7"/>
          <w:wAfter w:w="4368" w:type="dxa"/>
        </w:trPr>
        <w:tc>
          <w:tcPr>
            <w:tcW w:w="992" w:type="dxa"/>
            <w:tcBorders>
              <w:top w:val="nil"/>
              <w:left w:val="nil"/>
              <w:bottom w:val="nil"/>
              <w:right w:val="single" w:sz="4" w:space="0" w:color="auto"/>
            </w:tcBorders>
          </w:tcPr>
          <w:p w14:paraId="74137E5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AE325E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731D54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CFCDC5"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6E62E2BE" w14:textId="77777777" w:rsidR="005B7895" w:rsidRDefault="005B7895" w:rsidP="005B7895">
      <w:pPr>
        <w:rPr>
          <w:highlight w:val="yellow"/>
        </w:rPr>
      </w:pPr>
    </w:p>
    <w:p w14:paraId="1B2A7A4F" w14:textId="7384EFA7" w:rsidR="000D66A4" w:rsidRDefault="000D66A4" w:rsidP="000D66A4">
      <w:pPr>
        <w:pStyle w:val="Heading3"/>
      </w:pPr>
      <w:r>
        <w:t>4.11.4</w:t>
      </w:r>
      <w:r>
        <w:tab/>
      </w:r>
      <w:r w:rsidRPr="007D0212">
        <w:t>EF</w:t>
      </w:r>
      <w:r w:rsidRPr="007D0212">
        <w:rPr>
          <w:vertAlign w:val="subscript"/>
        </w:rPr>
        <w:t>5GSN3GPPNSC</w:t>
      </w:r>
      <w:r w:rsidRPr="007D0212">
        <w:t xml:space="preserve"> (5GS non-3GPP Access NAS Security Context)</w:t>
      </w:r>
      <w:bookmarkEnd w:id="78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6744707" w14:textId="77777777" w:rsidR="005B7895" w:rsidRDefault="005B7895" w:rsidP="005B7895">
      <w:bookmarkStart w:id="781" w:name="_Toc146299031"/>
      <w:bookmarkStart w:id="782" w:name="_Toc132274732"/>
      <w:r>
        <w:t>Logically:</w:t>
      </w:r>
    </w:p>
    <w:p w14:paraId="15D5CCE2" w14:textId="77777777" w:rsidR="005B7895" w:rsidRDefault="005B7895" w:rsidP="005B7895">
      <w:pPr>
        <w:keepLines/>
        <w:tabs>
          <w:tab w:val="left" w:pos="4678"/>
        </w:tabs>
        <w:spacing w:after="0"/>
        <w:ind w:left="1702" w:hanging="1418"/>
      </w:pPr>
      <w:r>
        <w:t>First record</w:t>
      </w:r>
    </w:p>
    <w:p w14:paraId="4621BED0" w14:textId="7FC665F9"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17A1FAB2"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3C1B3CEE" w14:textId="77777777" w:rsidR="005B7895" w:rsidRDefault="005B7895" w:rsidP="005B7895">
      <w:pPr>
        <w:keepLines/>
        <w:tabs>
          <w:tab w:val="left" w:pos="4678"/>
        </w:tabs>
        <w:spacing w:after="0"/>
        <w:ind w:left="1702" w:hanging="1418"/>
      </w:pPr>
      <w:r>
        <w:tab/>
        <w:t>Uplink NAS count:</w:t>
      </w:r>
      <w:r>
        <w:tab/>
        <w:t>'00'</w:t>
      </w:r>
    </w:p>
    <w:p w14:paraId="7BFD4E20" w14:textId="77777777" w:rsidR="005B7895" w:rsidRDefault="005B7895" w:rsidP="005B7895">
      <w:pPr>
        <w:keepLines/>
        <w:tabs>
          <w:tab w:val="left" w:pos="4678"/>
        </w:tabs>
        <w:spacing w:after="0"/>
        <w:ind w:left="1702" w:hanging="1418"/>
      </w:pPr>
      <w:r>
        <w:tab/>
        <w:t>Downlink NAS count:</w:t>
      </w:r>
      <w:r>
        <w:tab/>
        <w:t>'01'</w:t>
      </w:r>
    </w:p>
    <w:p w14:paraId="3FAB0F65"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07A7394"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4B0BF19"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5FC17953"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49435" w14:textId="794301F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682A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F32D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EF4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4C57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901E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B15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A38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6908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42F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E9C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5B26C170"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hideMark/>
          </w:tcPr>
          <w:p w14:paraId="1C5848BC" w14:textId="1AAF01A0"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01EB1723"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2E34E17"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537A0E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2256309"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554049"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901F91"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817B8A5"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11369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50D2CC8F"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1FE7DA4"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6F16E5A8" w14:textId="77777777" w:rsidTr="001F3FFC">
        <w:trPr>
          <w:trHeight w:val="113"/>
        </w:trPr>
        <w:tc>
          <w:tcPr>
            <w:tcW w:w="992" w:type="dxa"/>
            <w:tcBorders>
              <w:top w:val="single" w:sz="4" w:space="0" w:color="auto"/>
              <w:left w:val="nil"/>
              <w:bottom w:val="nil"/>
              <w:right w:val="single" w:sz="4" w:space="0" w:color="auto"/>
            </w:tcBorders>
          </w:tcPr>
          <w:p w14:paraId="78D7BCC0"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14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2C4AF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B99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E46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60DB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95E0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91AF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7D64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4487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E21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E311D2B" w14:textId="77777777" w:rsidTr="001F3FFC">
        <w:trPr>
          <w:trHeight w:val="113"/>
        </w:trPr>
        <w:tc>
          <w:tcPr>
            <w:tcW w:w="992" w:type="dxa"/>
            <w:tcBorders>
              <w:top w:val="nil"/>
              <w:left w:val="nil"/>
              <w:bottom w:val="nil"/>
              <w:right w:val="single" w:sz="4" w:space="0" w:color="auto"/>
            </w:tcBorders>
          </w:tcPr>
          <w:p w14:paraId="5C755A7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D1D3C0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5940753"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AE9B28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272A17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A80899"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EB74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AA665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B247331"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063EE0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4AE4F9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0ABF583" w14:textId="77777777" w:rsidTr="001F3FFC">
        <w:trPr>
          <w:gridAfter w:val="2"/>
          <w:wAfter w:w="1248" w:type="dxa"/>
          <w:trHeight w:val="113"/>
        </w:trPr>
        <w:tc>
          <w:tcPr>
            <w:tcW w:w="992" w:type="dxa"/>
            <w:tcBorders>
              <w:top w:val="nil"/>
              <w:left w:val="nil"/>
              <w:bottom w:val="nil"/>
              <w:right w:val="single" w:sz="4" w:space="0" w:color="auto"/>
            </w:tcBorders>
          </w:tcPr>
          <w:p w14:paraId="2D38BA03"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4D23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0781F"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CFA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C43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10C47"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0B13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C933B"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92276"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092B1A5D" w14:textId="77777777" w:rsidTr="001F3FFC">
        <w:trPr>
          <w:gridAfter w:val="2"/>
          <w:wAfter w:w="1248" w:type="dxa"/>
          <w:trHeight w:val="113"/>
        </w:trPr>
        <w:tc>
          <w:tcPr>
            <w:tcW w:w="992" w:type="dxa"/>
            <w:tcBorders>
              <w:top w:val="nil"/>
              <w:left w:val="nil"/>
              <w:bottom w:val="nil"/>
              <w:right w:val="single" w:sz="4" w:space="0" w:color="auto"/>
            </w:tcBorders>
          </w:tcPr>
          <w:p w14:paraId="6FF68AF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03E008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5A7B40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B26116"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F435C16"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30A2B0"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2DE2CF3"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06F5F8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BAFFA8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59F04ED" w14:textId="77777777" w:rsidR="005B7895" w:rsidRDefault="005B7895" w:rsidP="005B7895"/>
    <w:p w14:paraId="2621B1B5" w14:textId="77777777" w:rsidR="005B7895" w:rsidRDefault="005B7895" w:rsidP="005B7895">
      <w:pPr>
        <w:keepLines/>
        <w:tabs>
          <w:tab w:val="left" w:pos="4678"/>
        </w:tabs>
        <w:spacing w:after="0"/>
        <w:ind w:left="1702" w:hanging="1418"/>
      </w:pPr>
      <w:r>
        <w:t>Second record</w:t>
      </w:r>
    </w:p>
    <w:p w14:paraId="75AB38F4" w14:textId="46DE2713"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r w:rsidRPr="00F27A91">
        <w:t xml:space="preserve"> </w:t>
      </w:r>
    </w:p>
    <w:p w14:paraId="44B4DE6E"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9C5EA1D" w14:textId="77777777" w:rsidR="005B7895" w:rsidRDefault="005B7895" w:rsidP="005B7895">
      <w:pPr>
        <w:keepLines/>
        <w:tabs>
          <w:tab w:val="left" w:pos="4678"/>
        </w:tabs>
        <w:spacing w:after="0"/>
        <w:ind w:left="1702" w:hanging="1418"/>
      </w:pPr>
      <w:r>
        <w:tab/>
        <w:t>Uplink NAS count:</w:t>
      </w:r>
      <w:r>
        <w:tab/>
        <w:t>'00'</w:t>
      </w:r>
    </w:p>
    <w:p w14:paraId="68B357AA" w14:textId="77777777" w:rsidR="005B7895" w:rsidRDefault="005B7895" w:rsidP="005B7895">
      <w:pPr>
        <w:keepLines/>
        <w:tabs>
          <w:tab w:val="left" w:pos="4678"/>
        </w:tabs>
        <w:spacing w:after="0"/>
        <w:ind w:left="1702" w:hanging="1418"/>
      </w:pPr>
      <w:r>
        <w:tab/>
        <w:t>Downlink NAS count:</w:t>
      </w:r>
      <w:r>
        <w:tab/>
        <w:t>'01'</w:t>
      </w:r>
    </w:p>
    <w:p w14:paraId="4336FBA2"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F605EC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F1FD0FB" w14:textId="77777777" w:rsidR="005B7895" w:rsidRDefault="005B7895" w:rsidP="005B7895">
      <w:pPr>
        <w:keepLines/>
        <w:tabs>
          <w:tab w:val="left" w:pos="4678"/>
        </w:tabs>
        <w:spacing w:after="0"/>
        <w:ind w:left="1702" w:hanging="1418"/>
      </w:pPr>
      <w:r>
        <w:tab/>
        <w:t>PLMN:</w:t>
      </w:r>
      <w:r>
        <w:tab/>
        <w:t>'000000'</w:t>
      </w:r>
    </w:p>
    <w:p w14:paraId="22A0EFDF"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733C0EA7"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F0AD1" w14:textId="538DD679" w:rsidR="005B7895" w:rsidRDefault="005B7895" w:rsidP="001F3FFC">
            <w:pPr>
              <w:keepNext/>
              <w:keepLines/>
              <w:spacing w:after="0"/>
              <w:rPr>
                <w:rFonts w:ascii="Arial" w:hAnsi="Arial"/>
                <w:b/>
                <w:sz w:val="18"/>
                <w:lang w:val="fr-FR"/>
              </w:rPr>
            </w:pPr>
            <w:r>
              <w:rPr>
                <w:rFonts w:ascii="Arial" w:hAnsi="Arial"/>
                <w:b/>
                <w:sz w:val="18"/>
                <w:lang w:val="fr-FR"/>
              </w:rPr>
              <w:lastRenderedPageBreak/>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EEAE5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4400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A7F9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3D1B7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3A81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4E1A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31DFA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E83B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F6F6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1822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18B4ACA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620B04BE" w14:textId="0369C03E"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C1D266"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5B18A0B" w14:textId="77777777" w:rsidR="005B7895" w:rsidRDefault="005B7895" w:rsidP="001F3FFC">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77098C8D"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4620525"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6C2318"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28B5AEF"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72C6F8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EC016EA"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A3BECAC"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7F337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01EE4A98" w14:textId="77777777" w:rsidTr="001F3FFC">
        <w:tc>
          <w:tcPr>
            <w:tcW w:w="992" w:type="dxa"/>
            <w:tcBorders>
              <w:top w:val="single" w:sz="4" w:space="0" w:color="auto"/>
              <w:left w:val="nil"/>
              <w:bottom w:val="nil"/>
              <w:right w:val="single" w:sz="4" w:space="0" w:color="auto"/>
            </w:tcBorders>
          </w:tcPr>
          <w:p w14:paraId="66514A2D"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79EA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F36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C5D5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4B14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22149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C9A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4E82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3F8E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0442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379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0883E73" w14:textId="77777777" w:rsidTr="001F3FFC">
        <w:tc>
          <w:tcPr>
            <w:tcW w:w="992" w:type="dxa"/>
            <w:tcBorders>
              <w:top w:val="nil"/>
              <w:left w:val="nil"/>
              <w:bottom w:val="nil"/>
              <w:right w:val="single" w:sz="4" w:space="0" w:color="auto"/>
            </w:tcBorders>
          </w:tcPr>
          <w:p w14:paraId="2DB05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20648A8"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1E3637"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2A60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677864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26611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0C99DC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B7242D"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9F3C25E"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77458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837E1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B196D04" w14:textId="77777777" w:rsidTr="001F3FFC">
        <w:tc>
          <w:tcPr>
            <w:tcW w:w="992" w:type="dxa"/>
            <w:tcBorders>
              <w:top w:val="nil"/>
              <w:left w:val="nil"/>
              <w:bottom w:val="nil"/>
              <w:right w:val="single" w:sz="4" w:space="0" w:color="auto"/>
            </w:tcBorders>
          </w:tcPr>
          <w:p w14:paraId="25D087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3D11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A498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4CEB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BEFC4"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A1A8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079A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6F568"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186F3"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2EEF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6800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296A572" w14:textId="77777777" w:rsidTr="001F3FFC">
        <w:tc>
          <w:tcPr>
            <w:tcW w:w="992" w:type="dxa"/>
            <w:tcBorders>
              <w:top w:val="nil"/>
              <w:left w:val="nil"/>
              <w:bottom w:val="nil"/>
              <w:right w:val="single" w:sz="4" w:space="0" w:color="auto"/>
            </w:tcBorders>
          </w:tcPr>
          <w:p w14:paraId="19783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E2B5D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866E8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05A79"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CB8D9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D03346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EFDC110"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E4497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E365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B7B2FD"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B5A4F0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765AE089" w14:textId="77777777" w:rsidTr="001F3FFC">
        <w:trPr>
          <w:gridAfter w:val="7"/>
          <w:wAfter w:w="4368" w:type="dxa"/>
        </w:trPr>
        <w:tc>
          <w:tcPr>
            <w:tcW w:w="992" w:type="dxa"/>
            <w:tcBorders>
              <w:top w:val="nil"/>
              <w:left w:val="nil"/>
              <w:bottom w:val="nil"/>
              <w:right w:val="single" w:sz="4" w:space="0" w:color="auto"/>
            </w:tcBorders>
          </w:tcPr>
          <w:p w14:paraId="5855E173"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6ED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3B2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65683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55DC4460" w14:textId="77777777" w:rsidTr="001F3FFC">
        <w:trPr>
          <w:gridAfter w:val="7"/>
          <w:wAfter w:w="4368" w:type="dxa"/>
        </w:trPr>
        <w:tc>
          <w:tcPr>
            <w:tcW w:w="992" w:type="dxa"/>
            <w:tcBorders>
              <w:top w:val="nil"/>
              <w:left w:val="nil"/>
              <w:bottom w:val="nil"/>
              <w:right w:val="single" w:sz="4" w:space="0" w:color="auto"/>
            </w:tcBorders>
          </w:tcPr>
          <w:p w14:paraId="1764E594"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C8115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5A4E27B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57AED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7E380CE2" w14:textId="77777777" w:rsidR="005B7895" w:rsidRDefault="005B7895" w:rsidP="005B7895">
      <w:pPr>
        <w:rPr>
          <w:highlight w:val="green"/>
        </w:rPr>
      </w:pPr>
    </w:p>
    <w:p w14:paraId="7181BE00" w14:textId="334787BF" w:rsidR="005B7895" w:rsidRDefault="005B7895" w:rsidP="005B7895">
      <w:pPr>
        <w:pStyle w:val="Heading3"/>
      </w:pPr>
      <w:r>
        <w:t>4.11.5</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p>
    <w:p w14:paraId="19630621" w14:textId="77777777" w:rsidR="005B7895" w:rsidRPr="00EA359F" w:rsidRDefault="005B7895" w:rsidP="005B7895">
      <w:pPr>
        <w:pStyle w:val="B1"/>
      </w:pPr>
      <w:r w:rsidRPr="00EA359F">
        <w:t>Logically:</w:t>
      </w:r>
    </w:p>
    <w:p w14:paraId="06EEEAD8" w14:textId="77777777" w:rsidR="005B7895" w:rsidRPr="00EA359F" w:rsidRDefault="005B7895" w:rsidP="005B7895">
      <w:pPr>
        <w:pStyle w:val="B2"/>
      </w:pPr>
      <w:r w:rsidRPr="00EA359F">
        <w:t>K</w:t>
      </w:r>
      <w:r w:rsidRPr="00EA359F">
        <w:rPr>
          <w:vertAlign w:val="subscript"/>
        </w:rPr>
        <w:t>AUSF</w:t>
      </w:r>
      <w:r w:rsidRPr="00EA359F">
        <w:t>:</w:t>
      </w:r>
      <w:r w:rsidRPr="00EA359F">
        <w:tab/>
      </w:r>
      <w:r>
        <w:tab/>
      </w:r>
      <w:r>
        <w:tab/>
      </w:r>
      <w:r>
        <w:tab/>
      </w:r>
      <w:r>
        <w:tab/>
      </w:r>
      <w:r>
        <w:tab/>
      </w:r>
      <w:r>
        <w:tab/>
      </w:r>
      <w:r>
        <w:tab/>
      </w:r>
      <w:r w:rsidRPr="00EA359F">
        <w:t xml:space="preserve">32 bytes, </w:t>
      </w:r>
      <w:r>
        <w:t>invalid</w:t>
      </w:r>
    </w:p>
    <w:p w14:paraId="16B4258E" w14:textId="77777777" w:rsidR="005B7895" w:rsidRDefault="005B7895" w:rsidP="005B7895">
      <w:pPr>
        <w:pStyle w:val="B2"/>
      </w:pPr>
      <w:r w:rsidRPr="00EA359F">
        <w:t>K</w:t>
      </w:r>
      <w:r w:rsidRPr="00EA359F">
        <w:rPr>
          <w:vertAlign w:val="subscript"/>
        </w:rPr>
        <w:t>SEAF</w:t>
      </w:r>
      <w:r w:rsidRPr="00EA359F">
        <w:t xml:space="preserve"> for 3GPP access:</w:t>
      </w:r>
      <w:r w:rsidRPr="00EA359F">
        <w:rPr>
          <w:vertAlign w:val="subscript"/>
        </w:rPr>
        <w:tab/>
      </w:r>
      <w:r>
        <w:rPr>
          <w:vertAlign w:val="subscript"/>
        </w:rPr>
        <w:tab/>
      </w:r>
      <w:r>
        <w:rPr>
          <w:vertAlign w:val="subscript"/>
        </w:rPr>
        <w:tab/>
      </w:r>
      <w:r w:rsidRPr="00EA359F">
        <w:t xml:space="preserve">32 bytes, </w:t>
      </w:r>
      <w:r>
        <w:t>invalid</w:t>
      </w:r>
    </w:p>
    <w:p w14:paraId="18117E32" w14:textId="77777777" w:rsidR="005B7895" w:rsidRPr="00EA359F" w:rsidRDefault="005B7895" w:rsidP="005B7895">
      <w:pPr>
        <w:pStyle w:val="B2"/>
      </w:pPr>
      <w:r w:rsidRPr="00EA359F">
        <w:t>K</w:t>
      </w:r>
      <w:r w:rsidRPr="00EA359F">
        <w:rPr>
          <w:vertAlign w:val="subscript"/>
        </w:rPr>
        <w:t>SEAF</w:t>
      </w:r>
      <w:r w:rsidRPr="00EA359F">
        <w:t xml:space="preserve"> for </w:t>
      </w:r>
      <w:r>
        <w:t>non-</w:t>
      </w:r>
      <w:r w:rsidRPr="00EA359F">
        <w:t>3GPP access:</w:t>
      </w:r>
      <w:r w:rsidRPr="00EA359F">
        <w:rPr>
          <w:vertAlign w:val="subscript"/>
        </w:rPr>
        <w:tab/>
      </w:r>
      <w:r>
        <w:rPr>
          <w:vertAlign w:val="subscript"/>
        </w:rPr>
        <w:tab/>
      </w:r>
      <w:r w:rsidRPr="00EA359F">
        <w:t xml:space="preserve">32 bytes, </w:t>
      </w:r>
      <w:r>
        <w:t>invalid</w:t>
      </w:r>
    </w:p>
    <w:p w14:paraId="7223142F" w14:textId="77777777" w:rsidR="005B7895" w:rsidRPr="00EA359F" w:rsidRDefault="005B7895" w:rsidP="005B7895">
      <w:pPr>
        <w:pStyle w:val="B2"/>
      </w:pPr>
      <w:r w:rsidRPr="00EA359F">
        <w:t>SOR counter:</w:t>
      </w:r>
      <w:r w:rsidRPr="00EA359F">
        <w:tab/>
      </w:r>
      <w:r>
        <w:tab/>
      </w:r>
      <w:r>
        <w:tab/>
      </w:r>
      <w:r>
        <w:tab/>
      </w:r>
      <w:r>
        <w:tab/>
      </w:r>
      <w:r>
        <w:tab/>
      </w:r>
      <w:r w:rsidRPr="00EA359F">
        <w:t xml:space="preserve">2 bytes, </w:t>
      </w:r>
      <w:r>
        <w:t>invalid</w:t>
      </w:r>
    </w:p>
    <w:p w14:paraId="46CA4EFA" w14:textId="77777777" w:rsidR="005B7895" w:rsidRDefault="005B7895" w:rsidP="005B7895">
      <w:pPr>
        <w:pStyle w:val="B2"/>
      </w:pPr>
      <w:r w:rsidRPr="00EA359F">
        <w:t>UE parameter update counter:</w:t>
      </w:r>
      <w:r w:rsidRPr="00EA359F">
        <w:tab/>
        <w:t xml:space="preserve">2 bytes, </w:t>
      </w:r>
      <w:r>
        <w:t>invalid</w:t>
      </w:r>
    </w:p>
    <w:p w14:paraId="5A44A90E" w14:textId="77777777" w:rsidR="005B7895" w:rsidRPr="00EA359F" w:rsidRDefault="005B7895" w:rsidP="005B7895">
      <w:pPr>
        <w:pStyle w:val="B2"/>
        <w:ind w:left="568"/>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5B7895" w:rsidRPr="0046266F" w14:paraId="7F277441" w14:textId="77777777" w:rsidTr="001F3FFC">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66EEE" w14:textId="77777777" w:rsidR="005B7895" w:rsidRPr="0046266F" w:rsidRDefault="005B7895" w:rsidP="001F3FFC">
            <w:pPr>
              <w:keepNext/>
              <w:keepLines/>
              <w:spacing w:after="0"/>
              <w:rPr>
                <w:rFonts w:ascii="Arial" w:hAnsi="Arial"/>
                <w:b/>
                <w:sz w:val="18"/>
                <w:lang w:eastAsia="fr-FR"/>
              </w:rPr>
            </w:pPr>
            <w:r>
              <w:rPr>
                <w:rFonts w:ascii="Arial" w:hAnsi="Arial"/>
                <w:b/>
                <w:sz w:val="18"/>
                <w:lang w:eastAsia="fr-FR"/>
              </w:rPr>
              <w:t>Byte</w:t>
            </w: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A691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D8B6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9497A"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B88C"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88390"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C07B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0367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573C7"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5B7895" w:rsidRPr="0046266F" w14:paraId="04A9E6AD" w14:textId="77777777" w:rsidTr="001F3FFC">
        <w:tc>
          <w:tcPr>
            <w:tcW w:w="1106" w:type="dxa"/>
            <w:tcBorders>
              <w:top w:val="single" w:sz="4" w:space="0" w:color="auto"/>
              <w:left w:val="single" w:sz="4" w:space="0" w:color="auto"/>
              <w:bottom w:val="single" w:sz="4" w:space="0" w:color="auto"/>
              <w:right w:val="single" w:sz="4" w:space="0" w:color="auto"/>
            </w:tcBorders>
            <w:hideMark/>
          </w:tcPr>
          <w:p w14:paraId="27A3CF16" w14:textId="77777777" w:rsidR="005B7895" w:rsidRPr="0046266F" w:rsidRDefault="005B7895" w:rsidP="001F3FFC">
            <w:pPr>
              <w:keepNext/>
              <w:keepLines/>
              <w:spacing w:after="0"/>
              <w:rPr>
                <w:rFonts w:ascii="Arial" w:hAnsi="Arial"/>
                <w:sz w:val="18"/>
                <w:lang w:eastAsia="fr-FR"/>
              </w:rPr>
            </w:pPr>
            <w:r w:rsidRPr="0046266F">
              <w:rPr>
                <w:rFonts w:ascii="Arial" w:hAnsi="Arial"/>
                <w:sz w:val="18"/>
                <w:lang w:eastAsia="fr-FR"/>
              </w:rPr>
              <w:t>Hex</w:t>
            </w:r>
          </w:p>
        </w:tc>
        <w:tc>
          <w:tcPr>
            <w:tcW w:w="860" w:type="dxa"/>
            <w:tcBorders>
              <w:top w:val="single" w:sz="4" w:space="0" w:color="auto"/>
              <w:left w:val="single" w:sz="4" w:space="0" w:color="auto"/>
              <w:bottom w:val="single" w:sz="4" w:space="0" w:color="auto"/>
              <w:right w:val="single" w:sz="4" w:space="0" w:color="auto"/>
            </w:tcBorders>
            <w:hideMark/>
          </w:tcPr>
          <w:p w14:paraId="524C4101"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52669E2D"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45CF03E2"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31D4BF48"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49BB0040"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81</w:t>
            </w:r>
          </w:p>
        </w:tc>
        <w:tc>
          <w:tcPr>
            <w:tcW w:w="827" w:type="dxa"/>
            <w:tcBorders>
              <w:top w:val="single" w:sz="4" w:space="0" w:color="auto"/>
              <w:left w:val="single" w:sz="4" w:space="0" w:color="auto"/>
              <w:bottom w:val="single" w:sz="4" w:space="0" w:color="auto"/>
              <w:right w:val="single" w:sz="4" w:space="0" w:color="auto"/>
            </w:tcBorders>
            <w:hideMark/>
          </w:tcPr>
          <w:p w14:paraId="260581F3"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C5713E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73A46454"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6BCD7021" w14:textId="77777777" w:rsidTr="001F3FFC">
        <w:tc>
          <w:tcPr>
            <w:tcW w:w="1106" w:type="dxa"/>
            <w:tcBorders>
              <w:top w:val="single" w:sz="4" w:space="0" w:color="auto"/>
              <w:left w:val="nil"/>
              <w:bottom w:val="nil"/>
              <w:right w:val="single" w:sz="4" w:space="0" w:color="auto"/>
            </w:tcBorders>
            <w:hideMark/>
          </w:tcPr>
          <w:p w14:paraId="05032D94" w14:textId="77777777" w:rsidR="005B7895" w:rsidRPr="0046266F" w:rsidRDefault="005B7895" w:rsidP="001F3FFC">
            <w:pPr>
              <w:keepNext/>
              <w:keepLines/>
              <w:spacing w:after="0"/>
              <w:rPr>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8391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4102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BD93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81BEB"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3EE86"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250B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0362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9772A"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B106</w:t>
            </w:r>
          </w:p>
        </w:tc>
      </w:tr>
      <w:tr w:rsidR="005B7895" w:rsidRPr="0046266F" w14:paraId="2F0557B7" w14:textId="77777777" w:rsidTr="001F3FFC">
        <w:tc>
          <w:tcPr>
            <w:tcW w:w="1106" w:type="dxa"/>
            <w:tcBorders>
              <w:top w:val="nil"/>
              <w:left w:val="nil"/>
              <w:bottom w:val="nil"/>
              <w:right w:val="single" w:sz="4" w:space="0" w:color="auto"/>
            </w:tcBorders>
            <w:hideMark/>
          </w:tcPr>
          <w:p w14:paraId="43539514" w14:textId="77777777" w:rsidR="005B7895" w:rsidRPr="0046266F" w:rsidRDefault="005B7895" w:rsidP="001F3FFC">
            <w:pPr>
              <w:keepNext/>
              <w:keepLines/>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88AFA1A"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6A9AF7C"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6BDDB39"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C8FF5DF"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9D82F86"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83</w:t>
            </w:r>
          </w:p>
        </w:tc>
        <w:tc>
          <w:tcPr>
            <w:tcW w:w="827" w:type="dxa"/>
            <w:tcBorders>
              <w:top w:val="single" w:sz="4" w:space="0" w:color="auto"/>
              <w:left w:val="single" w:sz="4" w:space="0" w:color="auto"/>
              <w:bottom w:val="single" w:sz="4" w:space="0" w:color="auto"/>
              <w:right w:val="single" w:sz="4" w:space="0" w:color="auto"/>
            </w:tcBorders>
            <w:hideMark/>
          </w:tcPr>
          <w:p w14:paraId="65A3F467"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hideMark/>
          </w:tcPr>
          <w:p w14:paraId="5DE4139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D18C70"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01A2535E" w14:textId="77777777" w:rsidTr="001F3FFC">
        <w:trPr>
          <w:gridAfter w:val="4"/>
          <w:wAfter w:w="3275" w:type="dxa"/>
        </w:trPr>
        <w:tc>
          <w:tcPr>
            <w:tcW w:w="1106" w:type="dxa"/>
            <w:tcBorders>
              <w:top w:val="nil"/>
              <w:left w:val="nil"/>
              <w:bottom w:val="nil"/>
              <w:right w:val="single" w:sz="4" w:space="0" w:color="auto"/>
            </w:tcBorders>
          </w:tcPr>
          <w:p w14:paraId="7B02D5B4"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4C82" w14:textId="77777777" w:rsidR="005B7895" w:rsidRPr="00DE5DD7" w:rsidDel="00DE5DD7" w:rsidRDefault="005B7895" w:rsidP="001F3FFC">
            <w:pPr>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CE346" w14:textId="77777777" w:rsidR="005B7895" w:rsidRPr="0046266F"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802A6" w14:textId="77777777" w:rsidR="005B7895" w:rsidRPr="0046266F" w:rsidDel="00DE5DD7"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A447E" w14:textId="77777777" w:rsidR="005B7895" w:rsidRPr="007D21B6" w:rsidRDefault="005B7895" w:rsidP="001F3FFC">
            <w:pPr>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5B7895" w:rsidRPr="0046266F" w14:paraId="1EFD735F" w14:textId="77777777" w:rsidTr="001F3FFC">
        <w:trPr>
          <w:gridAfter w:val="4"/>
          <w:wAfter w:w="3275" w:type="dxa"/>
        </w:trPr>
        <w:tc>
          <w:tcPr>
            <w:tcW w:w="1106" w:type="dxa"/>
            <w:tcBorders>
              <w:top w:val="nil"/>
              <w:left w:val="nil"/>
              <w:bottom w:val="nil"/>
              <w:right w:val="single" w:sz="4" w:space="0" w:color="auto"/>
            </w:tcBorders>
          </w:tcPr>
          <w:p w14:paraId="4B64FC76"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7C36275C"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49100B0"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tcPr>
          <w:p w14:paraId="09D43AFB"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tcPr>
          <w:p w14:paraId="2DE756E6"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FF</w:t>
            </w:r>
          </w:p>
        </w:tc>
      </w:tr>
    </w:tbl>
    <w:p w14:paraId="23724304" w14:textId="77777777" w:rsidR="005B7895" w:rsidRDefault="005B7895" w:rsidP="005B7895">
      <w:pPr>
        <w:rPr>
          <w:highlight w:val="green"/>
        </w:rPr>
      </w:pPr>
    </w:p>
    <w:p w14:paraId="1679480F" w14:textId="54A319A3" w:rsidR="00653720" w:rsidRDefault="00653720" w:rsidP="006B3706">
      <w:pPr>
        <w:pStyle w:val="Heading2"/>
      </w:pPr>
      <w:r w:rsidRPr="001D1519">
        <w:t>4.</w:t>
      </w:r>
      <w:r>
        <w:t>12</w:t>
      </w:r>
      <w:r w:rsidRPr="001D1519">
        <w:tab/>
        <w:t xml:space="preserve">Definition of </w:t>
      </w:r>
      <w:r>
        <w:t xml:space="preserve">CAG </w:t>
      </w:r>
      <w:r w:rsidRPr="001D1519">
        <w:t>5G-NR UICC</w:t>
      </w:r>
      <w:bookmarkEnd w:id="781"/>
      <w:r w:rsidRPr="001D1519">
        <w:t xml:space="preserve"> </w:t>
      </w:r>
      <w:bookmarkEnd w:id="78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83" w:name="_Toc132274733"/>
      <w:bookmarkStart w:id="784" w:name="_Toc146299032"/>
      <w:r w:rsidRPr="001D1519">
        <w:t>4.</w:t>
      </w:r>
      <w:r>
        <w:t>12</w:t>
      </w:r>
      <w:r w:rsidRPr="001D1519">
        <w:t>.1</w:t>
      </w:r>
      <w:r w:rsidRPr="001D1519">
        <w:tab/>
        <w:t>EF</w:t>
      </w:r>
      <w:r w:rsidRPr="001D1519">
        <w:rPr>
          <w:vertAlign w:val="subscript"/>
        </w:rPr>
        <w:t>UST</w:t>
      </w:r>
      <w:r w:rsidRPr="001D1519">
        <w:t xml:space="preserve"> (USIM Service Table)</w:t>
      </w:r>
      <w:bookmarkEnd w:id="783"/>
      <w:bookmarkEnd w:id="78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28D51DB0"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sidR="0011321D">
              <w:rPr>
                <w:rFonts w:ascii="Arial" w:hAnsi="Arial"/>
                <w:sz w:val="18"/>
              </w:rPr>
              <w:t>00xx</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85"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8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lastRenderedPageBreak/>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66"/>
      <w:bookmarkEnd w:id="767"/>
      <w:bookmarkEnd w:id="768"/>
      <w:bookmarkEnd w:id="769"/>
      <w:bookmarkEnd w:id="770"/>
      <w:bookmarkEnd w:id="771"/>
      <w:bookmarkEnd w:id="772"/>
      <w:bookmarkEnd w:id="773"/>
      <w:bookmarkEnd w:id="774"/>
      <w:bookmarkEnd w:id="775"/>
    </w:tbl>
    <w:p w14:paraId="7F96CAC5" w14:textId="77777777" w:rsidR="00653720" w:rsidRDefault="00653720" w:rsidP="00002A18"/>
    <w:p w14:paraId="00311E02" w14:textId="726625CE" w:rsidR="00C438F0" w:rsidRPr="00C438F0" w:rsidRDefault="00C438F0" w:rsidP="00C438F0">
      <w:pPr>
        <w:pStyle w:val="Heading2"/>
      </w:pPr>
      <w:bookmarkStart w:id="786" w:name="_Toc130989654"/>
      <w:r w:rsidRPr="00C438F0">
        <w:t>4.13</w:t>
      </w:r>
      <w:r w:rsidRPr="00C438F0">
        <w:tab/>
        <w:t>Definition of 5G-NR ISIM-UICC</w:t>
      </w:r>
      <w:bookmarkEnd w:id="786"/>
    </w:p>
    <w:p w14:paraId="7758EF7E" w14:textId="34731EFA" w:rsidR="00C438F0" w:rsidRPr="00C438F0" w:rsidRDefault="00C438F0" w:rsidP="00C438F0">
      <w:pPr>
        <w:pStyle w:val="Heading3"/>
      </w:pPr>
      <w:bookmarkStart w:id="787" w:name="_Toc130989655"/>
      <w:r w:rsidRPr="00C438F0">
        <w:t>4.13.1</w:t>
      </w:r>
      <w:r w:rsidRPr="00C438F0">
        <w:tab/>
        <w:t>Applications on the 5G-NR ISIM-UICC</w:t>
      </w:r>
      <w:bookmarkEnd w:id="787"/>
    </w:p>
    <w:p w14:paraId="29E89A87" w14:textId="77777777" w:rsidR="00C438F0" w:rsidRPr="00C438F0" w:rsidRDefault="00C438F0" w:rsidP="00C438F0">
      <w:r w:rsidRPr="00C438F0">
        <w:t>The 5G-NR ISIM-UICC shall contain a USIM as defined in clause 4.9 and an ISIM as defined in clause 4.5.3.</w:t>
      </w:r>
    </w:p>
    <w:p w14:paraId="5B7D0887" w14:textId="726DA5DD" w:rsidR="00C438F0" w:rsidRPr="00C438F0" w:rsidRDefault="00C438F0" w:rsidP="00C438F0">
      <w:pPr>
        <w:pStyle w:val="Heading3"/>
      </w:pPr>
      <w:bookmarkStart w:id="788" w:name="_Toc130989657"/>
      <w:r w:rsidRPr="00C438F0">
        <w:t>4.13.2</w:t>
      </w:r>
      <w:r w:rsidRPr="00C438F0">
        <w:tab/>
        <w:t>Default ISIM values on 5G-NR ISIM-UICC</w:t>
      </w:r>
      <w:bookmarkEnd w:id="788"/>
    </w:p>
    <w:p w14:paraId="7FBEE7E9" w14:textId="6284B0B0" w:rsidR="00C438F0" w:rsidRDefault="00C438F0" w:rsidP="00C438F0">
      <w:r w:rsidRPr="00C438F0">
        <w:t>The 5G-NR ISIM-UICC shall contain an ISIM for IMS access with the values as defined in clause 4.5.3.</w:t>
      </w:r>
    </w:p>
    <w:p w14:paraId="678E4FA7" w14:textId="7A63C6EE" w:rsidR="005B7895" w:rsidRPr="005B7895" w:rsidRDefault="005B7895" w:rsidP="005B7895">
      <w:pPr>
        <w:pStyle w:val="Heading2"/>
      </w:pPr>
      <w:r w:rsidRPr="005B7895">
        <w:t>4.14</w:t>
      </w:r>
      <w:r w:rsidRPr="005B7895">
        <w:tab/>
        <w:t xml:space="preserve">Default WLAN AP and UE configuration for non-3GPP access </w:t>
      </w:r>
    </w:p>
    <w:p w14:paraId="5992B526" w14:textId="2D2D8A9E" w:rsidR="005B7895" w:rsidRPr="005B7895" w:rsidRDefault="005B7895" w:rsidP="005B7895">
      <w:pPr>
        <w:pStyle w:val="Heading3"/>
      </w:pPr>
      <w:r w:rsidRPr="005B7895">
        <w:t>4.14.1</w:t>
      </w:r>
      <w:r w:rsidRPr="005B7895">
        <w:tab/>
        <w:t>Default NG-SS WLAN AP configuration</w:t>
      </w:r>
    </w:p>
    <w:p w14:paraId="6C3C59D4" w14:textId="77777777" w:rsidR="005B7895" w:rsidRPr="005B7895" w:rsidRDefault="005B7895" w:rsidP="005B7895">
      <w:r w:rsidRPr="005B7895">
        <w:t>Default parameters for the NG-SS WLAN AP Cell A</w:t>
      </w:r>
      <w:r w:rsidRPr="005B7895">
        <w:rPr>
          <w:vertAlign w:val="subscript"/>
        </w:rPr>
        <w:t>w</w:t>
      </w:r>
      <w:r w:rsidRPr="005B7895">
        <w:t xml:space="preserve"> below are defined for the test cases with non-3GPP access and NAS signaling over N3IWF is required.</w:t>
      </w:r>
    </w:p>
    <w:p w14:paraId="624F10DA" w14:textId="77777777" w:rsidR="005B7895" w:rsidRPr="005B7895" w:rsidRDefault="005B7895" w:rsidP="005B7895">
      <w:r w:rsidRPr="005B7895">
        <w:t>WLAN AP cell frequency and other parameters are as defined in clause 4.4.1.3 of 3GPP 38.508-1[40], and clauses 4.4.2 and 4.4.8 of 36.508 [29].</w:t>
      </w:r>
    </w:p>
    <w:p w14:paraId="0E465856" w14:textId="6E5F197B" w:rsidR="005B7895" w:rsidRPr="005B7895" w:rsidRDefault="005B7895" w:rsidP="005B7895">
      <w:pPr>
        <w:pStyle w:val="Heading3"/>
        <w:rPr>
          <w:sz w:val="24"/>
          <w:szCs w:val="24"/>
        </w:rPr>
      </w:pPr>
      <w:r w:rsidRPr="005B7895">
        <w:rPr>
          <w:sz w:val="24"/>
          <w:szCs w:val="24"/>
        </w:rPr>
        <w:t>4.14.1.1</w:t>
      </w:r>
      <w:r w:rsidRPr="005B7895">
        <w:rPr>
          <w:sz w:val="24"/>
          <w:szCs w:val="24"/>
        </w:rPr>
        <w:tab/>
        <w:t>WLAN AP frequency</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5B7895" w:rsidRPr="005B7895" w14:paraId="3706ACEC" w14:textId="77777777" w:rsidTr="001F3FFC">
        <w:trPr>
          <w:jc w:val="center"/>
        </w:trPr>
        <w:tc>
          <w:tcPr>
            <w:tcW w:w="1077" w:type="dxa"/>
            <w:shd w:val="clear" w:color="auto" w:fill="F2F2F2" w:themeFill="background1" w:themeFillShade="F2"/>
          </w:tcPr>
          <w:p w14:paraId="3BB78640" w14:textId="77777777" w:rsidR="005B7895" w:rsidRPr="005B7895" w:rsidRDefault="005B7895" w:rsidP="001F3FFC">
            <w:pPr>
              <w:pStyle w:val="TAH"/>
            </w:pPr>
            <w:r w:rsidRPr="005B7895">
              <w:t>Test frequency</w:t>
            </w:r>
          </w:p>
        </w:tc>
        <w:tc>
          <w:tcPr>
            <w:tcW w:w="1207" w:type="dxa"/>
            <w:shd w:val="clear" w:color="auto" w:fill="F2F2F2" w:themeFill="background1" w:themeFillShade="F2"/>
          </w:tcPr>
          <w:p w14:paraId="0AA62922" w14:textId="77777777" w:rsidR="005B7895" w:rsidRPr="005B7895" w:rsidRDefault="005B7895" w:rsidP="001F3FFC">
            <w:pPr>
              <w:pStyle w:val="TAH"/>
            </w:pPr>
            <w:r w:rsidRPr="005B7895">
              <w:t>RAT</w:t>
            </w:r>
          </w:p>
        </w:tc>
        <w:tc>
          <w:tcPr>
            <w:tcW w:w="3146" w:type="dxa"/>
            <w:shd w:val="clear" w:color="auto" w:fill="F2F2F2" w:themeFill="background1" w:themeFillShade="F2"/>
          </w:tcPr>
          <w:p w14:paraId="2384B5B3" w14:textId="77777777" w:rsidR="005B7895" w:rsidRPr="005B7895" w:rsidRDefault="005B7895" w:rsidP="001F3FFC">
            <w:pPr>
              <w:pStyle w:val="TAH"/>
            </w:pPr>
            <w:r w:rsidRPr="005B7895">
              <w:t>Operating band</w:t>
            </w:r>
          </w:p>
        </w:tc>
        <w:tc>
          <w:tcPr>
            <w:tcW w:w="1037" w:type="dxa"/>
            <w:shd w:val="clear" w:color="auto" w:fill="F2F2F2" w:themeFill="background1" w:themeFillShade="F2"/>
          </w:tcPr>
          <w:p w14:paraId="353B5E48" w14:textId="77777777" w:rsidR="005B7895" w:rsidRPr="005B7895" w:rsidRDefault="005B7895" w:rsidP="001F3FFC">
            <w:pPr>
              <w:pStyle w:val="TAH"/>
            </w:pPr>
            <w:r w:rsidRPr="005B7895">
              <w:t>Range</w:t>
            </w:r>
          </w:p>
        </w:tc>
        <w:tc>
          <w:tcPr>
            <w:tcW w:w="2736" w:type="dxa"/>
            <w:shd w:val="clear" w:color="auto" w:fill="F2F2F2" w:themeFill="background1" w:themeFillShade="F2"/>
          </w:tcPr>
          <w:p w14:paraId="419CCA38" w14:textId="77777777" w:rsidR="005B7895" w:rsidRPr="005B7895" w:rsidRDefault="005B7895" w:rsidP="001F3FFC">
            <w:pPr>
              <w:pStyle w:val="TAH"/>
            </w:pPr>
            <w:r w:rsidRPr="005B7895">
              <w:t>Simulated cells</w:t>
            </w:r>
          </w:p>
        </w:tc>
      </w:tr>
      <w:tr w:rsidR="005B7895" w:rsidRPr="005B7895" w14:paraId="55D18E18" w14:textId="77777777" w:rsidTr="001F3FFC">
        <w:trPr>
          <w:jc w:val="center"/>
        </w:trPr>
        <w:tc>
          <w:tcPr>
            <w:tcW w:w="1077" w:type="dxa"/>
          </w:tcPr>
          <w:p w14:paraId="1624A6C3" w14:textId="77777777" w:rsidR="005B7895" w:rsidRPr="005B7895" w:rsidRDefault="005B7895" w:rsidP="001F3FFC">
            <w:pPr>
              <w:pStyle w:val="TAC"/>
            </w:pPr>
            <w:r w:rsidRPr="005B7895">
              <w:t>f20</w:t>
            </w:r>
          </w:p>
        </w:tc>
        <w:tc>
          <w:tcPr>
            <w:tcW w:w="1207" w:type="dxa"/>
          </w:tcPr>
          <w:p w14:paraId="171E5631" w14:textId="77777777" w:rsidR="005B7895" w:rsidRPr="005B7895" w:rsidRDefault="005B7895" w:rsidP="001F3FFC">
            <w:pPr>
              <w:pStyle w:val="TAC"/>
            </w:pPr>
            <w:r w:rsidRPr="005B7895">
              <w:t>WLAN</w:t>
            </w:r>
          </w:p>
        </w:tc>
        <w:tc>
          <w:tcPr>
            <w:tcW w:w="3146" w:type="dxa"/>
          </w:tcPr>
          <w:p w14:paraId="01DD56FE" w14:textId="77777777" w:rsidR="005B7895" w:rsidRPr="005B7895" w:rsidRDefault="005B7895" w:rsidP="001F3FFC">
            <w:pPr>
              <w:pStyle w:val="TAL"/>
            </w:pPr>
            <w:r w:rsidRPr="005B7895">
              <w:t>Operating band for WLAN AP's</w:t>
            </w:r>
          </w:p>
        </w:tc>
        <w:tc>
          <w:tcPr>
            <w:tcW w:w="1037" w:type="dxa"/>
          </w:tcPr>
          <w:p w14:paraId="235F02CD" w14:textId="77777777" w:rsidR="005B7895" w:rsidRPr="005B7895" w:rsidRDefault="005B7895" w:rsidP="001F3FFC">
            <w:pPr>
              <w:pStyle w:val="TAC"/>
            </w:pPr>
            <w:r w:rsidRPr="005B7895">
              <w:t>Mid</w:t>
            </w:r>
          </w:p>
        </w:tc>
        <w:tc>
          <w:tcPr>
            <w:tcW w:w="2736" w:type="dxa"/>
          </w:tcPr>
          <w:p w14:paraId="0EFB329E" w14:textId="77777777" w:rsidR="005B7895" w:rsidRPr="005B7895" w:rsidRDefault="005B7895" w:rsidP="001F3FFC">
            <w:pPr>
              <w:pStyle w:val="TAL"/>
            </w:pPr>
            <w:r w:rsidRPr="005B7895">
              <w:t>WLAN AP Cell A</w:t>
            </w:r>
            <w:r w:rsidRPr="005B7895">
              <w:rPr>
                <w:vertAlign w:val="subscript"/>
              </w:rPr>
              <w:t>w</w:t>
            </w:r>
          </w:p>
        </w:tc>
      </w:tr>
    </w:tbl>
    <w:p w14:paraId="63451F7C" w14:textId="77777777" w:rsidR="005B7895" w:rsidRPr="005B7895" w:rsidRDefault="005B7895" w:rsidP="005B7895"/>
    <w:p w14:paraId="6DD5C00B" w14:textId="21DFF1BD" w:rsidR="005B7895" w:rsidRPr="005B7895" w:rsidRDefault="005B7895" w:rsidP="005B7895">
      <w:pPr>
        <w:pStyle w:val="Heading3"/>
        <w:rPr>
          <w:sz w:val="24"/>
          <w:szCs w:val="24"/>
        </w:rPr>
      </w:pPr>
      <w:r w:rsidRPr="005B7895">
        <w:rPr>
          <w:sz w:val="24"/>
          <w:szCs w:val="24"/>
        </w:rPr>
        <w:t>4.14.1.2</w:t>
      </w:r>
      <w:r w:rsidRPr="005B7895">
        <w:rPr>
          <w:sz w:val="24"/>
          <w:szCs w:val="24"/>
        </w:rPr>
        <w:tab/>
        <w:t>WLAN AP default parameters</w:t>
      </w:r>
    </w:p>
    <w:tbl>
      <w:tblPr>
        <w:tblStyle w:val="TableGrid"/>
        <w:tblW w:w="7540" w:type="dxa"/>
        <w:tblInd w:w="171" w:type="dxa"/>
        <w:tblLook w:val="04A0" w:firstRow="1" w:lastRow="0" w:firstColumn="1" w:lastColumn="0" w:noHBand="0" w:noVBand="1"/>
      </w:tblPr>
      <w:tblGrid>
        <w:gridCol w:w="3288"/>
        <w:gridCol w:w="2778"/>
        <w:gridCol w:w="1474"/>
      </w:tblGrid>
      <w:tr w:rsidR="005B7895" w:rsidRPr="005B7895" w14:paraId="0F4248A8" w14:textId="77777777" w:rsidTr="001F3FFC">
        <w:tc>
          <w:tcPr>
            <w:tcW w:w="3288" w:type="dxa"/>
            <w:shd w:val="clear" w:color="auto" w:fill="F2F2F2" w:themeFill="background1" w:themeFillShade="F2"/>
          </w:tcPr>
          <w:p w14:paraId="3C356AB2" w14:textId="77777777" w:rsidR="005B7895" w:rsidRPr="005B7895" w:rsidRDefault="005B7895" w:rsidP="001F3FFC">
            <w:pPr>
              <w:pStyle w:val="TAH"/>
            </w:pPr>
            <w:r w:rsidRPr="005B7895">
              <w:t>Parameter</w:t>
            </w:r>
          </w:p>
        </w:tc>
        <w:tc>
          <w:tcPr>
            <w:tcW w:w="2778" w:type="dxa"/>
            <w:shd w:val="clear" w:color="auto" w:fill="F2F2F2" w:themeFill="background1" w:themeFillShade="F2"/>
          </w:tcPr>
          <w:p w14:paraId="684AFC83" w14:textId="77777777" w:rsidR="005B7895" w:rsidRPr="005B7895" w:rsidRDefault="005B7895" w:rsidP="001F3FFC">
            <w:pPr>
              <w:pStyle w:val="TAH"/>
            </w:pPr>
            <w:r w:rsidRPr="005B7895">
              <w:t>Value</w:t>
            </w:r>
          </w:p>
        </w:tc>
        <w:tc>
          <w:tcPr>
            <w:tcW w:w="1474" w:type="dxa"/>
            <w:shd w:val="clear" w:color="auto" w:fill="F2F2F2" w:themeFill="background1" w:themeFillShade="F2"/>
          </w:tcPr>
          <w:p w14:paraId="1FC6233B" w14:textId="77777777" w:rsidR="005B7895" w:rsidRPr="005B7895" w:rsidRDefault="005B7895" w:rsidP="001F3FFC">
            <w:pPr>
              <w:pStyle w:val="TAH"/>
            </w:pPr>
            <w:r w:rsidRPr="005B7895">
              <w:t>Condition</w:t>
            </w:r>
          </w:p>
        </w:tc>
      </w:tr>
      <w:tr w:rsidR="005B7895" w:rsidRPr="005B7895" w14:paraId="1C1F7401" w14:textId="77777777" w:rsidTr="001F3FFC">
        <w:tc>
          <w:tcPr>
            <w:tcW w:w="3288" w:type="dxa"/>
          </w:tcPr>
          <w:p w14:paraId="7CEA0DAC" w14:textId="77777777" w:rsidR="005B7895" w:rsidRPr="005B7895" w:rsidRDefault="005B7895" w:rsidP="001F3FFC">
            <w:pPr>
              <w:pStyle w:val="TAL"/>
            </w:pPr>
            <w:r w:rsidRPr="005B7895">
              <w:t>SSID</w:t>
            </w:r>
          </w:p>
        </w:tc>
        <w:tc>
          <w:tcPr>
            <w:tcW w:w="2778" w:type="dxa"/>
          </w:tcPr>
          <w:p w14:paraId="3A1B8BFA" w14:textId="77777777" w:rsidR="005B7895" w:rsidRPr="005B7895" w:rsidRDefault="005B7895" w:rsidP="001F3FFC">
            <w:pPr>
              <w:pStyle w:val="TAL"/>
            </w:pPr>
            <w:r w:rsidRPr="005B7895">
              <w:rPr>
                <w:lang w:eastAsia="zh-CN"/>
              </w:rPr>
              <w:t>3GPP WLAN InterWorking</w:t>
            </w:r>
          </w:p>
        </w:tc>
        <w:tc>
          <w:tcPr>
            <w:tcW w:w="1474" w:type="dxa"/>
          </w:tcPr>
          <w:p w14:paraId="4DD5BF79" w14:textId="77777777" w:rsidR="005B7895" w:rsidRPr="005B7895" w:rsidRDefault="005B7895" w:rsidP="001F3FFC">
            <w:pPr>
              <w:pStyle w:val="TAL"/>
            </w:pPr>
          </w:p>
        </w:tc>
      </w:tr>
      <w:tr w:rsidR="005B7895" w:rsidRPr="005B7895" w14:paraId="6862DCAB" w14:textId="77777777" w:rsidTr="001F3FFC">
        <w:tc>
          <w:tcPr>
            <w:tcW w:w="3288" w:type="dxa"/>
          </w:tcPr>
          <w:p w14:paraId="7DB2052E" w14:textId="77777777" w:rsidR="005B7895" w:rsidRPr="005B7895" w:rsidRDefault="005B7895" w:rsidP="001F3FFC">
            <w:pPr>
              <w:pStyle w:val="TAL"/>
            </w:pPr>
            <w:r w:rsidRPr="005B7895">
              <w:t>Security</w:t>
            </w:r>
          </w:p>
        </w:tc>
        <w:tc>
          <w:tcPr>
            <w:tcW w:w="2778" w:type="dxa"/>
          </w:tcPr>
          <w:p w14:paraId="317DA61B" w14:textId="77777777" w:rsidR="005B7895" w:rsidRPr="005B7895" w:rsidRDefault="005B7895" w:rsidP="001F3FFC">
            <w:pPr>
              <w:pStyle w:val="TAL"/>
            </w:pPr>
            <w:r w:rsidRPr="005B7895">
              <w:rPr>
                <w:lang w:eastAsia="zh-CN"/>
              </w:rPr>
              <w:t>[WPA2]</w:t>
            </w:r>
          </w:p>
        </w:tc>
        <w:tc>
          <w:tcPr>
            <w:tcW w:w="1474" w:type="dxa"/>
          </w:tcPr>
          <w:p w14:paraId="3C5A1EF8" w14:textId="77777777" w:rsidR="005B7895" w:rsidRPr="005B7895" w:rsidRDefault="005B7895" w:rsidP="001F3FFC">
            <w:pPr>
              <w:pStyle w:val="TAL"/>
            </w:pPr>
          </w:p>
        </w:tc>
      </w:tr>
      <w:tr w:rsidR="005B7895" w:rsidRPr="005B7895" w14:paraId="2D5F8B82" w14:textId="77777777" w:rsidTr="001F3FFC">
        <w:tc>
          <w:tcPr>
            <w:tcW w:w="3288" w:type="dxa"/>
          </w:tcPr>
          <w:p w14:paraId="33B87E63" w14:textId="77777777" w:rsidR="005B7895" w:rsidRPr="005B7895" w:rsidRDefault="005B7895" w:rsidP="001F3FFC">
            <w:pPr>
              <w:pStyle w:val="TAL"/>
            </w:pPr>
            <w:r w:rsidRPr="005B7895">
              <w:t>Hot Spot 2.0 Support</w:t>
            </w:r>
          </w:p>
        </w:tc>
        <w:tc>
          <w:tcPr>
            <w:tcW w:w="2778" w:type="dxa"/>
          </w:tcPr>
          <w:p w14:paraId="47D575E1" w14:textId="77777777" w:rsidR="005B7895" w:rsidRPr="005B7895" w:rsidRDefault="005B7895" w:rsidP="001F3FFC">
            <w:pPr>
              <w:pStyle w:val="TAL"/>
            </w:pPr>
            <w:r w:rsidRPr="005B7895">
              <w:rPr>
                <w:lang w:eastAsia="zh-CN"/>
              </w:rPr>
              <w:t>Yes</w:t>
            </w:r>
          </w:p>
        </w:tc>
        <w:tc>
          <w:tcPr>
            <w:tcW w:w="1474" w:type="dxa"/>
          </w:tcPr>
          <w:p w14:paraId="63181160" w14:textId="77777777" w:rsidR="005B7895" w:rsidRPr="005B7895" w:rsidRDefault="005B7895" w:rsidP="001F3FFC">
            <w:pPr>
              <w:pStyle w:val="TAL"/>
            </w:pPr>
          </w:p>
        </w:tc>
      </w:tr>
      <w:tr w:rsidR="005B7895" w:rsidRPr="005B7895" w14:paraId="767DA984" w14:textId="77777777" w:rsidTr="001F3FFC">
        <w:tc>
          <w:tcPr>
            <w:tcW w:w="3288" w:type="dxa"/>
          </w:tcPr>
          <w:p w14:paraId="4577C8D4" w14:textId="77777777" w:rsidR="005B7895" w:rsidRPr="005B7895" w:rsidRDefault="005B7895" w:rsidP="001F3FFC">
            <w:pPr>
              <w:pStyle w:val="TAL"/>
            </w:pPr>
            <w:r w:rsidRPr="005B7895">
              <w:t>Trusted/Un-Trusted non 3GPP Access</w:t>
            </w:r>
          </w:p>
        </w:tc>
        <w:tc>
          <w:tcPr>
            <w:tcW w:w="2778" w:type="dxa"/>
          </w:tcPr>
          <w:p w14:paraId="1F603540" w14:textId="77777777" w:rsidR="005B7895" w:rsidRPr="005B7895" w:rsidRDefault="005B7895" w:rsidP="001F3FFC">
            <w:pPr>
              <w:pStyle w:val="TAL"/>
            </w:pPr>
            <w:r w:rsidRPr="005B7895">
              <w:rPr>
                <w:lang w:eastAsia="zh-CN"/>
              </w:rPr>
              <w:t>Un-Trusted</w:t>
            </w:r>
          </w:p>
        </w:tc>
        <w:tc>
          <w:tcPr>
            <w:tcW w:w="1474" w:type="dxa"/>
          </w:tcPr>
          <w:p w14:paraId="48E78F9F" w14:textId="77777777" w:rsidR="005B7895" w:rsidRPr="005B7895" w:rsidRDefault="005B7895" w:rsidP="001F3FFC">
            <w:pPr>
              <w:pStyle w:val="TAL"/>
            </w:pPr>
          </w:p>
        </w:tc>
      </w:tr>
      <w:tr w:rsidR="005B7895" w:rsidRPr="005B7895" w14:paraId="3BCCE93A" w14:textId="77777777" w:rsidTr="001F3FFC">
        <w:tc>
          <w:tcPr>
            <w:tcW w:w="3288" w:type="dxa"/>
          </w:tcPr>
          <w:p w14:paraId="4DDD163A" w14:textId="77777777" w:rsidR="005B7895" w:rsidRPr="005B7895" w:rsidRDefault="005B7895" w:rsidP="001F3FFC">
            <w:pPr>
              <w:pStyle w:val="TAL"/>
            </w:pPr>
            <w:r w:rsidRPr="005B7895">
              <w:t>EAP-AKA Procedure</w:t>
            </w:r>
          </w:p>
        </w:tc>
        <w:tc>
          <w:tcPr>
            <w:tcW w:w="2778" w:type="dxa"/>
          </w:tcPr>
          <w:p w14:paraId="35AA90DA" w14:textId="77777777" w:rsidR="005B7895" w:rsidRPr="005B7895" w:rsidRDefault="005B7895" w:rsidP="001F3FFC">
            <w:pPr>
              <w:pStyle w:val="TAL"/>
            </w:pPr>
            <w:r w:rsidRPr="005B7895">
              <w:rPr>
                <w:lang w:eastAsia="zh-CN"/>
              </w:rPr>
              <w:t>CHAP</w:t>
            </w:r>
          </w:p>
        </w:tc>
        <w:tc>
          <w:tcPr>
            <w:tcW w:w="1474" w:type="dxa"/>
          </w:tcPr>
          <w:p w14:paraId="6B83D69B" w14:textId="77777777" w:rsidR="005B7895" w:rsidRPr="005B7895" w:rsidRDefault="005B7895" w:rsidP="001F3FFC">
            <w:pPr>
              <w:pStyle w:val="TAL"/>
            </w:pPr>
          </w:p>
        </w:tc>
      </w:tr>
    </w:tbl>
    <w:p w14:paraId="3F1C25B8" w14:textId="77777777" w:rsidR="005B7895" w:rsidRPr="005B7895" w:rsidRDefault="005B7895" w:rsidP="005B7895"/>
    <w:p w14:paraId="35DFE0E8" w14:textId="4EDA7DA6" w:rsidR="005B7895" w:rsidRPr="005B7895" w:rsidRDefault="005B7895" w:rsidP="005B7895">
      <w:pPr>
        <w:pStyle w:val="Heading3"/>
      </w:pPr>
      <w:r w:rsidRPr="005B7895">
        <w:t>4.14.2</w:t>
      </w:r>
      <w:r w:rsidRPr="005B7895">
        <w:tab/>
        <w:t>Default WLAN configuration for the UE</w:t>
      </w:r>
    </w:p>
    <w:p w14:paraId="68C3EEAF" w14:textId="0FBBCBA3" w:rsidR="005B7895" w:rsidRPr="005B7895" w:rsidRDefault="005B7895" w:rsidP="005B7895">
      <w:pPr>
        <w:pStyle w:val="Heading3"/>
        <w:rPr>
          <w:sz w:val="24"/>
          <w:szCs w:val="24"/>
        </w:rPr>
      </w:pPr>
      <w:r w:rsidRPr="005B7895">
        <w:rPr>
          <w:sz w:val="24"/>
          <w:szCs w:val="24"/>
          <w:u w:val="single"/>
        </w:rPr>
        <w:t>4.14</w:t>
      </w:r>
      <w:r w:rsidRPr="00923595">
        <w:rPr>
          <w:sz w:val="24"/>
          <w:szCs w:val="24"/>
          <w:u w:val="single"/>
        </w:rPr>
        <w:t>.2.1</w:t>
      </w:r>
      <w:r w:rsidRPr="005B7895">
        <w:rPr>
          <w:sz w:val="24"/>
          <w:szCs w:val="24"/>
        </w:rPr>
        <w:tab/>
        <w:t>N3IWF Identifier configuration</w:t>
      </w:r>
    </w:p>
    <w:p w14:paraId="3FA89793" w14:textId="77777777" w:rsidR="005B7895" w:rsidRPr="005B7895" w:rsidRDefault="005B7895" w:rsidP="005B7895">
      <w:r w:rsidRPr="005B7895">
        <w:rPr>
          <w:lang w:eastAsia="ko-KR"/>
        </w:rPr>
        <w:t>It contains the FQDN of the N3IWF in the HPLMN as defined in clause 28.3.2.2 of TS 23.003[14] and shall be same as the FQDN of the N3IWF within NG-SS.</w:t>
      </w:r>
    </w:p>
    <w:p w14:paraId="41CBC0BD" w14:textId="70CEE2C9" w:rsidR="005B7895" w:rsidRPr="005B7895" w:rsidRDefault="005B7895" w:rsidP="005B7895">
      <w:pPr>
        <w:pStyle w:val="Heading3"/>
        <w:rPr>
          <w:sz w:val="24"/>
          <w:szCs w:val="24"/>
        </w:rPr>
      </w:pPr>
      <w:r w:rsidRPr="005B7895">
        <w:rPr>
          <w:sz w:val="24"/>
          <w:szCs w:val="24"/>
        </w:rPr>
        <w:lastRenderedPageBreak/>
        <w:t>4.14.2.2</w:t>
      </w:r>
      <w:r w:rsidRPr="005B7895">
        <w:rPr>
          <w:sz w:val="24"/>
          <w:szCs w:val="24"/>
        </w:rPr>
        <w:tab/>
        <w:t>Non-3GPP access node selection information</w:t>
      </w:r>
    </w:p>
    <w:p w14:paraId="1BD578F7" w14:textId="0D8B53D1" w:rsidR="005B7895" w:rsidRDefault="005B7895" w:rsidP="00C438F0">
      <w:pPr>
        <w:rPr>
          <w:lang w:eastAsia="zh-CN"/>
        </w:rPr>
      </w:pPr>
      <w:r w:rsidRPr="005B7895">
        <w:rPr>
          <w:lang w:eastAsia="zh-CN"/>
        </w:rPr>
        <w:t>It contains, i) PLMN of WLAN Cell A</w:t>
      </w:r>
      <w:r w:rsidRPr="005B7895">
        <w:rPr>
          <w:vertAlign w:val="subscript"/>
          <w:lang w:eastAsia="zh-CN"/>
        </w:rPr>
        <w:t>w</w:t>
      </w:r>
      <w:r w:rsidRPr="005B7895">
        <w:rPr>
          <w:lang w:eastAsia="zh-CN"/>
        </w:rPr>
        <w:t xml:space="preserve"> as the highest priority PLMN, ii) the </w:t>
      </w:r>
      <w:r w:rsidRPr="005B7895">
        <w:t>'</w:t>
      </w:r>
      <w:r w:rsidRPr="005B7895">
        <w:rPr>
          <w:lang w:eastAsia="zh-CN"/>
        </w:rPr>
        <w:t>Preference</w:t>
      </w:r>
      <w:r w:rsidRPr="005B7895">
        <w:t>'</w:t>
      </w:r>
      <w:r w:rsidRPr="005B7895">
        <w:rPr>
          <w:lang w:eastAsia="zh-CN"/>
        </w:rPr>
        <w:t xml:space="preserve"> parameter indicates N3IWF is preferred in this PLMN</w:t>
      </w:r>
      <w:r w:rsidR="00454F0A">
        <w:rPr>
          <w:lang w:eastAsia="zh-CN"/>
        </w:rPr>
        <w:t>.</w:t>
      </w:r>
    </w:p>
    <w:p w14:paraId="76ACE343" w14:textId="182178E0" w:rsidR="00454F0A" w:rsidRPr="00EB353D" w:rsidRDefault="00454F0A" w:rsidP="00454F0A">
      <w:pPr>
        <w:pStyle w:val="Heading2"/>
      </w:pPr>
      <w:bookmarkStart w:id="789" w:name="_Toc130989688"/>
      <w:r>
        <w:t>4.15</w:t>
      </w:r>
      <w:r w:rsidRPr="00EB353D">
        <w:tab/>
        <w:t>Definition of 5G-N</w:t>
      </w:r>
      <w:r>
        <w:t xml:space="preserve">R </w:t>
      </w:r>
      <w:r w:rsidRPr="00EB353D">
        <w:t>UICC</w:t>
      </w:r>
      <w:bookmarkEnd w:id="789"/>
      <w:r>
        <w:t xml:space="preserve"> </w:t>
      </w:r>
      <w:r w:rsidRPr="00115A96">
        <w:t>supporting Rel-17 features</w:t>
      </w:r>
    </w:p>
    <w:p w14:paraId="6197770D" w14:textId="49A5EAAB" w:rsidR="00454F0A" w:rsidRPr="00EB353D" w:rsidRDefault="00454F0A" w:rsidP="00454F0A">
      <w:pPr>
        <w:pStyle w:val="Heading3"/>
      </w:pPr>
      <w:bookmarkStart w:id="790" w:name="_Toc130989689"/>
      <w:r>
        <w:t>4.15.0</w:t>
      </w:r>
      <w:r>
        <w:tab/>
        <w:t>Introduction</w:t>
      </w:r>
      <w:bookmarkEnd w:id="790"/>
    </w:p>
    <w:p w14:paraId="0ABF155A" w14:textId="77777777" w:rsidR="00454F0A" w:rsidRPr="00EB353D" w:rsidRDefault="00454F0A" w:rsidP="00454F0A">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5FA2D930" w14:textId="763DB12B" w:rsidR="00454F0A" w:rsidRPr="00311D59" w:rsidRDefault="00454F0A" w:rsidP="00454F0A">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572E8D2" w14:textId="77777777" w:rsidR="00454F0A" w:rsidRPr="00311D59" w:rsidRDefault="00454F0A" w:rsidP="00454F0A">
      <w:pPr>
        <w:ind w:left="568" w:hanging="284"/>
      </w:pPr>
      <w:bookmarkStart w:id="791" w:name="_Hlk159593617"/>
      <w:r w:rsidRPr="00311D59">
        <w:t>Logically:</w:t>
      </w:r>
    </w:p>
    <w:p w14:paraId="245A86B9" w14:textId="77777777" w:rsidR="00454F0A" w:rsidRDefault="00454F0A" w:rsidP="00454F0A">
      <w:pPr>
        <w:ind w:left="852"/>
      </w:pPr>
      <w:bookmarkStart w:id="792"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454F0A" w:rsidRPr="003E1A8C" w14:paraId="726530C9" w14:textId="77777777" w:rsidTr="008D7881">
        <w:tc>
          <w:tcPr>
            <w:tcW w:w="1474" w:type="dxa"/>
          </w:tcPr>
          <w:bookmarkEnd w:id="792"/>
          <w:p w14:paraId="3FEF372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723CC1A" w14:textId="77777777" w:rsidR="00454F0A" w:rsidRPr="003E1A8C" w:rsidRDefault="00454F0A" w:rsidP="008D7881">
            <w:pPr>
              <w:spacing w:after="0"/>
              <w:ind w:left="34"/>
              <w:rPr>
                <w:rFonts w:ascii="Arial" w:hAnsi="Arial"/>
                <w:sz w:val="18"/>
              </w:rPr>
            </w:pPr>
          </w:p>
        </w:tc>
        <w:tc>
          <w:tcPr>
            <w:tcW w:w="4706" w:type="dxa"/>
          </w:tcPr>
          <w:p w14:paraId="1359E1BB" w14:textId="77777777" w:rsidR="00454F0A" w:rsidRPr="00A12895" w:rsidRDefault="00454F0A" w:rsidP="008D7881">
            <w:pPr>
              <w:pStyle w:val="Default"/>
              <w:rPr>
                <w:sz w:val="18"/>
                <w:szCs w:val="18"/>
              </w:rPr>
            </w:pPr>
            <w:r w:rsidRPr="00382DD1">
              <w:rPr>
                <w:sz w:val="18"/>
                <w:szCs w:val="18"/>
              </w:rPr>
              <w:t>5GS Operator PLMN List</w:t>
            </w:r>
          </w:p>
        </w:tc>
        <w:tc>
          <w:tcPr>
            <w:tcW w:w="1361" w:type="dxa"/>
          </w:tcPr>
          <w:p w14:paraId="7A358611"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1ABF05A" w14:textId="77777777" w:rsidTr="008D7881">
        <w:tc>
          <w:tcPr>
            <w:tcW w:w="1474" w:type="dxa"/>
          </w:tcPr>
          <w:p w14:paraId="2F0D7D8A"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3395EDFA" w14:textId="77777777" w:rsidR="00454F0A" w:rsidRPr="003E1A8C" w:rsidRDefault="00454F0A" w:rsidP="008D7881">
            <w:pPr>
              <w:spacing w:after="0"/>
              <w:ind w:left="34"/>
              <w:rPr>
                <w:rFonts w:ascii="Arial" w:hAnsi="Arial"/>
                <w:sz w:val="18"/>
              </w:rPr>
            </w:pPr>
          </w:p>
        </w:tc>
        <w:tc>
          <w:tcPr>
            <w:tcW w:w="4706" w:type="dxa"/>
          </w:tcPr>
          <w:p w14:paraId="19D7574E" w14:textId="77777777" w:rsidR="00454F0A" w:rsidRPr="00A12895" w:rsidRDefault="00454F0A" w:rsidP="008D7881">
            <w:pPr>
              <w:pStyle w:val="Default"/>
              <w:rPr>
                <w:sz w:val="18"/>
                <w:szCs w:val="18"/>
              </w:rPr>
            </w:pPr>
            <w:r w:rsidRPr="00382DD1">
              <w:rPr>
                <w:sz w:val="18"/>
                <w:szCs w:val="18"/>
              </w:rPr>
              <w:t>Support for SUPI of type NSI or GLI or GCI</w:t>
            </w:r>
          </w:p>
        </w:tc>
        <w:tc>
          <w:tcPr>
            <w:tcW w:w="1361" w:type="dxa"/>
          </w:tcPr>
          <w:p w14:paraId="753D09C0"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E4634D6" w14:textId="77777777" w:rsidTr="008D7881">
        <w:tc>
          <w:tcPr>
            <w:tcW w:w="1474" w:type="dxa"/>
          </w:tcPr>
          <w:p w14:paraId="7C30923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6E667344" w14:textId="77777777" w:rsidR="00454F0A" w:rsidRPr="003E1A8C" w:rsidRDefault="00454F0A" w:rsidP="008D7881">
            <w:pPr>
              <w:spacing w:after="0"/>
              <w:ind w:left="34"/>
              <w:rPr>
                <w:rFonts w:ascii="Arial" w:hAnsi="Arial"/>
                <w:sz w:val="18"/>
              </w:rPr>
            </w:pPr>
          </w:p>
        </w:tc>
        <w:tc>
          <w:tcPr>
            <w:tcW w:w="4706" w:type="dxa"/>
          </w:tcPr>
          <w:p w14:paraId="6B60DA88" w14:textId="23E7B486" w:rsidR="00454F0A" w:rsidRPr="00A12895" w:rsidRDefault="00852C4C" w:rsidP="008D7881">
            <w:pPr>
              <w:pStyle w:val="Default"/>
              <w:rPr>
                <w:sz w:val="18"/>
                <w:szCs w:val="18"/>
              </w:rPr>
            </w:pPr>
            <w:r w:rsidRPr="000625E7">
              <w:rPr>
                <w:sz w:val="18"/>
                <w:szCs w:val="18"/>
              </w:rPr>
              <w:t>3GPP PS Data Off separate Home and Roaming lists</w:t>
            </w:r>
          </w:p>
        </w:tc>
        <w:tc>
          <w:tcPr>
            <w:tcW w:w="1361" w:type="dxa"/>
          </w:tcPr>
          <w:p w14:paraId="7DAC83B8"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B802C04" w14:textId="77777777" w:rsidTr="008D7881">
        <w:tc>
          <w:tcPr>
            <w:tcW w:w="1474" w:type="dxa"/>
          </w:tcPr>
          <w:p w14:paraId="4665CD7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A88DC6C" w14:textId="77777777" w:rsidR="00454F0A" w:rsidRPr="003E1A8C" w:rsidRDefault="00454F0A" w:rsidP="008D7881">
            <w:pPr>
              <w:spacing w:after="0"/>
              <w:ind w:left="34"/>
              <w:rPr>
                <w:rFonts w:ascii="Arial" w:hAnsi="Arial"/>
                <w:sz w:val="18"/>
              </w:rPr>
            </w:pPr>
          </w:p>
        </w:tc>
        <w:tc>
          <w:tcPr>
            <w:tcW w:w="4706" w:type="dxa"/>
          </w:tcPr>
          <w:p w14:paraId="7F7CF4EC" w14:textId="77777777" w:rsidR="00454F0A" w:rsidRDefault="00454F0A" w:rsidP="008D7881">
            <w:pPr>
              <w:pStyle w:val="Default"/>
              <w:rPr>
                <w:sz w:val="18"/>
                <w:szCs w:val="18"/>
              </w:rPr>
            </w:pPr>
            <w:r w:rsidRPr="00382DD1">
              <w:rPr>
                <w:sz w:val="18"/>
                <w:szCs w:val="18"/>
              </w:rPr>
              <w:t>Support for URSP by USIM</w:t>
            </w:r>
          </w:p>
        </w:tc>
        <w:tc>
          <w:tcPr>
            <w:tcW w:w="1361" w:type="dxa"/>
          </w:tcPr>
          <w:p w14:paraId="77CCEBD4"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3D2A27C" w14:textId="77777777" w:rsidTr="008D7881">
        <w:tc>
          <w:tcPr>
            <w:tcW w:w="1474" w:type="dxa"/>
          </w:tcPr>
          <w:p w14:paraId="4F253CA4"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62943957" w14:textId="77777777" w:rsidR="00454F0A" w:rsidRPr="003E1A8C" w:rsidRDefault="00454F0A" w:rsidP="008D7881">
            <w:pPr>
              <w:spacing w:after="0"/>
              <w:ind w:left="34"/>
              <w:rPr>
                <w:rFonts w:ascii="Arial" w:hAnsi="Arial"/>
                <w:sz w:val="18"/>
              </w:rPr>
            </w:pPr>
          </w:p>
        </w:tc>
        <w:tc>
          <w:tcPr>
            <w:tcW w:w="4706" w:type="dxa"/>
          </w:tcPr>
          <w:p w14:paraId="6B68AFAC" w14:textId="77777777" w:rsidR="00454F0A" w:rsidRDefault="00454F0A" w:rsidP="008D7881">
            <w:pPr>
              <w:pStyle w:val="Default"/>
              <w:rPr>
                <w:sz w:val="18"/>
                <w:szCs w:val="18"/>
              </w:rPr>
            </w:pPr>
            <w:r w:rsidRPr="00D879F4">
              <w:rPr>
                <w:sz w:val="18"/>
                <w:szCs w:val="18"/>
              </w:rPr>
              <w:t>5G Security Parameters extended</w:t>
            </w:r>
          </w:p>
        </w:tc>
        <w:tc>
          <w:tcPr>
            <w:tcW w:w="1361" w:type="dxa"/>
          </w:tcPr>
          <w:p w14:paraId="2A2836FF"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08B42EB" w14:textId="77777777" w:rsidTr="008D7881">
        <w:tc>
          <w:tcPr>
            <w:tcW w:w="1474" w:type="dxa"/>
          </w:tcPr>
          <w:p w14:paraId="22B064B0"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64136E28" w14:textId="77777777" w:rsidR="00454F0A" w:rsidRPr="003E1A8C" w:rsidRDefault="00454F0A" w:rsidP="008D7881">
            <w:pPr>
              <w:spacing w:after="0"/>
              <w:ind w:left="34"/>
              <w:rPr>
                <w:rFonts w:ascii="Arial" w:hAnsi="Arial"/>
                <w:sz w:val="18"/>
              </w:rPr>
            </w:pPr>
          </w:p>
        </w:tc>
        <w:tc>
          <w:tcPr>
            <w:tcW w:w="4706" w:type="dxa"/>
          </w:tcPr>
          <w:p w14:paraId="5875D38A" w14:textId="77777777" w:rsidR="00454F0A" w:rsidRDefault="00454F0A" w:rsidP="008D7881">
            <w:pPr>
              <w:pStyle w:val="Default"/>
              <w:rPr>
                <w:sz w:val="18"/>
                <w:szCs w:val="18"/>
              </w:rPr>
            </w:pPr>
            <w:r w:rsidRPr="00D879F4">
              <w:rPr>
                <w:sz w:val="18"/>
                <w:szCs w:val="18"/>
              </w:rPr>
              <w:t>MuD and MiD configuration data</w:t>
            </w:r>
          </w:p>
        </w:tc>
        <w:tc>
          <w:tcPr>
            <w:tcW w:w="1361" w:type="dxa"/>
          </w:tcPr>
          <w:p w14:paraId="3B413B43"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1805E7C4" w14:textId="77777777" w:rsidTr="008D7881">
        <w:tc>
          <w:tcPr>
            <w:tcW w:w="1474" w:type="dxa"/>
          </w:tcPr>
          <w:p w14:paraId="09931973"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6B440FB7" w14:textId="77777777" w:rsidR="00454F0A" w:rsidRPr="003E1A8C" w:rsidRDefault="00454F0A" w:rsidP="008D7881">
            <w:pPr>
              <w:spacing w:after="0"/>
              <w:ind w:left="34"/>
              <w:rPr>
                <w:rFonts w:ascii="Arial" w:hAnsi="Arial"/>
                <w:sz w:val="18"/>
              </w:rPr>
            </w:pPr>
          </w:p>
        </w:tc>
        <w:tc>
          <w:tcPr>
            <w:tcW w:w="4706" w:type="dxa"/>
          </w:tcPr>
          <w:p w14:paraId="2D1BCF80" w14:textId="77777777" w:rsidR="00454F0A" w:rsidRDefault="00454F0A" w:rsidP="008D7881">
            <w:pPr>
              <w:pStyle w:val="Default"/>
              <w:rPr>
                <w:sz w:val="18"/>
                <w:szCs w:val="18"/>
              </w:rPr>
            </w:pPr>
            <w:r w:rsidRPr="00D879F4">
              <w:rPr>
                <w:sz w:val="18"/>
                <w:szCs w:val="18"/>
              </w:rPr>
              <w:t>Support for Trusted non-3GPP access networks by USIM</w:t>
            </w:r>
          </w:p>
        </w:tc>
        <w:tc>
          <w:tcPr>
            <w:tcW w:w="1361" w:type="dxa"/>
          </w:tcPr>
          <w:p w14:paraId="1EF42A4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2B9B6087" w14:textId="77777777" w:rsidTr="008D7881">
        <w:tc>
          <w:tcPr>
            <w:tcW w:w="1474" w:type="dxa"/>
          </w:tcPr>
          <w:p w14:paraId="3599101D"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4C0BEE11" w14:textId="77777777" w:rsidR="00454F0A" w:rsidRPr="003E1A8C" w:rsidRDefault="00454F0A" w:rsidP="008D7881">
            <w:pPr>
              <w:spacing w:after="0"/>
              <w:ind w:left="34"/>
              <w:rPr>
                <w:rFonts w:ascii="Arial" w:hAnsi="Arial"/>
                <w:sz w:val="18"/>
              </w:rPr>
            </w:pPr>
          </w:p>
        </w:tc>
        <w:tc>
          <w:tcPr>
            <w:tcW w:w="4706" w:type="dxa"/>
          </w:tcPr>
          <w:p w14:paraId="00B8F199" w14:textId="77777777" w:rsidR="00454F0A" w:rsidRDefault="00454F0A" w:rsidP="008D7881">
            <w:pPr>
              <w:pStyle w:val="Default"/>
              <w:rPr>
                <w:sz w:val="18"/>
                <w:szCs w:val="18"/>
              </w:rPr>
            </w:pPr>
            <w:r w:rsidRPr="00D879F4">
              <w:rPr>
                <w:sz w:val="18"/>
                <w:szCs w:val="18"/>
              </w:rPr>
              <w:t>Support for multiple records of NAS security context storage for multiple registration</w:t>
            </w:r>
          </w:p>
        </w:tc>
        <w:tc>
          <w:tcPr>
            <w:tcW w:w="1361" w:type="dxa"/>
          </w:tcPr>
          <w:p w14:paraId="521931E1"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6352F58" w14:textId="77777777" w:rsidTr="008D7881">
        <w:tc>
          <w:tcPr>
            <w:tcW w:w="1474" w:type="dxa"/>
          </w:tcPr>
          <w:p w14:paraId="02D2ED8B"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0EFA072" w14:textId="77777777" w:rsidR="00454F0A" w:rsidRPr="003E1A8C" w:rsidRDefault="00454F0A" w:rsidP="008D7881">
            <w:pPr>
              <w:spacing w:after="0"/>
              <w:ind w:left="34"/>
              <w:rPr>
                <w:rFonts w:ascii="Arial" w:hAnsi="Arial"/>
                <w:sz w:val="18"/>
              </w:rPr>
            </w:pPr>
          </w:p>
        </w:tc>
        <w:tc>
          <w:tcPr>
            <w:tcW w:w="4706" w:type="dxa"/>
          </w:tcPr>
          <w:p w14:paraId="33EB230A" w14:textId="77777777" w:rsidR="00454F0A" w:rsidRDefault="00454F0A" w:rsidP="008D7881">
            <w:pPr>
              <w:pStyle w:val="Default"/>
              <w:rPr>
                <w:sz w:val="18"/>
                <w:szCs w:val="18"/>
              </w:rPr>
            </w:pPr>
            <w:r w:rsidRPr="00D879F4">
              <w:rPr>
                <w:sz w:val="18"/>
                <w:szCs w:val="18"/>
              </w:rPr>
              <w:t>Pre-configured CAG information list</w:t>
            </w:r>
          </w:p>
        </w:tc>
        <w:tc>
          <w:tcPr>
            <w:tcW w:w="1361" w:type="dxa"/>
          </w:tcPr>
          <w:p w14:paraId="5EABF725"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17A4B5C" w14:textId="77777777" w:rsidTr="008D7881">
        <w:tc>
          <w:tcPr>
            <w:tcW w:w="1474" w:type="dxa"/>
          </w:tcPr>
          <w:p w14:paraId="416601D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0161316F" w14:textId="77777777" w:rsidR="00454F0A" w:rsidRPr="003E1A8C" w:rsidRDefault="00454F0A" w:rsidP="008D7881">
            <w:pPr>
              <w:spacing w:after="0"/>
              <w:ind w:left="34"/>
              <w:rPr>
                <w:rFonts w:ascii="Arial" w:hAnsi="Arial"/>
                <w:sz w:val="18"/>
              </w:rPr>
            </w:pPr>
          </w:p>
        </w:tc>
        <w:tc>
          <w:tcPr>
            <w:tcW w:w="4706" w:type="dxa"/>
          </w:tcPr>
          <w:p w14:paraId="08B215C4" w14:textId="77777777" w:rsidR="00454F0A" w:rsidRDefault="00454F0A" w:rsidP="008D7881">
            <w:pPr>
              <w:pStyle w:val="Default"/>
              <w:rPr>
                <w:sz w:val="18"/>
                <w:szCs w:val="18"/>
              </w:rPr>
            </w:pPr>
            <w:r w:rsidRPr="004E1D44">
              <w:rPr>
                <w:sz w:val="18"/>
                <w:szCs w:val="18"/>
              </w:rPr>
              <w:t>SOR-CMCI storage in USIM</w:t>
            </w:r>
          </w:p>
        </w:tc>
        <w:tc>
          <w:tcPr>
            <w:tcW w:w="1361" w:type="dxa"/>
          </w:tcPr>
          <w:p w14:paraId="32F9BAA6"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09715C2" w14:textId="77777777" w:rsidTr="008D7881">
        <w:tc>
          <w:tcPr>
            <w:tcW w:w="1474" w:type="dxa"/>
          </w:tcPr>
          <w:p w14:paraId="3BA9CA79" w14:textId="1D055B1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BC94F12" w14:textId="77777777" w:rsidR="008917C5" w:rsidRPr="003E1A8C" w:rsidRDefault="008917C5" w:rsidP="008917C5">
            <w:pPr>
              <w:spacing w:after="0"/>
              <w:ind w:left="34"/>
              <w:rPr>
                <w:rFonts w:ascii="Arial" w:hAnsi="Arial"/>
                <w:sz w:val="18"/>
              </w:rPr>
            </w:pPr>
          </w:p>
        </w:tc>
        <w:tc>
          <w:tcPr>
            <w:tcW w:w="4706" w:type="dxa"/>
          </w:tcPr>
          <w:p w14:paraId="74EB563A" w14:textId="7183E029" w:rsidR="008917C5" w:rsidRDefault="008917C5" w:rsidP="008917C5">
            <w:pPr>
              <w:pStyle w:val="Default"/>
              <w:rPr>
                <w:sz w:val="18"/>
                <w:szCs w:val="18"/>
              </w:rPr>
            </w:pPr>
            <w:r w:rsidRPr="000625E7">
              <w:rPr>
                <w:sz w:val="18"/>
                <w:szCs w:val="18"/>
              </w:rPr>
              <w:t>5G ProSe</w:t>
            </w:r>
          </w:p>
        </w:tc>
        <w:tc>
          <w:tcPr>
            <w:tcW w:w="1361" w:type="dxa"/>
          </w:tcPr>
          <w:p w14:paraId="0357F678" w14:textId="62BEE0A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95E97D0" w14:textId="77777777" w:rsidTr="008D7881">
        <w:tc>
          <w:tcPr>
            <w:tcW w:w="1474" w:type="dxa"/>
          </w:tcPr>
          <w:p w14:paraId="1F2AAE36" w14:textId="39B15C80"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36A1553" w14:textId="77777777" w:rsidR="008917C5" w:rsidRPr="003E1A8C" w:rsidRDefault="008917C5" w:rsidP="008917C5">
            <w:pPr>
              <w:spacing w:after="0"/>
              <w:ind w:left="34"/>
              <w:rPr>
                <w:rFonts w:ascii="Arial" w:hAnsi="Arial"/>
                <w:sz w:val="18"/>
              </w:rPr>
            </w:pPr>
          </w:p>
        </w:tc>
        <w:tc>
          <w:tcPr>
            <w:tcW w:w="4706" w:type="dxa"/>
          </w:tcPr>
          <w:p w14:paraId="57C0E479" w14:textId="150662B7" w:rsidR="008917C5" w:rsidRDefault="008917C5" w:rsidP="008917C5">
            <w:pPr>
              <w:pStyle w:val="Default"/>
              <w:rPr>
                <w:sz w:val="18"/>
                <w:szCs w:val="18"/>
              </w:rPr>
            </w:pPr>
            <w:r w:rsidRPr="004E1D44">
              <w:rPr>
                <w:sz w:val="18"/>
                <w:szCs w:val="18"/>
              </w:rPr>
              <w:t>Storage of disaster roaming information in USIM</w:t>
            </w:r>
          </w:p>
        </w:tc>
        <w:tc>
          <w:tcPr>
            <w:tcW w:w="1361" w:type="dxa"/>
          </w:tcPr>
          <w:p w14:paraId="1E09CF33" w14:textId="4628A1BE"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43406222" w14:textId="77777777" w:rsidTr="008D7881">
        <w:tc>
          <w:tcPr>
            <w:tcW w:w="1474" w:type="dxa"/>
          </w:tcPr>
          <w:p w14:paraId="3CF300EC" w14:textId="4DE3F12F"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51772909" w14:textId="77777777" w:rsidR="008917C5" w:rsidRPr="003E1A8C" w:rsidRDefault="008917C5" w:rsidP="008917C5">
            <w:pPr>
              <w:spacing w:after="0"/>
              <w:ind w:left="34"/>
              <w:rPr>
                <w:rFonts w:ascii="Arial" w:hAnsi="Arial"/>
                <w:sz w:val="18"/>
              </w:rPr>
            </w:pPr>
          </w:p>
        </w:tc>
        <w:tc>
          <w:tcPr>
            <w:tcW w:w="4706" w:type="dxa"/>
          </w:tcPr>
          <w:p w14:paraId="636E2D29" w14:textId="24077C9D" w:rsidR="008917C5" w:rsidRDefault="008917C5" w:rsidP="008917C5">
            <w:pPr>
              <w:pStyle w:val="Default"/>
              <w:rPr>
                <w:sz w:val="18"/>
                <w:szCs w:val="18"/>
              </w:rPr>
            </w:pPr>
            <w:r w:rsidRPr="004E1D44">
              <w:rPr>
                <w:sz w:val="18"/>
                <w:szCs w:val="18"/>
              </w:rPr>
              <w:t>Pre-configured eDRX parameters</w:t>
            </w:r>
          </w:p>
        </w:tc>
        <w:tc>
          <w:tcPr>
            <w:tcW w:w="1361" w:type="dxa"/>
          </w:tcPr>
          <w:p w14:paraId="14C77782" w14:textId="3084F0E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99D9B18" w14:textId="77777777" w:rsidTr="008D7881">
        <w:tc>
          <w:tcPr>
            <w:tcW w:w="1474" w:type="dxa"/>
          </w:tcPr>
          <w:p w14:paraId="18019D21" w14:textId="480F1FF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10F5A840" w14:textId="77777777" w:rsidR="008917C5" w:rsidRPr="003E1A8C" w:rsidRDefault="008917C5" w:rsidP="008917C5">
            <w:pPr>
              <w:spacing w:after="0"/>
              <w:ind w:left="34"/>
              <w:rPr>
                <w:rFonts w:ascii="Arial" w:hAnsi="Arial"/>
                <w:sz w:val="18"/>
              </w:rPr>
            </w:pPr>
          </w:p>
        </w:tc>
        <w:tc>
          <w:tcPr>
            <w:tcW w:w="4706" w:type="dxa"/>
          </w:tcPr>
          <w:p w14:paraId="3B4447A3" w14:textId="6BCEEF08" w:rsidR="008917C5" w:rsidRDefault="008917C5" w:rsidP="008917C5">
            <w:pPr>
              <w:pStyle w:val="Default"/>
              <w:rPr>
                <w:sz w:val="18"/>
                <w:szCs w:val="18"/>
              </w:rPr>
            </w:pPr>
            <w:r w:rsidRPr="004E1D44">
              <w:rPr>
                <w:sz w:val="18"/>
                <w:szCs w:val="18"/>
              </w:rPr>
              <w:t>5G NSWO support</w:t>
            </w:r>
          </w:p>
        </w:tc>
        <w:tc>
          <w:tcPr>
            <w:tcW w:w="1361" w:type="dxa"/>
          </w:tcPr>
          <w:p w14:paraId="457D0E62" w14:textId="434BA4E0"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0E02640D" w14:textId="77777777" w:rsidTr="008D7881">
        <w:tc>
          <w:tcPr>
            <w:tcW w:w="1474" w:type="dxa"/>
          </w:tcPr>
          <w:p w14:paraId="5E53CB39" w14:textId="6666140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4FA82BF0" w14:textId="77777777" w:rsidR="008917C5" w:rsidRPr="003E1A8C" w:rsidRDefault="008917C5" w:rsidP="008917C5">
            <w:pPr>
              <w:spacing w:after="0"/>
              <w:ind w:left="34"/>
              <w:rPr>
                <w:rFonts w:ascii="Arial" w:hAnsi="Arial"/>
                <w:sz w:val="18"/>
              </w:rPr>
            </w:pPr>
          </w:p>
        </w:tc>
        <w:tc>
          <w:tcPr>
            <w:tcW w:w="4706" w:type="dxa"/>
          </w:tcPr>
          <w:p w14:paraId="01AA750D" w14:textId="751AD243" w:rsidR="008917C5" w:rsidRDefault="008917C5" w:rsidP="008917C5">
            <w:pPr>
              <w:pStyle w:val="Default"/>
              <w:rPr>
                <w:sz w:val="18"/>
                <w:szCs w:val="18"/>
              </w:rPr>
            </w:pPr>
            <w:r w:rsidRPr="000625E7">
              <w:rPr>
                <w:sz w:val="18"/>
                <w:szCs w:val="18"/>
              </w:rPr>
              <w:t>PWS configuration for SNPN in USIM</w:t>
            </w:r>
          </w:p>
        </w:tc>
        <w:tc>
          <w:tcPr>
            <w:tcW w:w="1361" w:type="dxa"/>
          </w:tcPr>
          <w:p w14:paraId="0359258E" w14:textId="4C1ABE8C"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3F93CE05" w14:textId="77777777" w:rsidTr="008D7881">
        <w:tc>
          <w:tcPr>
            <w:tcW w:w="1474" w:type="dxa"/>
          </w:tcPr>
          <w:p w14:paraId="0CC4F852" w14:textId="407ED08C"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7B770F74" w14:textId="77777777" w:rsidR="008917C5" w:rsidRPr="003E1A8C" w:rsidRDefault="008917C5" w:rsidP="008917C5">
            <w:pPr>
              <w:spacing w:after="0"/>
              <w:ind w:left="34"/>
              <w:rPr>
                <w:rFonts w:ascii="Arial" w:hAnsi="Arial"/>
                <w:sz w:val="18"/>
              </w:rPr>
            </w:pPr>
          </w:p>
        </w:tc>
        <w:tc>
          <w:tcPr>
            <w:tcW w:w="4706" w:type="dxa"/>
          </w:tcPr>
          <w:p w14:paraId="2198DD66" w14:textId="70C2C4E9" w:rsidR="008917C5" w:rsidRDefault="008917C5" w:rsidP="008917C5">
            <w:pPr>
              <w:pStyle w:val="Default"/>
              <w:rPr>
                <w:sz w:val="18"/>
                <w:szCs w:val="18"/>
              </w:rPr>
            </w:pPr>
            <w:r w:rsidRPr="004E1D44">
              <w:rPr>
                <w:sz w:val="18"/>
                <w:szCs w:val="18"/>
              </w:rPr>
              <w:t>Multiplier Coefficient for Higher Priority PLMN search via NG-RAN satellite access</w:t>
            </w:r>
          </w:p>
        </w:tc>
        <w:tc>
          <w:tcPr>
            <w:tcW w:w="1361" w:type="dxa"/>
          </w:tcPr>
          <w:p w14:paraId="007264DB" w14:textId="255EFA4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FA0021C" w14:textId="77777777" w:rsidTr="008D7881">
        <w:tc>
          <w:tcPr>
            <w:tcW w:w="1474" w:type="dxa"/>
          </w:tcPr>
          <w:p w14:paraId="245372F5" w14:textId="5F9B530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306DD77A" w14:textId="77777777" w:rsidR="008917C5" w:rsidRPr="003E1A8C" w:rsidRDefault="008917C5" w:rsidP="008917C5">
            <w:pPr>
              <w:spacing w:after="0"/>
              <w:ind w:left="34"/>
              <w:rPr>
                <w:rFonts w:ascii="Arial" w:hAnsi="Arial"/>
                <w:sz w:val="18"/>
              </w:rPr>
            </w:pPr>
          </w:p>
        </w:tc>
        <w:tc>
          <w:tcPr>
            <w:tcW w:w="4706" w:type="dxa"/>
          </w:tcPr>
          <w:p w14:paraId="00F03F30" w14:textId="55070544" w:rsidR="008917C5" w:rsidRDefault="008917C5" w:rsidP="008917C5">
            <w:pPr>
              <w:pStyle w:val="Default"/>
              <w:rPr>
                <w:sz w:val="18"/>
                <w:szCs w:val="18"/>
              </w:rPr>
            </w:pPr>
            <w:r w:rsidRPr="004E1D44">
              <w:rPr>
                <w:sz w:val="18"/>
                <w:szCs w:val="18"/>
              </w:rPr>
              <w:t>KAUSF derivation configuration</w:t>
            </w:r>
          </w:p>
        </w:tc>
        <w:tc>
          <w:tcPr>
            <w:tcW w:w="1361" w:type="dxa"/>
          </w:tcPr>
          <w:p w14:paraId="1BB4BC14" w14:textId="093EC00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87DF661" w14:textId="77777777" w:rsidR="00454F0A" w:rsidRPr="00311D59" w:rsidRDefault="00454F0A" w:rsidP="00454F0A">
      <w:pPr>
        <w:ind w:left="1135" w:hanging="284"/>
      </w:pPr>
      <w:bookmarkStart w:id="793" w:name="MCCQCTEMPBM_00000121"/>
      <w:bookmarkEnd w:id="79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54F0A" w:rsidRPr="00311D59" w14:paraId="76519BA6" w14:textId="77777777" w:rsidTr="008D7881">
        <w:tc>
          <w:tcPr>
            <w:tcW w:w="907" w:type="dxa"/>
            <w:tcBorders>
              <w:top w:val="single" w:sz="4" w:space="0" w:color="auto"/>
              <w:left w:val="single" w:sz="4" w:space="0" w:color="auto"/>
              <w:bottom w:val="single" w:sz="4" w:space="0" w:color="auto"/>
              <w:right w:val="single" w:sz="4" w:space="0" w:color="auto"/>
            </w:tcBorders>
          </w:tcPr>
          <w:p w14:paraId="5361AF65" w14:textId="77777777" w:rsidR="00454F0A" w:rsidRPr="00FE52FE" w:rsidRDefault="00454F0A" w:rsidP="008D7881">
            <w:pPr>
              <w:keepNext/>
              <w:keepLines/>
              <w:spacing w:after="0"/>
              <w:rPr>
                <w:rFonts w:ascii="Arial" w:hAnsi="Arial"/>
                <w:b/>
                <w:sz w:val="18"/>
              </w:rPr>
            </w:pPr>
            <w:bookmarkStart w:id="794" w:name="_Hlk159593803"/>
            <w:bookmarkEnd w:id="793"/>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5928C75"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2234B6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5F0FB12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80B70F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9F8B699"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581FEE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71C85E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C4B0D7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B8</w:t>
            </w:r>
          </w:p>
        </w:tc>
      </w:tr>
      <w:tr w:rsidR="00454F0A" w:rsidRPr="00311D59" w14:paraId="56387322" w14:textId="77777777" w:rsidTr="008D7881">
        <w:tc>
          <w:tcPr>
            <w:tcW w:w="907" w:type="dxa"/>
            <w:tcBorders>
              <w:top w:val="single" w:sz="4" w:space="0" w:color="auto"/>
              <w:left w:val="single" w:sz="4" w:space="0" w:color="auto"/>
              <w:bottom w:val="single" w:sz="4" w:space="0" w:color="auto"/>
              <w:right w:val="single" w:sz="4" w:space="0" w:color="auto"/>
            </w:tcBorders>
          </w:tcPr>
          <w:p w14:paraId="33CD1954" w14:textId="77777777" w:rsidR="00454F0A" w:rsidRPr="00311D59" w:rsidRDefault="00454F0A"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518641" w14:textId="77777777" w:rsidR="00454F0A" w:rsidRPr="00311D59" w:rsidRDefault="00454F0A" w:rsidP="008D788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8442D"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C6704" w14:textId="77777777" w:rsidR="00454F0A" w:rsidRPr="00311D59" w:rsidRDefault="00454F0A" w:rsidP="008D788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388B0E3" w14:textId="77777777" w:rsidR="00454F0A" w:rsidRPr="00311D59" w:rsidRDefault="00454F0A" w:rsidP="008D788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DF6C34B" w14:textId="77777777" w:rsidR="00454F0A" w:rsidRPr="00311D59" w:rsidRDefault="00454F0A" w:rsidP="008D788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AECB05"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2AF5031"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A42552"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r>
      <w:tr w:rsidR="00454F0A" w:rsidRPr="00311D59" w14:paraId="52DCAA20" w14:textId="77777777" w:rsidTr="008D7881">
        <w:tc>
          <w:tcPr>
            <w:tcW w:w="907" w:type="dxa"/>
            <w:tcBorders>
              <w:top w:val="single" w:sz="4" w:space="0" w:color="auto"/>
              <w:right w:val="single" w:sz="4" w:space="0" w:color="auto"/>
            </w:tcBorders>
          </w:tcPr>
          <w:p w14:paraId="4EA5CFF8"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283728"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3D8E01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21A5F3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8C2F6E1" w14:textId="77777777" w:rsidR="00454F0A" w:rsidRPr="00311D59" w:rsidRDefault="00454F0A" w:rsidP="008D788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A85D6E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B931CFC"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5CBD60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77DF76C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454F0A" w:rsidRPr="00311D59" w14:paraId="42E860F1" w14:textId="77777777" w:rsidTr="008D7881">
        <w:tc>
          <w:tcPr>
            <w:tcW w:w="907" w:type="dxa"/>
            <w:tcBorders>
              <w:right w:val="single" w:sz="4" w:space="0" w:color="auto"/>
            </w:tcBorders>
          </w:tcPr>
          <w:p w14:paraId="767774F3"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CE7A9F"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318C8"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1A5D2B" w14:textId="77777777" w:rsidR="00454F0A" w:rsidRPr="00311D59" w:rsidRDefault="00454F0A" w:rsidP="008D788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A74EA0D" w14:textId="77777777" w:rsidR="00454F0A" w:rsidRPr="00311D59" w:rsidRDefault="00454F0A" w:rsidP="008D788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43CDBD" w14:textId="77777777" w:rsidR="00454F0A" w:rsidRPr="00311D59" w:rsidRDefault="00454F0A" w:rsidP="008D7881">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E389D68"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CFB7F24"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7495255" w14:textId="77777777" w:rsidR="00454F0A" w:rsidRPr="00311D59" w:rsidRDefault="00454F0A" w:rsidP="008D7881">
            <w:pPr>
              <w:keepNext/>
              <w:keepLines/>
              <w:spacing w:after="0"/>
              <w:rPr>
                <w:rFonts w:ascii="Arial" w:hAnsi="Arial"/>
                <w:sz w:val="18"/>
              </w:rPr>
            </w:pPr>
            <w:r>
              <w:rPr>
                <w:rFonts w:ascii="Arial" w:hAnsi="Arial"/>
                <w:sz w:val="18"/>
              </w:rPr>
              <w:t>0000 0000</w:t>
            </w:r>
          </w:p>
        </w:tc>
      </w:tr>
      <w:bookmarkEnd w:id="794"/>
    </w:tbl>
    <w:p w14:paraId="67DBE420" w14:textId="77777777" w:rsidR="00454F0A" w:rsidRDefault="00454F0A" w:rsidP="00454F0A"/>
    <w:p w14:paraId="02F69D43" w14:textId="77777777" w:rsidR="001B4C39" w:rsidRPr="005162D3" w:rsidRDefault="001B4C39" w:rsidP="001B4C39">
      <w:pPr>
        <w:pStyle w:val="Heading3"/>
      </w:pPr>
      <w:bookmarkStart w:id="795" w:name="_Toc130989693"/>
      <w:r w:rsidRPr="005162D3">
        <w:t>4.15.2</w:t>
      </w:r>
      <w:r w:rsidRPr="005162D3">
        <w:tab/>
      </w:r>
      <w:bookmarkEnd w:id="795"/>
      <w:r w:rsidRPr="005162D3">
        <w:t>EF</w:t>
      </w:r>
      <w:r w:rsidRPr="005162D3">
        <w:rPr>
          <w:vertAlign w:val="subscript"/>
        </w:rPr>
        <w:t>MCHPPLMN</w:t>
      </w:r>
      <w:r w:rsidRPr="005162D3">
        <w:t xml:space="preserve"> (Multiplier Coefficient for Higher Priority PLMN search)</w:t>
      </w:r>
    </w:p>
    <w:p w14:paraId="49FBBC3B" w14:textId="77777777" w:rsidR="001B4C39" w:rsidRPr="005162D3" w:rsidRDefault="001B4C39" w:rsidP="001B4C39">
      <w:pPr>
        <w:ind w:left="568" w:hanging="284"/>
      </w:pPr>
      <w:r w:rsidRPr="005162D3">
        <w:t>Logically:</w:t>
      </w:r>
    </w:p>
    <w:p w14:paraId="59710BDE" w14:textId="77777777" w:rsidR="001B4C39" w:rsidRDefault="001B4C39" w:rsidP="001B4C39">
      <w:pPr>
        <w:pStyle w:val="B3"/>
      </w:pPr>
      <w:bookmarkStart w:id="796" w:name="MCCQCTEMPBM_00000125"/>
      <w:r w:rsidRPr="005162D3">
        <w:t>Multiplier coefficient: 00</w:t>
      </w:r>
    </w:p>
    <w:p w14:paraId="60E11DEF"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1B4C39" w:rsidRPr="005162D3" w14:paraId="576D5842" w14:textId="77777777" w:rsidTr="0003783D">
        <w:tc>
          <w:tcPr>
            <w:tcW w:w="959" w:type="dxa"/>
            <w:tcBorders>
              <w:top w:val="single" w:sz="4" w:space="0" w:color="auto"/>
              <w:left w:val="single" w:sz="4" w:space="0" w:color="auto"/>
              <w:bottom w:val="single" w:sz="4" w:space="0" w:color="auto"/>
              <w:right w:val="single" w:sz="4" w:space="0" w:color="auto"/>
            </w:tcBorders>
            <w:hideMark/>
          </w:tcPr>
          <w:bookmarkEnd w:id="796"/>
          <w:p w14:paraId="3746554F"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43785D"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r>
      <w:tr w:rsidR="001B4C39" w:rsidRPr="005162D3" w14:paraId="5A31FA61"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18DFB8F7"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C79F2A"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4A5F3933" w14:textId="77777777" w:rsidR="001B4C39" w:rsidRPr="005162D3" w:rsidRDefault="001B4C39" w:rsidP="001B4C39"/>
    <w:p w14:paraId="42222AD3" w14:textId="77777777" w:rsidR="001B4C39" w:rsidRPr="005162D3" w:rsidRDefault="001B4C39" w:rsidP="001B4C39">
      <w:pPr>
        <w:pStyle w:val="Heading3"/>
      </w:pPr>
      <w:r w:rsidRPr="005162D3">
        <w:t>4.15.3</w:t>
      </w:r>
      <w:r w:rsidRPr="005162D3">
        <w:tab/>
        <w:t>EF</w:t>
      </w:r>
      <w:r w:rsidRPr="005162D3">
        <w:rPr>
          <w:vertAlign w:val="subscript"/>
        </w:rPr>
        <w:t>HPLMNwACT</w:t>
      </w:r>
      <w:r w:rsidRPr="005162D3">
        <w:t xml:space="preserve"> (HPLMN selector with Access Technology)</w:t>
      </w:r>
    </w:p>
    <w:p w14:paraId="33D1BD91" w14:textId="77777777" w:rsidR="001B4C39" w:rsidRDefault="001B4C39" w:rsidP="001B4C39">
      <w:pPr>
        <w:ind w:left="568" w:hanging="284"/>
      </w:pPr>
      <w:r w:rsidRPr="005162D3">
        <w:t>Logically:</w:t>
      </w:r>
    </w:p>
    <w:p w14:paraId="10622025" w14:textId="575C8DBE" w:rsidR="001B4C39" w:rsidRPr="005162D3" w:rsidRDefault="001B4C39" w:rsidP="001B4C39">
      <w:pPr>
        <w:pStyle w:val="B3"/>
      </w:pPr>
      <w:r w:rsidRPr="005162D3">
        <w:lastRenderedPageBreak/>
        <w:t>PLMN:</w:t>
      </w:r>
      <w:r>
        <w:tab/>
      </w:r>
      <w:r>
        <w:tab/>
      </w:r>
      <w:r>
        <w:tab/>
      </w:r>
      <w:r>
        <w:tab/>
      </w:r>
      <w:r>
        <w:tab/>
      </w:r>
      <w:r>
        <w:tab/>
      </w:r>
      <w:r>
        <w:tab/>
      </w:r>
      <w:r>
        <w:tab/>
      </w:r>
      <w:r>
        <w:tab/>
      </w:r>
      <w:r w:rsidRPr="005162D3">
        <w:t>MCC 244 and MNC 081</w:t>
      </w:r>
    </w:p>
    <w:p w14:paraId="1F77F553" w14:textId="3DB565B4" w:rsidR="001B4C39" w:rsidRDefault="001B4C39" w:rsidP="001B4C39">
      <w:pPr>
        <w:pStyle w:val="B3"/>
      </w:pPr>
      <w:r w:rsidRPr="005162D3">
        <w:t>PLMN Access Technology Identifier:</w:t>
      </w:r>
      <w:r>
        <w:tab/>
      </w:r>
      <w:r w:rsidRPr="005162D3">
        <w:t>NG-RAN</w:t>
      </w:r>
    </w:p>
    <w:p w14:paraId="580B286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1B4C39" w:rsidRPr="005162D3" w14:paraId="45B7A3D8"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F18BFB2"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37EDAD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249D64E3"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5340D97"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78FA2B60"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305EF3B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B5</w:t>
            </w:r>
          </w:p>
        </w:tc>
      </w:tr>
      <w:tr w:rsidR="001B4C39" w:rsidRPr="005162D3" w14:paraId="2DE346BE"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1156771"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D2E28F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EE5D663" w14:textId="77777777" w:rsidR="001B4C39" w:rsidRPr="005162D3" w:rsidRDefault="001B4C39" w:rsidP="0003783D">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225E3ADB"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1404A17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10B293F8"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031DC2F7" w14:textId="77777777" w:rsidR="001B4C39" w:rsidRDefault="001B4C39" w:rsidP="001B4C39">
      <w:pPr>
        <w:rPr>
          <w:lang w:eastAsia="zh-CN"/>
        </w:rPr>
      </w:pPr>
    </w:p>
    <w:p w14:paraId="10E4D54F" w14:textId="2F3D9A5C" w:rsidR="0094047F" w:rsidRDefault="0094047F" w:rsidP="0094047F">
      <w:pPr>
        <w:pStyle w:val="Heading3"/>
      </w:pPr>
      <w:r>
        <w:t>4.15.4</w:t>
      </w:r>
      <w:r>
        <w:tab/>
        <w:t>EF</w:t>
      </w:r>
      <w:r>
        <w:rPr>
          <w:vertAlign w:val="subscript"/>
        </w:rPr>
        <w:t>NASCONFIG</w:t>
      </w:r>
      <w:r>
        <w:t xml:space="preserve"> (Non Access Stratum Configuration)</w:t>
      </w:r>
    </w:p>
    <w:p w14:paraId="35D7E34F" w14:textId="77777777" w:rsidR="0094047F" w:rsidRDefault="0094047F" w:rsidP="0094047F">
      <w:pPr>
        <w:keepLines/>
        <w:spacing w:after="0"/>
        <w:ind w:left="1702" w:hanging="1418"/>
      </w:pPr>
      <w:r>
        <w:t>Logically:</w:t>
      </w:r>
      <w:r>
        <w:tab/>
      </w:r>
    </w:p>
    <w:p w14:paraId="36381C9A" w14:textId="77777777" w:rsidR="0094047F" w:rsidRDefault="0094047F" w:rsidP="0094047F">
      <w:pPr>
        <w:keepLines/>
        <w:spacing w:after="0"/>
        <w:ind w:left="4962" w:hanging="4254"/>
        <w:rPr>
          <w:iCs/>
        </w:rPr>
      </w:pPr>
      <w:r>
        <w:rPr>
          <w:iCs/>
        </w:rPr>
        <w:t>NAS signalling priority value:</w:t>
      </w:r>
      <w:r>
        <w:rPr>
          <w:iCs/>
        </w:rPr>
        <w:tab/>
        <w:t>Reserved (NAS signalling low priority is not used)</w:t>
      </w:r>
      <w:r>
        <w:rPr>
          <w:iCs/>
        </w:rPr>
        <w:tab/>
      </w:r>
    </w:p>
    <w:p w14:paraId="21ADFDB0" w14:textId="77777777" w:rsidR="0094047F" w:rsidRDefault="0094047F" w:rsidP="0094047F">
      <w:pPr>
        <w:spacing w:after="0"/>
        <w:ind w:left="4956" w:hanging="4248"/>
        <w:rPr>
          <w:iCs/>
        </w:rPr>
      </w:pPr>
      <w:r>
        <w:rPr>
          <w:iCs/>
        </w:rPr>
        <w:t>NMO I Behaviour value:</w:t>
      </w:r>
      <w:r>
        <w:rPr>
          <w:iCs/>
        </w:rPr>
        <w:tab/>
        <w:t>"NMO I, Network Mode of Operation I" indication is not used</w:t>
      </w:r>
    </w:p>
    <w:p w14:paraId="2AEA1631" w14:textId="77777777" w:rsidR="0094047F" w:rsidRDefault="0094047F" w:rsidP="0094047F">
      <w:pPr>
        <w:spacing w:after="0"/>
        <w:ind w:left="4399" w:hanging="3691"/>
        <w:rPr>
          <w:iCs/>
        </w:rPr>
      </w:pPr>
      <w:r>
        <w:rPr>
          <w:iCs/>
        </w:rPr>
        <w:t>Attach with IMSI value:</w:t>
      </w:r>
      <w:r>
        <w:rPr>
          <w:iCs/>
        </w:rPr>
        <w:tab/>
        <w:t>normal behaviour is applied</w:t>
      </w:r>
    </w:p>
    <w:p w14:paraId="716213B0" w14:textId="77777777" w:rsidR="0094047F" w:rsidRDefault="0094047F" w:rsidP="0094047F">
      <w:pPr>
        <w:spacing w:after="0"/>
        <w:ind w:left="4399" w:hanging="3691"/>
        <w:rPr>
          <w:iCs/>
        </w:rPr>
      </w:pPr>
      <w:r>
        <w:rPr>
          <w:iCs/>
        </w:rPr>
        <w:t>Minimum Periodic Search Timer value:</w:t>
      </w:r>
      <w:r>
        <w:rPr>
          <w:iCs/>
        </w:rPr>
        <w:tab/>
        <w:t>00</w:t>
      </w:r>
    </w:p>
    <w:p w14:paraId="5A9A487D" w14:textId="77777777" w:rsidR="0094047F" w:rsidRDefault="0094047F" w:rsidP="0094047F">
      <w:pPr>
        <w:spacing w:after="0"/>
        <w:ind w:left="4399" w:hanging="3691"/>
        <w:rPr>
          <w:iCs/>
        </w:rPr>
      </w:pPr>
      <w:r>
        <w:rPr>
          <w:iCs/>
        </w:rPr>
        <w:t>Extended access barring value:</w:t>
      </w:r>
      <w:r>
        <w:rPr>
          <w:iCs/>
        </w:rPr>
        <w:tab/>
        <w:t>extended access barring is not applied for the UE</w:t>
      </w:r>
    </w:p>
    <w:p w14:paraId="6BDBBF7F" w14:textId="77777777" w:rsidR="0094047F" w:rsidRDefault="0094047F" w:rsidP="0094047F">
      <w:pPr>
        <w:spacing w:after="0"/>
        <w:ind w:left="4399" w:hanging="3691"/>
        <w:rPr>
          <w:iCs/>
        </w:rPr>
      </w:pPr>
      <w:r>
        <w:rPr>
          <w:iCs/>
        </w:rPr>
        <w:t>Timer T3245 Behaviour value:</w:t>
      </w:r>
      <w:r>
        <w:rPr>
          <w:iCs/>
        </w:rPr>
        <w:tab/>
        <w:t>T3245 not used</w:t>
      </w:r>
    </w:p>
    <w:p w14:paraId="684E4E0A" w14:textId="77777777" w:rsidR="0094047F" w:rsidRDefault="0094047F" w:rsidP="0094047F">
      <w:pPr>
        <w:spacing w:after="0"/>
        <w:ind w:left="4956" w:hanging="4248"/>
        <w:rPr>
          <w:iCs/>
        </w:rPr>
      </w:pPr>
      <w:r>
        <w:rPr>
          <w:iCs/>
        </w:rPr>
        <w:t>Override NAS signalling low priority:</w:t>
      </w:r>
      <w:r>
        <w:rPr>
          <w:iCs/>
        </w:rPr>
        <w:tab/>
        <w:t>Indicates that the UE cannot override the NAS signalling low priority indicator</w:t>
      </w:r>
    </w:p>
    <w:p w14:paraId="1F14CCD9" w14:textId="77777777" w:rsidR="0094047F" w:rsidRDefault="0094047F" w:rsidP="0094047F">
      <w:pPr>
        <w:spacing w:after="0"/>
        <w:ind w:left="4956" w:hanging="4248"/>
        <w:rPr>
          <w:iCs/>
        </w:rPr>
      </w:pPr>
      <w:r>
        <w:rPr>
          <w:iCs/>
        </w:rPr>
        <w:t>Override Extended access barring:</w:t>
      </w:r>
      <w:r>
        <w:rPr>
          <w:iCs/>
        </w:rPr>
        <w:tab/>
        <w:t>Indicates that the UE cannot override extended access barring</w:t>
      </w:r>
    </w:p>
    <w:p w14:paraId="7C0353EE" w14:textId="77777777" w:rsidR="0094047F" w:rsidRDefault="0094047F" w:rsidP="0094047F">
      <w:pPr>
        <w:spacing w:after="0"/>
        <w:ind w:left="4956" w:hanging="4248"/>
        <w:rPr>
          <w:iCs/>
        </w:rPr>
      </w:pPr>
      <w:r>
        <w:rPr>
          <w:iCs/>
        </w:rPr>
        <w:t>Fast First Higher Priority PLMN Search:</w:t>
      </w:r>
      <w:r>
        <w:rPr>
          <w:iCs/>
        </w:rPr>
        <w:tab/>
        <w:t>Indicates that the Fast First Higher Priority PLMN Search is not enabled</w:t>
      </w:r>
    </w:p>
    <w:p w14:paraId="26B7CD05" w14:textId="77777777" w:rsidR="0094047F" w:rsidRDefault="0094047F" w:rsidP="0094047F">
      <w:pPr>
        <w:spacing w:after="0"/>
        <w:ind w:left="4962" w:hanging="4256"/>
      </w:pPr>
      <w:r>
        <w:t>EUTRA Disabling Allowed For EMM Cause15:</w:t>
      </w:r>
      <w:r>
        <w:tab/>
        <w:t>disabled</w:t>
      </w:r>
    </w:p>
    <w:p w14:paraId="74410085" w14:textId="77777777" w:rsidR="0094047F" w:rsidRDefault="0094047F" w:rsidP="0094047F">
      <w:pPr>
        <w:spacing w:after="0"/>
        <w:ind w:left="4954" w:hanging="4248"/>
      </w:pPr>
      <w:r>
        <w:t>SM_RetryWaitTime:</w:t>
      </w:r>
      <w:r>
        <w:tab/>
        <w:t>00</w:t>
      </w:r>
    </w:p>
    <w:p w14:paraId="7CBDE7FF" w14:textId="77777777" w:rsidR="0094047F" w:rsidRDefault="0094047F" w:rsidP="0094047F">
      <w:pPr>
        <w:spacing w:after="0"/>
        <w:ind w:left="4954" w:hanging="4248"/>
        <w:rPr>
          <w:iCs/>
        </w:rPr>
      </w:pPr>
      <w:r>
        <w:t>SM_RetryAtRATChange:</w:t>
      </w:r>
      <w:r>
        <w:tab/>
      </w:r>
      <w:r>
        <w:rPr>
          <w:iCs/>
        </w:rPr>
        <w:t>UE is allowed to retry the corresponding ESM procedure in S1 mode if an SM procedure was rejected in A/Gb or Iu mode, and to retry the corresponding SM procedure in A/Gb or Iu mode if an ESM procedure was rejected in S1 mode.</w:t>
      </w:r>
    </w:p>
    <w:p w14:paraId="1C7A213E" w14:textId="77777777" w:rsidR="0094047F" w:rsidRDefault="0094047F" w:rsidP="0094047F">
      <w:pPr>
        <w:spacing w:after="0"/>
        <w:ind w:left="4954" w:hanging="4248"/>
      </w:pPr>
      <w:r>
        <w:t xml:space="preserve">Exception Data Reporting Allowed: </w:t>
      </w:r>
      <w:r>
        <w:tab/>
        <w:t>Indicates whether the UE in NB-S1 mode is allowed to use the RRC establishment cause mo-ExceptionData.</w:t>
      </w:r>
    </w:p>
    <w:p w14:paraId="145A07E4" w14:textId="77777777" w:rsidR="0094047F" w:rsidRDefault="0094047F" w:rsidP="0094047F">
      <w:pPr>
        <w:spacing w:after="0"/>
        <w:ind w:left="4954" w:hanging="4248"/>
      </w:pPr>
      <w:r>
        <w:t>No E-UTRA Disabling In 5GS:</w:t>
      </w:r>
      <w:r>
        <w:tab/>
      </w:r>
      <w:r>
        <w:rPr>
          <w:rFonts w:hint="eastAsia"/>
        </w:rPr>
        <w:t>I</w:t>
      </w:r>
      <w:r>
        <w:t xml:space="preserve">ndicates whether E-UTRA Disabling In 5GS is disabled or enabled. The default value </w:t>
      </w:r>
      <w:r>
        <w:rPr>
          <w:rFonts w:hint="eastAsia"/>
          <w:lang w:eastAsia="zh-CN"/>
        </w:rPr>
        <w:t>is</w:t>
      </w:r>
      <w:r>
        <w:t xml:space="preserve"> 0.</w:t>
      </w:r>
    </w:p>
    <w:p w14:paraId="5CED6A6D" w14:textId="77777777" w:rsidR="0094047F" w:rsidRDefault="0094047F" w:rsidP="0094047F">
      <w:pPr>
        <w:keepNext/>
        <w:keepLines/>
        <w:spacing w:after="0"/>
        <w:jc w:val="center"/>
        <w:rPr>
          <w:rFonts w:ascii="Arial" w:hAnsi="Arial"/>
          <w:b/>
          <w:sz w:val="8"/>
          <w:szCs w:val="8"/>
        </w:rPr>
      </w:pPr>
    </w:p>
    <w:tbl>
      <w:tblPr>
        <w:tblW w:w="9309" w:type="dxa"/>
        <w:tblInd w:w="108" w:type="dxa"/>
        <w:tblLayout w:type="fixed"/>
        <w:tblLook w:val="04A0" w:firstRow="1" w:lastRow="0" w:firstColumn="1" w:lastColumn="0" w:noHBand="0" w:noVBand="1"/>
      </w:tblPr>
      <w:tblGrid>
        <w:gridCol w:w="840"/>
        <w:gridCol w:w="810"/>
        <w:gridCol w:w="851"/>
        <w:gridCol w:w="851"/>
        <w:gridCol w:w="851"/>
        <w:gridCol w:w="851"/>
        <w:gridCol w:w="851"/>
        <w:gridCol w:w="851"/>
        <w:gridCol w:w="851"/>
        <w:gridCol w:w="851"/>
        <w:gridCol w:w="851"/>
      </w:tblGrid>
      <w:tr w:rsidR="0094047F" w14:paraId="3EC381AA" w14:textId="77777777" w:rsidTr="00816305">
        <w:tc>
          <w:tcPr>
            <w:tcW w:w="840" w:type="dxa"/>
            <w:tcBorders>
              <w:top w:val="single" w:sz="4" w:space="0" w:color="auto"/>
              <w:left w:val="single" w:sz="4" w:space="0" w:color="auto"/>
              <w:bottom w:val="single" w:sz="4" w:space="0" w:color="auto"/>
              <w:right w:val="single" w:sz="4" w:space="0" w:color="auto"/>
            </w:tcBorders>
          </w:tcPr>
          <w:p w14:paraId="1B18C512" w14:textId="77777777" w:rsidR="0094047F" w:rsidRDefault="0094047F" w:rsidP="00816305">
            <w:pPr>
              <w:keepNext/>
              <w:keepLines/>
              <w:spacing w:after="0"/>
              <w:rPr>
                <w:rFonts w:ascii="Arial" w:hAnsi="Arial"/>
                <w:b/>
                <w:sz w:val="18"/>
              </w:rPr>
            </w:pPr>
            <w:r>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204D057A" w14:textId="77777777" w:rsidR="0094047F" w:rsidRDefault="0094047F" w:rsidP="00816305">
            <w:pPr>
              <w:keepNext/>
              <w:keepLines/>
              <w:spacing w:after="0"/>
              <w:rPr>
                <w:rFonts w:ascii="Arial" w:hAnsi="Arial"/>
                <w:sz w:val="18"/>
              </w:rPr>
            </w:pPr>
            <w:r>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5D7ED2A" w14:textId="77777777" w:rsidR="0094047F" w:rsidRDefault="0094047F" w:rsidP="00816305">
            <w:pPr>
              <w:keepNext/>
              <w:keepLines/>
              <w:spacing w:after="0"/>
              <w:rPr>
                <w:rFonts w:ascii="Arial" w:hAnsi="Arial"/>
                <w:sz w:val="18"/>
              </w:rPr>
            </w:pPr>
            <w:r>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7B247EB" w14:textId="77777777" w:rsidR="0094047F" w:rsidRDefault="0094047F" w:rsidP="00816305">
            <w:pPr>
              <w:keepNext/>
              <w:keepLines/>
              <w:spacing w:after="0"/>
              <w:rPr>
                <w:rFonts w:ascii="Arial" w:hAnsi="Arial"/>
                <w:sz w:val="18"/>
              </w:rPr>
            </w:pPr>
            <w:r>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D7DA5D0" w14:textId="77777777" w:rsidR="0094047F" w:rsidRDefault="0094047F" w:rsidP="00816305">
            <w:pPr>
              <w:keepNext/>
              <w:keepLines/>
              <w:spacing w:after="0"/>
              <w:rPr>
                <w:rFonts w:ascii="Arial" w:hAnsi="Arial"/>
                <w:sz w:val="18"/>
              </w:rPr>
            </w:pPr>
            <w:r>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84EF32E" w14:textId="77777777" w:rsidR="0094047F" w:rsidRDefault="0094047F" w:rsidP="00816305">
            <w:pPr>
              <w:keepNext/>
              <w:keepLines/>
              <w:spacing w:after="0"/>
              <w:rPr>
                <w:rFonts w:ascii="Arial" w:hAnsi="Arial"/>
                <w:sz w:val="18"/>
              </w:rPr>
            </w:pPr>
            <w:r>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7D404A7" w14:textId="77777777" w:rsidR="0094047F" w:rsidRDefault="0094047F" w:rsidP="00816305">
            <w:pPr>
              <w:keepNext/>
              <w:keepLines/>
              <w:spacing w:after="0"/>
              <w:rPr>
                <w:rFonts w:ascii="Arial" w:hAnsi="Arial"/>
                <w:sz w:val="18"/>
              </w:rPr>
            </w:pPr>
            <w:r>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BC34573" w14:textId="77777777" w:rsidR="0094047F" w:rsidRDefault="0094047F" w:rsidP="00816305">
            <w:pPr>
              <w:keepNext/>
              <w:keepLines/>
              <w:spacing w:after="0"/>
              <w:rPr>
                <w:rFonts w:ascii="Arial" w:hAnsi="Arial"/>
                <w:sz w:val="18"/>
              </w:rPr>
            </w:pPr>
            <w:r>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D4C0AE4" w14:textId="77777777" w:rsidR="0094047F" w:rsidRDefault="0094047F" w:rsidP="00816305">
            <w:pPr>
              <w:keepNext/>
              <w:keepLines/>
              <w:spacing w:after="0"/>
              <w:rPr>
                <w:rFonts w:ascii="Arial" w:hAnsi="Arial"/>
                <w:sz w:val="18"/>
              </w:rPr>
            </w:pPr>
            <w:r>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4ABCEB" w14:textId="77777777" w:rsidR="0094047F" w:rsidRDefault="0094047F" w:rsidP="00816305">
            <w:pPr>
              <w:keepNext/>
              <w:keepLines/>
              <w:spacing w:after="0"/>
              <w:rPr>
                <w:rFonts w:ascii="Arial" w:hAnsi="Arial"/>
                <w:sz w:val="18"/>
              </w:rPr>
            </w:pPr>
            <w:r>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33E7961" w14:textId="77777777" w:rsidR="0094047F" w:rsidRDefault="0094047F" w:rsidP="00816305">
            <w:pPr>
              <w:keepNext/>
              <w:keepLines/>
              <w:spacing w:after="0"/>
              <w:rPr>
                <w:rFonts w:ascii="Arial" w:hAnsi="Arial"/>
                <w:sz w:val="18"/>
              </w:rPr>
            </w:pPr>
            <w:r>
              <w:rPr>
                <w:rFonts w:ascii="Arial" w:hAnsi="Arial"/>
                <w:sz w:val="18"/>
              </w:rPr>
              <w:t>B10</w:t>
            </w:r>
          </w:p>
        </w:tc>
      </w:tr>
      <w:tr w:rsidR="0094047F" w14:paraId="0CBA8C43" w14:textId="77777777" w:rsidTr="00816305">
        <w:tc>
          <w:tcPr>
            <w:tcW w:w="840" w:type="dxa"/>
            <w:tcBorders>
              <w:top w:val="single" w:sz="4" w:space="0" w:color="auto"/>
              <w:left w:val="single" w:sz="4" w:space="0" w:color="auto"/>
              <w:bottom w:val="single" w:sz="4" w:space="0" w:color="auto"/>
              <w:right w:val="single" w:sz="4" w:space="0" w:color="auto"/>
            </w:tcBorders>
          </w:tcPr>
          <w:p w14:paraId="6D52214F" w14:textId="77777777" w:rsidR="0094047F" w:rsidRDefault="0094047F" w:rsidP="00816305">
            <w:pPr>
              <w:keepNext/>
              <w:keepLines/>
              <w:spacing w:after="0"/>
              <w:rPr>
                <w:rFonts w:ascii="Arial" w:hAnsi="Arial"/>
                <w:sz w:val="18"/>
              </w:rPr>
            </w:pPr>
            <w:r>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02D4C9A4" w14:textId="77777777" w:rsidR="0094047F" w:rsidRDefault="0094047F" w:rsidP="00816305">
            <w:pPr>
              <w:keepNext/>
              <w:keepLines/>
              <w:spacing w:after="0"/>
              <w:rPr>
                <w:rFonts w:ascii="Arial" w:hAnsi="Arial"/>
                <w:sz w:val="18"/>
              </w:rPr>
            </w:pPr>
            <w:r>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848487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8108CF8"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FCD61E" w14:textId="77777777" w:rsidR="0094047F" w:rsidRDefault="0094047F" w:rsidP="00816305">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7AF1671"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2FCA2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10048B5" w14:textId="77777777" w:rsidR="0094047F" w:rsidRDefault="0094047F" w:rsidP="00816305">
            <w:pPr>
              <w:keepNext/>
              <w:keepLines/>
              <w:spacing w:after="0"/>
              <w:rPr>
                <w:rFonts w:ascii="Arial" w:hAnsi="Arial"/>
                <w:sz w:val="18"/>
              </w:rPr>
            </w:pPr>
            <w:r>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72F2147B"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08A386"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63ACD" w14:textId="77777777" w:rsidR="0094047F" w:rsidRDefault="0094047F" w:rsidP="00816305">
            <w:pPr>
              <w:keepNext/>
              <w:keepLines/>
              <w:spacing w:after="0"/>
              <w:rPr>
                <w:rFonts w:ascii="Arial" w:hAnsi="Arial"/>
                <w:sz w:val="18"/>
              </w:rPr>
            </w:pPr>
            <w:r>
              <w:rPr>
                <w:rFonts w:ascii="Arial" w:hAnsi="Arial"/>
                <w:sz w:val="18"/>
              </w:rPr>
              <w:t>83</w:t>
            </w:r>
          </w:p>
        </w:tc>
      </w:tr>
      <w:tr w:rsidR="0094047F" w14:paraId="4151948F" w14:textId="77777777" w:rsidTr="00816305">
        <w:tc>
          <w:tcPr>
            <w:tcW w:w="840" w:type="dxa"/>
            <w:tcBorders>
              <w:top w:val="single" w:sz="4" w:space="0" w:color="auto"/>
              <w:right w:val="single" w:sz="4" w:space="0" w:color="auto"/>
            </w:tcBorders>
          </w:tcPr>
          <w:p w14:paraId="6BA3AC3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113EFC8" w14:textId="77777777" w:rsidR="0094047F" w:rsidRDefault="0094047F" w:rsidP="00816305">
            <w:pPr>
              <w:keepNext/>
              <w:keepLines/>
              <w:spacing w:after="0"/>
              <w:rPr>
                <w:rFonts w:ascii="Arial" w:hAnsi="Arial"/>
                <w:sz w:val="18"/>
              </w:rPr>
            </w:pPr>
            <w:r>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4E27C6F" w14:textId="77777777" w:rsidR="0094047F" w:rsidRDefault="0094047F" w:rsidP="00816305">
            <w:pPr>
              <w:keepNext/>
              <w:keepLines/>
              <w:spacing w:after="0"/>
              <w:rPr>
                <w:rFonts w:ascii="Arial" w:hAnsi="Arial"/>
                <w:sz w:val="18"/>
              </w:rPr>
            </w:pPr>
            <w:r>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2FCC91AE" w14:textId="77777777" w:rsidR="0094047F" w:rsidRDefault="0094047F" w:rsidP="00816305">
            <w:pPr>
              <w:keepNext/>
              <w:keepLines/>
              <w:spacing w:after="0"/>
              <w:rPr>
                <w:rFonts w:ascii="Arial" w:hAnsi="Arial"/>
                <w:sz w:val="18"/>
              </w:rPr>
            </w:pPr>
            <w:r>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5FDA00B" w14:textId="77777777" w:rsidR="0094047F" w:rsidRDefault="0094047F" w:rsidP="00816305">
            <w:pPr>
              <w:keepNext/>
              <w:keepLines/>
              <w:spacing w:after="0"/>
              <w:rPr>
                <w:rFonts w:ascii="Arial" w:hAnsi="Arial"/>
                <w:sz w:val="18"/>
              </w:rPr>
            </w:pPr>
            <w:r>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DF1AC0C" w14:textId="77777777" w:rsidR="0094047F" w:rsidRDefault="0094047F" w:rsidP="00816305">
            <w:pPr>
              <w:keepNext/>
              <w:keepLines/>
              <w:spacing w:after="0"/>
              <w:rPr>
                <w:rFonts w:ascii="Arial" w:hAnsi="Arial"/>
                <w:sz w:val="18"/>
              </w:rPr>
            </w:pPr>
            <w:r>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B623156" w14:textId="77777777" w:rsidR="0094047F" w:rsidRDefault="0094047F" w:rsidP="00816305">
            <w:pPr>
              <w:keepNext/>
              <w:keepLines/>
              <w:spacing w:after="0"/>
              <w:rPr>
                <w:rFonts w:ascii="Arial" w:hAnsi="Arial"/>
                <w:sz w:val="18"/>
              </w:rPr>
            </w:pPr>
            <w:r>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0B7627" w14:textId="77777777" w:rsidR="0094047F" w:rsidRDefault="0094047F" w:rsidP="00816305">
            <w:pPr>
              <w:keepNext/>
              <w:keepLines/>
              <w:spacing w:after="0"/>
              <w:rPr>
                <w:rFonts w:ascii="Arial" w:hAnsi="Arial"/>
                <w:sz w:val="18"/>
              </w:rPr>
            </w:pPr>
            <w:r>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FC07BB3" w14:textId="77777777" w:rsidR="0094047F" w:rsidRDefault="0094047F" w:rsidP="00816305">
            <w:pPr>
              <w:keepNext/>
              <w:keepLines/>
              <w:spacing w:after="0"/>
              <w:rPr>
                <w:rFonts w:ascii="Arial" w:hAnsi="Arial"/>
                <w:sz w:val="18"/>
              </w:rPr>
            </w:pPr>
            <w:r>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6567172" w14:textId="77777777" w:rsidR="0094047F" w:rsidRDefault="0094047F" w:rsidP="00816305">
            <w:pPr>
              <w:keepNext/>
              <w:keepLines/>
              <w:spacing w:after="0"/>
              <w:rPr>
                <w:rFonts w:ascii="Arial" w:hAnsi="Arial"/>
                <w:sz w:val="18"/>
              </w:rPr>
            </w:pPr>
            <w:r>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D4B0025" w14:textId="77777777" w:rsidR="0094047F" w:rsidRDefault="0094047F" w:rsidP="00816305">
            <w:pPr>
              <w:keepNext/>
              <w:keepLines/>
              <w:spacing w:after="0"/>
              <w:rPr>
                <w:rFonts w:ascii="Arial" w:hAnsi="Arial"/>
                <w:sz w:val="18"/>
              </w:rPr>
            </w:pPr>
            <w:r>
              <w:rPr>
                <w:rFonts w:ascii="Arial" w:hAnsi="Arial"/>
                <w:sz w:val="18"/>
              </w:rPr>
              <w:t>B20</w:t>
            </w:r>
          </w:p>
        </w:tc>
      </w:tr>
      <w:tr w:rsidR="0094047F" w14:paraId="297F764A" w14:textId="77777777" w:rsidTr="00816305">
        <w:tc>
          <w:tcPr>
            <w:tcW w:w="840" w:type="dxa"/>
            <w:tcBorders>
              <w:right w:val="single" w:sz="4" w:space="0" w:color="auto"/>
            </w:tcBorders>
          </w:tcPr>
          <w:p w14:paraId="71BD1B5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7ECFFB27"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E2F9E3"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D99308A" w14:textId="77777777" w:rsidR="0094047F" w:rsidRDefault="0094047F" w:rsidP="00816305">
            <w:pPr>
              <w:keepNext/>
              <w:keepLines/>
              <w:spacing w:after="0"/>
              <w:rPr>
                <w:rFonts w:ascii="Arial" w:hAnsi="Arial"/>
                <w:sz w:val="18"/>
              </w:rPr>
            </w:pPr>
            <w:r>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18E7E50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3499D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A396E0B" w14:textId="77777777" w:rsidR="0094047F" w:rsidRDefault="0094047F" w:rsidP="00816305">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583F582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12617A1"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D654331" w14:textId="77777777" w:rsidR="0094047F" w:rsidRDefault="0094047F" w:rsidP="00816305">
            <w:pPr>
              <w:keepNext/>
              <w:keepLines/>
              <w:spacing w:after="0"/>
              <w:rPr>
                <w:rFonts w:ascii="Arial" w:hAnsi="Arial"/>
                <w:sz w:val="18"/>
              </w:rPr>
            </w:pPr>
            <w:r>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30CFA87C" w14:textId="77777777" w:rsidR="0094047F" w:rsidRDefault="0094047F" w:rsidP="00816305">
            <w:pPr>
              <w:keepNext/>
              <w:keepLines/>
              <w:spacing w:after="0"/>
              <w:rPr>
                <w:rFonts w:ascii="Arial" w:hAnsi="Arial"/>
                <w:sz w:val="18"/>
              </w:rPr>
            </w:pPr>
            <w:r>
              <w:rPr>
                <w:rFonts w:ascii="Arial" w:hAnsi="Arial"/>
                <w:sz w:val="18"/>
              </w:rPr>
              <w:t>01</w:t>
            </w:r>
          </w:p>
        </w:tc>
      </w:tr>
      <w:tr w:rsidR="0094047F" w14:paraId="3B314DE7" w14:textId="77777777" w:rsidTr="00816305">
        <w:tc>
          <w:tcPr>
            <w:tcW w:w="840" w:type="dxa"/>
            <w:tcBorders>
              <w:right w:val="single" w:sz="4" w:space="0" w:color="auto"/>
            </w:tcBorders>
          </w:tcPr>
          <w:p w14:paraId="19E9B52D"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D82CFB" w14:textId="77777777" w:rsidR="0094047F" w:rsidRDefault="0094047F" w:rsidP="00816305">
            <w:pPr>
              <w:keepNext/>
              <w:keepLines/>
              <w:spacing w:after="0"/>
              <w:rPr>
                <w:rFonts w:ascii="Arial" w:hAnsi="Arial"/>
                <w:sz w:val="18"/>
              </w:rPr>
            </w:pPr>
            <w:r>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1426469" w14:textId="77777777" w:rsidR="0094047F" w:rsidRDefault="0094047F" w:rsidP="00816305">
            <w:pPr>
              <w:keepNext/>
              <w:keepLines/>
              <w:spacing w:after="0"/>
              <w:rPr>
                <w:rFonts w:ascii="Arial" w:hAnsi="Arial"/>
                <w:sz w:val="18"/>
              </w:rPr>
            </w:pPr>
            <w:r>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B12F812" w14:textId="77777777" w:rsidR="0094047F" w:rsidRDefault="0094047F" w:rsidP="00816305">
            <w:pPr>
              <w:keepNext/>
              <w:keepLines/>
              <w:spacing w:after="0"/>
              <w:rPr>
                <w:rFonts w:ascii="Arial" w:hAnsi="Arial"/>
                <w:sz w:val="18"/>
              </w:rPr>
            </w:pPr>
            <w:r>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1C3A1E9" w14:textId="77777777" w:rsidR="0094047F" w:rsidRDefault="0094047F" w:rsidP="00816305">
            <w:pPr>
              <w:keepNext/>
              <w:keepLines/>
              <w:spacing w:after="0"/>
              <w:rPr>
                <w:rFonts w:ascii="Arial" w:hAnsi="Arial"/>
                <w:sz w:val="18"/>
              </w:rPr>
            </w:pPr>
            <w:r>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927132E" w14:textId="77777777" w:rsidR="0094047F" w:rsidRDefault="0094047F" w:rsidP="00816305">
            <w:pPr>
              <w:keepNext/>
              <w:keepLines/>
              <w:spacing w:after="0"/>
              <w:rPr>
                <w:rFonts w:ascii="Arial" w:hAnsi="Arial"/>
                <w:sz w:val="18"/>
              </w:rPr>
            </w:pPr>
            <w:r>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B1793A5" w14:textId="77777777" w:rsidR="0094047F" w:rsidRDefault="0094047F" w:rsidP="00816305">
            <w:pPr>
              <w:keepNext/>
              <w:keepLines/>
              <w:spacing w:after="0"/>
              <w:rPr>
                <w:rFonts w:ascii="Arial" w:hAnsi="Arial"/>
                <w:sz w:val="18"/>
              </w:rPr>
            </w:pPr>
            <w:r>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287E2CE" w14:textId="77777777" w:rsidR="0094047F" w:rsidRDefault="0094047F" w:rsidP="00816305">
            <w:pPr>
              <w:keepNext/>
              <w:keepLines/>
              <w:spacing w:after="0"/>
              <w:rPr>
                <w:rFonts w:ascii="Arial" w:hAnsi="Arial"/>
                <w:sz w:val="18"/>
              </w:rPr>
            </w:pPr>
            <w:r>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214C5B6" w14:textId="77777777" w:rsidR="0094047F" w:rsidRDefault="0094047F" w:rsidP="00816305">
            <w:pPr>
              <w:keepNext/>
              <w:keepLines/>
              <w:spacing w:after="0"/>
              <w:rPr>
                <w:rFonts w:ascii="Arial" w:hAnsi="Arial"/>
                <w:sz w:val="18"/>
              </w:rPr>
            </w:pPr>
            <w:r>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1F1BEE6" w14:textId="77777777" w:rsidR="0094047F" w:rsidRDefault="0094047F" w:rsidP="00816305">
            <w:pPr>
              <w:keepNext/>
              <w:keepLines/>
              <w:spacing w:after="0"/>
              <w:rPr>
                <w:rFonts w:ascii="Arial" w:hAnsi="Arial"/>
                <w:sz w:val="18"/>
              </w:rPr>
            </w:pPr>
            <w:r>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3235209F" w14:textId="77777777" w:rsidR="0094047F" w:rsidRDefault="0094047F" w:rsidP="00816305">
            <w:pPr>
              <w:keepNext/>
              <w:keepLines/>
              <w:spacing w:after="0"/>
              <w:rPr>
                <w:rFonts w:ascii="Arial" w:hAnsi="Arial"/>
                <w:sz w:val="18"/>
              </w:rPr>
            </w:pPr>
            <w:r>
              <w:rPr>
                <w:rFonts w:ascii="Arial" w:hAnsi="Arial"/>
                <w:sz w:val="18"/>
              </w:rPr>
              <w:t>B30</w:t>
            </w:r>
          </w:p>
        </w:tc>
      </w:tr>
      <w:tr w:rsidR="0094047F" w14:paraId="3A71C2A4" w14:textId="77777777" w:rsidTr="00816305">
        <w:tc>
          <w:tcPr>
            <w:tcW w:w="840" w:type="dxa"/>
            <w:tcBorders>
              <w:right w:val="single" w:sz="4" w:space="0" w:color="auto"/>
            </w:tcBorders>
          </w:tcPr>
          <w:p w14:paraId="6D86751A"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A474CA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544CD9" w14:textId="77777777" w:rsidR="0094047F" w:rsidRDefault="0094047F" w:rsidP="00816305">
            <w:pPr>
              <w:keepNext/>
              <w:keepLines/>
              <w:spacing w:after="0"/>
              <w:rPr>
                <w:rFonts w:ascii="Arial" w:hAnsi="Arial"/>
                <w:sz w:val="18"/>
              </w:rPr>
            </w:pPr>
            <w:r>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49152B26"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2536A2"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ADB8EC" w14:textId="77777777" w:rsidR="0094047F" w:rsidRDefault="0094047F" w:rsidP="00816305">
            <w:pPr>
              <w:keepNext/>
              <w:keepLines/>
              <w:spacing w:after="0"/>
              <w:rPr>
                <w:rFonts w:ascii="Arial" w:hAnsi="Arial"/>
                <w:sz w:val="18"/>
              </w:rPr>
            </w:pPr>
            <w:r>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059C07EF"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DE91944"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B1D73" w14:textId="77777777" w:rsidR="0094047F" w:rsidRDefault="0094047F" w:rsidP="00816305">
            <w:pPr>
              <w:keepNext/>
              <w:keepLines/>
              <w:spacing w:after="0"/>
              <w:rPr>
                <w:rFonts w:ascii="Arial" w:hAnsi="Arial"/>
                <w:sz w:val="18"/>
              </w:rPr>
            </w:pPr>
            <w:r>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8256CC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ECB5B13" w14:textId="77777777" w:rsidR="0094047F" w:rsidRDefault="0094047F" w:rsidP="00816305">
            <w:pPr>
              <w:keepNext/>
              <w:keepLines/>
              <w:spacing w:after="0"/>
              <w:rPr>
                <w:rFonts w:ascii="Arial" w:hAnsi="Arial"/>
                <w:sz w:val="18"/>
              </w:rPr>
            </w:pPr>
            <w:r>
              <w:rPr>
                <w:rFonts w:ascii="Arial" w:hAnsi="Arial"/>
                <w:sz w:val="18"/>
              </w:rPr>
              <w:t>00</w:t>
            </w:r>
          </w:p>
        </w:tc>
      </w:tr>
      <w:tr w:rsidR="0094047F" w14:paraId="74D5E06C" w14:textId="77777777" w:rsidTr="00816305">
        <w:tc>
          <w:tcPr>
            <w:tcW w:w="840" w:type="dxa"/>
            <w:tcBorders>
              <w:right w:val="single" w:sz="4" w:space="0" w:color="auto"/>
            </w:tcBorders>
          </w:tcPr>
          <w:p w14:paraId="3944E625"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33DE7BE" w14:textId="77777777" w:rsidR="0094047F" w:rsidRDefault="0094047F" w:rsidP="00816305">
            <w:pPr>
              <w:keepNext/>
              <w:keepLines/>
              <w:spacing w:after="0"/>
              <w:rPr>
                <w:rFonts w:ascii="Arial" w:hAnsi="Arial"/>
                <w:sz w:val="18"/>
              </w:rPr>
            </w:pPr>
            <w:r>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18F036BF" w14:textId="77777777" w:rsidR="0094047F" w:rsidRDefault="0094047F" w:rsidP="00816305">
            <w:pPr>
              <w:keepNext/>
              <w:keepLines/>
              <w:spacing w:after="0"/>
              <w:rPr>
                <w:rFonts w:ascii="Arial" w:hAnsi="Arial"/>
                <w:sz w:val="18"/>
              </w:rPr>
            </w:pPr>
            <w:r>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271053E" w14:textId="77777777" w:rsidR="0094047F" w:rsidRDefault="0094047F" w:rsidP="00816305">
            <w:pPr>
              <w:keepNext/>
              <w:keepLines/>
              <w:spacing w:after="0"/>
              <w:rPr>
                <w:rFonts w:ascii="Arial" w:hAnsi="Arial"/>
                <w:sz w:val="18"/>
              </w:rPr>
            </w:pPr>
            <w:r>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54E2FCC8" w14:textId="77777777" w:rsidR="0094047F" w:rsidRDefault="0094047F" w:rsidP="00816305">
            <w:pPr>
              <w:keepNext/>
              <w:keepLines/>
              <w:spacing w:after="0"/>
              <w:rPr>
                <w:rFonts w:ascii="Arial" w:hAnsi="Arial"/>
                <w:sz w:val="18"/>
              </w:rPr>
            </w:pPr>
            <w:r>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230855A8" w14:textId="77777777" w:rsidR="0094047F" w:rsidRDefault="0094047F" w:rsidP="00816305">
            <w:pPr>
              <w:keepNext/>
              <w:keepLines/>
              <w:spacing w:after="0"/>
              <w:rPr>
                <w:rFonts w:ascii="Arial" w:hAnsi="Arial"/>
                <w:sz w:val="18"/>
              </w:rPr>
            </w:pPr>
            <w:r>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1CACF12" w14:textId="77777777" w:rsidR="0094047F" w:rsidRDefault="0094047F" w:rsidP="00816305">
            <w:pPr>
              <w:keepNext/>
              <w:keepLines/>
              <w:spacing w:after="0"/>
              <w:rPr>
                <w:rFonts w:ascii="Arial" w:hAnsi="Arial"/>
                <w:sz w:val="18"/>
              </w:rPr>
            </w:pPr>
            <w:r>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2C76B27E"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851" w:type="dxa"/>
            <w:tcBorders>
              <w:top w:val="single" w:sz="4" w:space="0" w:color="auto"/>
              <w:left w:val="single" w:sz="4" w:space="0" w:color="auto"/>
              <w:bottom w:val="single" w:sz="4" w:space="0" w:color="auto"/>
              <w:right w:val="single" w:sz="4" w:space="0" w:color="auto"/>
            </w:tcBorders>
          </w:tcPr>
          <w:p w14:paraId="60AA5427"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851" w:type="dxa"/>
            <w:tcBorders>
              <w:top w:val="single" w:sz="4" w:space="0" w:color="auto"/>
              <w:left w:val="single" w:sz="4" w:space="0" w:color="auto"/>
              <w:bottom w:val="single" w:sz="4" w:space="0" w:color="auto"/>
              <w:right w:val="single" w:sz="4" w:space="0" w:color="auto"/>
            </w:tcBorders>
          </w:tcPr>
          <w:p w14:paraId="016B47D8"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851" w:type="dxa"/>
            <w:tcBorders>
              <w:top w:val="single" w:sz="4" w:space="0" w:color="auto"/>
              <w:left w:val="single" w:sz="4" w:space="0" w:color="auto"/>
              <w:bottom w:val="single" w:sz="4" w:space="0" w:color="auto"/>
              <w:right w:val="single" w:sz="4" w:space="0" w:color="auto"/>
            </w:tcBorders>
          </w:tcPr>
          <w:p w14:paraId="0BAFDD9F"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40</w:t>
            </w:r>
          </w:p>
        </w:tc>
      </w:tr>
      <w:tr w:rsidR="0094047F" w14:paraId="46BBC1E5" w14:textId="77777777" w:rsidTr="00816305">
        <w:tc>
          <w:tcPr>
            <w:tcW w:w="840" w:type="dxa"/>
            <w:tcBorders>
              <w:right w:val="single" w:sz="4" w:space="0" w:color="auto"/>
            </w:tcBorders>
          </w:tcPr>
          <w:p w14:paraId="4C0F7566"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817AA57" w14:textId="77777777" w:rsidR="0094047F" w:rsidRDefault="0094047F" w:rsidP="00816305">
            <w:pPr>
              <w:keepNext/>
              <w:keepLines/>
              <w:spacing w:after="0"/>
              <w:rPr>
                <w:rFonts w:ascii="Arial" w:hAnsi="Arial"/>
                <w:sz w:val="18"/>
              </w:rPr>
            </w:pPr>
            <w:r>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0EEE8EBF" w14:textId="77777777" w:rsidR="0094047F" w:rsidRDefault="0094047F" w:rsidP="00816305">
            <w:pPr>
              <w:keepNext/>
              <w:keepLines/>
              <w:spacing w:after="0"/>
              <w:rPr>
                <w:rFonts w:ascii="Arial" w:hAnsi="Arial"/>
                <w:sz w:val="18"/>
              </w:rPr>
            </w:pPr>
            <w:r>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70E6DF4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104882" w14:textId="77777777" w:rsidR="0094047F" w:rsidRDefault="0094047F" w:rsidP="00816305">
            <w:pPr>
              <w:keepNext/>
              <w:keepLines/>
              <w:spacing w:after="0"/>
              <w:rPr>
                <w:rFonts w:ascii="Arial" w:hAnsi="Arial"/>
                <w:sz w:val="18"/>
              </w:rPr>
            </w:pPr>
            <w:r>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5FBA9989"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A115B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CA7AAD" w14:textId="77777777" w:rsidR="0094047F" w:rsidRDefault="0094047F" w:rsidP="00816305">
            <w:pPr>
              <w:keepNext/>
              <w:keepLines/>
              <w:spacing w:after="0"/>
              <w:rPr>
                <w:rFonts w:ascii="Arial" w:hAnsi="Arial"/>
                <w:sz w:val="18"/>
              </w:rPr>
            </w:pPr>
            <w:r>
              <w:rPr>
                <w:rFonts w:ascii="Arial" w:hAnsi="Arial"/>
                <w:sz w:val="18"/>
              </w:rPr>
              <w:t>8D</w:t>
            </w:r>
          </w:p>
        </w:tc>
        <w:tc>
          <w:tcPr>
            <w:tcW w:w="851" w:type="dxa"/>
            <w:tcBorders>
              <w:top w:val="single" w:sz="4" w:space="0" w:color="auto"/>
              <w:left w:val="single" w:sz="4" w:space="0" w:color="auto"/>
              <w:bottom w:val="single" w:sz="4" w:space="0" w:color="auto"/>
              <w:right w:val="single" w:sz="4" w:space="0" w:color="auto"/>
            </w:tcBorders>
          </w:tcPr>
          <w:p w14:paraId="2CD101F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45F0C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B33A132"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9</w:t>
            </w:r>
            <w:r>
              <w:rPr>
                <w:rFonts w:ascii="Arial" w:hAnsi="Arial"/>
                <w:sz w:val="18"/>
                <w:lang w:eastAsia="zh-CN"/>
              </w:rPr>
              <w:t>0</w:t>
            </w:r>
          </w:p>
        </w:tc>
      </w:tr>
      <w:tr w:rsidR="0094047F" w14:paraId="0F888D17" w14:textId="77777777" w:rsidTr="00816305">
        <w:tc>
          <w:tcPr>
            <w:tcW w:w="840" w:type="dxa"/>
            <w:tcBorders>
              <w:right w:val="single" w:sz="4" w:space="0" w:color="auto"/>
            </w:tcBorders>
          </w:tcPr>
          <w:p w14:paraId="2C0A5A04"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42C0D8B"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41</w:t>
            </w:r>
          </w:p>
        </w:tc>
        <w:tc>
          <w:tcPr>
            <w:tcW w:w="851" w:type="dxa"/>
            <w:tcBorders>
              <w:top w:val="single" w:sz="4" w:space="0" w:color="auto"/>
              <w:left w:val="single" w:sz="4" w:space="0" w:color="auto"/>
              <w:bottom w:val="single" w:sz="4" w:space="0" w:color="auto"/>
              <w:right w:val="single" w:sz="4" w:space="0" w:color="auto"/>
            </w:tcBorders>
          </w:tcPr>
          <w:p w14:paraId="491048EA"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42</w:t>
            </w:r>
          </w:p>
        </w:tc>
        <w:tc>
          <w:tcPr>
            <w:tcW w:w="851" w:type="dxa"/>
            <w:tcBorders>
              <w:top w:val="single" w:sz="4" w:space="0" w:color="auto"/>
              <w:left w:val="single" w:sz="4" w:space="0" w:color="auto"/>
              <w:bottom w:val="single" w:sz="4" w:space="0" w:color="auto"/>
              <w:right w:val="single" w:sz="4" w:space="0" w:color="auto"/>
            </w:tcBorders>
          </w:tcPr>
          <w:p w14:paraId="10CA146C"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7E3DC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153DF6"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F6B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DB4AB9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72840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E5009AF"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F9057E3" w14:textId="77777777" w:rsidR="0094047F" w:rsidRDefault="0094047F" w:rsidP="00816305">
            <w:pPr>
              <w:keepNext/>
              <w:keepLines/>
              <w:spacing w:after="0"/>
              <w:rPr>
                <w:rFonts w:ascii="Arial" w:hAnsi="Arial"/>
                <w:sz w:val="18"/>
              </w:rPr>
            </w:pPr>
          </w:p>
        </w:tc>
      </w:tr>
      <w:tr w:rsidR="0094047F" w14:paraId="6840D07E" w14:textId="77777777" w:rsidTr="00816305">
        <w:tc>
          <w:tcPr>
            <w:tcW w:w="840" w:type="dxa"/>
            <w:tcBorders>
              <w:right w:val="single" w:sz="4" w:space="0" w:color="auto"/>
            </w:tcBorders>
          </w:tcPr>
          <w:p w14:paraId="049954F2"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95C7420"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3ADFA98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17822FF"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E360E2"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608AC8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D046A8"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2338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DAC82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E2815D2"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2D9CAAB" w14:textId="77777777" w:rsidR="0094047F" w:rsidRDefault="0094047F" w:rsidP="00816305">
            <w:pPr>
              <w:keepNext/>
              <w:keepLines/>
              <w:spacing w:after="0"/>
              <w:rPr>
                <w:rFonts w:ascii="Arial" w:hAnsi="Arial"/>
                <w:sz w:val="18"/>
              </w:rPr>
            </w:pPr>
          </w:p>
        </w:tc>
      </w:tr>
    </w:tbl>
    <w:p w14:paraId="5F4C3278" w14:textId="77777777" w:rsidR="0094047F" w:rsidRDefault="0094047F" w:rsidP="001B4C39">
      <w:pPr>
        <w:rPr>
          <w:lang w:eastAsia="zh-CN"/>
        </w:rPr>
      </w:pPr>
    </w:p>
    <w:p w14:paraId="2FCD1D04" w14:textId="75AEE470" w:rsidR="002305BC" w:rsidRPr="005162D3" w:rsidRDefault="002305BC" w:rsidP="002305BC">
      <w:pPr>
        <w:pStyle w:val="Heading3"/>
      </w:pPr>
      <w:r w:rsidRPr="005162D3">
        <w:t>4.15.</w:t>
      </w:r>
      <w:r>
        <w:t>5</w:t>
      </w:r>
      <w:r w:rsidRPr="005162D3">
        <w:tab/>
      </w:r>
      <w:r w:rsidRPr="00CA217D">
        <w:t>EF</w:t>
      </w:r>
      <w:r w:rsidRPr="0060225E">
        <w:rPr>
          <w:vertAlign w:val="subscript"/>
        </w:rPr>
        <w:t xml:space="preserve">SOR-CMCI </w:t>
      </w:r>
      <w:r w:rsidRPr="00CA217D">
        <w:t>(Steering Of Roaming - Connected Mode Control Information)</w:t>
      </w:r>
    </w:p>
    <w:p w14:paraId="6ADEF10D" w14:textId="77777777" w:rsidR="002305BC" w:rsidRDefault="002305BC" w:rsidP="002305BC">
      <w:pPr>
        <w:ind w:left="568" w:hanging="284"/>
      </w:pPr>
      <w:r w:rsidRPr="005162D3">
        <w:t>Logically:</w:t>
      </w:r>
    </w:p>
    <w:p w14:paraId="05D26E52" w14:textId="77777777" w:rsidR="002305BC" w:rsidRDefault="002305BC" w:rsidP="002305BC">
      <w:pPr>
        <w:pStyle w:val="B3"/>
        <w:ind w:left="284" w:firstLine="284"/>
      </w:pPr>
      <w:r w:rsidRPr="00CA217D">
        <w:t>SOR-CMCI rule 1</w:t>
      </w:r>
      <w:r>
        <w:t>:</w:t>
      </w:r>
    </w:p>
    <w:p w14:paraId="74DEF728" w14:textId="77777777" w:rsidR="002305BC" w:rsidRDefault="002305BC" w:rsidP="002305BC">
      <w:pPr>
        <w:keepLines/>
        <w:tabs>
          <w:tab w:val="left" w:pos="4678"/>
        </w:tabs>
        <w:spacing w:after="0"/>
        <w:ind w:left="1702" w:hanging="1418"/>
      </w:pPr>
      <w:r>
        <w:tab/>
      </w:r>
      <w:r w:rsidRPr="0060225E">
        <w:t>Tsor-cm timer value</w:t>
      </w:r>
      <w:r>
        <w:t>:</w:t>
      </w:r>
      <w:r>
        <w:tab/>
      </w:r>
      <w:r>
        <w:rPr>
          <w:lang w:eastAsia="fr-FR"/>
        </w:rPr>
        <w:t>'</w:t>
      </w:r>
      <w:r w:rsidRPr="00CA4BFF">
        <w:t>00100</w:t>
      </w:r>
      <w:r>
        <w:t>1</w:t>
      </w:r>
      <w:r w:rsidRPr="00CA4BFF">
        <w:t>01</w:t>
      </w:r>
      <w:r>
        <w:rPr>
          <w:lang w:eastAsia="fr-FR"/>
        </w:rPr>
        <w:t>'</w:t>
      </w:r>
      <w:r>
        <w:t xml:space="preserve"> (5 minutes)</w:t>
      </w:r>
    </w:p>
    <w:p w14:paraId="28BCC2A7" w14:textId="77777777" w:rsidR="002305BC" w:rsidRDefault="002305BC" w:rsidP="002305BC">
      <w:pPr>
        <w:keepLines/>
        <w:tabs>
          <w:tab w:val="left" w:pos="4678"/>
        </w:tabs>
        <w:spacing w:after="0"/>
        <w:ind w:left="1702" w:hanging="1418"/>
      </w:pPr>
      <w:r>
        <w:tab/>
      </w:r>
      <w:r w:rsidRPr="007F2770">
        <w:t>Criterion type</w:t>
      </w:r>
      <w:r>
        <w:t>:</w:t>
      </w:r>
      <w:r>
        <w:tab/>
      </w:r>
      <w:bookmarkStart w:id="797" w:name="_Hlk72966105"/>
      <w:r w:rsidRPr="007F2770">
        <w:t>match all</w:t>
      </w:r>
      <w:bookmarkEnd w:id="797"/>
    </w:p>
    <w:p w14:paraId="6C8443BA" w14:textId="77777777" w:rsidR="002305BC" w:rsidRDefault="002305BC" w:rsidP="002305BC">
      <w:pPr>
        <w:keepLines/>
        <w:tabs>
          <w:tab w:val="left" w:pos="4678"/>
        </w:tabs>
        <w:spacing w:after="0"/>
        <w:ind w:left="1702" w:hanging="1418"/>
      </w:pPr>
      <w:r>
        <w:tab/>
      </w:r>
      <w:r w:rsidRPr="007F2770">
        <w:t>Criterion value</w:t>
      </w:r>
      <w:r>
        <w:t>:</w:t>
      </w:r>
      <w:r>
        <w:tab/>
      </w:r>
      <w:bookmarkStart w:id="798" w:name="_Hlk181785297"/>
      <w:r>
        <w:t>empty (zero octet lenght)</w:t>
      </w:r>
      <w:bookmarkEnd w:id="798"/>
    </w:p>
    <w:p w14:paraId="29272637" w14:textId="77777777" w:rsidR="002305BC" w:rsidRDefault="002305BC" w:rsidP="002305BC">
      <w:pPr>
        <w:keepLines/>
        <w:tabs>
          <w:tab w:val="left" w:pos="4678"/>
        </w:tabs>
        <w:spacing w:after="0"/>
        <w:ind w:left="1702" w:hanging="1418"/>
      </w:pPr>
    </w:p>
    <w:p w14:paraId="5DF1D855" w14:textId="77777777" w:rsidR="002305BC" w:rsidRPr="005162D3" w:rsidRDefault="002305BC" w:rsidP="002305BC">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305BC" w:rsidRPr="005162D3" w14:paraId="04992EBD" w14:textId="77777777" w:rsidTr="00EF1776">
        <w:tc>
          <w:tcPr>
            <w:tcW w:w="959" w:type="dxa"/>
            <w:tcBorders>
              <w:top w:val="single" w:sz="4" w:space="0" w:color="auto"/>
              <w:left w:val="single" w:sz="4" w:space="0" w:color="auto"/>
              <w:bottom w:val="single" w:sz="4" w:space="0" w:color="auto"/>
              <w:right w:val="single" w:sz="4" w:space="0" w:color="auto"/>
            </w:tcBorders>
          </w:tcPr>
          <w:p w14:paraId="2205123E" w14:textId="77777777" w:rsidR="002305BC" w:rsidRPr="00E22C80" w:rsidRDefault="002305BC" w:rsidP="00EF1776">
            <w:pPr>
              <w:keepNext/>
              <w:keepLines/>
              <w:spacing w:after="0"/>
              <w:rPr>
                <w:rFonts w:ascii="Arial" w:hAnsi="Arial"/>
                <w:sz w:val="18"/>
              </w:rPr>
            </w:pPr>
            <w:r w:rsidRPr="00E22C80">
              <w:rPr>
                <w:rFonts w:ascii="Arial" w:hAnsi="Arial"/>
                <w:sz w:val="18"/>
              </w:rPr>
              <w:lastRenderedPageBreak/>
              <w:t>Byte</w:t>
            </w:r>
          </w:p>
        </w:tc>
        <w:tc>
          <w:tcPr>
            <w:tcW w:w="717" w:type="dxa"/>
            <w:tcBorders>
              <w:top w:val="single" w:sz="4" w:space="0" w:color="auto"/>
              <w:left w:val="single" w:sz="4" w:space="0" w:color="auto"/>
              <w:bottom w:val="single" w:sz="4" w:space="0" w:color="auto"/>
              <w:right w:val="single" w:sz="4" w:space="0" w:color="auto"/>
            </w:tcBorders>
          </w:tcPr>
          <w:p w14:paraId="37999470" w14:textId="77777777" w:rsidR="002305BC" w:rsidRPr="00E22C80" w:rsidRDefault="002305BC" w:rsidP="00EF1776">
            <w:pPr>
              <w:keepNext/>
              <w:keepLines/>
              <w:spacing w:after="0"/>
              <w:rPr>
                <w:rFonts w:ascii="Arial" w:hAnsi="Arial"/>
                <w:b/>
                <w:sz w:val="18"/>
              </w:rPr>
            </w:pPr>
            <w:r w:rsidRPr="00E22C80">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19E06435" w14:textId="77777777" w:rsidR="002305BC" w:rsidRPr="00E22C80" w:rsidRDefault="002305BC" w:rsidP="00EF1776">
            <w:pPr>
              <w:keepNext/>
              <w:keepLines/>
              <w:spacing w:after="0"/>
              <w:rPr>
                <w:rFonts w:ascii="Arial" w:hAnsi="Arial"/>
                <w:b/>
                <w:sz w:val="18"/>
              </w:rPr>
            </w:pPr>
            <w:r w:rsidRPr="00E22C80">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5070FEB9" w14:textId="77777777" w:rsidR="002305BC" w:rsidRPr="00E22C80" w:rsidRDefault="002305BC" w:rsidP="00EF1776">
            <w:pPr>
              <w:keepNext/>
              <w:keepLines/>
              <w:spacing w:after="0"/>
              <w:rPr>
                <w:rFonts w:ascii="Arial" w:hAnsi="Arial"/>
                <w:b/>
                <w:sz w:val="18"/>
              </w:rPr>
            </w:pPr>
            <w:r w:rsidRPr="00E22C80">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19E8E543" w14:textId="77777777" w:rsidR="002305BC" w:rsidRPr="00E22C80" w:rsidRDefault="002305BC" w:rsidP="00EF1776">
            <w:pPr>
              <w:keepNext/>
              <w:keepLines/>
              <w:spacing w:after="0"/>
              <w:rPr>
                <w:rFonts w:ascii="Arial" w:hAnsi="Arial"/>
                <w:b/>
                <w:sz w:val="18"/>
              </w:rPr>
            </w:pPr>
            <w:r w:rsidRPr="00E22C80">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16AFFDF4" w14:textId="77777777" w:rsidR="002305BC" w:rsidRPr="00E22C80" w:rsidRDefault="002305BC" w:rsidP="00EF1776">
            <w:pPr>
              <w:keepNext/>
              <w:keepLines/>
              <w:spacing w:after="0"/>
              <w:rPr>
                <w:rFonts w:ascii="Arial" w:hAnsi="Arial"/>
                <w:b/>
                <w:sz w:val="18"/>
              </w:rPr>
            </w:pPr>
            <w:r w:rsidRPr="00E22C80">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78AE3F78" w14:textId="77777777" w:rsidR="002305BC" w:rsidRPr="00E22C80" w:rsidRDefault="002305BC" w:rsidP="00EF1776">
            <w:pPr>
              <w:keepNext/>
              <w:keepLines/>
              <w:spacing w:after="0"/>
              <w:rPr>
                <w:rFonts w:ascii="Arial" w:hAnsi="Arial"/>
                <w:b/>
                <w:sz w:val="18"/>
              </w:rPr>
            </w:pPr>
            <w:r w:rsidRPr="00E22C80">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4FC5E9E3" w14:textId="77777777" w:rsidR="002305BC" w:rsidRPr="00E22C80" w:rsidRDefault="002305BC" w:rsidP="00EF1776">
            <w:pPr>
              <w:keepNext/>
              <w:keepLines/>
              <w:spacing w:after="0"/>
              <w:rPr>
                <w:rFonts w:ascii="Arial" w:hAnsi="Arial"/>
                <w:b/>
                <w:sz w:val="18"/>
              </w:rPr>
            </w:pPr>
            <w:r w:rsidRPr="00E22C80">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76AA76B7" w14:textId="77777777" w:rsidR="002305BC" w:rsidRPr="00E22C80" w:rsidRDefault="002305BC" w:rsidP="00EF1776">
            <w:pPr>
              <w:keepNext/>
              <w:keepLines/>
              <w:spacing w:after="0"/>
              <w:rPr>
                <w:rFonts w:ascii="Arial" w:hAnsi="Arial"/>
                <w:b/>
                <w:sz w:val="18"/>
              </w:rPr>
            </w:pPr>
            <w:r w:rsidRPr="00E22C80">
              <w:rPr>
                <w:rFonts w:ascii="Arial" w:hAnsi="Arial"/>
                <w:b/>
                <w:sz w:val="18"/>
              </w:rPr>
              <w:t>B8</w:t>
            </w:r>
          </w:p>
        </w:tc>
      </w:tr>
      <w:tr w:rsidR="002305BC" w:rsidRPr="005162D3" w14:paraId="118EEE95" w14:textId="77777777" w:rsidTr="00EF1776">
        <w:tc>
          <w:tcPr>
            <w:tcW w:w="959" w:type="dxa"/>
            <w:tcBorders>
              <w:top w:val="single" w:sz="4" w:space="0" w:color="auto"/>
              <w:left w:val="single" w:sz="4" w:space="0" w:color="auto"/>
              <w:bottom w:val="single" w:sz="4" w:space="0" w:color="auto"/>
              <w:right w:val="single" w:sz="4" w:space="0" w:color="auto"/>
            </w:tcBorders>
          </w:tcPr>
          <w:p w14:paraId="03A2BDA3" w14:textId="77777777" w:rsidR="002305BC" w:rsidRPr="00E22C80" w:rsidRDefault="002305BC" w:rsidP="00EF1776">
            <w:pPr>
              <w:keepNext/>
              <w:keepLines/>
              <w:spacing w:after="0"/>
              <w:rPr>
                <w:rFonts w:ascii="Arial" w:hAnsi="Arial"/>
                <w:sz w:val="18"/>
              </w:rPr>
            </w:pPr>
            <w:r w:rsidRPr="00E22C80">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1551D9CE" w14:textId="77777777" w:rsidR="002305BC" w:rsidRPr="00E22C80" w:rsidRDefault="002305BC" w:rsidP="00EF1776">
            <w:pPr>
              <w:keepNext/>
              <w:keepLines/>
              <w:spacing w:after="0"/>
              <w:rPr>
                <w:rFonts w:ascii="Arial" w:hAnsi="Arial"/>
                <w:bCs/>
                <w:sz w:val="18"/>
              </w:rPr>
            </w:pPr>
            <w:r w:rsidRPr="00E22C80">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001D612C" w14:textId="77777777" w:rsidR="002305BC" w:rsidRPr="00E22C80" w:rsidRDefault="002305BC" w:rsidP="00EF1776">
            <w:pPr>
              <w:keepNext/>
              <w:keepLines/>
              <w:spacing w:after="0"/>
              <w:rPr>
                <w:rFonts w:ascii="Arial" w:hAnsi="Arial"/>
                <w:bCs/>
                <w:sz w:val="18"/>
              </w:rPr>
            </w:pPr>
            <w:r>
              <w:rPr>
                <w:rFonts w:ascii="Arial" w:hAnsi="Arial"/>
                <w:bCs/>
                <w:sz w:val="18"/>
              </w:rPr>
              <w:t>04</w:t>
            </w:r>
          </w:p>
        </w:tc>
        <w:tc>
          <w:tcPr>
            <w:tcW w:w="717" w:type="dxa"/>
            <w:tcBorders>
              <w:top w:val="single" w:sz="4" w:space="0" w:color="auto"/>
              <w:left w:val="single" w:sz="4" w:space="0" w:color="auto"/>
              <w:bottom w:val="single" w:sz="4" w:space="0" w:color="auto"/>
              <w:right w:val="single" w:sz="4" w:space="0" w:color="auto"/>
            </w:tcBorders>
          </w:tcPr>
          <w:p w14:paraId="02258458" w14:textId="77777777" w:rsidR="002305BC" w:rsidRPr="00E22C80" w:rsidRDefault="002305BC" w:rsidP="00EF1776">
            <w:pPr>
              <w:keepNext/>
              <w:keepLines/>
              <w:spacing w:after="0"/>
              <w:rPr>
                <w:rFonts w:ascii="Arial" w:hAnsi="Arial"/>
                <w:bCs/>
                <w:sz w:val="18"/>
              </w:rPr>
            </w:pPr>
            <w:r w:rsidRPr="00F370EC">
              <w:rPr>
                <w:rFonts w:ascii="Arial" w:hAnsi="Arial"/>
                <w:bCs/>
                <w:sz w:val="18"/>
              </w:rPr>
              <w:t>0</w:t>
            </w:r>
            <w:r>
              <w:rPr>
                <w:rFonts w:ascii="Arial" w:hAnsi="Arial"/>
                <w:bCs/>
                <w:sz w:val="18"/>
              </w:rPr>
              <w:t>3</w:t>
            </w:r>
          </w:p>
        </w:tc>
        <w:tc>
          <w:tcPr>
            <w:tcW w:w="717" w:type="dxa"/>
            <w:tcBorders>
              <w:top w:val="single" w:sz="4" w:space="0" w:color="auto"/>
              <w:left w:val="single" w:sz="4" w:space="0" w:color="auto"/>
              <w:bottom w:val="single" w:sz="4" w:space="0" w:color="auto"/>
              <w:right w:val="single" w:sz="4" w:space="0" w:color="auto"/>
            </w:tcBorders>
          </w:tcPr>
          <w:p w14:paraId="7452CFA7" w14:textId="77777777" w:rsidR="002305BC" w:rsidRPr="00E22C80" w:rsidRDefault="002305BC" w:rsidP="00EF1776">
            <w:pPr>
              <w:keepNext/>
              <w:keepLines/>
              <w:spacing w:after="0"/>
              <w:rPr>
                <w:rFonts w:ascii="Arial" w:hAnsi="Arial"/>
                <w:bCs/>
                <w:sz w:val="18"/>
              </w:rPr>
            </w:pPr>
            <w:r>
              <w:rPr>
                <w:rFonts w:ascii="Arial" w:hAnsi="Arial"/>
                <w:bCs/>
                <w:sz w:val="18"/>
              </w:rPr>
              <w:t>25</w:t>
            </w:r>
          </w:p>
        </w:tc>
        <w:tc>
          <w:tcPr>
            <w:tcW w:w="717" w:type="dxa"/>
            <w:tcBorders>
              <w:top w:val="single" w:sz="4" w:space="0" w:color="auto"/>
              <w:left w:val="single" w:sz="4" w:space="0" w:color="auto"/>
              <w:bottom w:val="single" w:sz="4" w:space="0" w:color="auto"/>
              <w:right w:val="single" w:sz="4" w:space="0" w:color="auto"/>
            </w:tcBorders>
          </w:tcPr>
          <w:p w14:paraId="27F51DEA"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1894EFC" w14:textId="77777777" w:rsidR="002305BC" w:rsidRPr="00E22C80" w:rsidRDefault="002305BC" w:rsidP="00EF1776">
            <w:pPr>
              <w:keepNext/>
              <w:keepLines/>
              <w:spacing w:after="0"/>
              <w:rPr>
                <w:rFonts w:ascii="Arial" w:hAnsi="Arial"/>
                <w:bCs/>
                <w:sz w:val="18"/>
              </w:rPr>
            </w:pPr>
            <w:r w:rsidRPr="00E22C80">
              <w:rPr>
                <w:rFonts w:ascii="Arial" w:hAnsi="Arial"/>
                <w:bCs/>
                <w:sz w:val="18"/>
              </w:rPr>
              <w:t>0</w:t>
            </w:r>
            <w:r>
              <w:rPr>
                <w:rFonts w:ascii="Arial" w:hAnsi="Arial"/>
                <w:bCs/>
                <w:sz w:val="18"/>
              </w:rPr>
              <w:t>0</w:t>
            </w:r>
          </w:p>
        </w:tc>
        <w:tc>
          <w:tcPr>
            <w:tcW w:w="717" w:type="dxa"/>
            <w:tcBorders>
              <w:top w:val="single" w:sz="4" w:space="0" w:color="auto"/>
              <w:left w:val="single" w:sz="4" w:space="0" w:color="auto"/>
              <w:bottom w:val="single" w:sz="4" w:space="0" w:color="auto"/>
              <w:right w:val="single" w:sz="4" w:space="0" w:color="auto"/>
            </w:tcBorders>
          </w:tcPr>
          <w:p w14:paraId="0BA7DD23"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1DB350C" w14:textId="77777777" w:rsidR="002305BC" w:rsidRPr="00E22C80" w:rsidRDefault="002305BC" w:rsidP="00EF1776">
            <w:pPr>
              <w:keepNext/>
              <w:keepLines/>
              <w:spacing w:after="0"/>
              <w:rPr>
                <w:rFonts w:ascii="Arial" w:hAnsi="Arial"/>
                <w:bCs/>
                <w:sz w:val="18"/>
              </w:rPr>
            </w:pPr>
            <w:r>
              <w:rPr>
                <w:rFonts w:ascii="Arial" w:hAnsi="Arial"/>
                <w:bCs/>
                <w:sz w:val="18"/>
              </w:rPr>
              <w:t>FF</w:t>
            </w:r>
          </w:p>
        </w:tc>
      </w:tr>
      <w:tr w:rsidR="002305BC" w:rsidRPr="005162D3" w14:paraId="6920CBA0" w14:textId="77777777" w:rsidTr="00EF1776">
        <w:tc>
          <w:tcPr>
            <w:tcW w:w="959" w:type="dxa"/>
            <w:tcBorders>
              <w:top w:val="single" w:sz="4" w:space="0" w:color="auto"/>
              <w:left w:val="nil"/>
              <w:bottom w:val="nil"/>
              <w:right w:val="single" w:sz="4" w:space="0" w:color="auto"/>
            </w:tcBorders>
          </w:tcPr>
          <w:p w14:paraId="3363846D"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DC0937" w14:textId="77777777" w:rsidR="002305BC" w:rsidRPr="00E22C80" w:rsidRDefault="002305BC" w:rsidP="00EF1776">
            <w:pPr>
              <w:keepNext/>
              <w:keepLines/>
              <w:spacing w:after="0"/>
              <w:rPr>
                <w:rFonts w:ascii="Arial" w:hAnsi="Arial"/>
                <w:b/>
                <w:sz w:val="18"/>
              </w:rPr>
            </w:pPr>
            <w:r w:rsidRPr="00E22C80">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35A3EA0" w14:textId="77777777" w:rsidR="002305BC" w:rsidRPr="00E22C80" w:rsidRDefault="002305BC" w:rsidP="00EF1776">
            <w:pPr>
              <w:keepNext/>
              <w:keepLines/>
              <w:spacing w:after="0"/>
              <w:rPr>
                <w:rFonts w:ascii="Arial" w:hAnsi="Arial"/>
                <w:b/>
                <w:sz w:val="18"/>
              </w:rPr>
            </w:pPr>
            <w:r w:rsidRPr="00E22C80">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08214A15" w14:textId="77777777" w:rsidR="002305BC" w:rsidRPr="00E22C80" w:rsidRDefault="002305BC" w:rsidP="00EF1776">
            <w:pPr>
              <w:keepNext/>
              <w:keepLines/>
              <w:spacing w:after="0"/>
              <w:rPr>
                <w:rFonts w:ascii="Arial" w:hAnsi="Arial"/>
                <w:b/>
                <w:sz w:val="18"/>
              </w:rPr>
            </w:pPr>
            <w:r w:rsidRPr="00E22C80">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0023C5D3" w14:textId="77777777" w:rsidR="002305BC" w:rsidRPr="00E22C80" w:rsidRDefault="002305BC" w:rsidP="00EF1776">
            <w:pPr>
              <w:keepNext/>
              <w:keepLines/>
              <w:spacing w:after="0"/>
              <w:rPr>
                <w:rFonts w:ascii="Arial" w:hAnsi="Arial"/>
                <w:b/>
                <w:sz w:val="18"/>
              </w:rPr>
            </w:pPr>
            <w:r w:rsidRPr="00E22C80">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7768D9FC" w14:textId="77777777" w:rsidR="002305BC" w:rsidRPr="00E22C80" w:rsidRDefault="002305BC" w:rsidP="00EF1776">
            <w:pPr>
              <w:keepNext/>
              <w:keepLines/>
              <w:spacing w:after="0"/>
              <w:rPr>
                <w:rFonts w:ascii="Arial" w:hAnsi="Arial"/>
                <w:b/>
                <w:sz w:val="18"/>
              </w:rPr>
            </w:pPr>
            <w:r w:rsidRPr="00E22C80">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0C7F8A71" w14:textId="77777777" w:rsidR="002305BC" w:rsidRPr="00E22C80" w:rsidRDefault="002305BC" w:rsidP="00EF1776">
            <w:pPr>
              <w:keepNext/>
              <w:keepLines/>
              <w:spacing w:after="0"/>
              <w:rPr>
                <w:rFonts w:ascii="Arial" w:hAnsi="Arial"/>
                <w:b/>
                <w:sz w:val="18"/>
              </w:rPr>
            </w:pPr>
            <w:r w:rsidRPr="00E22C80">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13EED683" w14:textId="77777777" w:rsidR="002305BC" w:rsidRPr="00E22C80" w:rsidRDefault="002305BC" w:rsidP="00EF1776">
            <w:pPr>
              <w:keepNext/>
              <w:keepLines/>
              <w:spacing w:after="0"/>
              <w:rPr>
                <w:rFonts w:ascii="Arial" w:hAnsi="Arial"/>
                <w:b/>
                <w:sz w:val="18"/>
              </w:rPr>
            </w:pPr>
            <w:r w:rsidRPr="00E22C80">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4CA821AD" w14:textId="77777777" w:rsidR="002305BC" w:rsidRPr="00E22C80" w:rsidRDefault="002305BC" w:rsidP="00EF1776">
            <w:pPr>
              <w:keepNext/>
              <w:keepLines/>
              <w:spacing w:after="0"/>
              <w:rPr>
                <w:rFonts w:ascii="Arial" w:hAnsi="Arial"/>
                <w:b/>
                <w:sz w:val="18"/>
              </w:rPr>
            </w:pPr>
            <w:r w:rsidRPr="00E22C80">
              <w:rPr>
                <w:rFonts w:ascii="Arial" w:hAnsi="Arial"/>
                <w:b/>
                <w:sz w:val="18"/>
              </w:rPr>
              <w:t>B16</w:t>
            </w:r>
          </w:p>
        </w:tc>
      </w:tr>
      <w:tr w:rsidR="002305BC" w:rsidRPr="005162D3" w14:paraId="422932C5" w14:textId="77777777" w:rsidTr="00EF1776">
        <w:tc>
          <w:tcPr>
            <w:tcW w:w="959" w:type="dxa"/>
            <w:tcBorders>
              <w:top w:val="nil"/>
              <w:left w:val="nil"/>
              <w:bottom w:val="nil"/>
              <w:right w:val="single" w:sz="4" w:space="0" w:color="auto"/>
            </w:tcBorders>
          </w:tcPr>
          <w:p w14:paraId="2A30BAE7"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A7EFA79"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45BC387"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F690E80"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C5E1306"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00CB4CE"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28124C5"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F6C5CA1"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B2A55C5" w14:textId="77777777" w:rsidR="002305BC" w:rsidRPr="00E22C80" w:rsidRDefault="002305BC" w:rsidP="00EF1776">
            <w:pPr>
              <w:keepNext/>
              <w:keepLines/>
              <w:spacing w:after="0"/>
              <w:rPr>
                <w:rFonts w:ascii="Arial" w:hAnsi="Arial"/>
                <w:bCs/>
                <w:sz w:val="18"/>
              </w:rPr>
            </w:pPr>
            <w:r>
              <w:rPr>
                <w:rFonts w:ascii="Arial" w:hAnsi="Arial"/>
                <w:bCs/>
                <w:sz w:val="18"/>
              </w:rPr>
              <w:t>FF</w:t>
            </w:r>
          </w:p>
        </w:tc>
      </w:tr>
      <w:tr w:rsidR="002305BC" w:rsidRPr="005162D3" w14:paraId="1D7FE998" w14:textId="77777777" w:rsidTr="00EF1776">
        <w:tc>
          <w:tcPr>
            <w:tcW w:w="959" w:type="dxa"/>
            <w:tcBorders>
              <w:top w:val="nil"/>
              <w:left w:val="nil"/>
              <w:bottom w:val="nil"/>
              <w:right w:val="single" w:sz="4" w:space="0" w:color="auto"/>
            </w:tcBorders>
          </w:tcPr>
          <w:p w14:paraId="418D7EFE"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4D9E6D" w14:textId="77777777" w:rsidR="002305BC" w:rsidRPr="00E22C80" w:rsidRDefault="002305BC" w:rsidP="00EF1776">
            <w:pPr>
              <w:keepNext/>
              <w:keepLines/>
              <w:spacing w:after="0"/>
              <w:rPr>
                <w:rFonts w:ascii="Arial" w:hAnsi="Arial"/>
                <w:b/>
                <w:sz w:val="18"/>
              </w:rPr>
            </w:pPr>
            <w:r w:rsidRPr="00E22C80">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78C3B8BA" w14:textId="77777777" w:rsidR="002305BC" w:rsidRPr="00E22C80" w:rsidRDefault="002305BC" w:rsidP="00EF1776">
            <w:pPr>
              <w:keepNext/>
              <w:keepLines/>
              <w:spacing w:after="0"/>
              <w:rPr>
                <w:rFonts w:ascii="Arial" w:hAnsi="Arial"/>
                <w:b/>
                <w:sz w:val="18"/>
              </w:rPr>
            </w:pPr>
            <w:r w:rsidRPr="00E22C80">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7929E9A" w14:textId="77777777" w:rsidR="002305BC" w:rsidRPr="00E22C80" w:rsidRDefault="002305BC" w:rsidP="00EF1776">
            <w:pPr>
              <w:keepNext/>
              <w:keepLines/>
              <w:spacing w:after="0"/>
              <w:rPr>
                <w:rFonts w:ascii="Arial" w:hAnsi="Arial"/>
                <w:b/>
                <w:sz w:val="18"/>
              </w:rPr>
            </w:pPr>
            <w:r w:rsidRPr="00E22C80">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EDB2422" w14:textId="77777777" w:rsidR="002305BC" w:rsidRPr="00E22C80" w:rsidRDefault="002305BC" w:rsidP="00EF1776">
            <w:pPr>
              <w:keepNext/>
              <w:keepLines/>
              <w:spacing w:after="0"/>
              <w:rPr>
                <w:rFonts w:ascii="Arial" w:hAnsi="Arial"/>
                <w:b/>
                <w:sz w:val="18"/>
              </w:rPr>
            </w:pPr>
            <w:r w:rsidRPr="00E22C80">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805E9F1" w14:textId="77777777" w:rsidR="002305BC" w:rsidRPr="00E22C80" w:rsidRDefault="002305BC" w:rsidP="00EF1776">
            <w:pPr>
              <w:keepNext/>
              <w:keepLines/>
              <w:spacing w:after="0"/>
              <w:rPr>
                <w:rFonts w:ascii="Arial" w:hAnsi="Arial"/>
                <w:b/>
                <w:sz w:val="18"/>
              </w:rPr>
            </w:pPr>
            <w:r w:rsidRPr="00E22C80">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5ECA83A" w14:textId="77777777" w:rsidR="002305BC" w:rsidRPr="00E22C80" w:rsidRDefault="002305BC" w:rsidP="00EF1776">
            <w:pPr>
              <w:keepNext/>
              <w:keepLines/>
              <w:spacing w:after="0"/>
              <w:rPr>
                <w:rFonts w:ascii="Arial" w:hAnsi="Arial"/>
                <w:b/>
                <w:sz w:val="18"/>
              </w:rPr>
            </w:pPr>
            <w:r w:rsidRPr="00E22C80">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2FEA592" w14:textId="77777777" w:rsidR="002305BC" w:rsidRPr="00E22C80" w:rsidRDefault="002305BC" w:rsidP="00EF1776">
            <w:pPr>
              <w:keepNext/>
              <w:keepLines/>
              <w:spacing w:after="0"/>
              <w:rPr>
                <w:rFonts w:ascii="Arial" w:hAnsi="Arial"/>
                <w:b/>
                <w:sz w:val="18"/>
              </w:rPr>
            </w:pPr>
            <w:r w:rsidRPr="00E22C80">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E22861D" w14:textId="77777777" w:rsidR="002305BC" w:rsidRPr="00E22C80" w:rsidRDefault="002305BC" w:rsidP="00EF1776">
            <w:pPr>
              <w:keepNext/>
              <w:keepLines/>
              <w:spacing w:after="0"/>
              <w:rPr>
                <w:rFonts w:ascii="Arial" w:hAnsi="Arial"/>
                <w:b/>
                <w:sz w:val="18"/>
              </w:rPr>
            </w:pPr>
            <w:r w:rsidRPr="00E22C80">
              <w:rPr>
                <w:rFonts w:ascii="Arial" w:hAnsi="Arial"/>
                <w:b/>
                <w:sz w:val="18"/>
              </w:rPr>
              <w:t>B24</w:t>
            </w:r>
          </w:p>
        </w:tc>
      </w:tr>
      <w:tr w:rsidR="002305BC" w:rsidRPr="00E22C80" w14:paraId="06BD35F9" w14:textId="77777777" w:rsidTr="00EF1776">
        <w:tc>
          <w:tcPr>
            <w:tcW w:w="959" w:type="dxa"/>
            <w:tcBorders>
              <w:top w:val="nil"/>
              <w:left w:val="nil"/>
              <w:bottom w:val="nil"/>
              <w:right w:val="single" w:sz="4" w:space="0" w:color="auto"/>
            </w:tcBorders>
          </w:tcPr>
          <w:p w14:paraId="4F3124A4"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5778CD"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5C2266A"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4489776"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FE7535F"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876449F"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C334AD2"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6CA49EF"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9832208" w14:textId="77777777" w:rsidR="002305BC" w:rsidRPr="00E22C80" w:rsidRDefault="002305BC" w:rsidP="00EF1776">
            <w:pPr>
              <w:keepNext/>
              <w:keepLines/>
              <w:spacing w:after="0"/>
              <w:rPr>
                <w:rFonts w:ascii="Arial" w:hAnsi="Arial"/>
                <w:bCs/>
                <w:sz w:val="18"/>
              </w:rPr>
            </w:pPr>
            <w:r>
              <w:rPr>
                <w:rFonts w:ascii="Arial" w:hAnsi="Arial"/>
                <w:bCs/>
                <w:sz w:val="18"/>
              </w:rPr>
              <w:t>FF</w:t>
            </w:r>
          </w:p>
        </w:tc>
      </w:tr>
      <w:tr w:rsidR="002305BC" w:rsidRPr="005162D3" w14:paraId="42153547" w14:textId="77777777" w:rsidTr="00EF1776">
        <w:tc>
          <w:tcPr>
            <w:tcW w:w="959" w:type="dxa"/>
            <w:tcBorders>
              <w:top w:val="nil"/>
              <w:left w:val="nil"/>
              <w:bottom w:val="nil"/>
              <w:right w:val="single" w:sz="4" w:space="0" w:color="auto"/>
            </w:tcBorders>
          </w:tcPr>
          <w:p w14:paraId="23CC3340"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BD6F504" w14:textId="77777777" w:rsidR="002305BC" w:rsidRPr="00E22C80" w:rsidRDefault="002305BC" w:rsidP="00EF1776">
            <w:pPr>
              <w:keepNext/>
              <w:keepLines/>
              <w:spacing w:after="0"/>
              <w:rPr>
                <w:rFonts w:ascii="Arial" w:hAnsi="Arial"/>
                <w:b/>
                <w:sz w:val="18"/>
              </w:rPr>
            </w:pPr>
            <w:r w:rsidRPr="00E22C80">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0828155" w14:textId="77777777" w:rsidR="002305BC" w:rsidRPr="00E22C80" w:rsidRDefault="002305BC" w:rsidP="00EF1776">
            <w:pPr>
              <w:keepNext/>
              <w:keepLines/>
              <w:spacing w:after="0"/>
              <w:rPr>
                <w:rFonts w:ascii="Arial" w:hAnsi="Arial"/>
                <w:b/>
                <w:sz w:val="18"/>
              </w:rPr>
            </w:pPr>
            <w:r w:rsidRPr="00E22C80">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9A85C7E" w14:textId="77777777" w:rsidR="002305BC" w:rsidRPr="00E22C80" w:rsidRDefault="002305BC" w:rsidP="00EF1776">
            <w:pPr>
              <w:keepNext/>
              <w:keepLines/>
              <w:spacing w:after="0"/>
              <w:rPr>
                <w:rFonts w:ascii="Arial" w:hAnsi="Arial"/>
                <w:b/>
                <w:sz w:val="18"/>
              </w:rPr>
            </w:pPr>
            <w:r w:rsidRPr="00E22C80">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6AF1139B" w14:textId="77777777" w:rsidR="002305BC" w:rsidRPr="00E22C80" w:rsidRDefault="002305BC" w:rsidP="00EF1776">
            <w:pPr>
              <w:keepNext/>
              <w:keepLines/>
              <w:spacing w:after="0"/>
              <w:rPr>
                <w:rFonts w:ascii="Arial" w:hAnsi="Arial"/>
                <w:b/>
                <w:sz w:val="18"/>
              </w:rPr>
            </w:pPr>
            <w:r w:rsidRPr="00E22C80">
              <w:rPr>
                <w:rFonts w:ascii="Arial" w:hAnsi="Arial"/>
                <w:b/>
                <w:sz w:val="18"/>
              </w:rPr>
              <w:t>B28</w:t>
            </w:r>
          </w:p>
        </w:tc>
        <w:tc>
          <w:tcPr>
            <w:tcW w:w="717" w:type="dxa"/>
            <w:tcBorders>
              <w:top w:val="single" w:sz="4" w:space="0" w:color="auto"/>
              <w:left w:val="single" w:sz="4" w:space="0" w:color="auto"/>
              <w:bottom w:val="nil"/>
              <w:right w:val="nil"/>
            </w:tcBorders>
          </w:tcPr>
          <w:p w14:paraId="3D8A063D" w14:textId="77777777" w:rsidR="002305BC" w:rsidRPr="00E22C80" w:rsidRDefault="002305BC" w:rsidP="00EF1776">
            <w:pPr>
              <w:keepNext/>
              <w:keepLines/>
              <w:spacing w:after="0"/>
              <w:rPr>
                <w:rFonts w:ascii="Arial" w:hAnsi="Arial"/>
                <w:b/>
                <w:sz w:val="18"/>
              </w:rPr>
            </w:pPr>
          </w:p>
        </w:tc>
        <w:tc>
          <w:tcPr>
            <w:tcW w:w="717" w:type="dxa"/>
            <w:tcBorders>
              <w:top w:val="single" w:sz="4" w:space="0" w:color="auto"/>
              <w:left w:val="nil"/>
              <w:bottom w:val="nil"/>
              <w:right w:val="nil"/>
            </w:tcBorders>
          </w:tcPr>
          <w:p w14:paraId="731E1F69" w14:textId="77777777" w:rsidR="002305BC" w:rsidRPr="00E22C80" w:rsidRDefault="002305BC" w:rsidP="00EF1776">
            <w:pPr>
              <w:keepNext/>
              <w:keepLines/>
              <w:spacing w:after="0"/>
              <w:rPr>
                <w:rFonts w:ascii="Arial" w:hAnsi="Arial"/>
                <w:b/>
                <w:sz w:val="18"/>
              </w:rPr>
            </w:pPr>
          </w:p>
        </w:tc>
        <w:tc>
          <w:tcPr>
            <w:tcW w:w="717" w:type="dxa"/>
            <w:tcBorders>
              <w:top w:val="single" w:sz="4" w:space="0" w:color="auto"/>
              <w:left w:val="nil"/>
              <w:bottom w:val="nil"/>
              <w:right w:val="nil"/>
            </w:tcBorders>
          </w:tcPr>
          <w:p w14:paraId="65A7E366" w14:textId="77777777" w:rsidR="002305BC" w:rsidRPr="00E22C80" w:rsidRDefault="002305BC" w:rsidP="00EF1776">
            <w:pPr>
              <w:keepNext/>
              <w:keepLines/>
              <w:spacing w:after="0"/>
              <w:rPr>
                <w:rFonts w:ascii="Arial" w:hAnsi="Arial"/>
                <w:b/>
                <w:sz w:val="18"/>
              </w:rPr>
            </w:pPr>
          </w:p>
        </w:tc>
        <w:tc>
          <w:tcPr>
            <w:tcW w:w="717" w:type="dxa"/>
            <w:tcBorders>
              <w:top w:val="single" w:sz="4" w:space="0" w:color="auto"/>
              <w:left w:val="nil"/>
              <w:bottom w:val="nil"/>
              <w:right w:val="nil"/>
            </w:tcBorders>
          </w:tcPr>
          <w:p w14:paraId="74CB9B64" w14:textId="77777777" w:rsidR="002305BC" w:rsidRPr="00E22C80" w:rsidRDefault="002305BC" w:rsidP="00EF1776">
            <w:pPr>
              <w:keepNext/>
              <w:keepLines/>
              <w:spacing w:after="0"/>
              <w:rPr>
                <w:rFonts w:ascii="Arial" w:hAnsi="Arial"/>
                <w:b/>
                <w:sz w:val="18"/>
              </w:rPr>
            </w:pPr>
          </w:p>
        </w:tc>
      </w:tr>
      <w:tr w:rsidR="002305BC" w:rsidRPr="005162D3" w14:paraId="12978B1E" w14:textId="77777777" w:rsidTr="00EF1776">
        <w:tc>
          <w:tcPr>
            <w:tcW w:w="959" w:type="dxa"/>
            <w:tcBorders>
              <w:top w:val="nil"/>
              <w:left w:val="nil"/>
              <w:bottom w:val="nil"/>
              <w:right w:val="single" w:sz="4" w:space="0" w:color="auto"/>
            </w:tcBorders>
          </w:tcPr>
          <w:p w14:paraId="42A9B8A3"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D28E0"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DB5BCD0"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019748A"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B98D170"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nil"/>
              <w:left w:val="single" w:sz="4" w:space="0" w:color="auto"/>
              <w:bottom w:val="nil"/>
              <w:right w:val="nil"/>
            </w:tcBorders>
          </w:tcPr>
          <w:p w14:paraId="50A7808A" w14:textId="77777777" w:rsidR="002305BC" w:rsidRPr="00E22C80" w:rsidRDefault="002305BC" w:rsidP="00EF1776">
            <w:pPr>
              <w:keepNext/>
              <w:keepLines/>
              <w:spacing w:after="0"/>
              <w:rPr>
                <w:rFonts w:ascii="Arial" w:hAnsi="Arial"/>
                <w:b/>
                <w:sz w:val="18"/>
              </w:rPr>
            </w:pPr>
          </w:p>
        </w:tc>
        <w:tc>
          <w:tcPr>
            <w:tcW w:w="717" w:type="dxa"/>
            <w:tcBorders>
              <w:top w:val="nil"/>
              <w:left w:val="nil"/>
              <w:bottom w:val="nil"/>
              <w:right w:val="nil"/>
            </w:tcBorders>
          </w:tcPr>
          <w:p w14:paraId="44FB1994" w14:textId="77777777" w:rsidR="002305BC" w:rsidRPr="00E22C80" w:rsidRDefault="002305BC" w:rsidP="00EF1776">
            <w:pPr>
              <w:keepNext/>
              <w:keepLines/>
              <w:spacing w:after="0"/>
              <w:rPr>
                <w:rFonts w:ascii="Arial" w:hAnsi="Arial"/>
                <w:b/>
                <w:sz w:val="18"/>
              </w:rPr>
            </w:pPr>
          </w:p>
        </w:tc>
        <w:tc>
          <w:tcPr>
            <w:tcW w:w="717" w:type="dxa"/>
            <w:tcBorders>
              <w:top w:val="nil"/>
              <w:left w:val="nil"/>
              <w:bottom w:val="nil"/>
              <w:right w:val="nil"/>
            </w:tcBorders>
          </w:tcPr>
          <w:p w14:paraId="70112EBC" w14:textId="77777777" w:rsidR="002305BC" w:rsidRPr="00E22C80" w:rsidRDefault="002305BC" w:rsidP="00EF1776">
            <w:pPr>
              <w:keepNext/>
              <w:keepLines/>
              <w:spacing w:after="0"/>
              <w:rPr>
                <w:rFonts w:ascii="Arial" w:hAnsi="Arial"/>
                <w:b/>
                <w:sz w:val="18"/>
              </w:rPr>
            </w:pPr>
          </w:p>
        </w:tc>
        <w:tc>
          <w:tcPr>
            <w:tcW w:w="717" w:type="dxa"/>
            <w:tcBorders>
              <w:top w:val="nil"/>
              <w:left w:val="nil"/>
              <w:bottom w:val="nil"/>
              <w:right w:val="nil"/>
            </w:tcBorders>
          </w:tcPr>
          <w:p w14:paraId="5E3AD8AF" w14:textId="77777777" w:rsidR="002305BC" w:rsidRPr="00E22C80" w:rsidRDefault="002305BC" w:rsidP="00EF1776">
            <w:pPr>
              <w:keepNext/>
              <w:keepLines/>
              <w:spacing w:after="0"/>
              <w:rPr>
                <w:rFonts w:ascii="Arial" w:hAnsi="Arial"/>
                <w:b/>
                <w:sz w:val="18"/>
              </w:rPr>
            </w:pPr>
          </w:p>
        </w:tc>
      </w:tr>
    </w:tbl>
    <w:p w14:paraId="55D38CCB" w14:textId="77777777" w:rsidR="002305BC" w:rsidRDefault="002305BC" w:rsidP="001B4C39">
      <w:pPr>
        <w:rPr>
          <w:lang w:eastAsia="zh-CN"/>
        </w:rPr>
      </w:pPr>
    </w:p>
    <w:p w14:paraId="18697E7F" w14:textId="15C48022" w:rsidR="00E77DA0" w:rsidRDefault="00E77DA0" w:rsidP="00E77DA0">
      <w:pPr>
        <w:pStyle w:val="Heading3"/>
      </w:pPr>
      <w:r>
        <w:t>4.15.6</w:t>
      </w:r>
      <w:r>
        <w:tab/>
      </w:r>
      <w:r w:rsidRPr="00180D02">
        <w:t>EF</w:t>
      </w:r>
      <w:r w:rsidRPr="00180D02">
        <w:rPr>
          <w:vertAlign w:val="subscript"/>
        </w:rPr>
        <w:t>5GNSWO</w:t>
      </w:r>
      <w:r w:rsidRPr="00066EB9">
        <w:rPr>
          <w:vertAlign w:val="subscript"/>
        </w:rPr>
        <w:t xml:space="preserve">_CONF </w:t>
      </w:r>
      <w:r w:rsidRPr="00180D02">
        <w:t>(5G Non-Seamless WLAN Offload configuration)</w:t>
      </w:r>
    </w:p>
    <w:p w14:paraId="22269B51" w14:textId="77777777" w:rsidR="00E77DA0" w:rsidRDefault="00E77DA0" w:rsidP="00E77DA0">
      <w:pPr>
        <w:keepLines/>
        <w:spacing w:after="0"/>
        <w:ind w:left="1702" w:hanging="1418"/>
      </w:pPr>
      <w:r w:rsidRPr="00D534B7">
        <w:t>Logically:</w:t>
      </w:r>
    </w:p>
    <w:p w14:paraId="3E212959" w14:textId="77777777" w:rsidR="00E77DA0" w:rsidRPr="00D534B7" w:rsidRDefault="00E77DA0" w:rsidP="00E77DA0">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disabled</w:t>
      </w:r>
    </w:p>
    <w:p w14:paraId="193C1AA5" w14:textId="77777777" w:rsidR="00E77DA0" w:rsidRPr="000D2AEB" w:rsidRDefault="00E77DA0" w:rsidP="00E77DA0">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E77DA0" w:rsidRPr="000D2AEB" w14:paraId="38EAE443" w14:textId="77777777" w:rsidTr="00FB146D">
        <w:tc>
          <w:tcPr>
            <w:tcW w:w="996" w:type="dxa"/>
            <w:tcMar>
              <w:left w:w="85" w:type="dxa"/>
            </w:tcMar>
          </w:tcPr>
          <w:p w14:paraId="31D6E137" w14:textId="77777777" w:rsidR="00E77DA0" w:rsidRPr="000D2AEB" w:rsidRDefault="00E77DA0" w:rsidP="00FB146D">
            <w:pPr>
              <w:pStyle w:val="TAL"/>
              <w:rPr>
                <w:b/>
                <w:bCs/>
              </w:rPr>
            </w:pPr>
            <w:r w:rsidRPr="000D2AEB">
              <w:rPr>
                <w:b/>
                <w:bCs/>
              </w:rPr>
              <w:t>Byte</w:t>
            </w:r>
          </w:p>
        </w:tc>
        <w:tc>
          <w:tcPr>
            <w:tcW w:w="810" w:type="dxa"/>
          </w:tcPr>
          <w:p w14:paraId="1B8ADA71" w14:textId="77777777" w:rsidR="00E77DA0" w:rsidRPr="000D2AEB" w:rsidRDefault="00E77DA0" w:rsidP="00FB146D">
            <w:pPr>
              <w:pStyle w:val="TAC"/>
              <w:rPr>
                <w:b/>
                <w:bCs/>
              </w:rPr>
            </w:pPr>
            <w:r w:rsidRPr="000D2AEB">
              <w:rPr>
                <w:b/>
                <w:bCs/>
              </w:rPr>
              <w:t>B1</w:t>
            </w:r>
          </w:p>
        </w:tc>
      </w:tr>
      <w:tr w:rsidR="00E77DA0" w:rsidRPr="005162D3" w14:paraId="1CABA4D2" w14:textId="77777777" w:rsidTr="00FB146D">
        <w:tc>
          <w:tcPr>
            <w:tcW w:w="996" w:type="dxa"/>
            <w:tcMar>
              <w:left w:w="85" w:type="dxa"/>
            </w:tcMar>
          </w:tcPr>
          <w:p w14:paraId="2643B58F" w14:textId="77777777" w:rsidR="00E77DA0" w:rsidRPr="005162D3" w:rsidRDefault="00E77DA0"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0E98F2EA" w14:textId="77777777" w:rsidR="00E77DA0" w:rsidRPr="005162D3" w:rsidRDefault="00E77DA0" w:rsidP="00FB146D">
            <w:pPr>
              <w:pStyle w:val="TAC"/>
            </w:pPr>
            <w:r w:rsidRPr="005162D3">
              <w:rPr>
                <w:rFonts w:cs="Arial"/>
                <w:color w:val="000000"/>
                <w:szCs w:val="18"/>
              </w:rPr>
              <w:t>0</w:t>
            </w:r>
            <w:r>
              <w:rPr>
                <w:rFonts w:cs="Arial"/>
                <w:color w:val="000000"/>
                <w:szCs w:val="18"/>
              </w:rPr>
              <w:t>0</w:t>
            </w:r>
          </w:p>
        </w:tc>
      </w:tr>
    </w:tbl>
    <w:p w14:paraId="65A224C5" w14:textId="77777777" w:rsidR="00E77DA0" w:rsidRDefault="00E77DA0" w:rsidP="001B4C39">
      <w:pPr>
        <w:rPr>
          <w:lang w:eastAsia="zh-CN"/>
        </w:rPr>
      </w:pPr>
    </w:p>
    <w:p w14:paraId="67A2AE8B" w14:textId="29D3E4EF" w:rsidR="001B4C39" w:rsidRPr="005162D3" w:rsidRDefault="001B4C39" w:rsidP="001B4C39">
      <w:pPr>
        <w:pStyle w:val="Heading2"/>
      </w:pPr>
      <w:r w:rsidRPr="005162D3">
        <w:t>4.</w:t>
      </w:r>
      <w:r>
        <w:t>16</w:t>
      </w:r>
      <w:r w:rsidRPr="005162D3">
        <w:tab/>
        <w:t>Definition of 5G-NR SSIM-UICC</w:t>
      </w:r>
    </w:p>
    <w:p w14:paraId="670EFEB5" w14:textId="16429912" w:rsidR="001B4C39" w:rsidRPr="005162D3" w:rsidRDefault="001B4C39" w:rsidP="001B4C39">
      <w:pPr>
        <w:pStyle w:val="Heading3"/>
      </w:pPr>
      <w:r w:rsidRPr="005162D3">
        <w:t>4.</w:t>
      </w:r>
      <w:r>
        <w:t>16</w:t>
      </w:r>
      <w:r w:rsidRPr="005162D3">
        <w:t>.0</w:t>
      </w:r>
      <w:r w:rsidRPr="005162D3">
        <w:tab/>
        <w:t>Introduction</w:t>
      </w:r>
    </w:p>
    <w:p w14:paraId="454E5B64" w14:textId="77777777" w:rsidR="001B4C39" w:rsidRPr="005162D3" w:rsidRDefault="001B4C39" w:rsidP="001B4C39">
      <w:r w:rsidRPr="005162D3">
        <w:t>The 5G-NR NSSAA procedure involving SSIM test cases require a different configuration than the one described in clause 4.9. For that purpose, a default 5G-NR UICC supporting SSIM features is defined. In general, the values of the 5G-NR UICC supporting SSIM features are identical to the 5G-NR UICC, with the following exceptions:</w:t>
      </w:r>
    </w:p>
    <w:p w14:paraId="6A14EBE9" w14:textId="307E0930" w:rsidR="001B4C39" w:rsidRPr="005162D3" w:rsidRDefault="001B4C39" w:rsidP="001B4C39">
      <w:pPr>
        <w:pStyle w:val="Heading3"/>
      </w:pPr>
      <w:r w:rsidRPr="005162D3">
        <w:t>4.</w:t>
      </w:r>
      <w:r>
        <w:t>16</w:t>
      </w:r>
      <w:r w:rsidRPr="005162D3">
        <w:t>.1</w:t>
      </w:r>
      <w:r w:rsidRPr="005162D3">
        <w:tab/>
        <w:t>Applications on the 5G-NR SSIM-UICC</w:t>
      </w:r>
    </w:p>
    <w:p w14:paraId="3FAB28A7" w14:textId="77777777" w:rsidR="001B4C39" w:rsidRPr="005162D3" w:rsidRDefault="001B4C39" w:rsidP="001B4C39">
      <w:r w:rsidRPr="005162D3">
        <w:t>The 5G-NR SSIM-UICC shall contain, both properly declared in EF</w:t>
      </w:r>
      <w:r w:rsidRPr="005162D3">
        <w:rPr>
          <w:vertAlign w:val="subscript"/>
        </w:rPr>
        <w:t>DIR</w:t>
      </w:r>
      <w:r w:rsidRPr="005162D3">
        <w:t>:</w:t>
      </w:r>
    </w:p>
    <w:p w14:paraId="244374CC" w14:textId="77777777" w:rsidR="001B4C39" w:rsidRPr="005162D3" w:rsidRDefault="001B4C39" w:rsidP="001B4C39">
      <w:pPr>
        <w:pStyle w:val="ListParagraph"/>
        <w:numPr>
          <w:ilvl w:val="0"/>
          <w:numId w:val="18"/>
        </w:numPr>
        <w:ind w:left="714" w:hanging="357"/>
        <w:contextualSpacing w:val="0"/>
      </w:pPr>
      <w:r w:rsidRPr="005162D3">
        <w:t>a USIM as defined in clause 4.9.</w:t>
      </w:r>
    </w:p>
    <w:p w14:paraId="4AE47FB0" w14:textId="602EC7E8" w:rsidR="001B4C39" w:rsidRPr="005162D3" w:rsidRDefault="001B4C39" w:rsidP="001B4C39">
      <w:pPr>
        <w:pStyle w:val="ListParagraph"/>
        <w:numPr>
          <w:ilvl w:val="0"/>
          <w:numId w:val="18"/>
        </w:numPr>
        <w:ind w:left="714" w:hanging="357"/>
        <w:contextualSpacing w:val="0"/>
      </w:pPr>
      <w:r w:rsidRPr="005162D3">
        <w:t>a</w:t>
      </w:r>
      <w:r>
        <w:t>n</w:t>
      </w:r>
      <w:r w:rsidRPr="005162D3">
        <w:t xml:space="preserve"> SSIM, with SSIM AID value that shall follow the PIX coding for </w:t>
      </w:r>
      <w:r>
        <w:t>'</w:t>
      </w:r>
      <w:r w:rsidRPr="005162D3">
        <w:t>3GPP SSIM</w:t>
      </w:r>
      <w:r>
        <w:t>'</w:t>
      </w:r>
      <w:r w:rsidRPr="005162D3">
        <w:t xml:space="preserve"> from ETSI TS 101 220</w:t>
      </w:r>
      <w:r>
        <w:t> </w:t>
      </w:r>
      <w:r w:rsidRPr="005162D3">
        <w:t>[54] annex E.</w:t>
      </w:r>
    </w:p>
    <w:p w14:paraId="3B036B03" w14:textId="6677DB11" w:rsidR="001B4C39" w:rsidRPr="005162D3" w:rsidRDefault="001B4C39" w:rsidP="001B4C39">
      <w:pPr>
        <w:pStyle w:val="Heading3"/>
      </w:pPr>
      <w:r w:rsidRPr="005162D3">
        <w:t>4.</w:t>
      </w:r>
      <w:r>
        <w:t>16</w:t>
      </w:r>
      <w:r w:rsidRPr="005162D3">
        <w:t>.2</w:t>
      </w:r>
      <w:r w:rsidRPr="005162D3">
        <w:tab/>
        <w:t>Default SSIM values on 5G-NR SSIM-UICC</w:t>
      </w:r>
    </w:p>
    <w:p w14:paraId="0D2D3765" w14:textId="77777777" w:rsidR="001B4C39" w:rsidRPr="005162D3" w:rsidRDefault="001B4C39" w:rsidP="001B4C39">
      <w:r w:rsidRPr="005162D3">
        <w:t>A</w:t>
      </w:r>
      <w:r>
        <w:t>n</w:t>
      </w:r>
      <w:r w:rsidRPr="005162D3">
        <w:t xml:space="preserve"> SSIM containing the following default values is used for all tests of this present document unless otherwise stated.</w:t>
      </w:r>
    </w:p>
    <w:p w14:paraId="1AB2E759" w14:textId="77777777" w:rsidR="001B4C39" w:rsidRPr="005162D3" w:rsidRDefault="001B4C39" w:rsidP="001B4C39">
      <w:r w:rsidRPr="005162D3">
        <w:t>For each data item, the logical default values and the coding within the elementary files (EF) of the SSIM follow.</w:t>
      </w:r>
    </w:p>
    <w:p w14:paraId="5C620A03" w14:textId="77777777" w:rsidR="001B4C39" w:rsidRPr="005162D3" w:rsidRDefault="001B4C39" w:rsidP="001B4C39">
      <w:pPr>
        <w:pStyle w:val="NO"/>
      </w:pPr>
      <w:r w:rsidRPr="005162D3">
        <w:t>NOTE 1:</w:t>
      </w:r>
      <w:r w:rsidRPr="005162D3">
        <w:tab/>
        <w:t>Bx represents byte x of the coding.</w:t>
      </w:r>
    </w:p>
    <w:p w14:paraId="3826F646" w14:textId="77777777" w:rsidR="001B4C39" w:rsidRPr="005162D3" w:rsidRDefault="001B4C39" w:rsidP="001B4C39">
      <w:pPr>
        <w:pStyle w:val="NO"/>
      </w:pPr>
      <w:r w:rsidRPr="005162D3">
        <w:t>NOTE 2:</w:t>
      </w:r>
      <w:r w:rsidRPr="005162D3">
        <w:tab/>
        <w:t>Unless otherwise defined, the coding values are hexadecimal.</w:t>
      </w:r>
    </w:p>
    <w:p w14:paraId="49C2A575" w14:textId="745E6C0D" w:rsidR="001B4C39" w:rsidRPr="005162D3" w:rsidRDefault="001B4C39" w:rsidP="001B4C39">
      <w:pPr>
        <w:pStyle w:val="Heading4"/>
        <w:ind w:left="1134" w:hanging="1134"/>
      </w:pPr>
      <w:r w:rsidRPr="005162D3">
        <w:t>4.</w:t>
      </w:r>
      <w:r>
        <w:t>16</w:t>
      </w:r>
      <w:r w:rsidRPr="005162D3">
        <w:t>.2.1</w:t>
      </w:r>
      <w:r w:rsidRPr="005162D3">
        <w:tab/>
        <w:t>EF</w:t>
      </w:r>
      <w:r w:rsidRPr="005162D3">
        <w:rPr>
          <w:vertAlign w:val="subscript"/>
        </w:rPr>
        <w:t>EAPID</w:t>
      </w:r>
      <w:r w:rsidRPr="005162D3">
        <w:t xml:space="preserve"> (EAP Identifier)</w:t>
      </w:r>
    </w:p>
    <w:p w14:paraId="4B526507" w14:textId="77777777" w:rsidR="001B4C39" w:rsidRPr="005162D3" w:rsidRDefault="001B4C39" w:rsidP="001B4C39">
      <w:pPr>
        <w:ind w:left="568" w:hanging="284"/>
      </w:pPr>
      <w:r w:rsidRPr="005162D3">
        <w:t>Logically:</w:t>
      </w:r>
    </w:p>
    <w:p w14:paraId="32FA8A1F" w14:textId="311B500A" w:rsidR="001B4C39" w:rsidRPr="005162D3" w:rsidRDefault="001B4C39" w:rsidP="001B4C39">
      <w:pPr>
        <w:pStyle w:val="B3"/>
      </w:pPr>
      <w:r w:rsidRPr="005162D3">
        <w:t>EAP Identifier:</w:t>
      </w:r>
      <w:r>
        <w:tab/>
      </w:r>
      <w:r w:rsidRPr="002A65B1">
        <w:t>verylongusername1@3gpp.com</w:t>
      </w:r>
    </w:p>
    <w:p w14:paraId="5091932A" w14:textId="163D1BFE" w:rsidR="001B4C39" w:rsidRPr="005162D3" w:rsidRDefault="001B4C39" w:rsidP="001B4C39">
      <w:pPr>
        <w:ind w:left="852" w:firstLine="283"/>
      </w:pPr>
      <w:r w:rsidRPr="005162D3">
        <w:t>Username:</w:t>
      </w:r>
      <w:r>
        <w:tab/>
      </w:r>
      <w:r w:rsidRPr="005162D3">
        <w:t>verylongusername1</w:t>
      </w:r>
    </w:p>
    <w:p w14:paraId="7BC78C2B" w14:textId="4167A448" w:rsidR="001B4C39" w:rsidRDefault="001B4C39" w:rsidP="001B4C39">
      <w:pPr>
        <w:ind w:left="852" w:firstLine="283"/>
      </w:pPr>
      <w:r w:rsidRPr="005162D3">
        <w:t>Realm:</w:t>
      </w:r>
      <w:r>
        <w:tab/>
      </w:r>
      <w:r>
        <w:tab/>
      </w:r>
      <w:r w:rsidRPr="005162D3">
        <w:t>3gpp.com</w:t>
      </w:r>
    </w:p>
    <w:p w14:paraId="31594CA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17"/>
        <w:gridCol w:w="717"/>
        <w:gridCol w:w="717"/>
        <w:gridCol w:w="717"/>
        <w:gridCol w:w="717"/>
        <w:gridCol w:w="717"/>
        <w:gridCol w:w="717"/>
        <w:gridCol w:w="717"/>
      </w:tblGrid>
      <w:tr w:rsidR="001B4C39" w:rsidRPr="005162D3" w14:paraId="1A11BBC2" w14:textId="77777777" w:rsidTr="0003783D">
        <w:tc>
          <w:tcPr>
            <w:tcW w:w="996" w:type="dxa"/>
            <w:tcBorders>
              <w:bottom w:val="single" w:sz="4" w:space="0" w:color="auto"/>
            </w:tcBorders>
          </w:tcPr>
          <w:p w14:paraId="49DD6B78" w14:textId="77777777" w:rsidR="001B4C39" w:rsidRPr="005162D3" w:rsidRDefault="001B4C39" w:rsidP="0003783D">
            <w:pPr>
              <w:autoSpaceDE w:val="0"/>
              <w:autoSpaceDN w:val="0"/>
              <w:adjustRightInd w:val="0"/>
              <w:spacing w:after="0"/>
              <w:rPr>
                <w:rFonts w:ascii="Arial" w:hAnsi="Arial" w:cs="Arial"/>
                <w:b/>
                <w:color w:val="000000" w:themeColor="text1"/>
                <w:sz w:val="18"/>
                <w:szCs w:val="18"/>
                <w:lang w:eastAsia="fr-FR"/>
              </w:rPr>
            </w:pPr>
            <w:r>
              <w:rPr>
                <w:rFonts w:ascii="Arial" w:hAnsi="Arial"/>
                <w:b/>
                <w:sz w:val="18"/>
              </w:rPr>
              <w:t>Byte</w:t>
            </w:r>
          </w:p>
        </w:tc>
        <w:tc>
          <w:tcPr>
            <w:tcW w:w="717" w:type="dxa"/>
          </w:tcPr>
          <w:p w14:paraId="4E70B02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w:t>
            </w:r>
          </w:p>
        </w:tc>
        <w:tc>
          <w:tcPr>
            <w:tcW w:w="717" w:type="dxa"/>
          </w:tcPr>
          <w:p w14:paraId="5422FF5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w:t>
            </w:r>
          </w:p>
        </w:tc>
        <w:tc>
          <w:tcPr>
            <w:tcW w:w="717" w:type="dxa"/>
          </w:tcPr>
          <w:p w14:paraId="5DAB97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w:t>
            </w:r>
          </w:p>
        </w:tc>
        <w:tc>
          <w:tcPr>
            <w:tcW w:w="717" w:type="dxa"/>
          </w:tcPr>
          <w:p w14:paraId="1AD69E3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B4</w:t>
            </w:r>
          </w:p>
        </w:tc>
        <w:tc>
          <w:tcPr>
            <w:tcW w:w="717" w:type="dxa"/>
          </w:tcPr>
          <w:p w14:paraId="3680524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B5</w:t>
            </w:r>
          </w:p>
        </w:tc>
        <w:tc>
          <w:tcPr>
            <w:tcW w:w="717" w:type="dxa"/>
          </w:tcPr>
          <w:p w14:paraId="73E19E1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B6</w:t>
            </w:r>
          </w:p>
        </w:tc>
        <w:tc>
          <w:tcPr>
            <w:tcW w:w="717" w:type="dxa"/>
          </w:tcPr>
          <w:p w14:paraId="317B0E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B7</w:t>
            </w:r>
          </w:p>
        </w:tc>
        <w:tc>
          <w:tcPr>
            <w:tcW w:w="717" w:type="dxa"/>
          </w:tcPr>
          <w:p w14:paraId="58DFBAE5"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B8</w:t>
            </w:r>
          </w:p>
        </w:tc>
      </w:tr>
      <w:tr w:rsidR="001B4C39" w:rsidRPr="005162D3" w14:paraId="37EBA8F2" w14:textId="77777777" w:rsidTr="0003783D">
        <w:tc>
          <w:tcPr>
            <w:tcW w:w="996" w:type="dxa"/>
            <w:tcBorders>
              <w:left w:val="single" w:sz="4" w:space="0" w:color="auto"/>
              <w:bottom w:val="single" w:sz="4" w:space="0" w:color="auto"/>
            </w:tcBorders>
          </w:tcPr>
          <w:p w14:paraId="355CCFC7" w14:textId="77777777" w:rsidR="001B4C39" w:rsidRPr="005162D3" w:rsidRDefault="001B4C39" w:rsidP="0003783D">
            <w:pPr>
              <w:autoSpaceDE w:val="0"/>
              <w:autoSpaceDN w:val="0"/>
              <w:adjustRightInd w:val="0"/>
              <w:spacing w:after="0"/>
              <w:rPr>
                <w:rFonts w:ascii="Arial" w:hAnsi="Arial" w:cs="Arial"/>
                <w:color w:val="000000" w:themeColor="text1"/>
                <w:sz w:val="18"/>
                <w:szCs w:val="18"/>
                <w:lang w:eastAsia="fr-FR"/>
              </w:rPr>
            </w:pPr>
            <w:r>
              <w:rPr>
                <w:rFonts w:ascii="Arial" w:hAnsi="Arial" w:cs="Arial"/>
                <w:color w:val="000000" w:themeColor="text1"/>
                <w:sz w:val="18"/>
                <w:szCs w:val="18"/>
                <w:lang w:eastAsia="fr-FR"/>
              </w:rPr>
              <w:lastRenderedPageBreak/>
              <w:t>Hex</w:t>
            </w:r>
          </w:p>
        </w:tc>
        <w:tc>
          <w:tcPr>
            <w:tcW w:w="717" w:type="dxa"/>
          </w:tcPr>
          <w:p w14:paraId="449BD80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80</w:t>
            </w:r>
          </w:p>
        </w:tc>
        <w:tc>
          <w:tcPr>
            <w:tcW w:w="717" w:type="dxa"/>
          </w:tcPr>
          <w:p w14:paraId="29BAD95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1A</w:t>
            </w:r>
          </w:p>
        </w:tc>
        <w:tc>
          <w:tcPr>
            <w:tcW w:w="717" w:type="dxa"/>
          </w:tcPr>
          <w:p w14:paraId="002F8CF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76</w:t>
            </w:r>
          </w:p>
        </w:tc>
        <w:tc>
          <w:tcPr>
            <w:tcW w:w="717" w:type="dxa"/>
          </w:tcPr>
          <w:p w14:paraId="3B3F640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09EC3B6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46AFB9C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79</w:t>
            </w:r>
          </w:p>
        </w:tc>
        <w:tc>
          <w:tcPr>
            <w:tcW w:w="717" w:type="dxa"/>
          </w:tcPr>
          <w:p w14:paraId="5E760B0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6C</w:t>
            </w:r>
          </w:p>
        </w:tc>
        <w:tc>
          <w:tcPr>
            <w:tcW w:w="717" w:type="dxa"/>
          </w:tcPr>
          <w:p w14:paraId="719338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r>
      <w:tr w:rsidR="001B4C39" w:rsidRPr="005162D3" w14:paraId="51F75B57" w14:textId="77777777" w:rsidTr="0003783D">
        <w:tc>
          <w:tcPr>
            <w:tcW w:w="996" w:type="dxa"/>
            <w:tcBorders>
              <w:top w:val="single" w:sz="4" w:space="0" w:color="auto"/>
              <w:left w:val="nil"/>
              <w:bottom w:val="nil"/>
              <w:right w:val="single" w:sz="4" w:space="0" w:color="auto"/>
            </w:tcBorders>
          </w:tcPr>
          <w:p w14:paraId="66BD1DF5"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00333C3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B9</w:t>
            </w:r>
          </w:p>
        </w:tc>
        <w:tc>
          <w:tcPr>
            <w:tcW w:w="717" w:type="dxa"/>
          </w:tcPr>
          <w:p w14:paraId="489AA9C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B10</w:t>
            </w:r>
          </w:p>
        </w:tc>
        <w:tc>
          <w:tcPr>
            <w:tcW w:w="717" w:type="dxa"/>
          </w:tcPr>
          <w:p w14:paraId="70702B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B11</w:t>
            </w:r>
          </w:p>
        </w:tc>
        <w:tc>
          <w:tcPr>
            <w:tcW w:w="717" w:type="dxa"/>
          </w:tcPr>
          <w:p w14:paraId="1A39584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B12</w:t>
            </w:r>
          </w:p>
        </w:tc>
        <w:tc>
          <w:tcPr>
            <w:tcW w:w="717" w:type="dxa"/>
          </w:tcPr>
          <w:p w14:paraId="24FC5DA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B13</w:t>
            </w:r>
          </w:p>
        </w:tc>
        <w:tc>
          <w:tcPr>
            <w:tcW w:w="717" w:type="dxa"/>
          </w:tcPr>
          <w:p w14:paraId="00A1C2E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B14</w:t>
            </w:r>
          </w:p>
        </w:tc>
        <w:tc>
          <w:tcPr>
            <w:tcW w:w="717" w:type="dxa"/>
          </w:tcPr>
          <w:p w14:paraId="58BF260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B15</w:t>
            </w:r>
          </w:p>
        </w:tc>
        <w:tc>
          <w:tcPr>
            <w:tcW w:w="717" w:type="dxa"/>
          </w:tcPr>
          <w:p w14:paraId="3823D6E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B16</w:t>
            </w:r>
          </w:p>
        </w:tc>
      </w:tr>
      <w:tr w:rsidR="001B4C39" w:rsidRPr="005162D3" w14:paraId="589860A6" w14:textId="77777777" w:rsidTr="0003783D">
        <w:tc>
          <w:tcPr>
            <w:tcW w:w="996" w:type="dxa"/>
            <w:tcBorders>
              <w:top w:val="nil"/>
              <w:left w:val="nil"/>
              <w:bottom w:val="nil"/>
              <w:right w:val="single" w:sz="4" w:space="0" w:color="auto"/>
            </w:tcBorders>
          </w:tcPr>
          <w:p w14:paraId="1977FE2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2B5D3CE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32F69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3964E77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75</w:t>
            </w:r>
          </w:p>
        </w:tc>
        <w:tc>
          <w:tcPr>
            <w:tcW w:w="717" w:type="dxa"/>
          </w:tcPr>
          <w:p w14:paraId="6F105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73</w:t>
            </w:r>
          </w:p>
        </w:tc>
        <w:tc>
          <w:tcPr>
            <w:tcW w:w="717" w:type="dxa"/>
          </w:tcPr>
          <w:p w14:paraId="613FE5F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6B656D9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2D2B5E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73D54A8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61</w:t>
            </w:r>
          </w:p>
        </w:tc>
      </w:tr>
      <w:tr w:rsidR="001B4C39" w:rsidRPr="005162D3" w14:paraId="53113393" w14:textId="77777777" w:rsidTr="0003783D">
        <w:tc>
          <w:tcPr>
            <w:tcW w:w="996" w:type="dxa"/>
            <w:tcBorders>
              <w:top w:val="nil"/>
              <w:left w:val="nil"/>
              <w:bottom w:val="nil"/>
              <w:right w:val="single" w:sz="4" w:space="0" w:color="auto"/>
            </w:tcBorders>
          </w:tcPr>
          <w:p w14:paraId="68C0B1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435BA7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B17</w:t>
            </w:r>
          </w:p>
        </w:tc>
        <w:tc>
          <w:tcPr>
            <w:tcW w:w="717" w:type="dxa"/>
          </w:tcPr>
          <w:p w14:paraId="2E2D4B4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B18</w:t>
            </w:r>
          </w:p>
        </w:tc>
        <w:tc>
          <w:tcPr>
            <w:tcW w:w="717" w:type="dxa"/>
          </w:tcPr>
          <w:p w14:paraId="1AACA4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B19</w:t>
            </w:r>
          </w:p>
        </w:tc>
        <w:tc>
          <w:tcPr>
            <w:tcW w:w="717" w:type="dxa"/>
          </w:tcPr>
          <w:p w14:paraId="6C3A278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B20</w:t>
            </w:r>
          </w:p>
        </w:tc>
        <w:tc>
          <w:tcPr>
            <w:tcW w:w="717" w:type="dxa"/>
          </w:tcPr>
          <w:p w14:paraId="0E0C547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B21</w:t>
            </w:r>
          </w:p>
        </w:tc>
        <w:tc>
          <w:tcPr>
            <w:tcW w:w="717" w:type="dxa"/>
          </w:tcPr>
          <w:p w14:paraId="0A10559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B22</w:t>
            </w:r>
          </w:p>
        </w:tc>
        <w:tc>
          <w:tcPr>
            <w:tcW w:w="717" w:type="dxa"/>
          </w:tcPr>
          <w:p w14:paraId="2FB0098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B23</w:t>
            </w:r>
          </w:p>
        </w:tc>
        <w:tc>
          <w:tcPr>
            <w:tcW w:w="717" w:type="dxa"/>
          </w:tcPr>
          <w:p w14:paraId="0F693B3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B24</w:t>
            </w:r>
          </w:p>
        </w:tc>
      </w:tr>
      <w:tr w:rsidR="001B4C39" w:rsidRPr="005162D3" w14:paraId="1CA5A726" w14:textId="77777777" w:rsidTr="0003783D">
        <w:tc>
          <w:tcPr>
            <w:tcW w:w="996" w:type="dxa"/>
            <w:tcBorders>
              <w:top w:val="nil"/>
              <w:left w:val="nil"/>
              <w:bottom w:val="nil"/>
              <w:right w:val="single" w:sz="4" w:space="0" w:color="auto"/>
            </w:tcBorders>
          </w:tcPr>
          <w:p w14:paraId="55F467A4"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1C38E53B"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4DBEDC6D"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2E1B333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31</w:t>
            </w:r>
          </w:p>
        </w:tc>
        <w:tc>
          <w:tcPr>
            <w:tcW w:w="717" w:type="dxa"/>
          </w:tcPr>
          <w:p w14:paraId="6487A05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40</w:t>
            </w:r>
          </w:p>
        </w:tc>
        <w:tc>
          <w:tcPr>
            <w:tcW w:w="717" w:type="dxa"/>
          </w:tcPr>
          <w:p w14:paraId="421FE727"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33</w:t>
            </w:r>
          </w:p>
        </w:tc>
        <w:tc>
          <w:tcPr>
            <w:tcW w:w="717" w:type="dxa"/>
          </w:tcPr>
          <w:p w14:paraId="5CF3951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07AA751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c>
          <w:tcPr>
            <w:tcW w:w="717" w:type="dxa"/>
          </w:tcPr>
          <w:p w14:paraId="315B7509"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r>
      <w:tr w:rsidR="001B4C39" w:rsidRPr="005162D3" w14:paraId="5D7D9842" w14:textId="77777777" w:rsidTr="0003783D">
        <w:tc>
          <w:tcPr>
            <w:tcW w:w="996" w:type="dxa"/>
            <w:tcBorders>
              <w:top w:val="nil"/>
              <w:left w:val="nil"/>
              <w:bottom w:val="nil"/>
              <w:right w:val="single" w:sz="4" w:space="0" w:color="auto"/>
            </w:tcBorders>
          </w:tcPr>
          <w:p w14:paraId="1A0A1E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113613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B25</w:t>
            </w:r>
          </w:p>
        </w:tc>
        <w:tc>
          <w:tcPr>
            <w:tcW w:w="717" w:type="dxa"/>
          </w:tcPr>
          <w:p w14:paraId="62A16D11"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B26</w:t>
            </w:r>
          </w:p>
        </w:tc>
        <w:tc>
          <w:tcPr>
            <w:tcW w:w="717" w:type="dxa"/>
          </w:tcPr>
          <w:p w14:paraId="65E212B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B27</w:t>
            </w:r>
          </w:p>
        </w:tc>
        <w:tc>
          <w:tcPr>
            <w:tcW w:w="717" w:type="dxa"/>
          </w:tcPr>
          <w:p w14:paraId="2CF50C1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B28</w:t>
            </w:r>
          </w:p>
        </w:tc>
        <w:tc>
          <w:tcPr>
            <w:tcW w:w="717" w:type="dxa"/>
          </w:tcPr>
          <w:p w14:paraId="4FDE84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B29</w:t>
            </w:r>
          </w:p>
        </w:tc>
        <w:tc>
          <w:tcPr>
            <w:tcW w:w="717" w:type="dxa"/>
          </w:tcPr>
          <w:p w14:paraId="2684BC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B30</w:t>
            </w:r>
          </w:p>
        </w:tc>
        <w:tc>
          <w:tcPr>
            <w:tcW w:w="717" w:type="dxa"/>
          </w:tcPr>
          <w:p w14:paraId="4D2D5F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B31</w:t>
            </w:r>
          </w:p>
        </w:tc>
        <w:tc>
          <w:tcPr>
            <w:tcW w:w="717" w:type="dxa"/>
          </w:tcPr>
          <w:p w14:paraId="60A2B81A"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B32</w:t>
            </w:r>
          </w:p>
        </w:tc>
      </w:tr>
      <w:tr w:rsidR="001B4C39" w:rsidRPr="005162D3" w14:paraId="6BB427DB" w14:textId="77777777" w:rsidTr="0003783D">
        <w:tc>
          <w:tcPr>
            <w:tcW w:w="996" w:type="dxa"/>
            <w:tcBorders>
              <w:top w:val="nil"/>
              <w:left w:val="nil"/>
              <w:bottom w:val="nil"/>
              <w:right w:val="single" w:sz="4" w:space="0" w:color="auto"/>
            </w:tcBorders>
          </w:tcPr>
          <w:p w14:paraId="3646FB8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5C2B9AC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2E</w:t>
            </w:r>
          </w:p>
        </w:tc>
        <w:tc>
          <w:tcPr>
            <w:tcW w:w="717" w:type="dxa"/>
          </w:tcPr>
          <w:p w14:paraId="0FDD4AA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63</w:t>
            </w:r>
          </w:p>
        </w:tc>
        <w:tc>
          <w:tcPr>
            <w:tcW w:w="717" w:type="dxa"/>
          </w:tcPr>
          <w:p w14:paraId="3786201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c>
          <w:tcPr>
            <w:tcW w:w="717" w:type="dxa"/>
          </w:tcPr>
          <w:p w14:paraId="2F8A055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5CFCE06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6C38E56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5DC52CB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7050ED8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r>
    </w:tbl>
    <w:p w14:paraId="7969ED2C" w14:textId="77777777" w:rsidR="001B4C39" w:rsidRDefault="001B4C39" w:rsidP="00DF4FF8"/>
    <w:p w14:paraId="52879CC2" w14:textId="2F61E2E5" w:rsidR="00DF4FF8" w:rsidRPr="0037731E" w:rsidRDefault="00DF4FF8" w:rsidP="00DF4FF8">
      <w:pPr>
        <w:pStyle w:val="Heading4"/>
        <w:ind w:left="1134" w:hanging="1134"/>
      </w:pPr>
      <w:r w:rsidRPr="0037731E">
        <w:t>4.16.2.</w:t>
      </w:r>
      <w:r>
        <w:t>2</w:t>
      </w:r>
      <w:r w:rsidRPr="0037731E">
        <w:tab/>
        <w:t>EF</w:t>
      </w:r>
      <w:r w:rsidRPr="0037731E">
        <w:rPr>
          <w:vertAlign w:val="subscript"/>
        </w:rPr>
        <w:t>EAPSTATUS</w:t>
      </w:r>
      <w:r w:rsidRPr="0037731E">
        <w:t xml:space="preserve"> (EAP Authentication Status)</w:t>
      </w:r>
    </w:p>
    <w:p w14:paraId="3795A1FB" w14:textId="77777777" w:rsidR="00DF4FF8" w:rsidRDefault="00DF4FF8" w:rsidP="00DF4FF8">
      <w:pPr>
        <w:ind w:left="568" w:hanging="284"/>
      </w:pPr>
      <w:r>
        <w:t>Logically:</w:t>
      </w:r>
    </w:p>
    <w:p w14:paraId="0273FC6B" w14:textId="77777777" w:rsidR="00DF4FF8" w:rsidRDefault="00DF4FF8" w:rsidP="00DF4FF8">
      <w:pPr>
        <w:pStyle w:val="EW"/>
        <w:overflowPunct w:val="0"/>
        <w:autoSpaceDE w:val="0"/>
        <w:autoSpaceDN w:val="0"/>
        <w:adjustRightInd w:val="0"/>
        <w:ind w:hanging="1134"/>
        <w:textAlignment w:val="baseline"/>
        <w:rPr>
          <w:lang w:eastAsia="en-GB"/>
        </w:rPr>
      </w:pPr>
      <w:r>
        <w:rPr>
          <w:lang w:eastAsia="en-GB"/>
        </w:rPr>
        <w:t>Record 1:</w:t>
      </w:r>
      <w:r>
        <w:rPr>
          <w:lang w:eastAsia="en-GB"/>
        </w:rPr>
        <w:tab/>
      </w:r>
      <w:r>
        <w:rPr>
          <w:lang w:eastAsia="en-GB"/>
        </w:rPr>
        <w:tab/>
      </w:r>
    </w:p>
    <w:p w14:paraId="36A74D5E" w14:textId="77777777" w:rsidR="00DF4FF8" w:rsidRPr="000C6CF5" w:rsidRDefault="00DF4FF8" w:rsidP="00DF4FF8">
      <w:pPr>
        <w:pStyle w:val="EW"/>
        <w:overflowPunct w:val="0"/>
        <w:autoSpaceDE w:val="0"/>
        <w:autoSpaceDN w:val="0"/>
        <w:adjustRightInd w:val="0"/>
        <w:ind w:hanging="851"/>
        <w:textAlignment w:val="baseline"/>
        <w:rPr>
          <w:lang w:eastAsia="en-GB"/>
        </w:rPr>
      </w:pPr>
      <w:r w:rsidRPr="000C6CF5">
        <w:rPr>
          <w:lang w:eastAsia="en-GB"/>
        </w:rPr>
        <w:t>S-NSSAI:</w:t>
      </w:r>
      <w:r w:rsidRPr="000C6CF5">
        <w:rPr>
          <w:lang w:eastAsia="en-GB"/>
        </w:rPr>
        <w:tab/>
      </w:r>
      <w:r>
        <w:rPr>
          <w:lang w:eastAsia="en-GB"/>
        </w:rPr>
        <w:t>empty</w:t>
      </w:r>
    </w:p>
    <w:p w14:paraId="4B4FE757" w14:textId="77777777" w:rsidR="00DF4FF8" w:rsidRDefault="00DF4FF8" w:rsidP="00DF4FF8">
      <w:pPr>
        <w:pStyle w:val="EW"/>
        <w:overflowPunct w:val="0"/>
        <w:autoSpaceDE w:val="0"/>
        <w:autoSpaceDN w:val="0"/>
        <w:adjustRightInd w:val="0"/>
        <w:ind w:hanging="851"/>
        <w:textAlignment w:val="baseline"/>
        <w:rPr>
          <w:lang w:eastAsia="en-GB"/>
        </w:rPr>
      </w:pPr>
      <w:r>
        <w:rPr>
          <w:lang w:eastAsia="en-GB"/>
        </w:rPr>
        <w:t>Authentication status: empty</w:t>
      </w:r>
    </w:p>
    <w:p w14:paraId="536ADD6E" w14:textId="77777777" w:rsidR="00DF4FF8" w:rsidRPr="000C6CF5" w:rsidRDefault="00DF4FF8" w:rsidP="00DF4FF8">
      <w:pPr>
        <w:pStyle w:val="EW"/>
        <w:overflowPunct w:val="0"/>
        <w:autoSpaceDE w:val="0"/>
        <w:autoSpaceDN w:val="0"/>
        <w:adjustRightInd w:val="0"/>
        <w:ind w:hanging="851"/>
        <w:textAlignment w:val="baseline"/>
        <w:rPr>
          <w:lang w:eastAsia="en-GB"/>
        </w:rPr>
      </w:pPr>
    </w:p>
    <w:p w14:paraId="45BDA339" w14:textId="77777777" w:rsidR="00DF4FF8" w:rsidRDefault="00DF4FF8" w:rsidP="00DF4FF8">
      <w:pPr>
        <w:ind w:left="852" w:hanging="284"/>
      </w:pPr>
      <w:r>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DF4FF8" w:rsidRPr="00DA1A14" w14:paraId="21E8A1E4"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172B8884" w14:textId="77777777" w:rsidR="00DF4FF8" w:rsidRPr="00DA1A14" w:rsidRDefault="00DF4FF8" w:rsidP="003326CC">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hideMark/>
          </w:tcPr>
          <w:p w14:paraId="7C20FC60" w14:textId="77777777" w:rsidR="00DF4FF8" w:rsidRPr="00DA1A14" w:rsidRDefault="00DF4FF8" w:rsidP="003326CC">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hideMark/>
          </w:tcPr>
          <w:p w14:paraId="187EF992" w14:textId="77777777" w:rsidR="00DF4FF8" w:rsidRPr="00DA1A14" w:rsidRDefault="00DF4FF8" w:rsidP="003326CC">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hideMark/>
          </w:tcPr>
          <w:p w14:paraId="5A3911E8" w14:textId="77777777" w:rsidR="00DF4FF8" w:rsidRPr="00DA1A14" w:rsidRDefault="00DF4FF8" w:rsidP="003326CC">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hideMark/>
          </w:tcPr>
          <w:p w14:paraId="5A70D024" w14:textId="77777777" w:rsidR="00DF4FF8" w:rsidRPr="00DA1A14" w:rsidRDefault="00DF4FF8" w:rsidP="003326CC">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tcPr>
          <w:p w14:paraId="34EDCD45" w14:textId="77777777" w:rsidR="00DF4FF8" w:rsidRPr="00DA1A14" w:rsidRDefault="00DF4FF8" w:rsidP="003326CC">
            <w:pPr>
              <w:pStyle w:val="TAC"/>
              <w:rPr>
                <w:b/>
                <w:bCs/>
              </w:rPr>
            </w:pPr>
            <w:r w:rsidRPr="00DA1A14">
              <w:rPr>
                <w:b/>
                <w:bCs/>
              </w:rPr>
              <w:t>B5</w:t>
            </w:r>
          </w:p>
        </w:tc>
      </w:tr>
      <w:tr w:rsidR="00DF4FF8" w:rsidRPr="00DA1A14" w14:paraId="3B756D9B"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749768CA" w14:textId="77777777" w:rsidR="00DF4FF8" w:rsidRPr="00DA1A14" w:rsidRDefault="00DF4FF8" w:rsidP="003326CC">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6F9BF9BA"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4DC84796"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76F1871"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C095D74"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2E52D9AC" w14:textId="77777777" w:rsidR="00DF4FF8" w:rsidRPr="00DA1A14" w:rsidRDefault="00DF4FF8" w:rsidP="003326CC">
            <w:pPr>
              <w:pStyle w:val="TAC"/>
              <w:rPr>
                <w:rFonts w:cs="Arial"/>
                <w:color w:val="000000"/>
                <w:szCs w:val="18"/>
              </w:rPr>
            </w:pPr>
            <w:r w:rsidRPr="00DA1A14">
              <w:rPr>
                <w:rFonts w:cs="Arial"/>
                <w:color w:val="000000"/>
                <w:szCs w:val="18"/>
              </w:rPr>
              <w:t>FF</w:t>
            </w:r>
          </w:p>
        </w:tc>
      </w:tr>
    </w:tbl>
    <w:p w14:paraId="22FAB026" w14:textId="77777777" w:rsidR="00DF4FF8" w:rsidRPr="00DA1A14" w:rsidRDefault="00DF4FF8" w:rsidP="00DF4FF8">
      <w:pPr>
        <w:pStyle w:val="EW"/>
        <w:overflowPunct w:val="0"/>
        <w:autoSpaceDE w:val="0"/>
        <w:autoSpaceDN w:val="0"/>
        <w:adjustRightInd w:val="0"/>
        <w:ind w:hanging="1134"/>
        <w:textAlignment w:val="baseline"/>
        <w:rPr>
          <w:lang w:eastAsia="en-GB"/>
        </w:rPr>
      </w:pPr>
    </w:p>
    <w:p w14:paraId="0644574F" w14:textId="77777777" w:rsidR="00DF4FF8" w:rsidRPr="00DA1A14" w:rsidRDefault="00DF4FF8" w:rsidP="00DF4FF8">
      <w:pPr>
        <w:pStyle w:val="EW"/>
        <w:overflowPunct w:val="0"/>
        <w:autoSpaceDE w:val="0"/>
        <w:autoSpaceDN w:val="0"/>
        <w:adjustRightInd w:val="0"/>
        <w:ind w:hanging="1134"/>
        <w:textAlignment w:val="baseline"/>
        <w:rPr>
          <w:lang w:eastAsia="en-GB"/>
        </w:rPr>
      </w:pPr>
      <w:r w:rsidRPr="00DA1A14">
        <w:rPr>
          <w:lang w:eastAsia="en-GB"/>
        </w:rPr>
        <w:t>Record 2:</w:t>
      </w:r>
      <w:r w:rsidRPr="00DA1A14">
        <w:rPr>
          <w:lang w:eastAsia="en-GB"/>
        </w:rPr>
        <w:tab/>
      </w:r>
      <w:r w:rsidRPr="00DA1A14">
        <w:rPr>
          <w:lang w:eastAsia="en-GB"/>
        </w:rPr>
        <w:tab/>
      </w:r>
    </w:p>
    <w:p w14:paraId="06D61957" w14:textId="77777777" w:rsidR="00DF4FF8" w:rsidRPr="00DA1A14" w:rsidRDefault="00DF4FF8" w:rsidP="00DF4FF8">
      <w:pPr>
        <w:pStyle w:val="EW"/>
        <w:overflowPunct w:val="0"/>
        <w:autoSpaceDE w:val="0"/>
        <w:autoSpaceDN w:val="0"/>
        <w:adjustRightInd w:val="0"/>
        <w:ind w:hanging="851"/>
        <w:textAlignment w:val="baseline"/>
        <w:rPr>
          <w:lang w:eastAsia="en-GB"/>
        </w:rPr>
      </w:pPr>
      <w:r w:rsidRPr="00DA1A14">
        <w:rPr>
          <w:lang w:eastAsia="en-GB"/>
        </w:rPr>
        <w:t>S-NSSAI:</w:t>
      </w:r>
      <w:r w:rsidRPr="00DA1A14">
        <w:rPr>
          <w:lang w:eastAsia="en-GB"/>
        </w:rPr>
        <w:tab/>
        <w:t>empty</w:t>
      </w:r>
    </w:p>
    <w:p w14:paraId="5E96D574" w14:textId="77777777" w:rsidR="00DF4FF8" w:rsidRPr="00DA1A14" w:rsidRDefault="00DF4FF8" w:rsidP="00DF4FF8">
      <w:pPr>
        <w:pStyle w:val="EW"/>
        <w:overflowPunct w:val="0"/>
        <w:autoSpaceDE w:val="0"/>
        <w:autoSpaceDN w:val="0"/>
        <w:adjustRightInd w:val="0"/>
        <w:ind w:hanging="851"/>
        <w:textAlignment w:val="baseline"/>
        <w:rPr>
          <w:lang w:eastAsia="en-GB"/>
        </w:rPr>
      </w:pPr>
      <w:r w:rsidRPr="00DA1A14">
        <w:rPr>
          <w:lang w:eastAsia="en-GB"/>
        </w:rPr>
        <w:t>Authentication status: empty</w:t>
      </w:r>
    </w:p>
    <w:p w14:paraId="5B879B7B" w14:textId="77777777" w:rsidR="00DF4FF8" w:rsidRPr="00DA1A14" w:rsidRDefault="00DF4FF8" w:rsidP="00DF4FF8">
      <w:pPr>
        <w:pStyle w:val="EW"/>
        <w:overflowPunct w:val="0"/>
        <w:autoSpaceDE w:val="0"/>
        <w:autoSpaceDN w:val="0"/>
        <w:adjustRightInd w:val="0"/>
        <w:ind w:hanging="851"/>
        <w:textAlignment w:val="baseline"/>
        <w:rPr>
          <w:lang w:eastAsia="en-GB"/>
        </w:rPr>
      </w:pPr>
    </w:p>
    <w:p w14:paraId="7C649D70" w14:textId="77777777" w:rsidR="00DF4FF8" w:rsidRPr="00DA1A14" w:rsidRDefault="00DF4FF8" w:rsidP="00DF4FF8">
      <w:pPr>
        <w:ind w:left="852" w:hanging="284"/>
      </w:pPr>
      <w:r w:rsidRPr="00DA1A14">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DF4FF8" w:rsidRPr="00DA1A14" w14:paraId="442F953B"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3AF8D723" w14:textId="77777777" w:rsidR="00DF4FF8" w:rsidRPr="00DA1A14" w:rsidRDefault="00DF4FF8" w:rsidP="003326CC">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hideMark/>
          </w:tcPr>
          <w:p w14:paraId="77622085" w14:textId="77777777" w:rsidR="00DF4FF8" w:rsidRPr="00DA1A14" w:rsidRDefault="00DF4FF8" w:rsidP="003326CC">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hideMark/>
          </w:tcPr>
          <w:p w14:paraId="0A86811C" w14:textId="77777777" w:rsidR="00DF4FF8" w:rsidRPr="00DA1A14" w:rsidRDefault="00DF4FF8" w:rsidP="003326CC">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hideMark/>
          </w:tcPr>
          <w:p w14:paraId="6513CD23" w14:textId="77777777" w:rsidR="00DF4FF8" w:rsidRPr="00DA1A14" w:rsidRDefault="00DF4FF8" w:rsidP="003326CC">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hideMark/>
          </w:tcPr>
          <w:p w14:paraId="43B199DF" w14:textId="77777777" w:rsidR="00DF4FF8" w:rsidRPr="00DA1A14" w:rsidRDefault="00DF4FF8" w:rsidP="003326CC">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tcPr>
          <w:p w14:paraId="0F68D7E8" w14:textId="77777777" w:rsidR="00DF4FF8" w:rsidRPr="00DA1A14" w:rsidRDefault="00DF4FF8" w:rsidP="003326CC">
            <w:pPr>
              <w:pStyle w:val="TAC"/>
              <w:rPr>
                <w:b/>
                <w:bCs/>
              </w:rPr>
            </w:pPr>
            <w:r w:rsidRPr="00DA1A14">
              <w:rPr>
                <w:b/>
                <w:bCs/>
              </w:rPr>
              <w:t>B5</w:t>
            </w:r>
          </w:p>
        </w:tc>
      </w:tr>
      <w:tr w:rsidR="00DF4FF8" w:rsidRPr="0064354F" w14:paraId="50B45EB9"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707CC9E1" w14:textId="77777777" w:rsidR="00DF4FF8" w:rsidRPr="00DA1A14" w:rsidRDefault="00DF4FF8" w:rsidP="003326CC">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7E59A795"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507F003B"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3338B013"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20C79E2C"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250BCC96" w14:textId="77777777" w:rsidR="00DF4FF8" w:rsidRPr="00DA1A14" w:rsidRDefault="00DF4FF8" w:rsidP="003326CC">
            <w:pPr>
              <w:pStyle w:val="TAC"/>
              <w:rPr>
                <w:rFonts w:cs="Arial"/>
                <w:color w:val="000000"/>
                <w:szCs w:val="18"/>
              </w:rPr>
            </w:pPr>
            <w:r w:rsidRPr="00DA1A14">
              <w:rPr>
                <w:rFonts w:cs="Arial"/>
                <w:color w:val="000000"/>
                <w:szCs w:val="18"/>
              </w:rPr>
              <w:t>FF</w:t>
            </w:r>
          </w:p>
        </w:tc>
      </w:tr>
    </w:tbl>
    <w:p w14:paraId="454A6814" w14:textId="77777777" w:rsidR="00DF4FF8" w:rsidRPr="005162D3" w:rsidRDefault="00DF4FF8" w:rsidP="00DF4FF8"/>
    <w:p w14:paraId="6FBCB17C" w14:textId="51ABB18E" w:rsidR="001B4C39" w:rsidRPr="00911BD0" w:rsidRDefault="001B4C39" w:rsidP="001B4C39">
      <w:pPr>
        <w:pStyle w:val="Heading4"/>
        <w:ind w:left="1134" w:hanging="1134"/>
        <w:rPr>
          <w:lang w:val="fr-FR"/>
        </w:rPr>
      </w:pPr>
      <w:r w:rsidRPr="00911BD0">
        <w:rPr>
          <w:lang w:val="fr-FR"/>
        </w:rPr>
        <w:t>4.</w:t>
      </w:r>
      <w:r>
        <w:rPr>
          <w:lang w:val="fr-FR"/>
        </w:rPr>
        <w:t>16</w:t>
      </w:r>
      <w:r w:rsidRPr="00911BD0">
        <w:rPr>
          <w:lang w:val="fr-FR"/>
        </w:rPr>
        <w:t>.2.2</w:t>
      </w:r>
      <w:r w:rsidRPr="00911BD0">
        <w:rPr>
          <w:lang w:val="fr-FR"/>
        </w:rPr>
        <w:tab/>
        <w:t>EF</w:t>
      </w:r>
      <w:r w:rsidRPr="00911BD0">
        <w:rPr>
          <w:vertAlign w:val="subscript"/>
          <w:lang w:val="fr-FR"/>
        </w:rPr>
        <w:t>NSSAI</w:t>
      </w:r>
      <w:r w:rsidRPr="00911BD0">
        <w:rPr>
          <w:lang w:val="fr-FR"/>
        </w:rPr>
        <w:t xml:space="preserve"> (S-NSSAI List)</w:t>
      </w:r>
    </w:p>
    <w:p w14:paraId="34F1CFAB" w14:textId="77777777" w:rsidR="001B4C39" w:rsidRDefault="001B4C39" w:rsidP="001B4C39">
      <w:pPr>
        <w:ind w:left="568" w:hanging="284"/>
      </w:pPr>
      <w:r w:rsidRPr="005162D3">
        <w:t>Logically:</w:t>
      </w:r>
    </w:p>
    <w:p w14:paraId="3BB8A312" w14:textId="7FDA68CB" w:rsidR="001B4C39" w:rsidRDefault="001B4C39" w:rsidP="001B4C39">
      <w:pPr>
        <w:ind w:left="852" w:hanging="284"/>
        <w:rPr>
          <w:rFonts w:eastAsia="SimSun"/>
        </w:rPr>
      </w:pPr>
      <w:r w:rsidRPr="005162D3">
        <w:t>Record 1</w:t>
      </w:r>
      <w:r>
        <w:t>:</w:t>
      </w:r>
      <w:r>
        <w:tab/>
      </w:r>
      <w:r w:rsidRPr="005162D3">
        <w:rPr>
          <w:rFonts w:eastAsia="SimSun"/>
        </w:rPr>
        <w:t>S-NSSAI:</w:t>
      </w:r>
      <w:r>
        <w:rPr>
          <w:rFonts w:eastAsia="SimSun"/>
        </w:rPr>
        <w:tab/>
      </w:r>
      <w:r w:rsidRPr="005162D3">
        <w:rPr>
          <w:rFonts w:eastAsia="SimSun"/>
        </w:rPr>
        <w:t>01 01 01 03 (</w:t>
      </w:r>
      <w:r>
        <w:rPr>
          <w:rFonts w:eastAsia="SimSun"/>
        </w:rPr>
        <w:t>S</w:t>
      </w:r>
      <w:r w:rsidRPr="005162D3">
        <w:rPr>
          <w:rFonts w:eastAsia="SimSun"/>
        </w:rPr>
        <w:t>ST: eMBB, SD: 010103)</w:t>
      </w:r>
    </w:p>
    <w:p w14:paraId="3554BC1C"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gridCol w:w="851"/>
        <w:gridCol w:w="851"/>
        <w:gridCol w:w="851"/>
      </w:tblGrid>
      <w:tr w:rsidR="001B4C39" w:rsidRPr="000D2AEB" w14:paraId="6A66DD8D" w14:textId="77777777" w:rsidTr="0003783D">
        <w:tc>
          <w:tcPr>
            <w:tcW w:w="996" w:type="dxa"/>
            <w:tcMar>
              <w:left w:w="85" w:type="dxa"/>
            </w:tcMar>
          </w:tcPr>
          <w:p w14:paraId="0EC15E75" w14:textId="77777777" w:rsidR="001B4C39" w:rsidRPr="000D2AEB" w:rsidRDefault="001B4C39" w:rsidP="0003783D">
            <w:pPr>
              <w:pStyle w:val="TAL"/>
              <w:rPr>
                <w:b/>
                <w:bCs/>
              </w:rPr>
            </w:pPr>
            <w:r w:rsidRPr="000D2AEB">
              <w:rPr>
                <w:b/>
                <w:bCs/>
              </w:rPr>
              <w:t>Byte</w:t>
            </w:r>
          </w:p>
        </w:tc>
        <w:tc>
          <w:tcPr>
            <w:tcW w:w="810" w:type="dxa"/>
          </w:tcPr>
          <w:p w14:paraId="2B5171A4" w14:textId="77777777" w:rsidR="001B4C39" w:rsidRPr="000D2AEB" w:rsidRDefault="001B4C39" w:rsidP="0003783D">
            <w:pPr>
              <w:pStyle w:val="TAC"/>
              <w:rPr>
                <w:b/>
                <w:bCs/>
              </w:rPr>
            </w:pPr>
            <w:r w:rsidRPr="000D2AEB">
              <w:rPr>
                <w:b/>
                <w:bCs/>
              </w:rPr>
              <w:t>B1</w:t>
            </w:r>
          </w:p>
        </w:tc>
        <w:tc>
          <w:tcPr>
            <w:tcW w:w="851" w:type="dxa"/>
          </w:tcPr>
          <w:p w14:paraId="6E8170D3" w14:textId="77777777" w:rsidR="001B4C39" w:rsidRPr="000D2AEB" w:rsidRDefault="001B4C39" w:rsidP="0003783D">
            <w:pPr>
              <w:pStyle w:val="TAC"/>
              <w:rPr>
                <w:b/>
                <w:bCs/>
              </w:rPr>
            </w:pPr>
            <w:r w:rsidRPr="000D2AEB">
              <w:rPr>
                <w:b/>
                <w:bCs/>
              </w:rPr>
              <w:t>B2</w:t>
            </w:r>
          </w:p>
        </w:tc>
        <w:tc>
          <w:tcPr>
            <w:tcW w:w="851" w:type="dxa"/>
          </w:tcPr>
          <w:p w14:paraId="76D23D18" w14:textId="77777777" w:rsidR="001B4C39" w:rsidRPr="000D2AEB" w:rsidRDefault="001B4C39" w:rsidP="0003783D">
            <w:pPr>
              <w:pStyle w:val="TAC"/>
              <w:rPr>
                <w:b/>
                <w:bCs/>
              </w:rPr>
            </w:pPr>
            <w:r w:rsidRPr="000D2AEB">
              <w:rPr>
                <w:b/>
                <w:bCs/>
              </w:rPr>
              <w:t>B3</w:t>
            </w:r>
          </w:p>
        </w:tc>
        <w:tc>
          <w:tcPr>
            <w:tcW w:w="851" w:type="dxa"/>
          </w:tcPr>
          <w:p w14:paraId="7A7EB807" w14:textId="77777777" w:rsidR="001B4C39" w:rsidRPr="000D2AEB" w:rsidRDefault="001B4C39" w:rsidP="0003783D">
            <w:pPr>
              <w:pStyle w:val="TAC"/>
              <w:rPr>
                <w:b/>
                <w:bCs/>
              </w:rPr>
            </w:pPr>
            <w:r w:rsidRPr="000D2AEB">
              <w:rPr>
                <w:b/>
                <w:bCs/>
              </w:rPr>
              <w:t>B4</w:t>
            </w:r>
          </w:p>
        </w:tc>
      </w:tr>
      <w:tr w:rsidR="001B4C39" w:rsidRPr="005162D3" w14:paraId="5593C2FA" w14:textId="77777777" w:rsidTr="0003783D">
        <w:tc>
          <w:tcPr>
            <w:tcW w:w="996" w:type="dxa"/>
            <w:tcMar>
              <w:left w:w="85" w:type="dxa"/>
            </w:tcMar>
          </w:tcPr>
          <w:p w14:paraId="074E518D" w14:textId="77777777" w:rsidR="001B4C39" w:rsidRPr="005162D3" w:rsidRDefault="001B4C39" w:rsidP="0003783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29B5434" w14:textId="77777777" w:rsidR="001B4C39" w:rsidRPr="005162D3" w:rsidRDefault="001B4C39" w:rsidP="0003783D">
            <w:pPr>
              <w:pStyle w:val="TAC"/>
            </w:pPr>
            <w:r w:rsidRPr="005162D3">
              <w:rPr>
                <w:rFonts w:cs="Arial"/>
                <w:color w:val="000000"/>
                <w:szCs w:val="18"/>
              </w:rPr>
              <w:t>01</w:t>
            </w:r>
          </w:p>
        </w:tc>
        <w:tc>
          <w:tcPr>
            <w:tcW w:w="851" w:type="dxa"/>
          </w:tcPr>
          <w:p w14:paraId="7BFA41C1" w14:textId="77777777" w:rsidR="001B4C39" w:rsidRPr="005162D3" w:rsidRDefault="001B4C39" w:rsidP="0003783D">
            <w:pPr>
              <w:pStyle w:val="TAC"/>
            </w:pPr>
            <w:r w:rsidRPr="005162D3">
              <w:rPr>
                <w:rFonts w:cs="Arial"/>
                <w:color w:val="000000"/>
                <w:szCs w:val="18"/>
              </w:rPr>
              <w:t>01</w:t>
            </w:r>
          </w:p>
        </w:tc>
        <w:tc>
          <w:tcPr>
            <w:tcW w:w="851" w:type="dxa"/>
          </w:tcPr>
          <w:p w14:paraId="4AB97469" w14:textId="77777777" w:rsidR="001B4C39" w:rsidRPr="005162D3" w:rsidRDefault="001B4C39" w:rsidP="0003783D">
            <w:pPr>
              <w:pStyle w:val="TAC"/>
            </w:pPr>
            <w:r w:rsidRPr="005162D3">
              <w:rPr>
                <w:rFonts w:cs="Arial"/>
                <w:color w:val="000000"/>
                <w:szCs w:val="18"/>
              </w:rPr>
              <w:t>01</w:t>
            </w:r>
          </w:p>
        </w:tc>
        <w:tc>
          <w:tcPr>
            <w:tcW w:w="851" w:type="dxa"/>
          </w:tcPr>
          <w:p w14:paraId="47B3BE2E" w14:textId="77777777" w:rsidR="001B4C39" w:rsidRPr="005162D3" w:rsidRDefault="001B4C39" w:rsidP="0003783D">
            <w:pPr>
              <w:pStyle w:val="TAC"/>
            </w:pPr>
            <w:r w:rsidRPr="005162D3">
              <w:rPr>
                <w:rFonts w:cs="Arial"/>
                <w:color w:val="000000"/>
                <w:szCs w:val="18"/>
              </w:rPr>
              <w:t>03</w:t>
            </w:r>
          </w:p>
        </w:tc>
      </w:tr>
    </w:tbl>
    <w:p w14:paraId="20ABC99D" w14:textId="77777777" w:rsidR="001B4C39" w:rsidRPr="005162D3" w:rsidRDefault="001B4C39" w:rsidP="001B4C39">
      <w:pPr>
        <w:ind w:left="568" w:hanging="284"/>
      </w:pPr>
    </w:p>
    <w:p w14:paraId="796248E0" w14:textId="78F339CA" w:rsidR="001B4C39" w:rsidRDefault="001B4C39" w:rsidP="001B4C39">
      <w:pPr>
        <w:ind w:left="852" w:hanging="284"/>
        <w:rPr>
          <w:rFonts w:eastAsia="SimSun"/>
        </w:rPr>
      </w:pPr>
      <w:r w:rsidRPr="005162D3">
        <w:t>Record 2</w:t>
      </w:r>
      <w:r>
        <w:t>:</w:t>
      </w:r>
      <w:r>
        <w:tab/>
      </w:r>
      <w:r w:rsidRPr="005162D3">
        <w:rPr>
          <w:rFonts w:eastAsia="SimSun"/>
        </w:rPr>
        <w:t>S-NSSAI:</w:t>
      </w:r>
      <w:r>
        <w:rPr>
          <w:rFonts w:eastAsia="SimSun"/>
        </w:rPr>
        <w:tab/>
      </w:r>
      <w:r w:rsidRPr="005162D3">
        <w:rPr>
          <w:rFonts w:eastAsia="SimSun"/>
        </w:rPr>
        <w:t>01 01 01 02 (</w:t>
      </w:r>
      <w:r>
        <w:rPr>
          <w:rFonts w:eastAsia="SimSun"/>
        </w:rPr>
        <w:t>S</w:t>
      </w:r>
      <w:r w:rsidRPr="005162D3">
        <w:rPr>
          <w:rFonts w:eastAsia="SimSun"/>
        </w:rPr>
        <w:t>ST: eMBB, SD: 010102)</w:t>
      </w:r>
    </w:p>
    <w:p w14:paraId="4A92A618"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810"/>
        <w:gridCol w:w="851"/>
        <w:gridCol w:w="851"/>
        <w:gridCol w:w="851"/>
      </w:tblGrid>
      <w:tr w:rsidR="001B4C39" w:rsidRPr="005162D3" w14:paraId="52BF22DA" w14:textId="77777777" w:rsidTr="0003783D">
        <w:tc>
          <w:tcPr>
            <w:tcW w:w="840" w:type="dxa"/>
            <w:tcMar>
              <w:left w:w="85" w:type="dxa"/>
            </w:tcMar>
          </w:tcPr>
          <w:p w14:paraId="76FAD622" w14:textId="77777777" w:rsidR="001B4C39" w:rsidRPr="007D09B5" w:rsidRDefault="001B4C39" w:rsidP="0003783D">
            <w:pPr>
              <w:pStyle w:val="TAL"/>
              <w:rPr>
                <w:b/>
                <w:bCs/>
              </w:rPr>
            </w:pPr>
            <w:r w:rsidRPr="007D09B5">
              <w:rPr>
                <w:b/>
                <w:bCs/>
              </w:rPr>
              <w:t>Byte</w:t>
            </w:r>
          </w:p>
        </w:tc>
        <w:tc>
          <w:tcPr>
            <w:tcW w:w="810" w:type="dxa"/>
          </w:tcPr>
          <w:p w14:paraId="0FF5DA61" w14:textId="77777777" w:rsidR="001B4C39" w:rsidRPr="007D09B5" w:rsidRDefault="001B4C39" w:rsidP="0003783D">
            <w:pPr>
              <w:pStyle w:val="TAC"/>
              <w:rPr>
                <w:b/>
                <w:bCs/>
              </w:rPr>
            </w:pPr>
            <w:r w:rsidRPr="007D09B5">
              <w:rPr>
                <w:b/>
                <w:bCs/>
              </w:rPr>
              <w:t>B1</w:t>
            </w:r>
          </w:p>
        </w:tc>
        <w:tc>
          <w:tcPr>
            <w:tcW w:w="851" w:type="dxa"/>
          </w:tcPr>
          <w:p w14:paraId="65C770CF" w14:textId="77777777" w:rsidR="001B4C39" w:rsidRPr="007D09B5" w:rsidRDefault="001B4C39" w:rsidP="0003783D">
            <w:pPr>
              <w:pStyle w:val="TAC"/>
              <w:rPr>
                <w:b/>
                <w:bCs/>
              </w:rPr>
            </w:pPr>
            <w:r w:rsidRPr="007D09B5">
              <w:rPr>
                <w:b/>
                <w:bCs/>
              </w:rPr>
              <w:t>B2</w:t>
            </w:r>
          </w:p>
        </w:tc>
        <w:tc>
          <w:tcPr>
            <w:tcW w:w="851" w:type="dxa"/>
          </w:tcPr>
          <w:p w14:paraId="2F3FB088" w14:textId="77777777" w:rsidR="001B4C39" w:rsidRPr="007D09B5" w:rsidRDefault="001B4C39" w:rsidP="0003783D">
            <w:pPr>
              <w:pStyle w:val="TAC"/>
              <w:rPr>
                <w:b/>
                <w:bCs/>
              </w:rPr>
            </w:pPr>
            <w:r w:rsidRPr="007D09B5">
              <w:rPr>
                <w:b/>
                <w:bCs/>
              </w:rPr>
              <w:t>B3</w:t>
            </w:r>
          </w:p>
        </w:tc>
        <w:tc>
          <w:tcPr>
            <w:tcW w:w="851" w:type="dxa"/>
          </w:tcPr>
          <w:p w14:paraId="39642A7F" w14:textId="77777777" w:rsidR="001B4C39" w:rsidRPr="007D09B5" w:rsidRDefault="001B4C39" w:rsidP="0003783D">
            <w:pPr>
              <w:pStyle w:val="TAC"/>
              <w:rPr>
                <w:b/>
                <w:bCs/>
              </w:rPr>
            </w:pPr>
            <w:r w:rsidRPr="007D09B5">
              <w:rPr>
                <w:b/>
                <w:bCs/>
              </w:rPr>
              <w:t>B4</w:t>
            </w:r>
          </w:p>
        </w:tc>
      </w:tr>
      <w:tr w:rsidR="001B4C39" w:rsidRPr="005162D3" w14:paraId="40636958" w14:textId="77777777" w:rsidTr="0003783D">
        <w:tc>
          <w:tcPr>
            <w:tcW w:w="840" w:type="dxa"/>
            <w:tcMar>
              <w:left w:w="85" w:type="dxa"/>
            </w:tcMar>
          </w:tcPr>
          <w:p w14:paraId="09A8E170" w14:textId="77777777" w:rsidR="001B4C39" w:rsidRPr="007D09B5" w:rsidRDefault="001B4C39" w:rsidP="0003783D">
            <w:pPr>
              <w:pStyle w:val="TAL"/>
            </w:pPr>
            <w:r>
              <w:t>Hex</w:t>
            </w:r>
          </w:p>
        </w:tc>
        <w:tc>
          <w:tcPr>
            <w:tcW w:w="810" w:type="dxa"/>
          </w:tcPr>
          <w:p w14:paraId="2EDD29CE" w14:textId="77777777" w:rsidR="001B4C39" w:rsidRPr="005162D3" w:rsidRDefault="001B4C39" w:rsidP="0003783D">
            <w:pPr>
              <w:pStyle w:val="TAC"/>
            </w:pPr>
            <w:r w:rsidRPr="005162D3">
              <w:rPr>
                <w:rFonts w:cs="Arial"/>
                <w:color w:val="000000"/>
                <w:szCs w:val="18"/>
              </w:rPr>
              <w:t>01</w:t>
            </w:r>
          </w:p>
        </w:tc>
        <w:tc>
          <w:tcPr>
            <w:tcW w:w="851" w:type="dxa"/>
          </w:tcPr>
          <w:p w14:paraId="75998C70" w14:textId="77777777" w:rsidR="001B4C39" w:rsidRPr="005162D3" w:rsidRDefault="001B4C39" w:rsidP="0003783D">
            <w:pPr>
              <w:pStyle w:val="TAC"/>
            </w:pPr>
            <w:r w:rsidRPr="005162D3">
              <w:rPr>
                <w:rFonts w:cs="Arial"/>
                <w:color w:val="000000"/>
                <w:szCs w:val="18"/>
              </w:rPr>
              <w:t>01</w:t>
            </w:r>
          </w:p>
        </w:tc>
        <w:tc>
          <w:tcPr>
            <w:tcW w:w="851" w:type="dxa"/>
          </w:tcPr>
          <w:p w14:paraId="1EADA544" w14:textId="77777777" w:rsidR="001B4C39" w:rsidRPr="005162D3" w:rsidRDefault="001B4C39" w:rsidP="0003783D">
            <w:pPr>
              <w:pStyle w:val="TAC"/>
            </w:pPr>
            <w:r w:rsidRPr="005162D3">
              <w:rPr>
                <w:rFonts w:cs="Arial"/>
                <w:color w:val="000000"/>
                <w:szCs w:val="18"/>
              </w:rPr>
              <w:t>01</w:t>
            </w:r>
          </w:p>
        </w:tc>
        <w:tc>
          <w:tcPr>
            <w:tcW w:w="851" w:type="dxa"/>
          </w:tcPr>
          <w:p w14:paraId="06A9EFDB" w14:textId="77777777" w:rsidR="001B4C39" w:rsidRPr="005162D3" w:rsidRDefault="001B4C39" w:rsidP="0003783D">
            <w:pPr>
              <w:pStyle w:val="TAC"/>
            </w:pPr>
            <w:r w:rsidRPr="005162D3">
              <w:rPr>
                <w:rFonts w:cs="Arial"/>
                <w:color w:val="000000"/>
                <w:szCs w:val="18"/>
              </w:rPr>
              <w:t>02</w:t>
            </w:r>
          </w:p>
        </w:tc>
      </w:tr>
    </w:tbl>
    <w:p w14:paraId="7E6AF0BE" w14:textId="77777777" w:rsidR="001B4C39" w:rsidRDefault="001B4C39" w:rsidP="001B4C39">
      <w:pPr>
        <w:rPr>
          <w:lang w:eastAsia="zh-CN"/>
        </w:rPr>
      </w:pPr>
    </w:p>
    <w:p w14:paraId="2498A9A7" w14:textId="2BC37EE9" w:rsidR="00995041" w:rsidRPr="00EB353D" w:rsidRDefault="00995041" w:rsidP="00995041">
      <w:pPr>
        <w:pStyle w:val="Heading2"/>
      </w:pPr>
      <w:r>
        <w:t>4.17</w:t>
      </w:r>
      <w:r w:rsidRPr="00EB353D">
        <w:tab/>
        <w:t>Definition of 5G-N</w:t>
      </w:r>
      <w:r>
        <w:t xml:space="preserve">R </w:t>
      </w:r>
      <w:r w:rsidRPr="00EB353D">
        <w:t>UICC</w:t>
      </w:r>
      <w:r>
        <w:t xml:space="preserve"> </w:t>
      </w:r>
      <w:r w:rsidRPr="00115A96">
        <w:t>supporting Rel-1</w:t>
      </w:r>
      <w:r>
        <w:t>8</w:t>
      </w:r>
      <w:r w:rsidRPr="00115A96">
        <w:t xml:space="preserve"> features</w:t>
      </w:r>
    </w:p>
    <w:p w14:paraId="0FB13FBE" w14:textId="2886E926" w:rsidR="00995041" w:rsidRPr="00EB353D" w:rsidRDefault="00995041" w:rsidP="00995041">
      <w:pPr>
        <w:pStyle w:val="Heading3"/>
      </w:pPr>
      <w:r>
        <w:t>4.17.0</w:t>
      </w:r>
      <w:r>
        <w:tab/>
        <w:t>Introduction</w:t>
      </w:r>
    </w:p>
    <w:p w14:paraId="1DE707DC" w14:textId="77777777" w:rsidR="00995041" w:rsidRPr="00EB353D" w:rsidRDefault="00995041" w:rsidP="00995041">
      <w:r w:rsidRPr="008578EE">
        <w:t xml:space="preserve">The </w:t>
      </w:r>
      <w:r w:rsidRPr="00A46830">
        <w:t xml:space="preserve">5G-NR UICC </w:t>
      </w:r>
      <w:r w:rsidRPr="008269FC">
        <w:t>supporting Rel-1</w:t>
      </w:r>
      <w:r>
        <w:t>8</w:t>
      </w:r>
      <w:r w:rsidRPr="008269FC">
        <w:t xml:space="preserve"> features</w:t>
      </w:r>
      <w:r w:rsidRPr="008578EE">
        <w:t xml:space="preserve"> test cases require a different configuration than the one described in clause 4.</w:t>
      </w:r>
      <w:r>
        <w:t>9</w:t>
      </w:r>
      <w:r w:rsidRPr="008578EE">
        <w:t xml:space="preserve">. For that purpose, a default </w:t>
      </w:r>
      <w:r w:rsidRPr="008269FC">
        <w:t>5G-NR UICC supporting Rel-1</w:t>
      </w:r>
      <w:r>
        <w:t xml:space="preserve">8 </w:t>
      </w:r>
      <w:r w:rsidRPr="008269FC">
        <w:t>features</w:t>
      </w:r>
      <w:r w:rsidRPr="008578EE">
        <w:t xml:space="preserve"> is defined. In general, the values of the 5G-N</w:t>
      </w:r>
      <w:r>
        <w:t>R</w:t>
      </w:r>
      <w:r w:rsidRPr="008578EE">
        <w:t xml:space="preserve"> UICC</w:t>
      </w:r>
      <w:r>
        <w:t xml:space="preserve"> </w:t>
      </w:r>
      <w:r w:rsidRPr="008269FC">
        <w:t>supporting Rel-1</w:t>
      </w:r>
      <w:r>
        <w:t>8</w:t>
      </w:r>
      <w:r w:rsidRPr="008269FC">
        <w:t xml:space="preserve"> features</w:t>
      </w:r>
      <w:r w:rsidRPr="008578EE">
        <w:t xml:space="preserve"> are identical to the </w:t>
      </w:r>
      <w:r w:rsidRPr="00421457">
        <w:t>5G-NR UICC</w:t>
      </w:r>
      <w:r>
        <w:t xml:space="preserve"> supporting Rel-17 features (clause 4.15)</w:t>
      </w:r>
      <w:r w:rsidRPr="008578EE">
        <w:t>, with the following exceptions:</w:t>
      </w:r>
    </w:p>
    <w:p w14:paraId="4325405D" w14:textId="64813344" w:rsidR="00995041" w:rsidRPr="00311D59" w:rsidRDefault="00995041" w:rsidP="00995041">
      <w:pPr>
        <w:keepNext/>
        <w:keepLines/>
        <w:spacing w:before="120"/>
        <w:ind w:left="1134" w:hanging="1134"/>
        <w:outlineLvl w:val="2"/>
        <w:rPr>
          <w:rFonts w:ascii="Arial" w:hAnsi="Arial"/>
          <w:sz w:val="28"/>
        </w:rPr>
      </w:pPr>
      <w:r w:rsidRPr="00311D59">
        <w:rPr>
          <w:rFonts w:ascii="Arial" w:hAnsi="Arial"/>
          <w:sz w:val="28"/>
        </w:rPr>
        <w:lastRenderedPageBreak/>
        <w:t>4.</w:t>
      </w:r>
      <w:r>
        <w:rPr>
          <w:rFonts w:ascii="Arial" w:hAnsi="Arial"/>
          <w:sz w:val="28"/>
        </w:rPr>
        <w:t>17</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7230788" w14:textId="77777777" w:rsidR="00995041" w:rsidRPr="00311D59" w:rsidRDefault="00995041" w:rsidP="00995041">
      <w:pPr>
        <w:ind w:left="568" w:hanging="284"/>
      </w:pPr>
      <w:r w:rsidRPr="00311D59">
        <w:t>Logically:</w:t>
      </w:r>
    </w:p>
    <w:p w14:paraId="65E4946A" w14:textId="77777777" w:rsidR="00995041" w:rsidRDefault="00995041" w:rsidP="00995041">
      <w:pPr>
        <w:ind w:left="852"/>
      </w:pPr>
      <w:r>
        <w:t xml:space="preserve">Settings from clause </w:t>
      </w:r>
      <w:r w:rsidRPr="003713A3">
        <w:t>4.</w:t>
      </w:r>
      <w:r>
        <w:t xml:space="preserve">15 </w:t>
      </w:r>
      <w:r w:rsidRPr="00943D4C">
        <w:t>(</w:t>
      </w:r>
      <w:r w:rsidRPr="00421457">
        <w:t>5G-NR UICC</w:t>
      </w:r>
      <w:r>
        <w:t xml:space="preserve"> supporting Rel-17 features)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995041" w:rsidRPr="00F109B4" w14:paraId="5FEED46A" w14:textId="77777777" w:rsidTr="00EF1776">
        <w:tc>
          <w:tcPr>
            <w:tcW w:w="1474" w:type="dxa"/>
          </w:tcPr>
          <w:p w14:paraId="0D1EA69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n°147:</w:t>
            </w:r>
          </w:p>
        </w:tc>
        <w:tc>
          <w:tcPr>
            <w:tcW w:w="236" w:type="dxa"/>
          </w:tcPr>
          <w:p w14:paraId="6BE8A60C" w14:textId="77777777" w:rsidR="00995041" w:rsidRPr="00F109B4" w:rsidRDefault="00995041" w:rsidP="00EF1776">
            <w:pPr>
              <w:spacing w:after="0"/>
              <w:ind w:left="34"/>
              <w:rPr>
                <w:rFonts w:ascii="Arial" w:hAnsi="Arial" w:cs="Arial"/>
                <w:sz w:val="18"/>
                <w:szCs w:val="18"/>
              </w:rPr>
            </w:pPr>
          </w:p>
        </w:tc>
        <w:tc>
          <w:tcPr>
            <w:tcW w:w="4706" w:type="dxa"/>
          </w:tcPr>
          <w:p w14:paraId="5736FBFD" w14:textId="77777777" w:rsidR="00995041" w:rsidRPr="00F109B4" w:rsidRDefault="00995041" w:rsidP="00EF1776">
            <w:pPr>
              <w:pStyle w:val="Default"/>
              <w:rPr>
                <w:rFonts w:ascii="Arial" w:hAnsi="Arial" w:cs="Arial"/>
                <w:sz w:val="18"/>
                <w:szCs w:val="18"/>
              </w:rPr>
            </w:pPr>
            <w:r w:rsidRPr="00F109B4">
              <w:rPr>
                <w:rFonts w:ascii="Arial" w:hAnsi="Arial" w:cs="Arial"/>
                <w:noProof/>
                <w:sz w:val="18"/>
                <w:szCs w:val="18"/>
              </w:rPr>
              <w:t>5MBS UE pre-configuration</w:t>
            </w:r>
          </w:p>
        </w:tc>
        <w:tc>
          <w:tcPr>
            <w:tcW w:w="1361" w:type="dxa"/>
          </w:tcPr>
          <w:p w14:paraId="736E0CD2"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4202A17C" w14:textId="77777777" w:rsidTr="00EF1776">
        <w:tc>
          <w:tcPr>
            <w:tcW w:w="1474" w:type="dxa"/>
          </w:tcPr>
          <w:p w14:paraId="6857D7B9"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n°148:</w:t>
            </w:r>
          </w:p>
        </w:tc>
        <w:tc>
          <w:tcPr>
            <w:tcW w:w="236" w:type="dxa"/>
          </w:tcPr>
          <w:p w14:paraId="0CFBBFA8" w14:textId="77777777" w:rsidR="00995041" w:rsidRPr="00F109B4" w:rsidRDefault="00995041" w:rsidP="00EF1776">
            <w:pPr>
              <w:spacing w:after="0"/>
              <w:ind w:left="34"/>
              <w:rPr>
                <w:rFonts w:ascii="Arial" w:hAnsi="Arial" w:cs="Arial"/>
                <w:sz w:val="18"/>
                <w:szCs w:val="18"/>
              </w:rPr>
            </w:pPr>
          </w:p>
        </w:tc>
        <w:tc>
          <w:tcPr>
            <w:tcW w:w="4706" w:type="dxa"/>
          </w:tcPr>
          <w:p w14:paraId="30F455A4" w14:textId="77777777" w:rsidR="00995041" w:rsidRPr="00F109B4" w:rsidRDefault="00995041" w:rsidP="00EF1776">
            <w:pPr>
              <w:pStyle w:val="Default"/>
              <w:rPr>
                <w:rFonts w:ascii="Arial" w:hAnsi="Arial" w:cs="Arial"/>
                <w:sz w:val="18"/>
                <w:szCs w:val="18"/>
              </w:rPr>
            </w:pPr>
            <w:r w:rsidRPr="00F109B4">
              <w:rPr>
                <w:rFonts w:ascii="Arial" w:hAnsi="Arial" w:cs="Arial"/>
                <w:color w:val="000000" w:themeColor="text1"/>
                <w:sz w:val="18"/>
                <w:szCs w:val="18"/>
                <w:lang w:val="en-US"/>
              </w:rPr>
              <w:t>UE configured for using "Operator controlled signal threshold per access technology"</w:t>
            </w:r>
          </w:p>
        </w:tc>
        <w:tc>
          <w:tcPr>
            <w:tcW w:w="1361" w:type="dxa"/>
          </w:tcPr>
          <w:p w14:paraId="2886449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available</w:t>
            </w:r>
          </w:p>
        </w:tc>
      </w:tr>
      <w:tr w:rsidR="00995041" w:rsidRPr="00F109B4" w14:paraId="34E6B65A" w14:textId="77777777" w:rsidTr="00EF1776">
        <w:tc>
          <w:tcPr>
            <w:tcW w:w="1474" w:type="dxa"/>
          </w:tcPr>
          <w:p w14:paraId="79F9EE35"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n°149:</w:t>
            </w:r>
          </w:p>
        </w:tc>
        <w:tc>
          <w:tcPr>
            <w:tcW w:w="236" w:type="dxa"/>
          </w:tcPr>
          <w:p w14:paraId="04345122" w14:textId="77777777" w:rsidR="00995041" w:rsidRPr="00F109B4" w:rsidRDefault="00995041" w:rsidP="00EF1776">
            <w:pPr>
              <w:spacing w:after="0"/>
              <w:ind w:left="34"/>
              <w:rPr>
                <w:rFonts w:ascii="Arial" w:hAnsi="Arial" w:cs="Arial"/>
                <w:sz w:val="18"/>
                <w:szCs w:val="18"/>
              </w:rPr>
            </w:pPr>
          </w:p>
        </w:tc>
        <w:tc>
          <w:tcPr>
            <w:tcW w:w="4706" w:type="dxa"/>
          </w:tcPr>
          <w:p w14:paraId="66192BCA"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A2X</w:t>
            </w:r>
          </w:p>
        </w:tc>
        <w:tc>
          <w:tcPr>
            <w:tcW w:w="1361" w:type="dxa"/>
          </w:tcPr>
          <w:p w14:paraId="6EB1C53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6284918B" w14:textId="77777777" w:rsidTr="00EF1776">
        <w:tc>
          <w:tcPr>
            <w:tcW w:w="1474" w:type="dxa"/>
          </w:tcPr>
          <w:p w14:paraId="11EE748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n°150:</w:t>
            </w:r>
          </w:p>
        </w:tc>
        <w:tc>
          <w:tcPr>
            <w:tcW w:w="236" w:type="dxa"/>
          </w:tcPr>
          <w:p w14:paraId="03F97D72" w14:textId="77777777" w:rsidR="00995041" w:rsidRPr="00F109B4" w:rsidRDefault="00995041" w:rsidP="00EF1776">
            <w:pPr>
              <w:spacing w:after="0"/>
              <w:ind w:left="34"/>
              <w:rPr>
                <w:rFonts w:ascii="Arial" w:hAnsi="Arial" w:cs="Arial"/>
                <w:sz w:val="18"/>
                <w:szCs w:val="18"/>
              </w:rPr>
            </w:pPr>
          </w:p>
        </w:tc>
        <w:tc>
          <w:tcPr>
            <w:tcW w:w="4706" w:type="dxa"/>
          </w:tcPr>
          <w:p w14:paraId="154E3171"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IMS Data Channel</w:t>
            </w:r>
            <w:r w:rsidRPr="00F109B4">
              <w:rPr>
                <w:rFonts w:ascii="Arial" w:eastAsia="SimSun" w:hAnsi="Arial" w:cs="Arial"/>
                <w:sz w:val="18"/>
                <w:szCs w:val="18"/>
                <w:lang w:val="en-US" w:eastAsia="zh-CN"/>
              </w:rPr>
              <w:t xml:space="preserve"> Indication</w:t>
            </w:r>
          </w:p>
        </w:tc>
        <w:tc>
          <w:tcPr>
            <w:tcW w:w="1361" w:type="dxa"/>
          </w:tcPr>
          <w:p w14:paraId="73CB8A46"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bl>
    <w:p w14:paraId="12D073EA" w14:textId="77777777" w:rsidR="00995041" w:rsidRDefault="00995041" w:rsidP="00995041"/>
    <w:p w14:paraId="61FB997E" w14:textId="77777777" w:rsidR="00995041" w:rsidRPr="00311D59" w:rsidRDefault="00995041" w:rsidP="00995041">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95041" w:rsidRPr="00311D59" w14:paraId="0511E63C" w14:textId="77777777" w:rsidTr="00EF1776">
        <w:tc>
          <w:tcPr>
            <w:tcW w:w="907" w:type="dxa"/>
            <w:tcBorders>
              <w:top w:val="single" w:sz="4" w:space="0" w:color="auto"/>
              <w:left w:val="single" w:sz="4" w:space="0" w:color="auto"/>
              <w:bottom w:val="single" w:sz="4" w:space="0" w:color="auto"/>
              <w:right w:val="single" w:sz="4" w:space="0" w:color="auto"/>
            </w:tcBorders>
          </w:tcPr>
          <w:p w14:paraId="0C3C6D8A" w14:textId="77777777" w:rsidR="00995041" w:rsidRPr="00FE52FE" w:rsidRDefault="00995041" w:rsidP="00EF177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542F6C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5026AF0"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8CD64E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AA60674"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E52840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EA0E6E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DC7E3C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879D5F5"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B8</w:t>
            </w:r>
          </w:p>
        </w:tc>
      </w:tr>
      <w:tr w:rsidR="00995041" w:rsidRPr="00311D59" w14:paraId="155A346B" w14:textId="77777777" w:rsidTr="00EF1776">
        <w:tc>
          <w:tcPr>
            <w:tcW w:w="907" w:type="dxa"/>
            <w:tcBorders>
              <w:top w:val="single" w:sz="4" w:space="0" w:color="auto"/>
              <w:left w:val="single" w:sz="4" w:space="0" w:color="auto"/>
              <w:bottom w:val="single" w:sz="4" w:space="0" w:color="auto"/>
              <w:right w:val="single" w:sz="4" w:space="0" w:color="auto"/>
            </w:tcBorders>
          </w:tcPr>
          <w:p w14:paraId="1ABA3130" w14:textId="77777777" w:rsidR="00995041" w:rsidRPr="00311D59" w:rsidRDefault="00995041" w:rsidP="00EF177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3FDCA69" w14:textId="77777777" w:rsidR="00995041" w:rsidRPr="00311D59" w:rsidRDefault="00995041" w:rsidP="00EF1776">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A4B2563"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FE641EC" w14:textId="77777777" w:rsidR="00995041" w:rsidRPr="00311D59" w:rsidRDefault="00995041" w:rsidP="00EF1776">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7BD759" w14:textId="77777777" w:rsidR="00995041" w:rsidRPr="00311D59" w:rsidRDefault="00995041" w:rsidP="00EF1776">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D013849" w14:textId="77777777" w:rsidR="00995041" w:rsidRPr="00311D59" w:rsidRDefault="00995041" w:rsidP="00EF1776">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2D9493F"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DBD22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018E01B"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r>
      <w:tr w:rsidR="00995041" w:rsidRPr="00311D59" w14:paraId="6D46451F" w14:textId="77777777" w:rsidTr="00EF1776">
        <w:tc>
          <w:tcPr>
            <w:tcW w:w="907" w:type="dxa"/>
            <w:tcBorders>
              <w:top w:val="single" w:sz="4" w:space="0" w:color="auto"/>
              <w:right w:val="single" w:sz="4" w:space="0" w:color="auto"/>
            </w:tcBorders>
          </w:tcPr>
          <w:p w14:paraId="4099A0B9"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0B7A7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09C393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044B76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5E083B34" w14:textId="77777777" w:rsidR="00995041" w:rsidRPr="00311D59" w:rsidRDefault="00995041" w:rsidP="00EF1776">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7CD41D6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7079CFE3"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C2929E2"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223884AA"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995041" w:rsidRPr="00311D59" w14:paraId="5103502F" w14:textId="77777777" w:rsidTr="00EF1776">
        <w:tc>
          <w:tcPr>
            <w:tcW w:w="907" w:type="dxa"/>
            <w:tcBorders>
              <w:right w:val="single" w:sz="4" w:space="0" w:color="auto"/>
            </w:tcBorders>
          </w:tcPr>
          <w:p w14:paraId="3BD6AE86"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5F212B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C3B2C5"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ADF852" w14:textId="77777777" w:rsidR="00995041" w:rsidRPr="00311D59" w:rsidRDefault="00995041" w:rsidP="00EF1776">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51C49F0" w14:textId="77777777" w:rsidR="00995041" w:rsidRPr="00311D59" w:rsidRDefault="00995041" w:rsidP="00EF1776">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94D6876" w14:textId="77777777" w:rsidR="00995041" w:rsidRPr="00311D59" w:rsidRDefault="00995041" w:rsidP="00EF1776">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9AD3C66"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35F30479"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46FF739E" w14:textId="77777777" w:rsidR="00995041" w:rsidRPr="00F109B4" w:rsidRDefault="00995041" w:rsidP="00EF1776">
            <w:pPr>
              <w:keepNext/>
              <w:keepLines/>
              <w:spacing w:after="0"/>
              <w:rPr>
                <w:rFonts w:ascii="Arial" w:hAnsi="Arial"/>
                <w:sz w:val="18"/>
              </w:rPr>
            </w:pPr>
            <w:r w:rsidRPr="00F109B4">
              <w:rPr>
                <w:rFonts w:ascii="Arial" w:hAnsi="Arial"/>
                <w:sz w:val="18"/>
              </w:rPr>
              <w:t>00</w:t>
            </w:r>
            <w:r>
              <w:rPr>
                <w:rFonts w:ascii="Arial" w:hAnsi="Arial"/>
                <w:sz w:val="18"/>
              </w:rPr>
              <w:t>0</w:t>
            </w:r>
            <w:r w:rsidRPr="00F109B4">
              <w:rPr>
                <w:rFonts w:ascii="Arial" w:hAnsi="Arial"/>
                <w:sz w:val="18"/>
              </w:rPr>
              <w:t xml:space="preserve">0 </w:t>
            </w:r>
            <w:r>
              <w:rPr>
                <w:rFonts w:ascii="Arial" w:hAnsi="Arial"/>
                <w:sz w:val="18"/>
              </w:rPr>
              <w:t>1</w:t>
            </w:r>
            <w:r w:rsidRPr="00F109B4">
              <w:rPr>
                <w:rFonts w:ascii="Arial" w:hAnsi="Arial"/>
                <w:sz w:val="18"/>
              </w:rPr>
              <w:t>000</w:t>
            </w:r>
          </w:p>
        </w:tc>
      </w:tr>
    </w:tbl>
    <w:p w14:paraId="07280879" w14:textId="77777777" w:rsidR="00995041" w:rsidRDefault="00995041" w:rsidP="00995041"/>
    <w:p w14:paraId="25D9C4ED" w14:textId="2622854A" w:rsidR="00995041" w:rsidRPr="005162D3" w:rsidRDefault="00995041" w:rsidP="00995041">
      <w:pPr>
        <w:pStyle w:val="Heading3"/>
      </w:pPr>
      <w:r w:rsidRPr="005162D3">
        <w:t>4.</w:t>
      </w:r>
      <w:r>
        <w:t>17</w:t>
      </w:r>
      <w:r w:rsidRPr="005162D3">
        <w:t>.2</w:t>
      </w:r>
      <w:r w:rsidRPr="005162D3">
        <w:tab/>
      </w:r>
      <w:r w:rsidRPr="00795130">
        <w:t>EF</w:t>
      </w:r>
      <w:r w:rsidRPr="00795130">
        <w:rPr>
          <w:vertAlign w:val="subscript"/>
        </w:rPr>
        <w:t>OCST</w:t>
      </w:r>
      <w:r w:rsidRPr="00795130">
        <w:t xml:space="preserve"> ("Operator controlled signal threshold per access technology")</w:t>
      </w:r>
    </w:p>
    <w:p w14:paraId="2E649011" w14:textId="77777777" w:rsidR="00995041" w:rsidRDefault="00995041" w:rsidP="00995041">
      <w:pPr>
        <w:ind w:left="568" w:hanging="284"/>
      </w:pPr>
      <w:r w:rsidRPr="005162D3">
        <w:t>Logically:</w:t>
      </w:r>
      <w:r w:rsidRPr="001F3194">
        <w:t xml:space="preserve"> </w:t>
      </w:r>
      <w:r w:rsidRPr="0046266F">
        <w:tab/>
      </w:r>
      <w:r>
        <w:rPr>
          <w:color w:val="000000" w:themeColor="text1"/>
        </w:rPr>
        <w:t>Operator has not configured UE to use SENSE</w:t>
      </w:r>
    </w:p>
    <w:p w14:paraId="62F79917" w14:textId="77777777" w:rsidR="00995041" w:rsidRPr="005162D3" w:rsidRDefault="00995041" w:rsidP="00995041">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995041" w:rsidRPr="005162D3" w14:paraId="0771FB6A"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4FB8FB0B" w14:textId="77777777" w:rsidR="00995041" w:rsidRPr="005162D3" w:rsidRDefault="00995041" w:rsidP="00EF1776">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683C039" w14:textId="77777777" w:rsidR="00995041" w:rsidRPr="005162D3" w:rsidRDefault="00995041" w:rsidP="00EF1776">
            <w:pPr>
              <w:keepNext/>
              <w:keepLines/>
              <w:spacing w:after="0"/>
              <w:jc w:val="center"/>
              <w:rPr>
                <w:rFonts w:ascii="Arial" w:hAnsi="Arial"/>
                <w:b/>
                <w:sz w:val="18"/>
              </w:rPr>
            </w:pPr>
            <w:r w:rsidRPr="005162D3">
              <w:rPr>
                <w:rFonts w:ascii="Arial" w:hAnsi="Arial"/>
                <w:b/>
                <w:sz w:val="18"/>
              </w:rPr>
              <w:t>B1</w:t>
            </w:r>
          </w:p>
        </w:tc>
      </w:tr>
      <w:tr w:rsidR="00995041" w:rsidRPr="005162D3" w14:paraId="44B15304"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3AC6C788" w14:textId="77777777" w:rsidR="00995041" w:rsidRPr="005162D3" w:rsidRDefault="00995041" w:rsidP="00EF1776">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6E184D2" w14:textId="77777777" w:rsidR="00995041" w:rsidRPr="005162D3" w:rsidRDefault="00995041" w:rsidP="00EF1776">
            <w:pPr>
              <w:keepNext/>
              <w:keepLines/>
              <w:spacing w:after="0"/>
              <w:jc w:val="center"/>
              <w:rPr>
                <w:rFonts w:ascii="Arial" w:hAnsi="Arial"/>
                <w:sz w:val="18"/>
              </w:rPr>
            </w:pPr>
            <w:r w:rsidRPr="005162D3">
              <w:rPr>
                <w:rFonts w:ascii="Arial" w:hAnsi="Arial"/>
                <w:sz w:val="18"/>
              </w:rPr>
              <w:t>00</w:t>
            </w:r>
          </w:p>
        </w:tc>
      </w:tr>
    </w:tbl>
    <w:p w14:paraId="742E9797" w14:textId="77777777" w:rsidR="00123928" w:rsidRPr="005162D3" w:rsidRDefault="00123928" w:rsidP="001B4C39">
      <w:pPr>
        <w:rPr>
          <w:lang w:eastAsia="zh-CN"/>
        </w:rPr>
      </w:pPr>
    </w:p>
    <w:sectPr w:rsidR="00123928" w:rsidRPr="005162D3" w:rsidSect="00EF3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09ABA" w14:textId="77777777" w:rsidR="00F54414" w:rsidRDefault="00F54414">
      <w:r>
        <w:separator/>
      </w:r>
    </w:p>
  </w:endnote>
  <w:endnote w:type="continuationSeparator" w:id="0">
    <w:p w14:paraId="5C020D2C" w14:textId="77777777" w:rsidR="00F54414" w:rsidRDefault="00F5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A648" w14:textId="77777777" w:rsidR="00EF3F7C" w:rsidRDefault="00EF3F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0297DB9F" w:rsidR="00C168B2" w:rsidRDefault="00EF3F7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84CCE" w14:textId="77777777" w:rsidR="00EF3F7C" w:rsidRDefault="00EF3F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EC7A7" w14:textId="77777777" w:rsidR="00F54414" w:rsidRDefault="00F54414">
      <w:r>
        <w:separator/>
      </w:r>
    </w:p>
  </w:footnote>
  <w:footnote w:type="continuationSeparator" w:id="0">
    <w:p w14:paraId="00380B1C" w14:textId="77777777" w:rsidR="00F54414" w:rsidRDefault="00F54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C00B" w14:textId="77777777" w:rsidR="00EF3F7C" w:rsidRDefault="00EF3F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24CB09D9" w:rsidR="00C168B2" w:rsidRDefault="00EF3F7C">
    <w:pPr>
      <w:framePr w:h="284" w:hRule="exact" w:wrap="around" w:vAnchor="text" w:hAnchor="margin" w:xAlign="right" w:y="1"/>
      <w:rPr>
        <w:rFonts w:ascii="Arial" w:hAnsi="Arial" w:cs="Arial"/>
        <w:b/>
        <w:sz w:val="18"/>
        <w:szCs w:val="18"/>
      </w:rPr>
    </w:pPr>
    <w:r>
      <w:rPr>
        <w:rFonts w:ascii="Arial" w:hAnsi="Arial" w:cs="Arial"/>
        <w:b/>
        <w:sz w:val="18"/>
        <w:szCs w:val="18"/>
      </w:rPr>
      <w:t>3GPP TS 31.121 V18.2.0 (2025-03)</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3132ADE1" w:rsidR="00C168B2" w:rsidRDefault="00EF3F7C">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FB23" w14:textId="77777777" w:rsidR="00EF3F7C" w:rsidRDefault="00EF3F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7"/>
  </w:num>
  <w:num w:numId="3" w16cid:durableId="988821968">
    <w:abstractNumId w:val="4"/>
  </w:num>
  <w:num w:numId="4" w16cid:durableId="265626017">
    <w:abstractNumId w:val="8"/>
  </w:num>
  <w:num w:numId="5" w16cid:durableId="88043956">
    <w:abstractNumId w:val="12"/>
  </w:num>
  <w:num w:numId="6" w16cid:durableId="227153105">
    <w:abstractNumId w:val="9"/>
  </w:num>
  <w:num w:numId="7" w16cid:durableId="267470421">
    <w:abstractNumId w:val="3"/>
  </w:num>
  <w:num w:numId="8" w16cid:durableId="1307856662">
    <w:abstractNumId w:val="16"/>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3"/>
  </w:num>
  <w:num w:numId="14" w16cid:durableId="1617515759">
    <w:abstractNumId w:val="7"/>
  </w:num>
  <w:num w:numId="15" w16cid:durableId="392657554">
    <w:abstractNumId w:val="15"/>
  </w:num>
  <w:num w:numId="16" w16cid:durableId="1577664624">
    <w:abstractNumId w:val="6"/>
  </w:num>
  <w:num w:numId="17" w16cid:durableId="894968904">
    <w:abstractNumId w:val="11"/>
  </w:num>
  <w:num w:numId="18" w16cid:durableId="2607212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5746A"/>
    <w:rsid w:val="000615D8"/>
    <w:rsid w:val="00062023"/>
    <w:rsid w:val="000655A6"/>
    <w:rsid w:val="000754C4"/>
    <w:rsid w:val="00080512"/>
    <w:rsid w:val="000A1F5D"/>
    <w:rsid w:val="000C47C3"/>
    <w:rsid w:val="000D0BEB"/>
    <w:rsid w:val="000D58AB"/>
    <w:rsid w:val="000D5ED3"/>
    <w:rsid w:val="000D66A4"/>
    <w:rsid w:val="000F096C"/>
    <w:rsid w:val="001022B9"/>
    <w:rsid w:val="00104B09"/>
    <w:rsid w:val="00105EFA"/>
    <w:rsid w:val="0011321D"/>
    <w:rsid w:val="001137C9"/>
    <w:rsid w:val="00123928"/>
    <w:rsid w:val="00133525"/>
    <w:rsid w:val="00133B57"/>
    <w:rsid w:val="00152215"/>
    <w:rsid w:val="00161D62"/>
    <w:rsid w:val="001652AD"/>
    <w:rsid w:val="00172E32"/>
    <w:rsid w:val="00173F4E"/>
    <w:rsid w:val="0018242A"/>
    <w:rsid w:val="00190B8A"/>
    <w:rsid w:val="001937FB"/>
    <w:rsid w:val="001A4C42"/>
    <w:rsid w:val="001A5437"/>
    <w:rsid w:val="001A7420"/>
    <w:rsid w:val="001B4C39"/>
    <w:rsid w:val="001B6637"/>
    <w:rsid w:val="001C21C3"/>
    <w:rsid w:val="001D02C2"/>
    <w:rsid w:val="001D16B2"/>
    <w:rsid w:val="001D2655"/>
    <w:rsid w:val="001D5389"/>
    <w:rsid w:val="001D5739"/>
    <w:rsid w:val="001D6147"/>
    <w:rsid w:val="001D6D32"/>
    <w:rsid w:val="001D7D7E"/>
    <w:rsid w:val="001E3EBC"/>
    <w:rsid w:val="001F0C1D"/>
    <w:rsid w:val="001F1132"/>
    <w:rsid w:val="001F168B"/>
    <w:rsid w:val="001F5BA0"/>
    <w:rsid w:val="0020222A"/>
    <w:rsid w:val="002305BC"/>
    <w:rsid w:val="002347A2"/>
    <w:rsid w:val="002415CD"/>
    <w:rsid w:val="002527C9"/>
    <w:rsid w:val="00266719"/>
    <w:rsid w:val="002675F0"/>
    <w:rsid w:val="00270980"/>
    <w:rsid w:val="002A65B1"/>
    <w:rsid w:val="002B585E"/>
    <w:rsid w:val="002B6339"/>
    <w:rsid w:val="002E00EE"/>
    <w:rsid w:val="0030210F"/>
    <w:rsid w:val="003027C7"/>
    <w:rsid w:val="0030455D"/>
    <w:rsid w:val="003172DC"/>
    <w:rsid w:val="00341726"/>
    <w:rsid w:val="0035462D"/>
    <w:rsid w:val="00355D00"/>
    <w:rsid w:val="0035637F"/>
    <w:rsid w:val="00362EC7"/>
    <w:rsid w:val="00372304"/>
    <w:rsid w:val="003754B2"/>
    <w:rsid w:val="003765B8"/>
    <w:rsid w:val="0038019C"/>
    <w:rsid w:val="0038398C"/>
    <w:rsid w:val="003879A9"/>
    <w:rsid w:val="00397669"/>
    <w:rsid w:val="003C3971"/>
    <w:rsid w:val="003C5188"/>
    <w:rsid w:val="003C5381"/>
    <w:rsid w:val="003C6329"/>
    <w:rsid w:val="003D410B"/>
    <w:rsid w:val="003F3A1B"/>
    <w:rsid w:val="003F3FFC"/>
    <w:rsid w:val="00402462"/>
    <w:rsid w:val="00423334"/>
    <w:rsid w:val="004345EC"/>
    <w:rsid w:val="00437D4E"/>
    <w:rsid w:val="0044493F"/>
    <w:rsid w:val="004509A1"/>
    <w:rsid w:val="00454F0A"/>
    <w:rsid w:val="00456F25"/>
    <w:rsid w:val="0046266F"/>
    <w:rsid w:val="00465515"/>
    <w:rsid w:val="0047273B"/>
    <w:rsid w:val="0049720A"/>
    <w:rsid w:val="004B32E6"/>
    <w:rsid w:val="004C57B9"/>
    <w:rsid w:val="004C643C"/>
    <w:rsid w:val="004D3578"/>
    <w:rsid w:val="004D5299"/>
    <w:rsid w:val="004E213A"/>
    <w:rsid w:val="004F0988"/>
    <w:rsid w:val="004F143B"/>
    <w:rsid w:val="004F3340"/>
    <w:rsid w:val="00500A88"/>
    <w:rsid w:val="00516526"/>
    <w:rsid w:val="00517741"/>
    <w:rsid w:val="00524E79"/>
    <w:rsid w:val="0053388B"/>
    <w:rsid w:val="00534775"/>
    <w:rsid w:val="00535773"/>
    <w:rsid w:val="005365C6"/>
    <w:rsid w:val="005412DA"/>
    <w:rsid w:val="00543E6C"/>
    <w:rsid w:val="00565087"/>
    <w:rsid w:val="00574DF6"/>
    <w:rsid w:val="00581AE6"/>
    <w:rsid w:val="00584F49"/>
    <w:rsid w:val="00587958"/>
    <w:rsid w:val="00597B11"/>
    <w:rsid w:val="005A0983"/>
    <w:rsid w:val="005B7895"/>
    <w:rsid w:val="005C36DF"/>
    <w:rsid w:val="005C522A"/>
    <w:rsid w:val="005D2E01"/>
    <w:rsid w:val="005D6356"/>
    <w:rsid w:val="005D7526"/>
    <w:rsid w:val="005E4BB2"/>
    <w:rsid w:val="005E4F66"/>
    <w:rsid w:val="00602AEA"/>
    <w:rsid w:val="006109F5"/>
    <w:rsid w:val="00614FDF"/>
    <w:rsid w:val="00616B4C"/>
    <w:rsid w:val="00616D31"/>
    <w:rsid w:val="0063543D"/>
    <w:rsid w:val="00636BBE"/>
    <w:rsid w:val="00647114"/>
    <w:rsid w:val="00650DDB"/>
    <w:rsid w:val="00653720"/>
    <w:rsid w:val="00656C6E"/>
    <w:rsid w:val="0068526B"/>
    <w:rsid w:val="00686C16"/>
    <w:rsid w:val="0069014B"/>
    <w:rsid w:val="006974E5"/>
    <w:rsid w:val="006A323F"/>
    <w:rsid w:val="006B30D0"/>
    <w:rsid w:val="006B3706"/>
    <w:rsid w:val="006B5D8F"/>
    <w:rsid w:val="006C3B57"/>
    <w:rsid w:val="006C3D95"/>
    <w:rsid w:val="006D15BF"/>
    <w:rsid w:val="006E15B2"/>
    <w:rsid w:val="006E2C96"/>
    <w:rsid w:val="006E3A79"/>
    <w:rsid w:val="006E5C86"/>
    <w:rsid w:val="006F06ED"/>
    <w:rsid w:val="006F728E"/>
    <w:rsid w:val="00701116"/>
    <w:rsid w:val="00702E92"/>
    <w:rsid w:val="00706EE1"/>
    <w:rsid w:val="00712113"/>
    <w:rsid w:val="00713C44"/>
    <w:rsid w:val="0071499D"/>
    <w:rsid w:val="007155A4"/>
    <w:rsid w:val="007315C9"/>
    <w:rsid w:val="00733857"/>
    <w:rsid w:val="0073407C"/>
    <w:rsid w:val="00734A5B"/>
    <w:rsid w:val="0074026F"/>
    <w:rsid w:val="007423BC"/>
    <w:rsid w:val="007429F6"/>
    <w:rsid w:val="00744E76"/>
    <w:rsid w:val="0075181E"/>
    <w:rsid w:val="00774DA4"/>
    <w:rsid w:val="00781F0F"/>
    <w:rsid w:val="00784006"/>
    <w:rsid w:val="0078449D"/>
    <w:rsid w:val="00795845"/>
    <w:rsid w:val="00796DA0"/>
    <w:rsid w:val="007B5198"/>
    <w:rsid w:val="007B600E"/>
    <w:rsid w:val="007C1FAF"/>
    <w:rsid w:val="007F0F4A"/>
    <w:rsid w:val="007F6403"/>
    <w:rsid w:val="007F7A1A"/>
    <w:rsid w:val="008028A4"/>
    <w:rsid w:val="00825789"/>
    <w:rsid w:val="00827619"/>
    <w:rsid w:val="00830747"/>
    <w:rsid w:val="008343C4"/>
    <w:rsid w:val="0083550B"/>
    <w:rsid w:val="008357F9"/>
    <w:rsid w:val="00835DB1"/>
    <w:rsid w:val="00835E23"/>
    <w:rsid w:val="008436DC"/>
    <w:rsid w:val="00852C4C"/>
    <w:rsid w:val="00861161"/>
    <w:rsid w:val="00870FBA"/>
    <w:rsid w:val="00874508"/>
    <w:rsid w:val="008768CA"/>
    <w:rsid w:val="008809E4"/>
    <w:rsid w:val="008917C5"/>
    <w:rsid w:val="00896716"/>
    <w:rsid w:val="008A3BC9"/>
    <w:rsid w:val="008B4894"/>
    <w:rsid w:val="008C384C"/>
    <w:rsid w:val="008C3AC0"/>
    <w:rsid w:val="008D3C69"/>
    <w:rsid w:val="008D749E"/>
    <w:rsid w:val="0090271F"/>
    <w:rsid w:val="00902E23"/>
    <w:rsid w:val="009114D7"/>
    <w:rsid w:val="0091348E"/>
    <w:rsid w:val="009136DE"/>
    <w:rsid w:val="00917CCB"/>
    <w:rsid w:val="00923595"/>
    <w:rsid w:val="009249D3"/>
    <w:rsid w:val="0094047F"/>
    <w:rsid w:val="00940595"/>
    <w:rsid w:val="00942EC2"/>
    <w:rsid w:val="009459A7"/>
    <w:rsid w:val="00950DCC"/>
    <w:rsid w:val="009521E6"/>
    <w:rsid w:val="00953523"/>
    <w:rsid w:val="009537C6"/>
    <w:rsid w:val="0096304E"/>
    <w:rsid w:val="0096523F"/>
    <w:rsid w:val="00974627"/>
    <w:rsid w:val="00990981"/>
    <w:rsid w:val="00990FC2"/>
    <w:rsid w:val="00992AE7"/>
    <w:rsid w:val="00994B6D"/>
    <w:rsid w:val="00995041"/>
    <w:rsid w:val="00997FB9"/>
    <w:rsid w:val="009B0F1D"/>
    <w:rsid w:val="009B13D8"/>
    <w:rsid w:val="009B2F8D"/>
    <w:rsid w:val="009C07C6"/>
    <w:rsid w:val="009C270E"/>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83B61"/>
    <w:rsid w:val="00A867D1"/>
    <w:rsid w:val="00A92BA1"/>
    <w:rsid w:val="00A9453A"/>
    <w:rsid w:val="00A97FC1"/>
    <w:rsid w:val="00AC2594"/>
    <w:rsid w:val="00AC5CD5"/>
    <w:rsid w:val="00AC6BC6"/>
    <w:rsid w:val="00AE0980"/>
    <w:rsid w:val="00AE2064"/>
    <w:rsid w:val="00AE65E2"/>
    <w:rsid w:val="00B04C4B"/>
    <w:rsid w:val="00B15449"/>
    <w:rsid w:val="00B237E7"/>
    <w:rsid w:val="00B43F81"/>
    <w:rsid w:val="00B47EDE"/>
    <w:rsid w:val="00B53C79"/>
    <w:rsid w:val="00B61080"/>
    <w:rsid w:val="00B641C8"/>
    <w:rsid w:val="00B9069A"/>
    <w:rsid w:val="00B93086"/>
    <w:rsid w:val="00B94E7A"/>
    <w:rsid w:val="00BA0A96"/>
    <w:rsid w:val="00BA19ED"/>
    <w:rsid w:val="00BA2CCA"/>
    <w:rsid w:val="00BA4B8D"/>
    <w:rsid w:val="00BB7183"/>
    <w:rsid w:val="00BC02FE"/>
    <w:rsid w:val="00BC0F7D"/>
    <w:rsid w:val="00BD0521"/>
    <w:rsid w:val="00BD0DA2"/>
    <w:rsid w:val="00BD7469"/>
    <w:rsid w:val="00BD7649"/>
    <w:rsid w:val="00BD7D31"/>
    <w:rsid w:val="00BE3255"/>
    <w:rsid w:val="00BE45BA"/>
    <w:rsid w:val="00BF128E"/>
    <w:rsid w:val="00C03D51"/>
    <w:rsid w:val="00C074DD"/>
    <w:rsid w:val="00C1232E"/>
    <w:rsid w:val="00C1496A"/>
    <w:rsid w:val="00C168B2"/>
    <w:rsid w:val="00C16EDE"/>
    <w:rsid w:val="00C17799"/>
    <w:rsid w:val="00C2135E"/>
    <w:rsid w:val="00C277D7"/>
    <w:rsid w:val="00C33079"/>
    <w:rsid w:val="00C438F0"/>
    <w:rsid w:val="00C451D5"/>
    <w:rsid w:val="00C45231"/>
    <w:rsid w:val="00C513CE"/>
    <w:rsid w:val="00C57C82"/>
    <w:rsid w:val="00C57E91"/>
    <w:rsid w:val="00C72833"/>
    <w:rsid w:val="00C80F1D"/>
    <w:rsid w:val="00C837AE"/>
    <w:rsid w:val="00C87F00"/>
    <w:rsid w:val="00C93F40"/>
    <w:rsid w:val="00CA3D0C"/>
    <w:rsid w:val="00CA74C5"/>
    <w:rsid w:val="00CB15F9"/>
    <w:rsid w:val="00CF1CFB"/>
    <w:rsid w:val="00D25087"/>
    <w:rsid w:val="00D27492"/>
    <w:rsid w:val="00D5281E"/>
    <w:rsid w:val="00D5785E"/>
    <w:rsid w:val="00D57972"/>
    <w:rsid w:val="00D675A9"/>
    <w:rsid w:val="00D738D6"/>
    <w:rsid w:val="00D755EB"/>
    <w:rsid w:val="00D76048"/>
    <w:rsid w:val="00D8044E"/>
    <w:rsid w:val="00D8670E"/>
    <w:rsid w:val="00D87E00"/>
    <w:rsid w:val="00D90ADD"/>
    <w:rsid w:val="00D9134D"/>
    <w:rsid w:val="00DA7A03"/>
    <w:rsid w:val="00DB1818"/>
    <w:rsid w:val="00DB322A"/>
    <w:rsid w:val="00DB7761"/>
    <w:rsid w:val="00DC309B"/>
    <w:rsid w:val="00DC4DA2"/>
    <w:rsid w:val="00DD4C17"/>
    <w:rsid w:val="00DD74A5"/>
    <w:rsid w:val="00DE13F7"/>
    <w:rsid w:val="00DF1D2B"/>
    <w:rsid w:val="00DF2B1F"/>
    <w:rsid w:val="00DF4FF8"/>
    <w:rsid w:val="00DF62CD"/>
    <w:rsid w:val="00E01D2F"/>
    <w:rsid w:val="00E14867"/>
    <w:rsid w:val="00E14B45"/>
    <w:rsid w:val="00E16509"/>
    <w:rsid w:val="00E20B53"/>
    <w:rsid w:val="00E36543"/>
    <w:rsid w:val="00E44582"/>
    <w:rsid w:val="00E458A0"/>
    <w:rsid w:val="00E54022"/>
    <w:rsid w:val="00E77645"/>
    <w:rsid w:val="00E77DA0"/>
    <w:rsid w:val="00E90E72"/>
    <w:rsid w:val="00E93C03"/>
    <w:rsid w:val="00E9681A"/>
    <w:rsid w:val="00EA15B0"/>
    <w:rsid w:val="00EA5EA7"/>
    <w:rsid w:val="00EC4A25"/>
    <w:rsid w:val="00ED15EE"/>
    <w:rsid w:val="00ED3E6E"/>
    <w:rsid w:val="00ED6DCA"/>
    <w:rsid w:val="00ED76E4"/>
    <w:rsid w:val="00EF3F7C"/>
    <w:rsid w:val="00F025A2"/>
    <w:rsid w:val="00F04712"/>
    <w:rsid w:val="00F11B8B"/>
    <w:rsid w:val="00F13360"/>
    <w:rsid w:val="00F14FD0"/>
    <w:rsid w:val="00F22EC7"/>
    <w:rsid w:val="00F26758"/>
    <w:rsid w:val="00F325C8"/>
    <w:rsid w:val="00F336F9"/>
    <w:rsid w:val="00F3608D"/>
    <w:rsid w:val="00F4792E"/>
    <w:rsid w:val="00F54414"/>
    <w:rsid w:val="00F56200"/>
    <w:rsid w:val="00F653B8"/>
    <w:rsid w:val="00F6552E"/>
    <w:rsid w:val="00F9008D"/>
    <w:rsid w:val="00F958E9"/>
    <w:rsid w:val="00FA1266"/>
    <w:rsid w:val="00FA5AA4"/>
    <w:rsid w:val="00FA7306"/>
    <w:rsid w:val="00FB3764"/>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45</Pages>
  <Words>10674</Words>
  <Characters>60848</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31.213_CR0022R5_(Rel-18)_TEST_GBA_U_APIs</cp:lastModifiedBy>
  <cp:revision>49</cp:revision>
  <cp:lastPrinted>2019-02-25T14:05:00Z</cp:lastPrinted>
  <dcterms:created xsi:type="dcterms:W3CDTF">2023-09-25T06:52:00Z</dcterms:created>
  <dcterms:modified xsi:type="dcterms:W3CDTF">2025-03-17T09:45:00Z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