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38647F50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E823EE">
        <w:rPr>
          <w:noProof w:val="0"/>
        </w:rPr>
        <w:t>9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15pt;height:59.95pt" o:ole="">
            <v:imagedata r:id="rId9" o:title=""/>
          </v:shape>
          <o:OLEObject Type="Embed" ProgID="Word.Picture.8" ShapeID="_x0000_i1025" DrawAspect="Content" ObjectID="_1803476552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72B943CE" w14:textId="77777777" w:rsidR="009A308D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9A308D" w:rsidRPr="00031165">
        <w:rPr>
          <w:noProof/>
          <w:lang w:val="en-US"/>
        </w:rPr>
        <w:t>Foreword</w:t>
      </w:r>
      <w:r w:rsidR="009A308D">
        <w:rPr>
          <w:noProof/>
        </w:rPr>
        <w:tab/>
        <w:t>32</w:t>
      </w:r>
    </w:p>
    <w:p w14:paraId="486B249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51672D96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7E4CBBF0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60D2EE5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170E0E5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1149FDA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5E957AF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279A1FA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5EBD3B0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C8E9B4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25E849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5B5CDCC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148FC3B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6A535CF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22D0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21A34EE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117A5B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533CA86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59166D1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4C63B8C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8B3ED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19AC21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B9FFD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43C6A8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3742E0E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BBBAE4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A19AC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160A6B2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8BDF6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1AB61B8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574A6CB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5D3AB4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3027A5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BF81C9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786EA3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4783581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14D653A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7D54E2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C943D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1DF8F5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72F972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66BA47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35631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CB99F9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282C11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3DAD737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42330F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3BF1B2B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4262EE4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685AF52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047C96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3AAEBC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5C7D9D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A0362D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EF3EBB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7EA666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50B838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466943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4F5DFC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63A445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300836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4618CBD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404FFD9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57BFB26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702C67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28494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633AFE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693EB5E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25D5E5E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19E2314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589408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4D7CEBF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C75E8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6271F56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8DFD82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E73BC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9179D3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29F71A1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07B035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0E0521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75E6BD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2FFEE0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600809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2F712EB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241A4B7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FCD1E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1B26FF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42300F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48C8B14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5646C2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7391EF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40987C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4FD8E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7E50AE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784CC4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342CB0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3174C7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681C1C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1976662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6E39B82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375A0B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148A5A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1AAB863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148F2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268B0DE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FA06F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08E5E1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760AB5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3D114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571255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75788B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2C8E30C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65F248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1AC28A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343E218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4E97EF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35BBF2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065A1F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4A7D421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425CCF2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D832B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2C224F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3B5ED86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409FEE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52815EF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4824CD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46F406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1AB1BD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2FB11BA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387F14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7E45916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4DE952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0B0CDAD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07338A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5F4F4CE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0046FC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3E5999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0E52484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05AB43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163CF3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3B54AE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3AC05D5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00C9431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441FD8E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14D18A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5AC38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7AF4E9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20A225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078015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7BE5E3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3D30B6F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0E75B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16B7959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1BF193B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1DBCF4F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750DF8D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340F9BB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5D630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1500F14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6034E6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687679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24114C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46C35E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5011FC5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5D0B464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1493675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5EF1B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710EAE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5B3C1FC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2C9B064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524BCE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14FD4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2E93C11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7562809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5EED0643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61622A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5A3CA3E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6369C8E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6C4E731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18A2BD6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364A111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527E30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4E1AE2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7862CF1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01AF15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4C92A0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245E7F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585AA9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291FCA8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43A92E9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4C6CAA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7FD895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2F8CA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0D77743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3AB1A76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4C6F592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66BC255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5AF1D50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0A860D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53B3D0C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345C8D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5DB7C2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6DBF55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052F0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8DE68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376A4D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041B4A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25F4125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1F7049A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31C57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007BEDA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2D58A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3E14646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2F5C1D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7BEECA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12E182C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706398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37CB85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5BA50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279C0BA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2877147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7B586E5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A8F10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D6F23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1BBA13B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4C937D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514DA9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2B6EEAD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5933A7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2DBFD6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33A5D37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7BAD3B2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3FC2AA8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A15880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170FBC0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1ADF3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19709D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105177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2062B3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057C117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03B6622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06E0A2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2CBA4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0981DE0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563072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B9690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7A3C54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778617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E34BA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77D7F2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32866B1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69C7DFE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3E636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1D511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0609CC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40FCDE8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3FF20CA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43DB54A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504C690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E663F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394A6C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08CF132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0B1ED0D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383E33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453951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430B2F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1F31C9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5401C9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638ECC8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784894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136D6E1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682448D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530AF83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66E1DC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01C1F3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08B1AB8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230D2CA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B7734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371625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67B2C1D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4FC32A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D40535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77CA417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253D6A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401E86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E0C74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6EE434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43C32D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31C67E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26F74E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787B1FD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26808A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2C5C168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63D915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1A1AD5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273B4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7BE021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606319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54C78E1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06A3857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4A43F00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2B5C5FE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11D760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0E9A409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EAB926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271D4F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2A8708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196F2F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5977E7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67E61FB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025C00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1E9B92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513F11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B9914D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3AC091D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08A8692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FD7F5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5AFBEA7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0D5ED30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09D1F6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56EF3E7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333CACC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39BE36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513F7F4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0C02F8F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691640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5A3F3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4DB44D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191A81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28D3C5A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5F534E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19EABD0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5D62CD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283A84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7FDBDD8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30CE31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715A44E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2F11C57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57D1D3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27B8452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6342D56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16015BC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4D2BDF0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2718E1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00831A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0A009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568F69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56BE727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6339148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1FD5FA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6F0650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603E77E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578BDE7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2BE288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CA8AB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5DD574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60E171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43BB545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4A087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D68A1B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521177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32BBB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3FB37AF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638184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7AC3AA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3F64CEE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19632B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0C901E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0FDF04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79B648F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611ABB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59868A8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97E699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21A49C7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431280C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37E42BF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47766C8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252D744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5BD33C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1C52A3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13F10B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214286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103D61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1DD8C79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206DF0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34A9A5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6B488B6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59196B7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3F3C04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C74486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140B78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1716FC8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67E2C3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0175B3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1B833B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1495FDE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593A24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6991C1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5AD6641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6DCA64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087A970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620129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19D6AC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6F15DD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34CE6B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E1051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0321B6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3F7161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7BB099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0FBED3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BC8AE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CCBE1B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349F84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6BC12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582A28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6472C4E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21F7BF3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86F3B6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1E47C95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4305164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3533A6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97A57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058DC6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2B07A41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5F2E99A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19CAC98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3A243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52F1DD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23D5CF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C7E4C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74433BC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2595ED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499944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17D9C19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17E4F47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4582F9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4CA0264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6E91D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280E47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6E6AA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1A39B7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334ECBC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0EDA5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67E2EB2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0763E6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1E8C94D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12376F8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3BF2D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084025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FF4B9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0A6CD99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0CE3EE2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1F3399B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199CFB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67BF213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4C02A29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1C242C9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32D027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76892B2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0748569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7D2EFB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0E7A22B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7E92C4E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5F97FC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64B8D20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215F0F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56F18F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0C1AC3A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79D14A5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6D1ECA6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14855C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5F102E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0AD00C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6A849B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7C45C1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1B21A7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752504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281F9C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5FD04BC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4F703A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2354F8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0DCE8C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47E9A0E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68CF38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70BC49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025C01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1EB065B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703B7F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359022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75917E1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699FBC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301553C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3D3B852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F6F37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58B6D4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78FEC8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15294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81152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0B84A58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7ACEA4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647769A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541DD01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16C5C03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3B6B52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1F410B6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1D5FF1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04C439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6D9D3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D973F2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4E5E288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0D44FAA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2A5113C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03700F0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7CFD950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274AEF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00CC55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3A09AB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200B33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68B862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049958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09ED3E5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6D7CA17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614B054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161583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525A0D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3C548C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22870E7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2426F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39BC68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0C1132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0AD95D6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4FE0B1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79F327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03FB69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274D7F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32BA77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1CC58F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22B5F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34FE87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238E34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2174F4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1EE0FE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389F728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57F98EF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1BEF79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4D26F4D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6A8AA1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6366B38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7602951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5C1F6D8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3CB98E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5993F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531633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15B89B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663FDB3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3ACA228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779B627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1F1C7B3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22B0CC7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73A0F4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0CB1B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AFC31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810C2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0604581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6FB4BA7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036267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7130EEA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7D4078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2D59B05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64CDD3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473747D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2ECCC0E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001038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947F84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90CA52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65284C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560822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112DBC5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29F49D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3DFCC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4BB790E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5C3E80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64C90A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0FAA989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1EAD80C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031165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013104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508DC3F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69A356A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A41643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9AEA0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B588DA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4F3F459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495C95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7FEDC5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FC482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10CA1CC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34BFB75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39E980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4DFD91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13D1504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6002A0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FDB96C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633CFB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0CB3A82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634579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7B54798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72C6F4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558E7A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55FACB3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1152B1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2C7EE7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1B8C55A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71BF09B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8E56D3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49C34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179E56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30636B5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7119249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6C9CD19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5720DA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2277DC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6B549F0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2866BEC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08B147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14140BE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01A53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6CF0C5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BE61B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75C331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5C5291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66B3096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7D7BA14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AE644B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3EE6A49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3145816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52826E5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0CFC7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6E1B3B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25C6EE07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5BA6498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155E8DD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775335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640A6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493D27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4A29974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389E86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34A9C6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703D590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7C8C58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2F3497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FAA076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8E9F2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2145EC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32854DB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3F023EC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42EB9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F8684A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069AD1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7C746F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19DAEC4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7EA6C6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F1B94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40100F2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4322740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1BCB26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5BA2781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02E60A9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4E2FE1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1DEF6A2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4C83F6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1134EEB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36B7BB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41AD6E7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3573726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28F94C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7EFDD3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6AB7BBE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25AF9A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5CD851E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71CB5E9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21F8A5D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5AFFF56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2876AD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6BDB0D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D912A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55177A5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00BD244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7325E5B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0FE9F4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1D52A3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0667D3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582401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784C3C3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1FAF9D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2F2E41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1C83AC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26F3E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00B372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7F3284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500B3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5A9ACE5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7FEBEF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195E24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4BA3027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7A2C2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A166E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99675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C185B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D81591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764349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0E6E63E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3BFAE6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37C447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715C3B4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7A5C45F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0F5607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208264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454B41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맑은 고딕"/>
          <w:noProof/>
        </w:rPr>
        <w:t>Protocol</w:t>
      </w:r>
      <w:r>
        <w:rPr>
          <w:noProof/>
        </w:rPr>
        <w:tab/>
        <w:t>337</w:t>
      </w:r>
    </w:p>
    <w:p w14:paraId="7310928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맑은 고딕"/>
          <w:noProof/>
        </w:rPr>
        <w:t>GmCapable</w:t>
      </w:r>
      <w:r>
        <w:rPr>
          <w:noProof/>
        </w:rPr>
        <w:tab/>
        <w:t>337</w:t>
      </w:r>
    </w:p>
    <w:p w14:paraId="5DD2E2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7E5A23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630A22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16CE48C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맑은 고딕"/>
          <w:noProof/>
        </w:rPr>
        <w:t>AcceptanceCriteriaResultIndication</w:t>
      </w:r>
      <w:r>
        <w:rPr>
          <w:noProof/>
        </w:rPr>
        <w:tab/>
        <w:t>338</w:t>
      </w:r>
    </w:p>
    <w:p w14:paraId="02CBD79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611B4E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6F92A0E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6734F5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75B903B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55D11D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526BB8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0996E9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7D822A7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05A4B14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1A31257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6A7817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1C2C990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75F841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003B9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39F77F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66D9FD8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53DF721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3E27CA1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1780E55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46EB26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636AB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A6447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3423D3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5D664C6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388F1CC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65510CE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71692D1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6AF2F0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0514180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EEA1F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26D6C19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17CD0A8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3019CC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68D9C7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05CC041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7EC4C9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5E7FB9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64EB55C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3346B1A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3A1904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CBCE7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260320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60EFEA3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6EF9BCC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DCC65A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2565850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42AD15A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0524F67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61040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6874E5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678C5F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0F44569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4BBA1F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3E479F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5CBD06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AB9A76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F58139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10F3E39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776EF4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76B985A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4648EE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77048C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049AF6E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47FEF91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1BA8081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184BD8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30C0D81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712EF63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31A9AD7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556FD1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3DBB27C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4FF167C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7B2785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362DE70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1A0572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5DF458F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0207226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66BF95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5ECD64D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08A2332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5190DE4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3DABD00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0357DF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5D3383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1C38DB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4C48B42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1C343E6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1B4A76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12B8418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41B616E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019A883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2068AB6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6A8561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1A01BA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4F615CE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6535B60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895EA0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0A4048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F3922B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2DF51E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FB2DA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7B7C07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604AAF3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2C3120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73C8402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6451997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297861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A3AFF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146A9F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59839A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28C664D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E1656C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A0BFA9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589A4F9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32EB7B8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0EEE4AE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66BB37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7522DE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66B7A78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2EA37B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50BD2F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04CD8FD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5D15162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CFEF21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2B9936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2FC2A79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59A509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2B6F25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620ED7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6E5C10E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5D00E3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06249C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458B8C5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15946CF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7A259E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1041022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28FC9E8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E59C33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54A39E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40E106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4A9730E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3BFBB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09336CC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14DFC5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6799A8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0CDB5A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562180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5E53F34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55A8BB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453BFB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293224D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03BCFB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03F796C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4C6062E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28C009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6A4C44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0AF417F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5148142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553A09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2E8DBAA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0E3E23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00F45E9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9DC87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5C4C637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798FA23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164F12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728DBE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42CBCA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1F2461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1C2EC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3DEF4AD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2017E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515689E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7FF5FA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1A9408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3C2364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34D4CC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62B4ABE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483379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79B635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5E2EEE9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9845C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5EC739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B1B3C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2EF663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3D651E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6B58509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361858D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5F1616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6D698B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05097E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5834541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6A8BD59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118EFC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357E1AA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031165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41D170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1AC3A3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5E7547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452D80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0936703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087BC8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0FC773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031165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71B233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5C79048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29AF81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4D09647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7C5F57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709AC4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7C638B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11DFC9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1372A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C75DD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60C4FB3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7FE5C1D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2C497D8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1A60F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15F975A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1E23C01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5C8C26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07B517F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496513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4597EB8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7032864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5D5670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834C0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7ABA7B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F308B0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6451C52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300686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056D269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476DF5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605CD6C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64A902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42DBC4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04118ED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30A20B4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5398551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16058E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6E4800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5B3C54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3484B6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62493B8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2E7EBC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4F062B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3AC8FB9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4B692C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1CCF62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AF6574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377F0D1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202624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7250CA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208507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2A7F0A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66BA3B2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117B4C1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221CAF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57364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56D7106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39C20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679D37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1570AA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1E48C91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958194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73CDA38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33079F3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46735F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311D19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DA3126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40502B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6F46A48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423FFF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742007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0BD5C96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239C7C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455DBBF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3801855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D654FC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22B2FB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775DE7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0FE4ABD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52A10F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07DA9F6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6921BF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4EC635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250694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087529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11D3EA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09E4EE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2EA37C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50FEE2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5D3DAA5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21BCFF8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6AA2FC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09C2CD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11641A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485B784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7822FD1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71540A0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4011DB6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081ADA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092C2A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7E6900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1D3489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3959B7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1D78E7D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263CA6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09587E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230C011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1E92485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6CECFC0D" w14:textId="77777777" w:rsidR="009A308D" w:rsidRDefault="009A308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A8E7A81" w14:textId="77777777" w:rsidR="009A308D" w:rsidRDefault="009A308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26FE836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0D03C66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64DF62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68C9A66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1B0216F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3A36B44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5FAEDF6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52BC996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2855E65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0272CDA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094974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6215F8C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7FF6436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2585864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0E7D88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00F1D6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58CE25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778C19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6EA807B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3F3CB8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177133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6CE454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0E9887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0CA4D4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2A89DC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5E0922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1353C1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0F2C81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396602A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1981B6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203155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FAB09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F8D4F6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B2C2D1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8CB6D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4F30E7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222846D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7E330D4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079084A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4E3EC9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59CBA9B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753BCB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11EF09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1A4FCA3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020C4F3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2D4862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4CF0E6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50C64B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625233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06A172B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7AB9947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3C8275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73DCAD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73FBBCD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1B8949D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7CE1C78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7CB0F9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C62C9A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64DFCC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78C3EE8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0FA308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7C82B9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3E0DBF2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306B5F5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22353F1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6FC2D8F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210AFDC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3DB6D16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298B23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59CC4E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DF2984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EC9222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752F1E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BA8B4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022AFD7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4649D42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195BEE6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76D5ABE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7E317A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4B22B9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0E42B3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FF2D4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11C5792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FC4FE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2352CD0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3A9068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50F2956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055A5C4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7691AF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4E135B2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579C491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1AE0A5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2CCEC06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12B74C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CF3A0F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4971F1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334C8A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1A62DB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5D8F9A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6919C9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1D6710D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15FD83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997D6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110A8A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5C6CC4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53B83A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DB2B79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2C39B5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3CE88EB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40B6BBC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3D4E59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01CC2A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10801C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1DCC61A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44CAC3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31B011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4AA543B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4122DA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130F4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7E14D01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7F800F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6EEEA2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53E3A2A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5EE30E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47A948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443F6E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50737E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9BC9A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538E805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1CDEFC0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317656C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3EBF4C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2E1A19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A57380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3F0DDB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119998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4C89CB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5D451B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3F3CCB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1A4F2B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6A3542C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184FF7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EDCAB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02A520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13E0E6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3605EFE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1CD22B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45E301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30CD34F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4B75C21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7FA3EEC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4F0D37B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492044D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75FEF87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18F35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7E04D0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19C5B6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50FF63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0A1707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7C658C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EBDBF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306E58A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144B3F6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5CD2D1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4B48765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35EFF7E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52059FF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3CD6EB8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1C15516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78E00C2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463FB93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15B16CE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52AB2E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0C27F0F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7353E2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424961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3A9E277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05C4AC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4FAEAD7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7B4230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353A8A4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21D70BE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51EF5A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6671CCA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36C619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68DCCC4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7996527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16E70E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3923376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17118F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7C8C72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0C8D3A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21053D7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611471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686252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1F0BAE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1E33B43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40961B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59BAC4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6D14BF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4FF4380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6715B6C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471131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799F33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6B8FF4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0CA3F0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086060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7471DBE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4F0DF4E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579F1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121F83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5DF4C7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1283F7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6BB952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3F94EF5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4FAE95C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77B4BD7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6BD59E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7D1D43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6B332D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03B1EB2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5B97CFF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A1361B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0499BC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18EAB5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F416E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0C485C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4F0C9B3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31ABDD6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295AAB3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6681AA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32D43EA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3757F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1DA016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2184E7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02A8B3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D0A987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3A879DC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7FBD44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1B01333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1817653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5493598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33DD983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5725FE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67A62F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D6F45A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60D0C3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43F2AF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5033AF0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69CE05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1FC8BD7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7318353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02BDB2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26C41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E17D0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2B2ABF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1B7B9B2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6FFC66D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410202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052C6B2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141790A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67146C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1581CF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30150F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33054A7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D075D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4E9410A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1504FF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211829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3704544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3C21ED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A5F80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629FE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140C2DC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244F22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1A0B7BB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459708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4E23A1F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4809551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29128E2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47E4417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1AB131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1ACA93F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689AF1F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1B42B53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692F59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589C63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028EEF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07DA54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2F3A304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665B91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61DB57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36B248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70940A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582D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3C731E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2BD28E0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479FD9A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5A6E4C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547089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7C5F45F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6E0BAF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5149764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0A4A4E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5FA6789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106CAA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33CBFC9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3A7090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2A12EE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33516F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5634A83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3D2624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7B4C05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2E7064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28C0B6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043721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51FFBA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5AAA1D3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4B2FF6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0A0C164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0CBF3AE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1F43374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70ABD78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B78869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29CF8D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1A6692D2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6C1B35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6AE4B22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6292A3F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2EA9C81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426E40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1ABA8F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0221584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544490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65556C0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191D33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1050D77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0865A44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3E5C01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AAAA1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2F0AD2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4D49D79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24DF7B8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2C92466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02A2BF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38955C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5508DB6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4FD518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3D0BF9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0F6583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4460BCF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4E3F5C7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6FCB85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6DE03A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E375A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3C86C4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192373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001AEA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239990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555BF7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442FFD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0245B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0DC89C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6430D3E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403E085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26D298D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783F5D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31EE3F2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1BFACC1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7F75266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4C506F7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44D17E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33F2A74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7F07ED4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6E2706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6A4274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128835F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0E8C105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2E5C97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312824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6C13E2C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51EFD5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8E3DD6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58B196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2FEE58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65B943F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0F71F6A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220F87C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48D7EE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1EDEBF9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6269E59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1399BFD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0C61DA8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210A0A3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1936EC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6B2067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5526EEA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519D564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1C02C53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3153D0E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778106A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2BEA0A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4CAFAF6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0AE8EA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247BA8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370D37D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1122EF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044F5E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73D841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4A4B883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4EB4A12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02966D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5FEC9F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13B7B01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08EAF17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383F3C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6D0B552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66CE1E6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0C71CEB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0513B57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602499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770F676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24FDB2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33C1561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1B106E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606242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348DAEE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3A7C22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475572E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3425213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0F772D8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6A19FD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02130B4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2FA491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5778C0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4E6CBE3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3CCB0C3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54A1777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517030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580EC5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49CB1D4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102F68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05D0FD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3D8FCE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510306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7C1124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38C42D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5912D8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4301CA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36D20F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33AB9C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5997BD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2D54FD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30A02F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0C38AC6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753BDB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1450E7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EBEEA6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7D3415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522937B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124C846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1C808AC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0A59F8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38AA7C8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7F783F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43329A7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075DA36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2E53434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4B4985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5E80AC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0956CC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1F7701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6C9377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705F00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07AC57A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79ABB1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4ACF1E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6C8F8F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6702C7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0B35C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2BFA9D0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4866D68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2C3FFF3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2E2E871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4A0275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5B56DD3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2E70C5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3760D5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18ECCBF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4F59FC2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031165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4A2C39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1DAE11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39F51D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0B6D5AB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7D3E9CC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6611B7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50BCFD5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7D4FB2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757210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33EF0C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4CC329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58BE15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0F38F0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67410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7DA8F6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5611188C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68E7994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17F06AF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7D44AA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4E3C752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006787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1ED293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0F5E4F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30237E8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5CBAFE3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0CB6EA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6060793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7017265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4327D9D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6ADDB4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566440B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5F138F0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0C623A7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2F69889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7EA942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3E718C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2525D82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37E1B80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695E45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608DDEB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031165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3DA7193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E7FD0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185ECC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07CB17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1551D5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7F798D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752A28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6D62996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7AA3680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69DA67C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7ACCF1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234D0CB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5DEC7E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54B9ED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7BD203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42D2E13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2F172C0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2701376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74B828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57F61F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182BCD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37D6A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5D6C24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18C2B3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05EA92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4A8CA8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112C9E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77BAD76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55E5D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6EC6EE5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60B38FD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63A3447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098562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5D12D6A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36C244E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55DAF3A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4BC2AA1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0604B6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7DD9835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1C91A29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1A163A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1BE6A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60FB3B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2115363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45CEBE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276242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7FA5A70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1105241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0D454A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36598E5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24B68A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09F2FE5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4A14343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0424B97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0FEBD1A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64D638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093027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1777AE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655DCA9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5A3306A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729448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3D9B45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08D191A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6ACCA44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47C6387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1A71FC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21EC27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7BBFA20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1B826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10B5B0A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254624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0EE3BD7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51E8EE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701EF8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6F1D39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4F215BF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4DD2FD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325DD7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551532D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294D2D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10E0834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101815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06EC75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386A71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667E8F2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2045B5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2D498D1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9B75D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0A7FCBF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63C18D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1370FE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70CE013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2A11C7C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07297E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5DF7F47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0C6A37F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61F11A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7980539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4B1381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465DD2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1873384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1742E0E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7BB9A61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1C26EE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1C9EF64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1959F7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B6C51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758C6C6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2728DB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657AB7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2FF044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F71EE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40C4F5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5F057F1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70E9B02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5017D2B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3CFB646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1347F74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4AE5035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4EBD866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57D9216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3FE3A1B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1AC0E5BE" w14:textId="4FECE3E9" w:rsidR="009A308D" w:rsidRDefault="009A308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753A7D3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5FE1B277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70886E32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3CF874B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22A36B2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7253622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03E8827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09E1565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24BAE66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3126F017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3DD56BE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3F9A97E6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28C237D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3DE5BC9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31804273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2081F099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33F7E79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487D3732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06BB45B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96F55E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1F403F0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7EBE2EBA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61139133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46B646A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59C0D7B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56218FE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60998E3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7DF2C2C0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652644F8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0830DCC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55935DD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1184ECB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337AAF08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04998B5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1184573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1D137A95" w14:textId="13915C72" w:rsidR="009A308D" w:rsidRDefault="009A308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0F525B2E" w:rsidR="00B163D7" w:rsidRPr="00B163D7" w:rsidRDefault="00195817" w:rsidP="00E250BD">
      <w:r>
        <w:fldChar w:fldCharType="end"/>
      </w:r>
      <w:bookmarkEnd w:id="13"/>
      <w:r w:rsidR="00B163D7">
        <w:fldChar w:fldCharType="begin"/>
      </w:r>
      <w:r w:rsidR="00B163D7">
        <w:instrText xml:space="preserve"> RD  29522-i</w:instrText>
      </w:r>
      <w:r w:rsidR="0049062C">
        <w:instrText>9</w:instrText>
      </w:r>
      <w:r w:rsidR="00B163D7">
        <w:instrText xml:space="preserve">0_1_Main-Body_s00_s07.docx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</w:instrText>
      </w:r>
      <w:r w:rsidR="0049062C">
        <w:instrText>9</w:instrText>
      </w:r>
      <w:r w:rsidR="00B163D7">
        <w:instrText xml:space="preserve">0-2_Annexes_sA_sHistory.docx \f </w:instrText>
      </w:r>
      <w:r w:rsidR="00B163D7">
        <w:fldChar w:fldCharType="end"/>
      </w:r>
    </w:p>
    <w:sectPr w:rsidR="00B163D7" w:rsidRPr="00B163D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B75C7" w14:textId="77777777" w:rsidR="003C3599" w:rsidRDefault="003C3599">
      <w:r>
        <w:separator/>
      </w:r>
    </w:p>
  </w:endnote>
  <w:endnote w:type="continuationSeparator" w:id="0">
    <w:p w14:paraId="12ED2D4D" w14:textId="77777777" w:rsidR="003C3599" w:rsidRDefault="003C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7D11C" w14:textId="77777777" w:rsidR="009A308D" w:rsidRDefault="009A3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C63B" w14:textId="77777777" w:rsidR="009A308D" w:rsidRDefault="009A30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527A9" w14:textId="77777777" w:rsidR="009A308D" w:rsidRDefault="009A30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70AD7" w14:textId="77777777" w:rsidR="003C3599" w:rsidRDefault="003C3599">
      <w:r>
        <w:separator/>
      </w:r>
    </w:p>
  </w:footnote>
  <w:footnote w:type="continuationSeparator" w:id="0">
    <w:p w14:paraId="344A855D" w14:textId="77777777" w:rsidR="003C3599" w:rsidRDefault="003C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5C61" w14:textId="77777777" w:rsidR="009A308D" w:rsidRDefault="009A30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A7B0" w14:textId="77777777" w:rsidR="009A308D" w:rsidRDefault="009A3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BF48" w14:textId="77777777" w:rsidR="009A308D" w:rsidRDefault="009A30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F20DC" w14:textId="77777777" w:rsidR="009A308D" w:rsidRPr="003F6DCB" w:rsidRDefault="009A308D" w:rsidP="009A308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429629" w14:textId="69303717" w:rsidR="009A308D" w:rsidRDefault="009A308D" w:rsidP="009A308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B90D564" w14:textId="1824E825" w:rsidR="009A308D" w:rsidRDefault="009A308D" w:rsidP="009A30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V18.9.0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2654850">
    <w:abstractNumId w:val="4"/>
  </w:num>
  <w:num w:numId="2" w16cid:durableId="1515725504">
    <w:abstractNumId w:val="3"/>
  </w:num>
  <w:num w:numId="3" w16cid:durableId="1706323576">
    <w:abstractNumId w:val="2"/>
  </w:num>
  <w:num w:numId="4" w16cid:durableId="267663287">
    <w:abstractNumId w:val="1"/>
  </w:num>
  <w:num w:numId="5" w16cid:durableId="201780107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12BE-FF56-4293-8C6E-2106FA4B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31</Pages>
  <Words>9101</Words>
  <Characters>51878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2025-02-24T07:17:00Z</dcterms:created>
  <dcterms:modified xsi:type="dcterms:W3CDTF">2025-03-14T07:49:00Z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