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9A6E34" w14:textId="67851A26" w:rsidR="00F45460" w:rsidRDefault="00F45460">
      <w:pPr>
        <w:pStyle w:val="ZA"/>
        <w:framePr w:wrap="notBeside"/>
      </w:pPr>
      <w:bookmarkStart w:id="0" w:name="page1"/>
      <w:r>
        <w:rPr>
          <w:sz w:val="64"/>
        </w:rPr>
        <w:t xml:space="preserve">3GPP TS 28.623 </w:t>
      </w:r>
      <w:r w:rsidR="00430AD4">
        <w:t>V</w:t>
      </w:r>
      <w:r w:rsidR="00152413">
        <w:t>17.</w:t>
      </w:r>
      <w:r w:rsidR="003E707C">
        <w:t>1</w:t>
      </w:r>
      <w:r w:rsidR="003E707C">
        <w:rPr>
          <w:rFonts w:hint="eastAsia"/>
          <w:lang w:eastAsia="ko-KR"/>
        </w:rPr>
        <w:t>4</w:t>
      </w:r>
      <w:r w:rsidR="00152413">
        <w:t>.0</w:t>
      </w:r>
      <w:r w:rsidR="00643E50">
        <w:t xml:space="preserve"> </w:t>
      </w:r>
      <w:r>
        <w:rPr>
          <w:sz w:val="32"/>
        </w:rPr>
        <w:t>(</w:t>
      </w:r>
      <w:r w:rsidR="00480CBD">
        <w:rPr>
          <w:sz w:val="32"/>
        </w:rPr>
        <w:t>202</w:t>
      </w:r>
      <w:r w:rsidR="00480CBD">
        <w:rPr>
          <w:rFonts w:hint="eastAsia"/>
          <w:sz w:val="32"/>
          <w:lang w:eastAsia="ko-KR"/>
        </w:rPr>
        <w:t>5</w:t>
      </w:r>
      <w:r w:rsidR="00152413">
        <w:rPr>
          <w:sz w:val="32"/>
        </w:rPr>
        <w:t>-</w:t>
      </w:r>
      <w:r w:rsidR="003E707C">
        <w:rPr>
          <w:rFonts w:hint="eastAsia"/>
          <w:sz w:val="32"/>
          <w:lang w:eastAsia="ko-KR"/>
        </w:rPr>
        <w:t>06</w:t>
      </w:r>
      <w:r>
        <w:rPr>
          <w:sz w:val="32"/>
        </w:rPr>
        <w:t>)</w:t>
      </w:r>
    </w:p>
    <w:p w14:paraId="1482AC1E" w14:textId="77777777" w:rsidR="00F45460" w:rsidRDefault="00F45460">
      <w:pPr>
        <w:pStyle w:val="ZB"/>
        <w:framePr w:wrap="notBeside"/>
      </w:pPr>
      <w:r>
        <w:t>Technical Specification</w:t>
      </w:r>
    </w:p>
    <w:p w14:paraId="7411AB99" w14:textId="77777777" w:rsidR="00F45460" w:rsidRDefault="00F45460">
      <w:pPr>
        <w:pStyle w:val="ZT"/>
        <w:framePr w:wrap="notBeside"/>
      </w:pPr>
      <w:r>
        <w:t>3rd Generation Partnership Project;</w:t>
      </w:r>
    </w:p>
    <w:p w14:paraId="64F10F54" w14:textId="77777777" w:rsidR="00F45460" w:rsidRDefault="00F45460">
      <w:pPr>
        <w:pStyle w:val="ZT"/>
        <w:framePr w:wrap="notBeside"/>
      </w:pPr>
      <w:r>
        <w:t>Technical Specification Group Services and System Aspects;</w:t>
      </w:r>
    </w:p>
    <w:p w14:paraId="0EE6085F" w14:textId="77777777" w:rsidR="00F45460" w:rsidRDefault="00F45460">
      <w:pPr>
        <w:pStyle w:val="ZT"/>
        <w:framePr w:wrap="notBeside"/>
        <w:rPr>
          <w:snapToGrid w:val="0"/>
        </w:rPr>
      </w:pPr>
      <w:r>
        <w:rPr>
          <w:snapToGrid w:val="0"/>
        </w:rPr>
        <w:t>Telecommunication management;</w:t>
      </w:r>
    </w:p>
    <w:p w14:paraId="29DBEBD8" w14:textId="77777777" w:rsidR="00F45460" w:rsidRDefault="00F45460">
      <w:pPr>
        <w:pStyle w:val="ZT"/>
        <w:framePr w:wrap="notBeside"/>
        <w:rPr>
          <w:snapToGrid w:val="0"/>
        </w:rPr>
      </w:pPr>
      <w:r>
        <w:rPr>
          <w:snapToGrid w:val="0"/>
        </w:rPr>
        <w:t>Generic Network Resource Model (NRM)</w:t>
      </w:r>
    </w:p>
    <w:p w14:paraId="74F3944F" w14:textId="77777777" w:rsidR="00F45460" w:rsidRDefault="00F45460">
      <w:pPr>
        <w:pStyle w:val="ZT"/>
        <w:framePr w:wrap="notBeside"/>
      </w:pPr>
      <w:r>
        <w:t>Integration Reference Point (IRP);</w:t>
      </w:r>
    </w:p>
    <w:p w14:paraId="3F8D888B" w14:textId="77777777" w:rsidR="00F45460" w:rsidRDefault="00F45460">
      <w:pPr>
        <w:pStyle w:val="ZT"/>
        <w:framePr w:wrap="notBeside"/>
      </w:pPr>
      <w:r>
        <w:rPr>
          <w:snapToGrid w:val="0"/>
        </w:rPr>
        <w:t>Solution Set (SS) definitions</w:t>
      </w:r>
    </w:p>
    <w:p w14:paraId="33BC216D" w14:textId="77777777" w:rsidR="00F45460" w:rsidRPr="0054681F" w:rsidRDefault="00F45460">
      <w:pPr>
        <w:pStyle w:val="ZT"/>
        <w:framePr w:wrap="notBeside"/>
        <w:rPr>
          <w:rStyle w:val="ZGSM"/>
        </w:rPr>
      </w:pPr>
      <w:r w:rsidRPr="00E26D75">
        <w:t>(</w:t>
      </w:r>
      <w:r w:rsidRPr="0054681F">
        <w:rPr>
          <w:rStyle w:val="ZGSM"/>
        </w:rPr>
        <w:t>Release</w:t>
      </w:r>
      <w:r w:rsidR="003B7CF3" w:rsidRPr="0054681F">
        <w:rPr>
          <w:rStyle w:val="ZGSM"/>
        </w:rPr>
        <w:t xml:space="preserve"> </w:t>
      </w:r>
      <w:r w:rsidR="00430AD4" w:rsidRPr="0054681F">
        <w:rPr>
          <w:rStyle w:val="ZGSM"/>
        </w:rPr>
        <w:t>1</w:t>
      </w:r>
      <w:r w:rsidR="00430AD4">
        <w:rPr>
          <w:rStyle w:val="ZGSM"/>
        </w:rPr>
        <w:t>7</w:t>
      </w:r>
      <w:r w:rsidRPr="00E26D75">
        <w:t>)</w:t>
      </w:r>
    </w:p>
    <w:p w14:paraId="535B1FC6" w14:textId="77777777" w:rsidR="00D82525" w:rsidRPr="00235394" w:rsidRDefault="00000000" w:rsidP="00D82525">
      <w:pPr>
        <w:pStyle w:val="ZU"/>
        <w:framePr w:h="4929" w:hRule="exact" w:wrap="notBeside"/>
        <w:tabs>
          <w:tab w:val="right" w:pos="10206"/>
        </w:tabs>
        <w:jc w:val="left"/>
      </w:pPr>
      <w:r>
        <w:rPr>
          <w:i/>
        </w:rPr>
        <w:pict w14:anchorId="3C7F51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95pt">
            <v:imagedata r:id="rId8" o:title="5G-logo"/>
          </v:shape>
        </w:pict>
      </w:r>
      <w:r w:rsidR="00D82525" w:rsidRPr="00235394">
        <w:rPr>
          <w:color w:val="0000FF"/>
        </w:rPr>
        <w:tab/>
      </w:r>
      <w:r>
        <w:pict w14:anchorId="7B74B7C4">
          <v:shape id="_x0000_i1026" type="#_x0000_t75" style="width:128.25pt;height:75pt">
            <v:imagedata r:id="rId9" o:title="3GPP-logo_web"/>
          </v:shape>
        </w:pict>
      </w:r>
    </w:p>
    <w:p w14:paraId="69DECC37" w14:textId="77777777" w:rsidR="00F45460" w:rsidRDefault="00F45460">
      <w:pPr>
        <w:pStyle w:val="ZU"/>
        <w:framePr w:h="4929" w:hRule="exact" w:wrap="notBeside"/>
        <w:tabs>
          <w:tab w:val="right" w:pos="10206"/>
        </w:tabs>
        <w:jc w:val="left"/>
      </w:pPr>
    </w:p>
    <w:p w14:paraId="234D394B"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49BA785" w14:textId="77777777" w:rsidR="00F45460" w:rsidRDefault="00F45460">
      <w:pPr>
        <w:pStyle w:val="ZV"/>
        <w:framePr w:wrap="notBeside"/>
      </w:pPr>
    </w:p>
    <w:p w14:paraId="427678C6" w14:textId="77777777" w:rsidR="00F45460" w:rsidRDefault="00F45460"/>
    <w:bookmarkEnd w:id="0"/>
    <w:p w14:paraId="56042D81" w14:textId="77777777" w:rsidR="00F45460" w:rsidRDefault="00F45460">
      <w:pPr>
        <w:sectPr w:rsidR="00F45460">
          <w:footnotePr>
            <w:numRestart w:val="eachSect"/>
          </w:footnotePr>
          <w:pgSz w:w="11907" w:h="16840"/>
          <w:pgMar w:top="2268" w:right="851" w:bottom="10773" w:left="851" w:header="0" w:footer="0" w:gutter="0"/>
          <w:cols w:space="720"/>
        </w:sectPr>
      </w:pPr>
    </w:p>
    <w:p w14:paraId="79528514" w14:textId="77777777" w:rsidR="00F45460" w:rsidRDefault="00F45460">
      <w:bookmarkStart w:id="1" w:name="page2"/>
    </w:p>
    <w:p w14:paraId="6DC83A96" w14:textId="77777777" w:rsidR="00F45460" w:rsidRDefault="00F45460">
      <w:pPr>
        <w:pStyle w:val="FP"/>
        <w:framePr w:wrap="notBeside" w:hAnchor="margin" w:y="1419"/>
        <w:pBdr>
          <w:bottom w:val="single" w:sz="6" w:space="1" w:color="auto"/>
        </w:pBdr>
        <w:spacing w:before="240"/>
        <w:ind w:left="2835" w:right="2835"/>
        <w:jc w:val="center"/>
      </w:pPr>
      <w:r>
        <w:t>Keywords</w:t>
      </w:r>
    </w:p>
    <w:p w14:paraId="357C831B"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4BE6AF8" w14:textId="77777777" w:rsidR="00F45460" w:rsidRDefault="00F45460"/>
    <w:p w14:paraId="181A5C80"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65B5B03" w14:textId="77777777" w:rsidR="00F45460" w:rsidRDefault="00F45460">
      <w:pPr>
        <w:pStyle w:val="FP"/>
        <w:framePr w:wrap="notBeside" w:hAnchor="margin" w:yAlign="center"/>
        <w:pBdr>
          <w:bottom w:val="single" w:sz="6" w:space="1" w:color="auto"/>
        </w:pBdr>
        <w:ind w:left="2835" w:right="2835"/>
        <w:jc w:val="center"/>
      </w:pPr>
      <w:r>
        <w:t>Postal address</w:t>
      </w:r>
    </w:p>
    <w:p w14:paraId="39BF6AFD" w14:textId="77777777" w:rsidR="00F45460" w:rsidRDefault="00F45460">
      <w:pPr>
        <w:pStyle w:val="FP"/>
        <w:framePr w:wrap="notBeside" w:hAnchor="margin" w:yAlign="center"/>
        <w:ind w:left="2835" w:right="2835"/>
        <w:jc w:val="center"/>
        <w:rPr>
          <w:rFonts w:ascii="Arial" w:hAnsi="Arial"/>
          <w:sz w:val="18"/>
        </w:rPr>
      </w:pPr>
    </w:p>
    <w:p w14:paraId="7F785122"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45CD94C4"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AD0F027"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C99F6EA"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9A23477"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5EC3A1AE"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121E7225" w14:textId="77777777" w:rsidR="00F45460" w:rsidRDefault="00F45460"/>
    <w:p w14:paraId="350DB86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A691645"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C884BC0" w14:textId="77777777" w:rsidR="00F45460" w:rsidRDefault="00F45460">
      <w:pPr>
        <w:pStyle w:val="FP"/>
        <w:framePr w:h="3057" w:hRule="exact" w:wrap="notBeside" w:vAnchor="page" w:hAnchor="margin" w:y="12605"/>
        <w:jc w:val="center"/>
        <w:rPr>
          <w:noProof/>
        </w:rPr>
      </w:pPr>
    </w:p>
    <w:p w14:paraId="73CEFA29" w14:textId="50FF968E"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r w:rsidR="00480CBD">
        <w:rPr>
          <w:noProof/>
          <w:sz w:val="18"/>
        </w:rPr>
        <w:t>202</w:t>
      </w:r>
      <w:r w:rsidR="00480CBD">
        <w:rPr>
          <w:rFonts w:hint="eastAsia"/>
          <w:noProof/>
          <w:sz w:val="18"/>
          <w:lang w:eastAsia="ko-KR"/>
        </w:rPr>
        <w:t>5</w:t>
      </w:r>
      <w:r w:rsidR="00480CBD">
        <w:rPr>
          <w:noProof/>
          <w:sz w:val="18"/>
        </w:rPr>
        <w:t xml:space="preserve"> </w:t>
      </w:r>
      <w:r>
        <w:rPr>
          <w:noProof/>
          <w:sz w:val="18"/>
        </w:rPr>
        <w:t xml:space="preserve">3GPP Organizational Partners (ARIB, ATIS, CCSA, ETSI, </w:t>
      </w:r>
      <w:r w:rsidR="00A42DE0">
        <w:rPr>
          <w:noProof/>
          <w:sz w:val="18"/>
        </w:rPr>
        <w:t xml:space="preserve">TSDSI, </w:t>
      </w:r>
      <w:r>
        <w:rPr>
          <w:noProof/>
          <w:sz w:val="18"/>
        </w:rPr>
        <w:t>TTA, TTC).</w:t>
      </w:r>
      <w:bookmarkStart w:id="2" w:name="copyrightaddon"/>
      <w:bookmarkEnd w:id="2"/>
    </w:p>
    <w:p w14:paraId="665FE8EF"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0878045A"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7F4B96E8"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E9348D"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3A91B8D9" w14:textId="77777777" w:rsidR="00F45460" w:rsidRDefault="00F45460"/>
    <w:bookmarkEnd w:id="1"/>
    <w:p w14:paraId="036D3C72" w14:textId="77777777" w:rsidR="00F45460" w:rsidRDefault="00F45460">
      <w:pPr>
        <w:pStyle w:val="TT"/>
      </w:pPr>
      <w:r>
        <w:br w:type="page"/>
      </w:r>
      <w:r>
        <w:lastRenderedPageBreak/>
        <w:t>Contents</w:t>
      </w:r>
    </w:p>
    <w:p w14:paraId="54D3B038" w14:textId="40974FF5" w:rsidR="0020041A" w:rsidRDefault="008B4B2C">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20041A">
        <w:rPr>
          <w:noProof/>
        </w:rPr>
        <w:t>Foreword</w:t>
      </w:r>
      <w:r w:rsidR="0020041A">
        <w:rPr>
          <w:noProof/>
        </w:rPr>
        <w:tab/>
      </w:r>
      <w:r w:rsidR="0020041A">
        <w:rPr>
          <w:noProof/>
        </w:rPr>
        <w:fldChar w:fldCharType="begin" w:fldLock="1"/>
      </w:r>
      <w:r w:rsidR="0020041A">
        <w:rPr>
          <w:noProof/>
        </w:rPr>
        <w:instrText xml:space="preserve"> PAGEREF _Toc203130020 \h </w:instrText>
      </w:r>
      <w:r w:rsidR="0020041A">
        <w:rPr>
          <w:noProof/>
        </w:rPr>
      </w:r>
      <w:r w:rsidR="0020041A">
        <w:rPr>
          <w:noProof/>
        </w:rPr>
        <w:fldChar w:fldCharType="separate"/>
      </w:r>
      <w:r w:rsidR="0020041A">
        <w:rPr>
          <w:noProof/>
        </w:rPr>
        <w:t>5</w:t>
      </w:r>
      <w:r w:rsidR="0020041A">
        <w:rPr>
          <w:noProof/>
        </w:rPr>
        <w:fldChar w:fldCharType="end"/>
      </w:r>
    </w:p>
    <w:p w14:paraId="581C2D82" w14:textId="621F66A0" w:rsidR="0020041A" w:rsidRDefault="0020041A">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_Toc203130021 \h </w:instrText>
      </w:r>
      <w:r>
        <w:rPr>
          <w:noProof/>
        </w:rPr>
      </w:r>
      <w:r>
        <w:rPr>
          <w:noProof/>
        </w:rPr>
        <w:fldChar w:fldCharType="separate"/>
      </w:r>
      <w:r>
        <w:rPr>
          <w:noProof/>
        </w:rPr>
        <w:t>5</w:t>
      </w:r>
      <w:r>
        <w:rPr>
          <w:noProof/>
        </w:rPr>
        <w:fldChar w:fldCharType="end"/>
      </w:r>
    </w:p>
    <w:p w14:paraId="4C0AB3E9" w14:textId="6B8BE7A3" w:rsidR="0020041A" w:rsidRDefault="0020041A">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_Toc203130022 \h </w:instrText>
      </w:r>
      <w:r>
        <w:rPr>
          <w:noProof/>
        </w:rPr>
      </w:r>
      <w:r>
        <w:rPr>
          <w:noProof/>
        </w:rPr>
        <w:fldChar w:fldCharType="separate"/>
      </w:r>
      <w:r>
        <w:rPr>
          <w:noProof/>
        </w:rPr>
        <w:t>6</w:t>
      </w:r>
      <w:r>
        <w:rPr>
          <w:noProof/>
        </w:rPr>
        <w:fldChar w:fldCharType="end"/>
      </w:r>
    </w:p>
    <w:p w14:paraId="51A4C9C2" w14:textId="43E2DAF6" w:rsidR="0020041A" w:rsidRDefault="0020041A">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_Toc203130023 \h </w:instrText>
      </w:r>
      <w:r>
        <w:rPr>
          <w:noProof/>
        </w:rPr>
      </w:r>
      <w:r>
        <w:rPr>
          <w:noProof/>
        </w:rPr>
        <w:fldChar w:fldCharType="separate"/>
      </w:r>
      <w:r>
        <w:rPr>
          <w:noProof/>
        </w:rPr>
        <w:t>6</w:t>
      </w:r>
      <w:r>
        <w:rPr>
          <w:noProof/>
        </w:rPr>
        <w:fldChar w:fldCharType="end"/>
      </w:r>
    </w:p>
    <w:p w14:paraId="39DD08B2" w14:textId="29F0B26D" w:rsidR="0020041A" w:rsidRDefault="0020041A">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_Toc203130024 \h </w:instrText>
      </w:r>
      <w:r>
        <w:rPr>
          <w:noProof/>
        </w:rPr>
      </w:r>
      <w:r>
        <w:rPr>
          <w:noProof/>
        </w:rPr>
        <w:fldChar w:fldCharType="separate"/>
      </w:r>
      <w:r>
        <w:rPr>
          <w:noProof/>
        </w:rPr>
        <w:t>7</w:t>
      </w:r>
      <w:r>
        <w:rPr>
          <w:noProof/>
        </w:rPr>
        <w:fldChar w:fldCharType="end"/>
      </w:r>
    </w:p>
    <w:p w14:paraId="6FA359BF" w14:textId="23DE19E4" w:rsidR="0020041A" w:rsidRDefault="0020041A">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_Toc203130025 \h </w:instrText>
      </w:r>
      <w:r>
        <w:rPr>
          <w:noProof/>
        </w:rPr>
      </w:r>
      <w:r>
        <w:rPr>
          <w:noProof/>
        </w:rPr>
        <w:fldChar w:fldCharType="separate"/>
      </w:r>
      <w:r>
        <w:rPr>
          <w:noProof/>
        </w:rPr>
        <w:t>7</w:t>
      </w:r>
      <w:r>
        <w:rPr>
          <w:noProof/>
        </w:rPr>
        <w:fldChar w:fldCharType="end"/>
      </w:r>
    </w:p>
    <w:p w14:paraId="68B6E05B" w14:textId="57E18A78" w:rsidR="0020041A" w:rsidRDefault="0020041A">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_Toc203130026 \h </w:instrText>
      </w:r>
      <w:r>
        <w:rPr>
          <w:noProof/>
        </w:rPr>
      </w:r>
      <w:r>
        <w:rPr>
          <w:noProof/>
        </w:rPr>
        <w:fldChar w:fldCharType="separate"/>
      </w:r>
      <w:r>
        <w:rPr>
          <w:noProof/>
        </w:rPr>
        <w:t>7</w:t>
      </w:r>
      <w:r>
        <w:rPr>
          <w:noProof/>
        </w:rPr>
        <w:fldChar w:fldCharType="end"/>
      </w:r>
    </w:p>
    <w:p w14:paraId="4AC9F985" w14:textId="64ADF5B4" w:rsidR="0020041A" w:rsidRDefault="0020041A">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Solution Set (SS) definitions</w:t>
      </w:r>
      <w:r>
        <w:rPr>
          <w:noProof/>
        </w:rPr>
        <w:tab/>
      </w:r>
      <w:r>
        <w:rPr>
          <w:noProof/>
        </w:rPr>
        <w:fldChar w:fldCharType="begin" w:fldLock="1"/>
      </w:r>
      <w:r>
        <w:rPr>
          <w:noProof/>
        </w:rPr>
        <w:instrText xml:space="preserve"> PAGEREF _Toc203130027 \h </w:instrText>
      </w:r>
      <w:r>
        <w:rPr>
          <w:noProof/>
        </w:rPr>
      </w:r>
      <w:r>
        <w:rPr>
          <w:noProof/>
        </w:rPr>
        <w:fldChar w:fldCharType="separate"/>
      </w:r>
      <w:r>
        <w:rPr>
          <w:noProof/>
        </w:rPr>
        <w:t>7</w:t>
      </w:r>
      <w:r>
        <w:rPr>
          <w:noProof/>
        </w:rPr>
        <w:fldChar w:fldCharType="end"/>
      </w:r>
    </w:p>
    <w:p w14:paraId="417643D3" w14:textId="66559393" w:rsidR="0020041A" w:rsidRDefault="0020041A" w:rsidP="0020041A">
      <w:pPr>
        <w:pStyle w:val="TOC8"/>
        <w:rPr>
          <w:rFonts w:ascii="Calibri" w:hAnsi="Calibri"/>
          <w:b w:val="0"/>
          <w:noProof/>
          <w:kern w:val="2"/>
          <w:sz w:val="24"/>
          <w:szCs w:val="24"/>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_Toc203130028 \h </w:instrText>
      </w:r>
      <w:r>
        <w:rPr>
          <w:noProof/>
        </w:rPr>
      </w:r>
      <w:r>
        <w:rPr>
          <w:noProof/>
        </w:rPr>
        <w:fldChar w:fldCharType="separate"/>
      </w:r>
      <w:r>
        <w:rPr>
          <w:noProof/>
        </w:rPr>
        <w:t>8</w:t>
      </w:r>
      <w:r>
        <w:rPr>
          <w:noProof/>
        </w:rPr>
        <w:fldChar w:fldCharType="end"/>
      </w:r>
    </w:p>
    <w:p w14:paraId="7114CDB1" w14:textId="04074228" w:rsidR="0020041A" w:rsidRDefault="0020041A">
      <w:pPr>
        <w:pStyle w:val="TOC1"/>
        <w:rPr>
          <w:rFonts w:ascii="Calibri" w:hAnsi="Calibri"/>
          <w:noProof/>
          <w:kern w:val="2"/>
          <w:sz w:val="24"/>
          <w:szCs w:val="24"/>
          <w:lang w:eastAsia="en-GB"/>
        </w:rPr>
      </w:pPr>
      <w:r>
        <w:rPr>
          <w:noProof/>
        </w:rPr>
        <w:t>A.0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_Toc203130029 \h </w:instrText>
      </w:r>
      <w:r>
        <w:rPr>
          <w:noProof/>
        </w:rPr>
      </w:r>
      <w:r>
        <w:rPr>
          <w:noProof/>
        </w:rPr>
        <w:fldChar w:fldCharType="separate"/>
      </w:r>
      <w:r>
        <w:rPr>
          <w:noProof/>
        </w:rPr>
        <w:t>8</w:t>
      </w:r>
      <w:r>
        <w:rPr>
          <w:noProof/>
        </w:rPr>
        <w:fldChar w:fldCharType="end"/>
      </w:r>
    </w:p>
    <w:p w14:paraId="4623E98D" w14:textId="190E9C90" w:rsidR="0020041A" w:rsidRDefault="0020041A">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Architectural features</w:t>
      </w:r>
      <w:r>
        <w:rPr>
          <w:noProof/>
        </w:rPr>
        <w:tab/>
      </w:r>
      <w:r>
        <w:rPr>
          <w:noProof/>
        </w:rPr>
        <w:fldChar w:fldCharType="begin" w:fldLock="1"/>
      </w:r>
      <w:r>
        <w:rPr>
          <w:noProof/>
        </w:rPr>
        <w:instrText xml:space="preserve"> PAGEREF _Toc203130030 \h </w:instrText>
      </w:r>
      <w:r>
        <w:rPr>
          <w:noProof/>
        </w:rPr>
      </w:r>
      <w:r>
        <w:rPr>
          <w:noProof/>
        </w:rPr>
        <w:fldChar w:fldCharType="separate"/>
      </w:r>
      <w:r>
        <w:rPr>
          <w:noProof/>
        </w:rPr>
        <w:t>8</w:t>
      </w:r>
      <w:r>
        <w:rPr>
          <w:noProof/>
        </w:rPr>
        <w:fldChar w:fldCharType="end"/>
      </w:r>
    </w:p>
    <w:p w14:paraId="6AC38F93" w14:textId="26D0DBFA" w:rsidR="0020041A" w:rsidRDefault="0020041A">
      <w:pPr>
        <w:pStyle w:val="TOC2"/>
        <w:rPr>
          <w:rFonts w:ascii="Calibri" w:hAnsi="Calibri"/>
          <w:noProof/>
          <w:kern w:val="2"/>
          <w:sz w:val="24"/>
          <w:szCs w:val="24"/>
          <w:lang w:eastAsia="en-GB"/>
        </w:rPr>
      </w:pPr>
      <w:r>
        <w:rPr>
          <w:noProof/>
        </w:rPr>
        <w:t>A.1.1</w:t>
      </w:r>
      <w:r>
        <w:rPr>
          <w:rFonts w:ascii="Calibri" w:hAnsi="Calibri"/>
          <w:noProof/>
          <w:kern w:val="2"/>
          <w:sz w:val="24"/>
          <w:szCs w:val="24"/>
          <w:lang w:eastAsia="en-GB"/>
        </w:rPr>
        <w:tab/>
      </w:r>
      <w:r>
        <w:rPr>
          <w:noProof/>
        </w:rPr>
        <w:t>Syntax for Distinguished Names</w:t>
      </w:r>
      <w:r>
        <w:rPr>
          <w:noProof/>
        </w:rPr>
        <w:tab/>
      </w:r>
      <w:r>
        <w:rPr>
          <w:noProof/>
        </w:rPr>
        <w:fldChar w:fldCharType="begin" w:fldLock="1"/>
      </w:r>
      <w:r>
        <w:rPr>
          <w:noProof/>
        </w:rPr>
        <w:instrText xml:space="preserve"> PAGEREF _Toc203130031 \h </w:instrText>
      </w:r>
      <w:r>
        <w:rPr>
          <w:noProof/>
        </w:rPr>
      </w:r>
      <w:r>
        <w:rPr>
          <w:noProof/>
        </w:rPr>
        <w:fldChar w:fldCharType="separate"/>
      </w:r>
      <w:r>
        <w:rPr>
          <w:noProof/>
        </w:rPr>
        <w:t>8</w:t>
      </w:r>
      <w:r>
        <w:rPr>
          <w:noProof/>
        </w:rPr>
        <w:fldChar w:fldCharType="end"/>
      </w:r>
    </w:p>
    <w:p w14:paraId="6B67F3EF" w14:textId="0E81A202" w:rsidR="0020041A" w:rsidRDefault="0020041A">
      <w:pPr>
        <w:pStyle w:val="TOC2"/>
        <w:rPr>
          <w:rFonts w:ascii="Calibri" w:hAnsi="Calibri"/>
          <w:noProof/>
          <w:kern w:val="2"/>
          <w:sz w:val="24"/>
          <w:szCs w:val="24"/>
          <w:lang w:eastAsia="en-GB"/>
        </w:rPr>
      </w:pPr>
      <w:r>
        <w:rPr>
          <w:noProof/>
        </w:rPr>
        <w:t>A.1.2</w:t>
      </w:r>
      <w:r>
        <w:rPr>
          <w:rFonts w:ascii="Calibri" w:hAnsi="Calibri"/>
          <w:noProof/>
          <w:kern w:val="2"/>
          <w:sz w:val="24"/>
          <w:szCs w:val="24"/>
          <w:lang w:eastAsia="en-GB"/>
        </w:rPr>
        <w:tab/>
      </w:r>
      <w:r>
        <w:rPr>
          <w:noProof/>
        </w:rPr>
        <w:t>Rules for NRM extensions</w:t>
      </w:r>
      <w:r>
        <w:rPr>
          <w:noProof/>
        </w:rPr>
        <w:tab/>
      </w:r>
      <w:r>
        <w:rPr>
          <w:noProof/>
        </w:rPr>
        <w:fldChar w:fldCharType="begin" w:fldLock="1"/>
      </w:r>
      <w:r>
        <w:rPr>
          <w:noProof/>
        </w:rPr>
        <w:instrText xml:space="preserve"> PAGEREF _Toc203130032 \h </w:instrText>
      </w:r>
      <w:r>
        <w:rPr>
          <w:noProof/>
        </w:rPr>
      </w:r>
      <w:r>
        <w:rPr>
          <w:noProof/>
        </w:rPr>
        <w:fldChar w:fldCharType="separate"/>
      </w:r>
      <w:r>
        <w:rPr>
          <w:noProof/>
        </w:rPr>
        <w:t>8</w:t>
      </w:r>
      <w:r>
        <w:rPr>
          <w:noProof/>
        </w:rPr>
        <w:fldChar w:fldCharType="end"/>
      </w:r>
    </w:p>
    <w:p w14:paraId="0E06097E" w14:textId="69450914" w:rsidR="0020041A" w:rsidRDefault="0020041A">
      <w:pPr>
        <w:pStyle w:val="TOC3"/>
        <w:rPr>
          <w:rFonts w:ascii="Calibri" w:hAnsi="Calibri"/>
          <w:noProof/>
          <w:kern w:val="2"/>
          <w:sz w:val="24"/>
          <w:szCs w:val="24"/>
          <w:lang w:eastAsia="en-GB"/>
        </w:rPr>
      </w:pPr>
      <w:r>
        <w:rPr>
          <w:noProof/>
        </w:rPr>
        <w:t>A.1.2.0</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_Toc203130033 \h </w:instrText>
      </w:r>
      <w:r>
        <w:rPr>
          <w:noProof/>
        </w:rPr>
      </w:r>
      <w:r>
        <w:rPr>
          <w:noProof/>
        </w:rPr>
        <w:fldChar w:fldCharType="separate"/>
      </w:r>
      <w:r>
        <w:rPr>
          <w:noProof/>
        </w:rPr>
        <w:t>8</w:t>
      </w:r>
      <w:r>
        <w:rPr>
          <w:noProof/>
        </w:rPr>
        <w:fldChar w:fldCharType="end"/>
      </w:r>
    </w:p>
    <w:p w14:paraId="18A6EF62" w14:textId="53C79B7B" w:rsidR="0020041A" w:rsidRDefault="0020041A">
      <w:pPr>
        <w:pStyle w:val="TOC3"/>
        <w:rPr>
          <w:rFonts w:ascii="Calibri" w:hAnsi="Calibri"/>
          <w:noProof/>
          <w:kern w:val="2"/>
          <w:sz w:val="24"/>
          <w:szCs w:val="24"/>
          <w:lang w:eastAsia="en-GB"/>
        </w:rPr>
      </w:pPr>
      <w:r>
        <w:rPr>
          <w:noProof/>
        </w:rPr>
        <w:t>A.1.2.1</w:t>
      </w:r>
      <w:r>
        <w:rPr>
          <w:rFonts w:ascii="Calibri" w:hAnsi="Calibri"/>
          <w:noProof/>
          <w:kern w:val="2"/>
          <w:sz w:val="24"/>
          <w:szCs w:val="24"/>
          <w:lang w:eastAsia="en-GB"/>
        </w:rPr>
        <w:tab/>
      </w:r>
      <w:r>
        <w:rPr>
          <w:noProof/>
        </w:rPr>
        <w:t>Allowed extensions</w:t>
      </w:r>
      <w:r>
        <w:rPr>
          <w:noProof/>
        </w:rPr>
        <w:tab/>
      </w:r>
      <w:r>
        <w:rPr>
          <w:noProof/>
        </w:rPr>
        <w:fldChar w:fldCharType="begin" w:fldLock="1"/>
      </w:r>
      <w:r>
        <w:rPr>
          <w:noProof/>
        </w:rPr>
        <w:instrText xml:space="preserve"> PAGEREF _Toc203130034 \h </w:instrText>
      </w:r>
      <w:r>
        <w:rPr>
          <w:noProof/>
        </w:rPr>
      </w:r>
      <w:r>
        <w:rPr>
          <w:noProof/>
        </w:rPr>
        <w:fldChar w:fldCharType="separate"/>
      </w:r>
      <w:r>
        <w:rPr>
          <w:noProof/>
        </w:rPr>
        <w:t>8</w:t>
      </w:r>
      <w:r>
        <w:rPr>
          <w:noProof/>
        </w:rPr>
        <w:fldChar w:fldCharType="end"/>
      </w:r>
    </w:p>
    <w:p w14:paraId="573A3673" w14:textId="7472A3FC" w:rsidR="0020041A" w:rsidRDefault="0020041A">
      <w:pPr>
        <w:pStyle w:val="TOC3"/>
        <w:rPr>
          <w:rFonts w:ascii="Calibri" w:hAnsi="Calibri"/>
          <w:noProof/>
          <w:kern w:val="2"/>
          <w:sz w:val="24"/>
          <w:szCs w:val="24"/>
          <w:lang w:eastAsia="en-GB"/>
        </w:rPr>
      </w:pPr>
      <w:r>
        <w:rPr>
          <w:noProof/>
        </w:rPr>
        <w:t>A.1.2.2</w:t>
      </w:r>
      <w:r>
        <w:rPr>
          <w:rFonts w:ascii="Calibri" w:hAnsi="Calibri"/>
          <w:noProof/>
          <w:kern w:val="2"/>
          <w:sz w:val="24"/>
          <w:szCs w:val="24"/>
          <w:lang w:eastAsia="en-GB"/>
        </w:rPr>
        <w:tab/>
      </w:r>
      <w:r>
        <w:rPr>
          <w:noProof/>
        </w:rPr>
        <w:t>Extensions not allowed</w:t>
      </w:r>
      <w:r>
        <w:rPr>
          <w:noProof/>
        </w:rPr>
        <w:tab/>
      </w:r>
      <w:r>
        <w:rPr>
          <w:noProof/>
        </w:rPr>
        <w:fldChar w:fldCharType="begin" w:fldLock="1"/>
      </w:r>
      <w:r>
        <w:rPr>
          <w:noProof/>
        </w:rPr>
        <w:instrText xml:space="preserve"> PAGEREF _Toc203130035 \h </w:instrText>
      </w:r>
      <w:r>
        <w:rPr>
          <w:noProof/>
        </w:rPr>
      </w:r>
      <w:r>
        <w:rPr>
          <w:noProof/>
        </w:rPr>
        <w:fldChar w:fldCharType="separate"/>
      </w:r>
      <w:r>
        <w:rPr>
          <w:noProof/>
        </w:rPr>
        <w:t>8</w:t>
      </w:r>
      <w:r>
        <w:rPr>
          <w:noProof/>
        </w:rPr>
        <w:fldChar w:fldCharType="end"/>
      </w:r>
    </w:p>
    <w:p w14:paraId="6F47CE4A" w14:textId="47F98CEA" w:rsidR="0020041A" w:rsidRDefault="0020041A">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Mapping</w:t>
      </w:r>
      <w:r>
        <w:rPr>
          <w:noProof/>
        </w:rPr>
        <w:tab/>
      </w:r>
      <w:r>
        <w:rPr>
          <w:noProof/>
        </w:rPr>
        <w:fldChar w:fldCharType="begin" w:fldLock="1"/>
      </w:r>
      <w:r>
        <w:rPr>
          <w:noProof/>
        </w:rPr>
        <w:instrText xml:space="preserve"> PAGEREF _Toc203130036 \h </w:instrText>
      </w:r>
      <w:r>
        <w:rPr>
          <w:noProof/>
        </w:rPr>
      </w:r>
      <w:r>
        <w:rPr>
          <w:noProof/>
        </w:rPr>
        <w:fldChar w:fldCharType="separate"/>
      </w:r>
      <w:r>
        <w:rPr>
          <w:noProof/>
        </w:rPr>
        <w:t>10</w:t>
      </w:r>
      <w:r>
        <w:rPr>
          <w:noProof/>
        </w:rPr>
        <w:fldChar w:fldCharType="end"/>
      </w:r>
    </w:p>
    <w:p w14:paraId="30C1D808" w14:textId="7DB9327E" w:rsidR="0020041A" w:rsidRDefault="0020041A">
      <w:pPr>
        <w:pStyle w:val="TOC2"/>
        <w:rPr>
          <w:rFonts w:ascii="Calibri" w:hAnsi="Calibri"/>
          <w:noProof/>
          <w:kern w:val="2"/>
          <w:sz w:val="24"/>
          <w:szCs w:val="24"/>
          <w:lang w:eastAsia="en-GB"/>
        </w:rPr>
      </w:pPr>
      <w:r>
        <w:rPr>
          <w:noProof/>
        </w:rPr>
        <w:t>A.2.1</w:t>
      </w:r>
      <w:r>
        <w:rPr>
          <w:rFonts w:ascii="Calibri" w:hAnsi="Calibri"/>
          <w:noProof/>
          <w:kern w:val="2"/>
          <w:sz w:val="24"/>
          <w:szCs w:val="24"/>
          <w:lang w:eastAsia="en-GB"/>
        </w:rPr>
        <w:tab/>
      </w:r>
      <w:r>
        <w:rPr>
          <w:noProof/>
        </w:rPr>
        <w:t>General mapping</w:t>
      </w:r>
      <w:r>
        <w:rPr>
          <w:noProof/>
        </w:rPr>
        <w:tab/>
      </w:r>
      <w:r>
        <w:rPr>
          <w:noProof/>
        </w:rPr>
        <w:fldChar w:fldCharType="begin" w:fldLock="1"/>
      </w:r>
      <w:r>
        <w:rPr>
          <w:noProof/>
        </w:rPr>
        <w:instrText xml:space="preserve"> PAGEREF _Toc203130037 \h </w:instrText>
      </w:r>
      <w:r>
        <w:rPr>
          <w:noProof/>
        </w:rPr>
      </w:r>
      <w:r>
        <w:rPr>
          <w:noProof/>
        </w:rPr>
        <w:fldChar w:fldCharType="separate"/>
      </w:r>
      <w:r>
        <w:rPr>
          <w:noProof/>
        </w:rPr>
        <w:t>10</w:t>
      </w:r>
      <w:r>
        <w:rPr>
          <w:noProof/>
        </w:rPr>
        <w:fldChar w:fldCharType="end"/>
      </w:r>
    </w:p>
    <w:p w14:paraId="17897B28" w14:textId="3E4D4A27" w:rsidR="0020041A" w:rsidRDefault="0020041A">
      <w:pPr>
        <w:pStyle w:val="TOC2"/>
        <w:rPr>
          <w:rFonts w:ascii="Calibri" w:hAnsi="Calibri"/>
          <w:noProof/>
          <w:kern w:val="2"/>
          <w:sz w:val="24"/>
          <w:szCs w:val="24"/>
          <w:lang w:eastAsia="en-GB"/>
        </w:rPr>
      </w:pPr>
      <w:r>
        <w:rPr>
          <w:noProof/>
        </w:rPr>
        <w:t>A.2.2</w:t>
      </w:r>
      <w:r>
        <w:rPr>
          <w:rFonts w:ascii="Calibri" w:hAnsi="Calibri"/>
          <w:noProof/>
          <w:kern w:val="2"/>
          <w:sz w:val="24"/>
          <w:szCs w:val="24"/>
          <w:lang w:eastAsia="en-GB"/>
        </w:rPr>
        <w:tab/>
      </w:r>
      <w:r>
        <w:rPr>
          <w:noProof/>
        </w:rPr>
        <w:t>Information Object Class (IOC) mapping</w:t>
      </w:r>
      <w:r>
        <w:rPr>
          <w:noProof/>
        </w:rPr>
        <w:tab/>
      </w:r>
      <w:r>
        <w:rPr>
          <w:noProof/>
        </w:rPr>
        <w:fldChar w:fldCharType="begin" w:fldLock="1"/>
      </w:r>
      <w:r>
        <w:rPr>
          <w:noProof/>
        </w:rPr>
        <w:instrText xml:space="preserve"> PAGEREF _Toc203130038 \h </w:instrText>
      </w:r>
      <w:r>
        <w:rPr>
          <w:noProof/>
        </w:rPr>
      </w:r>
      <w:r>
        <w:rPr>
          <w:noProof/>
        </w:rPr>
        <w:fldChar w:fldCharType="separate"/>
      </w:r>
      <w:r>
        <w:rPr>
          <w:noProof/>
        </w:rPr>
        <w:t>10</w:t>
      </w:r>
      <w:r>
        <w:rPr>
          <w:noProof/>
        </w:rPr>
        <w:fldChar w:fldCharType="end"/>
      </w:r>
    </w:p>
    <w:p w14:paraId="1046759E" w14:textId="092337D2" w:rsidR="0020041A" w:rsidRDefault="0020041A">
      <w:pPr>
        <w:pStyle w:val="TOC3"/>
        <w:rPr>
          <w:rFonts w:ascii="Calibri" w:hAnsi="Calibri"/>
          <w:noProof/>
          <w:kern w:val="2"/>
          <w:sz w:val="24"/>
          <w:szCs w:val="24"/>
          <w:lang w:eastAsia="en-GB"/>
        </w:rPr>
      </w:pPr>
      <w:r>
        <w:rPr>
          <w:noProof/>
        </w:rPr>
        <w:t>A.2.2.1</w:t>
      </w:r>
      <w:r>
        <w:rPr>
          <w:rFonts w:ascii="Calibri" w:hAnsi="Calibri"/>
          <w:noProof/>
          <w:kern w:val="2"/>
          <w:sz w:val="24"/>
          <w:szCs w:val="24"/>
          <w:lang w:eastAsia="en-GB"/>
        </w:rPr>
        <w:tab/>
      </w:r>
      <w:r>
        <w:rPr>
          <w:noProof/>
        </w:rPr>
        <w:t>IOC SubNetwork</w:t>
      </w:r>
      <w:r>
        <w:rPr>
          <w:noProof/>
        </w:rPr>
        <w:tab/>
      </w:r>
      <w:r>
        <w:rPr>
          <w:noProof/>
        </w:rPr>
        <w:fldChar w:fldCharType="begin" w:fldLock="1"/>
      </w:r>
      <w:r>
        <w:rPr>
          <w:noProof/>
        </w:rPr>
        <w:instrText xml:space="preserve"> PAGEREF _Toc203130039 \h </w:instrText>
      </w:r>
      <w:r>
        <w:rPr>
          <w:noProof/>
        </w:rPr>
      </w:r>
      <w:r>
        <w:rPr>
          <w:noProof/>
        </w:rPr>
        <w:fldChar w:fldCharType="separate"/>
      </w:r>
      <w:r>
        <w:rPr>
          <w:noProof/>
        </w:rPr>
        <w:t>10</w:t>
      </w:r>
      <w:r>
        <w:rPr>
          <w:noProof/>
        </w:rPr>
        <w:fldChar w:fldCharType="end"/>
      </w:r>
    </w:p>
    <w:p w14:paraId="7A1AD7D5" w14:textId="11E14497"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2.2</w:t>
      </w:r>
      <w:r>
        <w:rPr>
          <w:rFonts w:ascii="Calibri" w:hAnsi="Calibri"/>
          <w:noProof/>
          <w:kern w:val="2"/>
          <w:sz w:val="24"/>
          <w:szCs w:val="24"/>
          <w:lang w:eastAsia="en-GB"/>
        </w:rPr>
        <w:tab/>
      </w:r>
      <w:r>
        <w:rPr>
          <w:noProof/>
        </w:rPr>
        <w:t>IOC ManagedElement</w:t>
      </w:r>
      <w:r>
        <w:rPr>
          <w:noProof/>
        </w:rPr>
        <w:tab/>
      </w:r>
      <w:r>
        <w:rPr>
          <w:noProof/>
        </w:rPr>
        <w:fldChar w:fldCharType="begin" w:fldLock="1"/>
      </w:r>
      <w:r>
        <w:rPr>
          <w:noProof/>
        </w:rPr>
        <w:instrText xml:space="preserve"> PAGEREF _Toc203130040 \h </w:instrText>
      </w:r>
      <w:r>
        <w:rPr>
          <w:noProof/>
        </w:rPr>
      </w:r>
      <w:r>
        <w:rPr>
          <w:noProof/>
        </w:rPr>
        <w:fldChar w:fldCharType="separate"/>
      </w:r>
      <w:r>
        <w:rPr>
          <w:noProof/>
        </w:rPr>
        <w:t>10</w:t>
      </w:r>
      <w:r>
        <w:rPr>
          <w:noProof/>
        </w:rPr>
        <w:fldChar w:fldCharType="end"/>
      </w:r>
    </w:p>
    <w:p w14:paraId="72D6F160" w14:textId="73A02EB5"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2.3</w:t>
      </w:r>
      <w:r>
        <w:rPr>
          <w:rFonts w:ascii="Calibri" w:hAnsi="Calibri"/>
          <w:noProof/>
          <w:kern w:val="2"/>
          <w:sz w:val="24"/>
          <w:szCs w:val="24"/>
          <w:lang w:eastAsia="en-GB"/>
        </w:rPr>
        <w:tab/>
      </w:r>
      <w:r>
        <w:rPr>
          <w:noProof/>
        </w:rPr>
        <w:t>IOC MeContext</w:t>
      </w:r>
      <w:r>
        <w:rPr>
          <w:noProof/>
        </w:rPr>
        <w:tab/>
      </w:r>
      <w:r>
        <w:rPr>
          <w:noProof/>
        </w:rPr>
        <w:fldChar w:fldCharType="begin" w:fldLock="1"/>
      </w:r>
      <w:r>
        <w:rPr>
          <w:noProof/>
        </w:rPr>
        <w:instrText xml:space="preserve"> PAGEREF _Toc203130041 \h </w:instrText>
      </w:r>
      <w:r>
        <w:rPr>
          <w:noProof/>
        </w:rPr>
      </w:r>
      <w:r>
        <w:rPr>
          <w:noProof/>
        </w:rPr>
        <w:fldChar w:fldCharType="separate"/>
      </w:r>
      <w:r>
        <w:rPr>
          <w:noProof/>
        </w:rPr>
        <w:t>10</w:t>
      </w:r>
      <w:r>
        <w:rPr>
          <w:noProof/>
        </w:rPr>
        <w:fldChar w:fldCharType="end"/>
      </w:r>
    </w:p>
    <w:p w14:paraId="3AF6D867" w14:textId="359CF463"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2.4</w:t>
      </w:r>
      <w:r>
        <w:rPr>
          <w:rFonts w:ascii="Calibri" w:hAnsi="Calibri"/>
          <w:noProof/>
          <w:kern w:val="2"/>
          <w:sz w:val="24"/>
          <w:szCs w:val="24"/>
          <w:lang w:eastAsia="en-GB"/>
        </w:rPr>
        <w:tab/>
      </w:r>
      <w:r>
        <w:rPr>
          <w:noProof/>
        </w:rPr>
        <w:t>IOC ManagementNode</w:t>
      </w:r>
      <w:r>
        <w:rPr>
          <w:noProof/>
        </w:rPr>
        <w:tab/>
      </w:r>
      <w:r>
        <w:rPr>
          <w:noProof/>
        </w:rPr>
        <w:fldChar w:fldCharType="begin" w:fldLock="1"/>
      </w:r>
      <w:r>
        <w:rPr>
          <w:noProof/>
        </w:rPr>
        <w:instrText xml:space="preserve"> PAGEREF _Toc203130042 \h </w:instrText>
      </w:r>
      <w:r>
        <w:rPr>
          <w:noProof/>
        </w:rPr>
      </w:r>
      <w:r>
        <w:rPr>
          <w:noProof/>
        </w:rPr>
        <w:fldChar w:fldCharType="separate"/>
      </w:r>
      <w:r>
        <w:rPr>
          <w:noProof/>
        </w:rPr>
        <w:t>11</w:t>
      </w:r>
      <w:r>
        <w:rPr>
          <w:noProof/>
        </w:rPr>
        <w:fldChar w:fldCharType="end"/>
      </w:r>
    </w:p>
    <w:p w14:paraId="2AD8A9E2" w14:textId="032FE1B5"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2.5</w:t>
      </w:r>
      <w:r>
        <w:rPr>
          <w:rFonts w:ascii="Calibri" w:hAnsi="Calibri"/>
          <w:noProof/>
          <w:kern w:val="2"/>
          <w:sz w:val="24"/>
          <w:szCs w:val="24"/>
          <w:lang w:eastAsia="en-GB"/>
        </w:rPr>
        <w:tab/>
      </w:r>
      <w:r>
        <w:rPr>
          <w:noProof/>
        </w:rPr>
        <w:t>IOC VsDataContainer</w:t>
      </w:r>
      <w:r>
        <w:rPr>
          <w:noProof/>
        </w:rPr>
        <w:tab/>
      </w:r>
      <w:r>
        <w:rPr>
          <w:noProof/>
        </w:rPr>
        <w:fldChar w:fldCharType="begin" w:fldLock="1"/>
      </w:r>
      <w:r>
        <w:rPr>
          <w:noProof/>
        </w:rPr>
        <w:instrText xml:space="preserve"> PAGEREF _Toc203130043 \h </w:instrText>
      </w:r>
      <w:r>
        <w:rPr>
          <w:noProof/>
        </w:rPr>
      </w:r>
      <w:r>
        <w:rPr>
          <w:noProof/>
        </w:rPr>
        <w:fldChar w:fldCharType="separate"/>
      </w:r>
      <w:r>
        <w:rPr>
          <w:noProof/>
        </w:rPr>
        <w:t>11</w:t>
      </w:r>
      <w:r>
        <w:rPr>
          <w:noProof/>
        </w:rPr>
        <w:fldChar w:fldCharType="end"/>
      </w:r>
    </w:p>
    <w:p w14:paraId="54F9FAFF" w14:textId="7D001E9D"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2.6</w:t>
      </w:r>
      <w:r>
        <w:rPr>
          <w:rFonts w:ascii="Calibri" w:hAnsi="Calibri"/>
          <w:noProof/>
          <w:kern w:val="2"/>
          <w:sz w:val="24"/>
          <w:szCs w:val="24"/>
          <w:lang w:eastAsia="en-GB"/>
        </w:rPr>
        <w:tab/>
      </w:r>
      <w:r>
        <w:rPr>
          <w:noProof/>
        </w:rPr>
        <w:t>IOC ManagedFunction</w:t>
      </w:r>
      <w:r>
        <w:rPr>
          <w:noProof/>
        </w:rPr>
        <w:tab/>
      </w:r>
      <w:r>
        <w:rPr>
          <w:noProof/>
        </w:rPr>
        <w:fldChar w:fldCharType="begin" w:fldLock="1"/>
      </w:r>
      <w:r>
        <w:rPr>
          <w:noProof/>
        </w:rPr>
        <w:instrText xml:space="preserve"> PAGEREF _Toc203130044 \h </w:instrText>
      </w:r>
      <w:r>
        <w:rPr>
          <w:noProof/>
        </w:rPr>
      </w:r>
      <w:r>
        <w:rPr>
          <w:noProof/>
        </w:rPr>
        <w:fldChar w:fldCharType="separate"/>
      </w:r>
      <w:r>
        <w:rPr>
          <w:noProof/>
        </w:rPr>
        <w:t>11</w:t>
      </w:r>
      <w:r>
        <w:rPr>
          <w:noProof/>
        </w:rPr>
        <w:fldChar w:fldCharType="end"/>
      </w:r>
    </w:p>
    <w:p w14:paraId="151EF5CF" w14:textId="7D27E3CE"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2.7</w:t>
      </w:r>
      <w:r>
        <w:rPr>
          <w:rFonts w:ascii="Calibri" w:hAnsi="Calibri"/>
          <w:noProof/>
          <w:kern w:val="2"/>
          <w:sz w:val="24"/>
          <w:szCs w:val="24"/>
          <w:lang w:eastAsia="en-GB"/>
        </w:rPr>
        <w:tab/>
      </w:r>
      <w:r>
        <w:rPr>
          <w:noProof/>
        </w:rPr>
        <w:t>IOC IRPAgent</w:t>
      </w:r>
      <w:r>
        <w:rPr>
          <w:noProof/>
        </w:rPr>
        <w:tab/>
      </w:r>
      <w:r>
        <w:rPr>
          <w:noProof/>
        </w:rPr>
        <w:fldChar w:fldCharType="begin" w:fldLock="1"/>
      </w:r>
      <w:r>
        <w:rPr>
          <w:noProof/>
        </w:rPr>
        <w:instrText xml:space="preserve"> PAGEREF _Toc203130045 \h </w:instrText>
      </w:r>
      <w:r>
        <w:rPr>
          <w:noProof/>
        </w:rPr>
      </w:r>
      <w:r>
        <w:rPr>
          <w:noProof/>
        </w:rPr>
        <w:fldChar w:fldCharType="separate"/>
      </w:r>
      <w:r>
        <w:rPr>
          <w:noProof/>
        </w:rPr>
        <w:t>11</w:t>
      </w:r>
      <w:r>
        <w:rPr>
          <w:noProof/>
        </w:rPr>
        <w:fldChar w:fldCharType="end"/>
      </w:r>
    </w:p>
    <w:p w14:paraId="5FC8D2A0" w14:textId="55835A38"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2.8</w:t>
      </w:r>
      <w:r>
        <w:rPr>
          <w:rFonts w:ascii="Calibri" w:hAnsi="Calibri"/>
          <w:noProof/>
          <w:kern w:val="2"/>
          <w:sz w:val="24"/>
          <w:szCs w:val="24"/>
          <w:lang w:eastAsia="en-GB"/>
        </w:rPr>
        <w:tab/>
      </w:r>
      <w:r>
        <w:rPr>
          <w:noProof/>
        </w:rPr>
        <w:t>IOC Top</w:t>
      </w:r>
      <w:r>
        <w:rPr>
          <w:noProof/>
        </w:rPr>
        <w:tab/>
      </w:r>
      <w:r>
        <w:rPr>
          <w:noProof/>
        </w:rPr>
        <w:fldChar w:fldCharType="begin" w:fldLock="1"/>
      </w:r>
      <w:r>
        <w:rPr>
          <w:noProof/>
        </w:rPr>
        <w:instrText xml:space="preserve"> PAGEREF _Toc203130046 \h </w:instrText>
      </w:r>
      <w:r>
        <w:rPr>
          <w:noProof/>
        </w:rPr>
      </w:r>
      <w:r>
        <w:rPr>
          <w:noProof/>
        </w:rPr>
        <w:fldChar w:fldCharType="separate"/>
      </w:r>
      <w:r>
        <w:rPr>
          <w:noProof/>
        </w:rPr>
        <w:t>11</w:t>
      </w:r>
      <w:r>
        <w:rPr>
          <w:noProof/>
        </w:rPr>
        <w:fldChar w:fldCharType="end"/>
      </w:r>
    </w:p>
    <w:p w14:paraId="36452874" w14:textId="529B9956"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2.9</w:t>
      </w:r>
      <w:r>
        <w:rPr>
          <w:rFonts w:ascii="Calibri" w:hAnsi="Calibri"/>
          <w:noProof/>
          <w:kern w:val="2"/>
          <w:sz w:val="24"/>
          <w:szCs w:val="24"/>
          <w:lang w:eastAsia="en-GB"/>
        </w:rPr>
        <w:tab/>
      </w:r>
      <w:r>
        <w:rPr>
          <w:noProof/>
        </w:rPr>
        <w:t>IOC Link</w:t>
      </w:r>
      <w:r>
        <w:rPr>
          <w:noProof/>
        </w:rPr>
        <w:tab/>
      </w:r>
      <w:r>
        <w:rPr>
          <w:noProof/>
        </w:rPr>
        <w:fldChar w:fldCharType="begin" w:fldLock="1"/>
      </w:r>
      <w:r>
        <w:rPr>
          <w:noProof/>
        </w:rPr>
        <w:instrText xml:space="preserve"> PAGEREF _Toc203130047 \h </w:instrText>
      </w:r>
      <w:r>
        <w:rPr>
          <w:noProof/>
        </w:rPr>
      </w:r>
      <w:r>
        <w:rPr>
          <w:noProof/>
        </w:rPr>
        <w:fldChar w:fldCharType="separate"/>
      </w:r>
      <w:r>
        <w:rPr>
          <w:noProof/>
        </w:rPr>
        <w:t>12</w:t>
      </w:r>
      <w:r>
        <w:rPr>
          <w:noProof/>
        </w:rPr>
        <w:fldChar w:fldCharType="end"/>
      </w:r>
    </w:p>
    <w:p w14:paraId="162DCC4D" w14:textId="40FBE20F"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w:t>
      </w:r>
      <w:r>
        <w:rPr>
          <w:noProof/>
          <w:lang w:eastAsia="zh-CN"/>
        </w:rPr>
        <w:t>10</w:t>
      </w:r>
      <w:r>
        <w:rPr>
          <w:rFonts w:ascii="Calibri" w:hAnsi="Calibri"/>
          <w:noProof/>
          <w:kern w:val="2"/>
          <w:sz w:val="24"/>
          <w:szCs w:val="24"/>
          <w:lang w:eastAsia="en-GB"/>
        </w:rPr>
        <w:tab/>
      </w:r>
      <w:r>
        <w:rPr>
          <w:noProof/>
        </w:rPr>
        <w:t>IOC EP_RP</w:t>
      </w:r>
      <w:r>
        <w:rPr>
          <w:noProof/>
        </w:rPr>
        <w:tab/>
      </w:r>
      <w:r>
        <w:rPr>
          <w:noProof/>
        </w:rPr>
        <w:fldChar w:fldCharType="begin" w:fldLock="1"/>
      </w:r>
      <w:r>
        <w:rPr>
          <w:noProof/>
        </w:rPr>
        <w:instrText xml:space="preserve"> PAGEREF _Toc203130048 \h </w:instrText>
      </w:r>
      <w:r>
        <w:rPr>
          <w:noProof/>
        </w:rPr>
      </w:r>
      <w:r>
        <w:rPr>
          <w:noProof/>
        </w:rPr>
        <w:fldChar w:fldCharType="separate"/>
      </w:r>
      <w:r>
        <w:rPr>
          <w:noProof/>
        </w:rPr>
        <w:t>12</w:t>
      </w:r>
      <w:r>
        <w:rPr>
          <w:noProof/>
        </w:rPr>
        <w:fldChar w:fldCharType="end"/>
      </w:r>
    </w:p>
    <w:p w14:paraId="7603577F" w14:textId="6050AF5C" w:rsidR="0020041A" w:rsidRDefault="0020041A">
      <w:pPr>
        <w:pStyle w:val="TOC3"/>
        <w:rPr>
          <w:rFonts w:ascii="Calibri" w:hAnsi="Calibri"/>
          <w:noProof/>
          <w:kern w:val="2"/>
          <w:sz w:val="24"/>
          <w:szCs w:val="24"/>
          <w:lang w:eastAsia="en-GB"/>
        </w:rPr>
      </w:pPr>
      <w:r w:rsidRPr="00357ABE">
        <w:rPr>
          <w:rFonts w:eastAsia="SimSun"/>
          <w:noProof/>
        </w:rPr>
        <w:t>A.2.2.11</w:t>
      </w:r>
      <w:r>
        <w:rPr>
          <w:rFonts w:ascii="Calibri" w:hAnsi="Calibri"/>
          <w:noProof/>
          <w:kern w:val="2"/>
          <w:sz w:val="24"/>
          <w:szCs w:val="24"/>
          <w:lang w:eastAsia="en-GB"/>
        </w:rPr>
        <w:tab/>
      </w:r>
      <w:r w:rsidRPr="00357ABE">
        <w:rPr>
          <w:rFonts w:eastAsia="SimSun"/>
          <w:noProof/>
        </w:rPr>
        <w:t>IOC ThresholdMonitoringCapability</w:t>
      </w:r>
      <w:r>
        <w:rPr>
          <w:noProof/>
        </w:rPr>
        <w:tab/>
      </w:r>
      <w:r>
        <w:rPr>
          <w:noProof/>
        </w:rPr>
        <w:fldChar w:fldCharType="begin" w:fldLock="1"/>
      </w:r>
      <w:r>
        <w:rPr>
          <w:noProof/>
        </w:rPr>
        <w:instrText xml:space="preserve"> PAGEREF _Toc203130049 \h </w:instrText>
      </w:r>
      <w:r>
        <w:rPr>
          <w:noProof/>
        </w:rPr>
      </w:r>
      <w:r>
        <w:rPr>
          <w:noProof/>
        </w:rPr>
        <w:fldChar w:fldCharType="separate"/>
      </w:r>
      <w:r>
        <w:rPr>
          <w:noProof/>
        </w:rPr>
        <w:t>12</w:t>
      </w:r>
      <w:r>
        <w:rPr>
          <w:noProof/>
        </w:rPr>
        <w:fldChar w:fldCharType="end"/>
      </w:r>
    </w:p>
    <w:p w14:paraId="7940A5CF" w14:textId="6DEA3A63" w:rsidR="0020041A" w:rsidRDefault="0020041A">
      <w:pPr>
        <w:pStyle w:val="TOC3"/>
        <w:rPr>
          <w:rFonts w:ascii="Calibri" w:hAnsi="Calibri"/>
          <w:noProof/>
          <w:kern w:val="2"/>
          <w:sz w:val="24"/>
          <w:szCs w:val="24"/>
          <w:lang w:eastAsia="en-GB"/>
        </w:rPr>
      </w:pPr>
      <w:r w:rsidRPr="00357ABE">
        <w:rPr>
          <w:rFonts w:eastAsia="SimSun"/>
          <w:noProof/>
        </w:rPr>
        <w:t>A.2</w:t>
      </w:r>
      <w:r w:rsidRPr="00357ABE">
        <w:rPr>
          <w:rFonts w:eastAsia="SimSun" w:cs="Arial"/>
          <w:noProof/>
        </w:rPr>
        <w:t>.</w:t>
      </w:r>
      <w:r w:rsidRPr="00357ABE">
        <w:rPr>
          <w:rFonts w:eastAsia="SimSun"/>
          <w:noProof/>
        </w:rPr>
        <w:t>2.</w:t>
      </w:r>
      <w:r w:rsidRPr="00357ABE">
        <w:rPr>
          <w:rFonts w:eastAsia="SimSun"/>
          <w:noProof/>
          <w:lang w:eastAsia="zh-CN"/>
        </w:rPr>
        <w:t>12</w:t>
      </w:r>
      <w:r>
        <w:rPr>
          <w:rFonts w:ascii="Calibri" w:hAnsi="Calibri"/>
          <w:noProof/>
          <w:kern w:val="2"/>
          <w:sz w:val="24"/>
          <w:szCs w:val="24"/>
          <w:lang w:eastAsia="en-GB"/>
        </w:rPr>
        <w:tab/>
      </w:r>
      <w:r w:rsidRPr="00357ABE">
        <w:rPr>
          <w:rFonts w:eastAsia="SimSun"/>
          <w:noProof/>
        </w:rPr>
        <w:t>IOC ThresholdMonitor</w:t>
      </w:r>
      <w:r>
        <w:rPr>
          <w:noProof/>
        </w:rPr>
        <w:tab/>
      </w:r>
      <w:r>
        <w:rPr>
          <w:noProof/>
        </w:rPr>
        <w:fldChar w:fldCharType="begin" w:fldLock="1"/>
      </w:r>
      <w:r>
        <w:rPr>
          <w:noProof/>
        </w:rPr>
        <w:instrText xml:space="preserve"> PAGEREF _Toc203130050 \h </w:instrText>
      </w:r>
      <w:r>
        <w:rPr>
          <w:noProof/>
        </w:rPr>
      </w:r>
      <w:r>
        <w:rPr>
          <w:noProof/>
        </w:rPr>
        <w:fldChar w:fldCharType="separate"/>
      </w:r>
      <w:r>
        <w:rPr>
          <w:noProof/>
        </w:rPr>
        <w:t>12</w:t>
      </w:r>
      <w:r>
        <w:rPr>
          <w:noProof/>
        </w:rPr>
        <w:fldChar w:fldCharType="end"/>
      </w:r>
    </w:p>
    <w:p w14:paraId="4025EE03" w14:textId="4E1A7BD9" w:rsidR="0020041A" w:rsidRDefault="0020041A">
      <w:pPr>
        <w:pStyle w:val="TOC3"/>
        <w:rPr>
          <w:rFonts w:ascii="Calibri" w:hAnsi="Calibri"/>
          <w:noProof/>
          <w:kern w:val="2"/>
          <w:sz w:val="24"/>
          <w:szCs w:val="24"/>
          <w:lang w:eastAsia="en-GB"/>
        </w:rPr>
      </w:pPr>
      <w:r w:rsidRPr="00357ABE">
        <w:rPr>
          <w:rFonts w:eastAsia="SimSun"/>
          <w:noProof/>
        </w:rPr>
        <w:t>A.2</w:t>
      </w:r>
      <w:r w:rsidRPr="00357ABE">
        <w:rPr>
          <w:rFonts w:eastAsia="SimSun" w:cs="Arial"/>
          <w:noProof/>
        </w:rPr>
        <w:t>.</w:t>
      </w:r>
      <w:r w:rsidRPr="00357ABE">
        <w:rPr>
          <w:rFonts w:eastAsia="SimSun"/>
          <w:noProof/>
        </w:rPr>
        <w:t>2.</w:t>
      </w:r>
      <w:r w:rsidRPr="00357ABE">
        <w:rPr>
          <w:rFonts w:eastAsia="SimSun"/>
          <w:noProof/>
          <w:lang w:eastAsia="zh-CN"/>
        </w:rPr>
        <w:t>13</w:t>
      </w:r>
      <w:r>
        <w:rPr>
          <w:rFonts w:ascii="Calibri" w:hAnsi="Calibri"/>
          <w:noProof/>
          <w:kern w:val="2"/>
          <w:sz w:val="24"/>
          <w:szCs w:val="24"/>
          <w:lang w:eastAsia="en-GB"/>
        </w:rPr>
        <w:tab/>
      </w:r>
      <w:r w:rsidRPr="00357ABE">
        <w:rPr>
          <w:rFonts w:eastAsia="SimSun"/>
          <w:noProof/>
        </w:rPr>
        <w:t>IOC TraceJob</w:t>
      </w:r>
      <w:r>
        <w:rPr>
          <w:noProof/>
        </w:rPr>
        <w:tab/>
      </w:r>
      <w:r>
        <w:rPr>
          <w:noProof/>
        </w:rPr>
        <w:fldChar w:fldCharType="begin" w:fldLock="1"/>
      </w:r>
      <w:r>
        <w:rPr>
          <w:noProof/>
        </w:rPr>
        <w:instrText xml:space="preserve"> PAGEREF _Toc203130051 \h </w:instrText>
      </w:r>
      <w:r>
        <w:rPr>
          <w:noProof/>
        </w:rPr>
      </w:r>
      <w:r>
        <w:rPr>
          <w:noProof/>
        </w:rPr>
        <w:fldChar w:fldCharType="separate"/>
      </w:r>
      <w:r>
        <w:rPr>
          <w:noProof/>
        </w:rPr>
        <w:t>13</w:t>
      </w:r>
      <w:r>
        <w:rPr>
          <w:noProof/>
        </w:rPr>
        <w:fldChar w:fldCharType="end"/>
      </w:r>
    </w:p>
    <w:p w14:paraId="0A28ADA7" w14:textId="1F408857" w:rsidR="0020041A" w:rsidRDefault="0020041A">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Solution Set (SS) definitions</w:t>
      </w:r>
      <w:r>
        <w:rPr>
          <w:noProof/>
        </w:rPr>
        <w:tab/>
      </w:r>
      <w:r>
        <w:rPr>
          <w:noProof/>
        </w:rPr>
        <w:fldChar w:fldCharType="begin" w:fldLock="1"/>
      </w:r>
      <w:r>
        <w:rPr>
          <w:noProof/>
        </w:rPr>
        <w:instrText xml:space="preserve"> PAGEREF _Toc203130052 \h </w:instrText>
      </w:r>
      <w:r>
        <w:rPr>
          <w:noProof/>
        </w:rPr>
      </w:r>
      <w:r>
        <w:rPr>
          <w:noProof/>
        </w:rPr>
        <w:fldChar w:fldCharType="separate"/>
      </w:r>
      <w:r>
        <w:rPr>
          <w:noProof/>
        </w:rPr>
        <w:t>14</w:t>
      </w:r>
      <w:r>
        <w:rPr>
          <w:noProof/>
        </w:rPr>
        <w:fldChar w:fldCharType="end"/>
      </w:r>
    </w:p>
    <w:p w14:paraId="559A9ADC" w14:textId="2F5ACF5C" w:rsidR="0020041A" w:rsidRDefault="0020041A">
      <w:pPr>
        <w:pStyle w:val="TOC2"/>
        <w:rPr>
          <w:rFonts w:ascii="Calibri" w:hAnsi="Calibri"/>
          <w:noProof/>
          <w:kern w:val="2"/>
          <w:sz w:val="24"/>
          <w:szCs w:val="24"/>
          <w:lang w:eastAsia="en-GB"/>
        </w:rPr>
      </w:pPr>
      <w:r>
        <w:rPr>
          <w:noProof/>
        </w:rPr>
        <w:t>A.3.1</w:t>
      </w:r>
      <w:r>
        <w:rPr>
          <w:rFonts w:ascii="Calibri" w:hAnsi="Calibri"/>
          <w:noProof/>
          <w:kern w:val="2"/>
          <w:sz w:val="24"/>
          <w:szCs w:val="24"/>
          <w:lang w:eastAsia="en-GB"/>
        </w:rPr>
        <w:tab/>
      </w:r>
      <w:r>
        <w:rPr>
          <w:noProof/>
        </w:rPr>
        <w:t>IDL definition structure</w:t>
      </w:r>
      <w:r>
        <w:rPr>
          <w:noProof/>
        </w:rPr>
        <w:tab/>
      </w:r>
      <w:r>
        <w:rPr>
          <w:noProof/>
        </w:rPr>
        <w:fldChar w:fldCharType="begin" w:fldLock="1"/>
      </w:r>
      <w:r>
        <w:rPr>
          <w:noProof/>
        </w:rPr>
        <w:instrText xml:space="preserve"> PAGEREF _Toc203130053 \h </w:instrText>
      </w:r>
      <w:r>
        <w:rPr>
          <w:noProof/>
        </w:rPr>
      </w:r>
      <w:r>
        <w:rPr>
          <w:noProof/>
        </w:rPr>
        <w:fldChar w:fldCharType="separate"/>
      </w:r>
      <w:r>
        <w:rPr>
          <w:noProof/>
        </w:rPr>
        <w:t>14</w:t>
      </w:r>
      <w:r>
        <w:rPr>
          <w:noProof/>
        </w:rPr>
        <w:fldChar w:fldCharType="end"/>
      </w:r>
    </w:p>
    <w:p w14:paraId="2733D6CB" w14:textId="4C59FD59" w:rsidR="0020041A" w:rsidRDefault="0020041A">
      <w:pPr>
        <w:pStyle w:val="TOC2"/>
        <w:rPr>
          <w:rFonts w:ascii="Calibri" w:hAnsi="Calibri"/>
          <w:noProof/>
          <w:kern w:val="2"/>
          <w:sz w:val="24"/>
          <w:szCs w:val="24"/>
          <w:lang w:eastAsia="en-GB"/>
        </w:rPr>
      </w:pPr>
      <w:r>
        <w:rPr>
          <w:noProof/>
        </w:rPr>
        <w:t>A.3.2</w:t>
      </w:r>
      <w:r>
        <w:rPr>
          <w:rFonts w:ascii="Calibri" w:hAnsi="Calibri"/>
          <w:noProof/>
          <w:kern w:val="2"/>
          <w:sz w:val="24"/>
          <w:szCs w:val="24"/>
          <w:lang w:eastAsia="en-GB"/>
        </w:rPr>
        <w:tab/>
      </w:r>
      <w:r>
        <w:rPr>
          <w:noProof/>
        </w:rPr>
        <w:t>IDL specification "GenericNetworkResourcesIRPSystem.idl"</w:t>
      </w:r>
      <w:r>
        <w:rPr>
          <w:noProof/>
        </w:rPr>
        <w:tab/>
      </w:r>
      <w:r>
        <w:rPr>
          <w:noProof/>
        </w:rPr>
        <w:fldChar w:fldCharType="begin" w:fldLock="1"/>
      </w:r>
      <w:r>
        <w:rPr>
          <w:noProof/>
        </w:rPr>
        <w:instrText xml:space="preserve"> PAGEREF _Toc203130054 \h </w:instrText>
      </w:r>
      <w:r>
        <w:rPr>
          <w:noProof/>
        </w:rPr>
      </w:r>
      <w:r>
        <w:rPr>
          <w:noProof/>
        </w:rPr>
        <w:fldChar w:fldCharType="separate"/>
      </w:r>
      <w:r>
        <w:rPr>
          <w:noProof/>
        </w:rPr>
        <w:t>14</w:t>
      </w:r>
      <w:r>
        <w:rPr>
          <w:noProof/>
        </w:rPr>
        <w:fldChar w:fldCharType="end"/>
      </w:r>
    </w:p>
    <w:p w14:paraId="0AC400AB" w14:textId="7C2EF9C1" w:rsidR="0020041A" w:rsidRDefault="0020041A">
      <w:pPr>
        <w:pStyle w:val="TOC2"/>
        <w:rPr>
          <w:rFonts w:ascii="Calibri" w:hAnsi="Calibri"/>
          <w:noProof/>
          <w:kern w:val="2"/>
          <w:sz w:val="24"/>
          <w:szCs w:val="24"/>
          <w:lang w:eastAsia="en-GB"/>
        </w:rPr>
      </w:pPr>
      <w:r>
        <w:rPr>
          <w:noProof/>
        </w:rPr>
        <w:t>A.3.3</w:t>
      </w:r>
      <w:r>
        <w:rPr>
          <w:rFonts w:ascii="Calibri" w:hAnsi="Calibri"/>
          <w:noProof/>
          <w:kern w:val="2"/>
          <w:sz w:val="24"/>
          <w:szCs w:val="24"/>
          <w:lang w:eastAsia="en-GB"/>
        </w:rPr>
        <w:tab/>
      </w:r>
      <w:r>
        <w:rPr>
          <w:noProof/>
        </w:rPr>
        <w:t>IDL specification "GenericNetworkResourcesNRMDefs.idl"</w:t>
      </w:r>
      <w:r>
        <w:rPr>
          <w:noProof/>
        </w:rPr>
        <w:tab/>
      </w:r>
      <w:r>
        <w:rPr>
          <w:noProof/>
        </w:rPr>
        <w:fldChar w:fldCharType="begin" w:fldLock="1"/>
      </w:r>
      <w:r>
        <w:rPr>
          <w:noProof/>
        </w:rPr>
        <w:instrText xml:space="preserve"> PAGEREF _Toc203130055 \h </w:instrText>
      </w:r>
      <w:r>
        <w:rPr>
          <w:noProof/>
        </w:rPr>
      </w:r>
      <w:r>
        <w:rPr>
          <w:noProof/>
        </w:rPr>
        <w:fldChar w:fldCharType="separate"/>
      </w:r>
      <w:r>
        <w:rPr>
          <w:noProof/>
        </w:rPr>
        <w:t>17</w:t>
      </w:r>
      <w:r>
        <w:rPr>
          <w:noProof/>
        </w:rPr>
        <w:fldChar w:fldCharType="end"/>
      </w:r>
    </w:p>
    <w:p w14:paraId="1C5A4836" w14:textId="5A92950E" w:rsidR="0020041A" w:rsidRDefault="0020041A" w:rsidP="0020041A">
      <w:pPr>
        <w:pStyle w:val="TOC8"/>
        <w:rPr>
          <w:rFonts w:ascii="Calibri" w:hAnsi="Calibri"/>
          <w:b w:val="0"/>
          <w:noProof/>
          <w:kern w:val="2"/>
          <w:sz w:val="24"/>
          <w:szCs w:val="24"/>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_Toc203130056 \h </w:instrText>
      </w:r>
      <w:r>
        <w:rPr>
          <w:noProof/>
        </w:rPr>
      </w:r>
      <w:r>
        <w:rPr>
          <w:noProof/>
        </w:rPr>
        <w:fldChar w:fldCharType="separate"/>
      </w:r>
      <w:r>
        <w:rPr>
          <w:noProof/>
        </w:rPr>
        <w:t>20</w:t>
      </w:r>
      <w:r>
        <w:rPr>
          <w:noProof/>
        </w:rPr>
        <w:fldChar w:fldCharType="end"/>
      </w:r>
    </w:p>
    <w:p w14:paraId="4E90F9E9" w14:textId="0EA29DF1" w:rsidR="0020041A" w:rsidRDefault="0020041A">
      <w:pPr>
        <w:pStyle w:val="TOC1"/>
        <w:rPr>
          <w:rFonts w:ascii="Calibri" w:hAnsi="Calibri"/>
          <w:noProof/>
          <w:kern w:val="2"/>
          <w:sz w:val="24"/>
          <w:szCs w:val="24"/>
          <w:lang w:eastAsia="en-GB"/>
        </w:rPr>
      </w:pPr>
      <w:r>
        <w:rPr>
          <w:noProof/>
        </w:rPr>
        <w:t>B.0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_Toc203130057 \h </w:instrText>
      </w:r>
      <w:r>
        <w:rPr>
          <w:noProof/>
        </w:rPr>
      </w:r>
      <w:r>
        <w:rPr>
          <w:noProof/>
        </w:rPr>
        <w:fldChar w:fldCharType="separate"/>
      </w:r>
      <w:r>
        <w:rPr>
          <w:noProof/>
        </w:rPr>
        <w:t>20</w:t>
      </w:r>
      <w:r>
        <w:rPr>
          <w:noProof/>
        </w:rPr>
        <w:fldChar w:fldCharType="end"/>
      </w:r>
    </w:p>
    <w:p w14:paraId="2AD045A0" w14:textId="113D9391" w:rsidR="0020041A" w:rsidRDefault="0020041A">
      <w:pPr>
        <w:pStyle w:val="TOC1"/>
        <w:rPr>
          <w:rFonts w:ascii="Calibri" w:hAnsi="Calibri"/>
          <w:noProof/>
          <w:kern w:val="2"/>
          <w:sz w:val="24"/>
          <w:szCs w:val="24"/>
          <w:lang w:eastAsia="en-GB"/>
        </w:rPr>
      </w:pPr>
      <w:r>
        <w:rPr>
          <w:noProof/>
          <w:lang w:eastAsia="zh-CN"/>
        </w:rPr>
        <w:t>B</w:t>
      </w:r>
      <w:r>
        <w:rPr>
          <w:noProof/>
        </w:rPr>
        <w:t>.1</w:t>
      </w:r>
      <w:r>
        <w:rPr>
          <w:rFonts w:ascii="Calibri" w:hAnsi="Calibri"/>
          <w:noProof/>
          <w:kern w:val="2"/>
          <w:sz w:val="24"/>
          <w:szCs w:val="24"/>
          <w:lang w:eastAsia="en-GB"/>
        </w:rPr>
        <w:tab/>
      </w:r>
      <w:r>
        <w:rPr>
          <w:noProof/>
        </w:rPr>
        <w:t>Architectural features</w:t>
      </w:r>
      <w:r>
        <w:rPr>
          <w:noProof/>
        </w:rPr>
        <w:tab/>
      </w:r>
      <w:r>
        <w:rPr>
          <w:noProof/>
        </w:rPr>
        <w:fldChar w:fldCharType="begin" w:fldLock="1"/>
      </w:r>
      <w:r>
        <w:rPr>
          <w:noProof/>
        </w:rPr>
        <w:instrText xml:space="preserve"> PAGEREF _Toc203130058 \h </w:instrText>
      </w:r>
      <w:r>
        <w:rPr>
          <w:noProof/>
        </w:rPr>
      </w:r>
      <w:r>
        <w:rPr>
          <w:noProof/>
        </w:rPr>
        <w:fldChar w:fldCharType="separate"/>
      </w:r>
      <w:r>
        <w:rPr>
          <w:noProof/>
        </w:rPr>
        <w:t>20</w:t>
      </w:r>
      <w:r>
        <w:rPr>
          <w:noProof/>
        </w:rPr>
        <w:fldChar w:fldCharType="end"/>
      </w:r>
    </w:p>
    <w:p w14:paraId="130BC6C5" w14:textId="66662B62" w:rsidR="0020041A" w:rsidRDefault="0020041A">
      <w:pPr>
        <w:pStyle w:val="TOC2"/>
        <w:rPr>
          <w:rFonts w:ascii="Calibri" w:hAnsi="Calibri"/>
          <w:noProof/>
          <w:kern w:val="2"/>
          <w:sz w:val="24"/>
          <w:szCs w:val="24"/>
          <w:lang w:eastAsia="en-GB"/>
        </w:rPr>
      </w:pPr>
      <w:r>
        <w:rPr>
          <w:noProof/>
        </w:rPr>
        <w:t>B.1.0</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_Toc203130059 \h </w:instrText>
      </w:r>
      <w:r>
        <w:rPr>
          <w:noProof/>
        </w:rPr>
      </w:r>
      <w:r>
        <w:rPr>
          <w:noProof/>
        </w:rPr>
        <w:fldChar w:fldCharType="separate"/>
      </w:r>
      <w:r>
        <w:rPr>
          <w:noProof/>
        </w:rPr>
        <w:t>20</w:t>
      </w:r>
      <w:r>
        <w:rPr>
          <w:noProof/>
        </w:rPr>
        <w:fldChar w:fldCharType="end"/>
      </w:r>
    </w:p>
    <w:p w14:paraId="45D53D85" w14:textId="73CBB97F" w:rsidR="0020041A" w:rsidRDefault="0020041A">
      <w:pPr>
        <w:pStyle w:val="TOC2"/>
        <w:rPr>
          <w:rFonts w:ascii="Calibri" w:hAnsi="Calibri"/>
          <w:noProof/>
          <w:kern w:val="2"/>
          <w:sz w:val="24"/>
          <w:szCs w:val="24"/>
          <w:lang w:eastAsia="en-GB"/>
        </w:rPr>
      </w:pPr>
      <w:r>
        <w:rPr>
          <w:noProof/>
          <w:lang w:eastAsia="zh-CN"/>
        </w:rPr>
        <w:t>B</w:t>
      </w:r>
      <w:r>
        <w:rPr>
          <w:noProof/>
        </w:rPr>
        <w:t>.1.1</w:t>
      </w:r>
      <w:r>
        <w:rPr>
          <w:rFonts w:ascii="Calibri" w:hAnsi="Calibri"/>
          <w:noProof/>
          <w:kern w:val="2"/>
          <w:sz w:val="24"/>
          <w:szCs w:val="24"/>
          <w:lang w:eastAsia="en-GB"/>
        </w:rPr>
        <w:tab/>
      </w:r>
      <w:r>
        <w:rPr>
          <w:noProof/>
        </w:rPr>
        <w:t>Syntax for Distinguished Names</w:t>
      </w:r>
      <w:r>
        <w:rPr>
          <w:noProof/>
        </w:rPr>
        <w:tab/>
      </w:r>
      <w:r>
        <w:rPr>
          <w:noProof/>
        </w:rPr>
        <w:fldChar w:fldCharType="begin" w:fldLock="1"/>
      </w:r>
      <w:r>
        <w:rPr>
          <w:noProof/>
        </w:rPr>
        <w:instrText xml:space="preserve"> PAGEREF _Toc203130060 \h </w:instrText>
      </w:r>
      <w:r>
        <w:rPr>
          <w:noProof/>
        </w:rPr>
      </w:r>
      <w:r>
        <w:rPr>
          <w:noProof/>
        </w:rPr>
        <w:fldChar w:fldCharType="separate"/>
      </w:r>
      <w:r>
        <w:rPr>
          <w:noProof/>
        </w:rPr>
        <w:t>20</w:t>
      </w:r>
      <w:r>
        <w:rPr>
          <w:noProof/>
        </w:rPr>
        <w:fldChar w:fldCharType="end"/>
      </w:r>
    </w:p>
    <w:p w14:paraId="20A5FBDF" w14:textId="49AC8FDE" w:rsidR="0020041A" w:rsidRDefault="0020041A">
      <w:pPr>
        <w:pStyle w:val="TOC1"/>
        <w:rPr>
          <w:rFonts w:ascii="Calibri" w:hAnsi="Calibri"/>
          <w:noProof/>
          <w:kern w:val="2"/>
          <w:sz w:val="24"/>
          <w:szCs w:val="24"/>
          <w:lang w:eastAsia="en-GB"/>
        </w:rPr>
      </w:pPr>
      <w:r>
        <w:rPr>
          <w:noProof/>
        </w:rPr>
        <w:t>B.</w:t>
      </w:r>
      <w:r>
        <w:rPr>
          <w:noProof/>
          <w:lang w:eastAsia="zh-CN"/>
        </w:rPr>
        <w:t>2</w:t>
      </w:r>
      <w:r>
        <w:rPr>
          <w:rFonts w:ascii="Calibri" w:hAnsi="Calibri"/>
          <w:noProof/>
          <w:kern w:val="2"/>
          <w:sz w:val="24"/>
          <w:szCs w:val="24"/>
          <w:lang w:eastAsia="en-GB"/>
        </w:rPr>
        <w:tab/>
      </w:r>
      <w:r>
        <w:rPr>
          <w:noProof/>
        </w:rPr>
        <w:t>Mapping</w:t>
      </w:r>
      <w:r>
        <w:rPr>
          <w:noProof/>
        </w:rPr>
        <w:tab/>
      </w:r>
      <w:r>
        <w:rPr>
          <w:noProof/>
        </w:rPr>
        <w:fldChar w:fldCharType="begin" w:fldLock="1"/>
      </w:r>
      <w:r>
        <w:rPr>
          <w:noProof/>
        </w:rPr>
        <w:instrText xml:space="preserve"> PAGEREF _Toc203130061 \h </w:instrText>
      </w:r>
      <w:r>
        <w:rPr>
          <w:noProof/>
        </w:rPr>
      </w:r>
      <w:r>
        <w:rPr>
          <w:noProof/>
        </w:rPr>
        <w:fldChar w:fldCharType="separate"/>
      </w:r>
      <w:r>
        <w:rPr>
          <w:noProof/>
        </w:rPr>
        <w:t>20</w:t>
      </w:r>
      <w:r>
        <w:rPr>
          <w:noProof/>
        </w:rPr>
        <w:fldChar w:fldCharType="end"/>
      </w:r>
    </w:p>
    <w:p w14:paraId="1ABC6AB6" w14:textId="7CA96E0E" w:rsidR="0020041A" w:rsidRDefault="0020041A">
      <w:pPr>
        <w:pStyle w:val="TOC2"/>
        <w:rPr>
          <w:rFonts w:ascii="Calibri" w:hAnsi="Calibri"/>
          <w:noProof/>
          <w:kern w:val="2"/>
          <w:sz w:val="24"/>
          <w:szCs w:val="24"/>
          <w:lang w:eastAsia="en-GB"/>
        </w:rPr>
      </w:pPr>
      <w:r>
        <w:rPr>
          <w:noProof/>
        </w:rPr>
        <w:t>B.</w:t>
      </w:r>
      <w:r w:rsidRPr="00357ABE">
        <w:rPr>
          <w:rFonts w:eastAsia="SimSun"/>
          <w:noProof/>
          <w:lang w:eastAsia="zh-CN"/>
        </w:rPr>
        <w:t>2</w:t>
      </w:r>
      <w:r>
        <w:rPr>
          <w:noProof/>
        </w:rPr>
        <w:t>.1</w:t>
      </w:r>
      <w:r>
        <w:rPr>
          <w:rFonts w:ascii="Calibri" w:hAnsi="Calibri"/>
          <w:noProof/>
          <w:kern w:val="2"/>
          <w:sz w:val="24"/>
          <w:szCs w:val="24"/>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_Toc203130062 \h </w:instrText>
      </w:r>
      <w:r>
        <w:rPr>
          <w:noProof/>
        </w:rPr>
      </w:r>
      <w:r>
        <w:rPr>
          <w:noProof/>
        </w:rPr>
        <w:fldChar w:fldCharType="separate"/>
      </w:r>
      <w:r>
        <w:rPr>
          <w:noProof/>
        </w:rPr>
        <w:t>20</w:t>
      </w:r>
      <w:r>
        <w:rPr>
          <w:noProof/>
        </w:rPr>
        <w:fldChar w:fldCharType="end"/>
      </w:r>
    </w:p>
    <w:p w14:paraId="495693A5" w14:textId="705A93D2" w:rsidR="0020041A" w:rsidRDefault="0020041A">
      <w:pPr>
        <w:pStyle w:val="TOC2"/>
        <w:rPr>
          <w:rFonts w:ascii="Calibri" w:hAnsi="Calibri"/>
          <w:noProof/>
          <w:kern w:val="2"/>
          <w:sz w:val="24"/>
          <w:szCs w:val="24"/>
          <w:lang w:eastAsia="en-GB"/>
        </w:rPr>
      </w:pPr>
      <w:r>
        <w:rPr>
          <w:noProof/>
        </w:rPr>
        <w:t>B.2.2</w:t>
      </w:r>
      <w:r>
        <w:rPr>
          <w:rFonts w:ascii="Calibri" w:hAnsi="Calibri"/>
          <w:noProof/>
          <w:kern w:val="2"/>
          <w:sz w:val="24"/>
          <w:szCs w:val="24"/>
          <w:lang w:eastAsia="en-GB"/>
        </w:rPr>
        <w:tab/>
      </w:r>
      <w:r>
        <w:rPr>
          <w:noProof/>
        </w:rPr>
        <w:t>Information Object Class (IOC) mapping</w:t>
      </w:r>
      <w:r>
        <w:rPr>
          <w:noProof/>
        </w:rPr>
        <w:tab/>
      </w:r>
      <w:r>
        <w:rPr>
          <w:noProof/>
        </w:rPr>
        <w:fldChar w:fldCharType="begin" w:fldLock="1"/>
      </w:r>
      <w:r>
        <w:rPr>
          <w:noProof/>
        </w:rPr>
        <w:instrText xml:space="preserve"> PAGEREF _Toc203130063 \h </w:instrText>
      </w:r>
      <w:r>
        <w:rPr>
          <w:noProof/>
        </w:rPr>
      </w:r>
      <w:r>
        <w:rPr>
          <w:noProof/>
        </w:rPr>
        <w:fldChar w:fldCharType="separate"/>
      </w:r>
      <w:r>
        <w:rPr>
          <w:noProof/>
        </w:rPr>
        <w:t>20</w:t>
      </w:r>
      <w:r>
        <w:rPr>
          <w:noProof/>
        </w:rPr>
        <w:fldChar w:fldCharType="end"/>
      </w:r>
    </w:p>
    <w:p w14:paraId="196AFE61" w14:textId="08DD4C32" w:rsidR="0020041A" w:rsidRDefault="0020041A">
      <w:pPr>
        <w:pStyle w:val="TOC1"/>
        <w:rPr>
          <w:rFonts w:ascii="Calibri" w:hAnsi="Calibri"/>
          <w:noProof/>
          <w:kern w:val="2"/>
          <w:sz w:val="24"/>
          <w:szCs w:val="24"/>
          <w:lang w:eastAsia="en-GB"/>
        </w:rPr>
      </w:pPr>
      <w:r>
        <w:rPr>
          <w:noProof/>
          <w:lang w:eastAsia="zh-CN"/>
        </w:rPr>
        <w:t>B</w:t>
      </w:r>
      <w:r>
        <w:rPr>
          <w:noProof/>
        </w:rPr>
        <w:t>.3</w:t>
      </w:r>
      <w:r>
        <w:rPr>
          <w:rFonts w:ascii="Calibri" w:hAnsi="Calibri"/>
          <w:noProof/>
          <w:kern w:val="2"/>
          <w:sz w:val="24"/>
          <w:szCs w:val="24"/>
          <w:lang w:eastAsia="en-GB"/>
        </w:rPr>
        <w:tab/>
      </w:r>
      <w:r>
        <w:rPr>
          <w:noProof/>
          <w:lang w:eastAsia="zh-CN"/>
        </w:rPr>
        <w:t>Solution Set (SS) definitions</w:t>
      </w:r>
      <w:r>
        <w:rPr>
          <w:noProof/>
        </w:rPr>
        <w:tab/>
      </w:r>
      <w:r>
        <w:rPr>
          <w:noProof/>
        </w:rPr>
        <w:fldChar w:fldCharType="begin" w:fldLock="1"/>
      </w:r>
      <w:r>
        <w:rPr>
          <w:noProof/>
        </w:rPr>
        <w:instrText xml:space="preserve"> PAGEREF _Toc203130064 \h </w:instrText>
      </w:r>
      <w:r>
        <w:rPr>
          <w:noProof/>
        </w:rPr>
      </w:r>
      <w:r>
        <w:rPr>
          <w:noProof/>
        </w:rPr>
        <w:fldChar w:fldCharType="separate"/>
      </w:r>
      <w:r>
        <w:rPr>
          <w:noProof/>
        </w:rPr>
        <w:t>21</w:t>
      </w:r>
      <w:r>
        <w:rPr>
          <w:noProof/>
        </w:rPr>
        <w:fldChar w:fldCharType="end"/>
      </w:r>
    </w:p>
    <w:p w14:paraId="38AD961F" w14:textId="78953741" w:rsidR="0020041A" w:rsidRDefault="0020041A">
      <w:pPr>
        <w:pStyle w:val="TOC2"/>
        <w:rPr>
          <w:rFonts w:ascii="Calibri" w:hAnsi="Calibri"/>
          <w:noProof/>
          <w:kern w:val="2"/>
          <w:sz w:val="24"/>
          <w:szCs w:val="24"/>
          <w:lang w:eastAsia="en-GB"/>
        </w:rPr>
      </w:pPr>
      <w:r>
        <w:rPr>
          <w:noProof/>
        </w:rPr>
        <w:t>B.</w:t>
      </w:r>
      <w:r>
        <w:rPr>
          <w:noProof/>
          <w:lang w:eastAsia="zh-CN"/>
        </w:rPr>
        <w:t>3.1</w:t>
      </w:r>
      <w:r>
        <w:rPr>
          <w:rFonts w:ascii="Calibri" w:hAnsi="Calibri"/>
          <w:noProof/>
          <w:kern w:val="2"/>
          <w:sz w:val="24"/>
          <w:szCs w:val="24"/>
          <w:lang w:eastAsia="en-GB"/>
        </w:rPr>
        <w:tab/>
      </w:r>
      <w:r>
        <w:rPr>
          <w:noProof/>
        </w:rPr>
        <w:t>XML definition structure</w:t>
      </w:r>
      <w:r>
        <w:rPr>
          <w:noProof/>
        </w:rPr>
        <w:tab/>
      </w:r>
      <w:r>
        <w:rPr>
          <w:noProof/>
        </w:rPr>
        <w:fldChar w:fldCharType="begin" w:fldLock="1"/>
      </w:r>
      <w:r>
        <w:rPr>
          <w:noProof/>
        </w:rPr>
        <w:instrText xml:space="preserve"> PAGEREF _Toc203130065 \h </w:instrText>
      </w:r>
      <w:r>
        <w:rPr>
          <w:noProof/>
        </w:rPr>
      </w:r>
      <w:r>
        <w:rPr>
          <w:noProof/>
        </w:rPr>
        <w:fldChar w:fldCharType="separate"/>
      </w:r>
      <w:r>
        <w:rPr>
          <w:noProof/>
        </w:rPr>
        <w:t>21</w:t>
      </w:r>
      <w:r>
        <w:rPr>
          <w:noProof/>
        </w:rPr>
        <w:fldChar w:fldCharType="end"/>
      </w:r>
    </w:p>
    <w:p w14:paraId="7664F6A7" w14:textId="3DE855D1" w:rsidR="0020041A" w:rsidRDefault="0020041A">
      <w:pPr>
        <w:pStyle w:val="TOC2"/>
        <w:rPr>
          <w:rFonts w:ascii="Calibri" w:hAnsi="Calibri"/>
          <w:noProof/>
          <w:kern w:val="2"/>
          <w:sz w:val="24"/>
          <w:szCs w:val="24"/>
          <w:lang w:eastAsia="en-GB"/>
        </w:rPr>
      </w:pPr>
      <w:r>
        <w:rPr>
          <w:noProof/>
        </w:rPr>
        <w:t>B.</w:t>
      </w:r>
      <w:r>
        <w:rPr>
          <w:noProof/>
          <w:lang w:eastAsia="zh-CN"/>
        </w:rPr>
        <w:t>3.2</w:t>
      </w:r>
      <w:r>
        <w:rPr>
          <w:rFonts w:ascii="Calibri" w:hAnsi="Calibri"/>
          <w:noProof/>
          <w:kern w:val="2"/>
          <w:sz w:val="24"/>
          <w:szCs w:val="24"/>
          <w:lang w:eastAsia="en-GB"/>
        </w:rPr>
        <w:tab/>
      </w:r>
      <w:r>
        <w:rPr>
          <w:noProof/>
        </w:rPr>
        <w:t>Graphical Representation</w:t>
      </w:r>
      <w:r>
        <w:rPr>
          <w:noProof/>
        </w:rPr>
        <w:tab/>
      </w:r>
      <w:r>
        <w:rPr>
          <w:noProof/>
        </w:rPr>
        <w:fldChar w:fldCharType="begin" w:fldLock="1"/>
      </w:r>
      <w:r>
        <w:rPr>
          <w:noProof/>
        </w:rPr>
        <w:instrText xml:space="preserve"> PAGEREF _Toc203130066 \h </w:instrText>
      </w:r>
      <w:r>
        <w:rPr>
          <w:noProof/>
        </w:rPr>
      </w:r>
      <w:r>
        <w:rPr>
          <w:noProof/>
        </w:rPr>
        <w:fldChar w:fldCharType="separate"/>
      </w:r>
      <w:r>
        <w:rPr>
          <w:noProof/>
        </w:rPr>
        <w:t>21</w:t>
      </w:r>
      <w:r>
        <w:rPr>
          <w:noProof/>
        </w:rPr>
        <w:fldChar w:fldCharType="end"/>
      </w:r>
    </w:p>
    <w:p w14:paraId="1A576B3E" w14:textId="72B12191" w:rsidR="0020041A" w:rsidRDefault="0020041A">
      <w:pPr>
        <w:pStyle w:val="TOC2"/>
        <w:rPr>
          <w:rFonts w:ascii="Calibri" w:hAnsi="Calibri"/>
          <w:noProof/>
          <w:kern w:val="2"/>
          <w:sz w:val="24"/>
          <w:szCs w:val="24"/>
          <w:lang w:eastAsia="en-GB"/>
        </w:rPr>
      </w:pPr>
      <w:r w:rsidRPr="00357ABE">
        <w:rPr>
          <w:noProof/>
          <w:lang w:val="de-DE"/>
        </w:rPr>
        <w:lastRenderedPageBreak/>
        <w:t>B.3</w:t>
      </w:r>
      <w:r w:rsidRPr="00357ABE">
        <w:rPr>
          <w:noProof/>
          <w:lang w:val="de-DE" w:eastAsia="zh-CN"/>
        </w:rPr>
        <w:t>.3</w:t>
      </w:r>
      <w:r>
        <w:rPr>
          <w:rFonts w:ascii="Calibri" w:hAnsi="Calibri"/>
          <w:noProof/>
          <w:kern w:val="2"/>
          <w:sz w:val="24"/>
          <w:szCs w:val="24"/>
          <w:lang w:eastAsia="en-GB"/>
        </w:rPr>
        <w:tab/>
      </w:r>
      <w:r w:rsidRPr="00357ABE">
        <w:rPr>
          <w:noProof/>
          <w:lang w:val="de-DE"/>
        </w:rPr>
        <w:t>XML schema "genericNrm.xsd"</w:t>
      </w:r>
      <w:r>
        <w:rPr>
          <w:noProof/>
        </w:rPr>
        <w:tab/>
      </w:r>
      <w:r>
        <w:rPr>
          <w:noProof/>
        </w:rPr>
        <w:fldChar w:fldCharType="begin" w:fldLock="1"/>
      </w:r>
      <w:r>
        <w:rPr>
          <w:noProof/>
        </w:rPr>
        <w:instrText xml:space="preserve"> PAGEREF _Toc203130067 \h </w:instrText>
      </w:r>
      <w:r>
        <w:rPr>
          <w:noProof/>
        </w:rPr>
      </w:r>
      <w:r>
        <w:rPr>
          <w:noProof/>
        </w:rPr>
        <w:fldChar w:fldCharType="separate"/>
      </w:r>
      <w:r>
        <w:rPr>
          <w:noProof/>
        </w:rPr>
        <w:t>22</w:t>
      </w:r>
      <w:r>
        <w:rPr>
          <w:noProof/>
        </w:rPr>
        <w:fldChar w:fldCharType="end"/>
      </w:r>
    </w:p>
    <w:p w14:paraId="26B9E5B1" w14:textId="27FE38A2" w:rsidR="0020041A" w:rsidRDefault="0020041A" w:rsidP="0020041A">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_Toc203130068 \h </w:instrText>
      </w:r>
      <w:r>
        <w:rPr>
          <w:noProof/>
        </w:rPr>
      </w:r>
      <w:r>
        <w:rPr>
          <w:noProof/>
        </w:rPr>
        <w:fldChar w:fldCharType="separate"/>
      </w:r>
      <w:r>
        <w:rPr>
          <w:noProof/>
        </w:rPr>
        <w:t>32</w:t>
      </w:r>
      <w:r>
        <w:rPr>
          <w:noProof/>
        </w:rPr>
        <w:fldChar w:fldCharType="end"/>
      </w:r>
    </w:p>
    <w:p w14:paraId="44AD8BAC" w14:textId="7262C676" w:rsidR="0020041A" w:rsidRDefault="0020041A">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_Toc203130069 \h </w:instrText>
      </w:r>
      <w:r>
        <w:rPr>
          <w:noProof/>
        </w:rPr>
      </w:r>
      <w:r>
        <w:rPr>
          <w:noProof/>
        </w:rPr>
        <w:fldChar w:fldCharType="separate"/>
      </w:r>
      <w:r>
        <w:rPr>
          <w:noProof/>
        </w:rPr>
        <w:t>32</w:t>
      </w:r>
      <w:r>
        <w:rPr>
          <w:noProof/>
        </w:rPr>
        <w:fldChar w:fldCharType="end"/>
      </w:r>
    </w:p>
    <w:p w14:paraId="50D40D31" w14:textId="362814DA" w:rsidR="0020041A" w:rsidRDefault="0020041A">
      <w:pPr>
        <w:pStyle w:val="TOC1"/>
        <w:rPr>
          <w:rFonts w:ascii="Calibri" w:hAnsi="Calibri"/>
          <w:noProof/>
          <w:kern w:val="2"/>
          <w:sz w:val="24"/>
          <w:szCs w:val="24"/>
          <w:lang w:eastAsia="en-GB"/>
        </w:rPr>
      </w:pPr>
      <w:r>
        <w:rPr>
          <w:noProof/>
          <w:lang w:eastAsia="zh-CN"/>
        </w:rPr>
        <w:t>C.2</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_Toc203130070 \h </w:instrText>
      </w:r>
      <w:r>
        <w:rPr>
          <w:noProof/>
        </w:rPr>
      </w:r>
      <w:r>
        <w:rPr>
          <w:noProof/>
        </w:rPr>
        <w:fldChar w:fldCharType="separate"/>
      </w:r>
      <w:r>
        <w:rPr>
          <w:noProof/>
        </w:rPr>
        <w:t>32</w:t>
      </w:r>
      <w:r>
        <w:rPr>
          <w:noProof/>
        </w:rPr>
        <w:fldChar w:fldCharType="end"/>
      </w:r>
    </w:p>
    <w:p w14:paraId="720AE41E" w14:textId="30CCA83F" w:rsidR="0020041A" w:rsidRDefault="0020041A">
      <w:pPr>
        <w:pStyle w:val="TOC1"/>
        <w:rPr>
          <w:rFonts w:ascii="Calibri" w:hAnsi="Calibri"/>
          <w:noProof/>
          <w:kern w:val="2"/>
          <w:sz w:val="24"/>
          <w:szCs w:val="24"/>
          <w:lang w:eastAsia="en-GB"/>
        </w:rPr>
      </w:pPr>
      <w:r>
        <w:rPr>
          <w:noProof/>
          <w:lang w:eastAsia="zh-CN"/>
        </w:rPr>
        <w:t>C.3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_Toc203130071 \h </w:instrText>
      </w:r>
      <w:r>
        <w:rPr>
          <w:noProof/>
        </w:rPr>
      </w:r>
      <w:r>
        <w:rPr>
          <w:noProof/>
        </w:rPr>
        <w:fldChar w:fldCharType="separate"/>
      </w:r>
      <w:r>
        <w:rPr>
          <w:noProof/>
        </w:rPr>
        <w:t>32</w:t>
      </w:r>
      <w:r>
        <w:rPr>
          <w:noProof/>
        </w:rPr>
        <w:fldChar w:fldCharType="end"/>
      </w:r>
    </w:p>
    <w:p w14:paraId="26DE5281" w14:textId="35FD5D6C" w:rsidR="0020041A" w:rsidRDefault="0020041A">
      <w:pPr>
        <w:pStyle w:val="TOC1"/>
        <w:rPr>
          <w:rFonts w:ascii="Calibri" w:hAnsi="Calibri"/>
          <w:noProof/>
          <w:kern w:val="2"/>
          <w:sz w:val="24"/>
          <w:szCs w:val="24"/>
          <w:lang w:eastAsia="en-GB"/>
        </w:rPr>
      </w:pPr>
      <w:r>
        <w:rPr>
          <w:noProof/>
          <w:lang w:eastAsia="zh-CN"/>
        </w:rPr>
        <w:t>C.4</w:t>
      </w:r>
      <w:r>
        <w:rPr>
          <w:rFonts w:ascii="Calibri" w:hAnsi="Calibri"/>
          <w:noProof/>
          <w:kern w:val="2"/>
          <w:sz w:val="24"/>
          <w:szCs w:val="24"/>
          <w:lang w:eastAsia="en-GB"/>
        </w:rPr>
        <w:tab/>
      </w:r>
      <w:r>
        <w:rPr>
          <w:noProof/>
          <w:lang w:eastAsia="zh-CN"/>
        </w:rPr>
        <w:t>Solution Set (SS) definitions</w:t>
      </w:r>
      <w:r>
        <w:rPr>
          <w:noProof/>
        </w:rPr>
        <w:tab/>
      </w:r>
      <w:r>
        <w:rPr>
          <w:noProof/>
        </w:rPr>
        <w:fldChar w:fldCharType="begin" w:fldLock="1"/>
      </w:r>
      <w:r>
        <w:rPr>
          <w:noProof/>
        </w:rPr>
        <w:instrText xml:space="preserve"> PAGEREF _Toc203130072 \h </w:instrText>
      </w:r>
      <w:r>
        <w:rPr>
          <w:noProof/>
        </w:rPr>
      </w:r>
      <w:r>
        <w:rPr>
          <w:noProof/>
        </w:rPr>
        <w:fldChar w:fldCharType="separate"/>
      </w:r>
      <w:r>
        <w:rPr>
          <w:noProof/>
        </w:rPr>
        <w:t>32</w:t>
      </w:r>
      <w:r>
        <w:rPr>
          <w:noProof/>
        </w:rPr>
        <w:fldChar w:fldCharType="end"/>
      </w:r>
    </w:p>
    <w:p w14:paraId="3A0FDF3A" w14:textId="769E937E" w:rsidR="0020041A" w:rsidRDefault="0020041A">
      <w:pPr>
        <w:pStyle w:val="TOC2"/>
        <w:rPr>
          <w:rFonts w:ascii="Calibri" w:hAnsi="Calibri"/>
          <w:noProof/>
          <w:kern w:val="2"/>
          <w:sz w:val="24"/>
          <w:szCs w:val="24"/>
          <w:lang w:eastAsia="en-GB"/>
        </w:rPr>
      </w:pPr>
      <w:r w:rsidRPr="00357ABE">
        <w:rPr>
          <w:noProof/>
          <w:lang w:val="en-US" w:eastAsia="zh-CN"/>
        </w:rPr>
        <w:t>C.4.1</w:t>
      </w:r>
      <w:r>
        <w:rPr>
          <w:rFonts w:ascii="Calibri" w:hAnsi="Calibri"/>
          <w:noProof/>
          <w:kern w:val="2"/>
          <w:sz w:val="24"/>
          <w:szCs w:val="24"/>
          <w:lang w:eastAsia="en-GB"/>
        </w:rPr>
        <w:tab/>
      </w:r>
      <w:r w:rsidRPr="00357ABE">
        <w:rPr>
          <w:noProof/>
          <w:lang w:val="en-US"/>
        </w:rPr>
        <w:t>Void</w:t>
      </w:r>
      <w:r>
        <w:rPr>
          <w:noProof/>
        </w:rPr>
        <w:tab/>
      </w:r>
      <w:r>
        <w:rPr>
          <w:noProof/>
        </w:rPr>
        <w:fldChar w:fldCharType="begin" w:fldLock="1"/>
      </w:r>
      <w:r>
        <w:rPr>
          <w:noProof/>
        </w:rPr>
        <w:instrText xml:space="preserve"> PAGEREF _Toc203130073 \h </w:instrText>
      </w:r>
      <w:r>
        <w:rPr>
          <w:noProof/>
        </w:rPr>
      </w:r>
      <w:r>
        <w:rPr>
          <w:noProof/>
        </w:rPr>
        <w:fldChar w:fldCharType="separate"/>
      </w:r>
      <w:r>
        <w:rPr>
          <w:noProof/>
        </w:rPr>
        <w:t>32</w:t>
      </w:r>
      <w:r>
        <w:rPr>
          <w:noProof/>
        </w:rPr>
        <w:fldChar w:fldCharType="end"/>
      </w:r>
    </w:p>
    <w:p w14:paraId="0DF38F09" w14:textId="70507684" w:rsidR="0020041A" w:rsidRDefault="0020041A">
      <w:pPr>
        <w:pStyle w:val="TOC2"/>
        <w:rPr>
          <w:rFonts w:ascii="Calibri" w:hAnsi="Calibri"/>
          <w:noProof/>
          <w:kern w:val="2"/>
          <w:sz w:val="24"/>
          <w:szCs w:val="24"/>
          <w:lang w:eastAsia="en-GB"/>
        </w:rPr>
      </w:pPr>
      <w:r>
        <w:rPr>
          <w:noProof/>
          <w:lang w:eastAsia="zh-CN"/>
        </w:rPr>
        <w:t>C.4.2</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_Toc203130074 \h </w:instrText>
      </w:r>
      <w:r>
        <w:rPr>
          <w:noProof/>
        </w:rPr>
      </w:r>
      <w:r>
        <w:rPr>
          <w:noProof/>
        </w:rPr>
        <w:fldChar w:fldCharType="separate"/>
      </w:r>
      <w:r>
        <w:rPr>
          <w:noProof/>
        </w:rPr>
        <w:t>32</w:t>
      </w:r>
      <w:r>
        <w:rPr>
          <w:noProof/>
        </w:rPr>
        <w:fldChar w:fldCharType="end"/>
      </w:r>
    </w:p>
    <w:p w14:paraId="53C31360" w14:textId="2CE37F2C" w:rsidR="0020041A" w:rsidRDefault="0020041A">
      <w:pPr>
        <w:pStyle w:val="TOC2"/>
        <w:rPr>
          <w:rFonts w:ascii="Calibri" w:hAnsi="Calibri"/>
          <w:noProof/>
          <w:kern w:val="2"/>
          <w:sz w:val="24"/>
          <w:szCs w:val="24"/>
          <w:lang w:eastAsia="en-GB"/>
        </w:rPr>
      </w:pPr>
      <w:r>
        <w:rPr>
          <w:noProof/>
          <w:lang w:eastAsia="zh-CN"/>
        </w:rPr>
        <w:t>C.4.2a</w:t>
      </w:r>
      <w:r>
        <w:rPr>
          <w:rFonts w:ascii="Calibri" w:hAnsi="Calibri"/>
          <w:noProof/>
          <w:kern w:val="2"/>
          <w:sz w:val="24"/>
          <w:szCs w:val="24"/>
          <w:lang w:eastAsia="en-GB"/>
        </w:rPr>
        <w:tab/>
      </w:r>
      <w:r>
        <w:rPr>
          <w:noProof/>
          <w:lang w:eastAsia="zh-CN"/>
        </w:rPr>
        <w:t>OpenAPI document "TS28623_ComDefs.yaml"</w:t>
      </w:r>
      <w:r>
        <w:rPr>
          <w:noProof/>
        </w:rPr>
        <w:tab/>
      </w:r>
      <w:r>
        <w:rPr>
          <w:noProof/>
        </w:rPr>
        <w:fldChar w:fldCharType="begin" w:fldLock="1"/>
      </w:r>
      <w:r>
        <w:rPr>
          <w:noProof/>
        </w:rPr>
        <w:instrText xml:space="preserve"> PAGEREF _Toc203130075 \h </w:instrText>
      </w:r>
      <w:r>
        <w:rPr>
          <w:noProof/>
        </w:rPr>
      </w:r>
      <w:r>
        <w:rPr>
          <w:noProof/>
        </w:rPr>
        <w:fldChar w:fldCharType="separate"/>
      </w:r>
      <w:r>
        <w:rPr>
          <w:noProof/>
        </w:rPr>
        <w:t>32</w:t>
      </w:r>
      <w:r>
        <w:rPr>
          <w:noProof/>
        </w:rPr>
        <w:fldChar w:fldCharType="end"/>
      </w:r>
    </w:p>
    <w:p w14:paraId="7DCB322C" w14:textId="049C11AA" w:rsidR="0020041A" w:rsidRDefault="0020041A">
      <w:pPr>
        <w:pStyle w:val="TOC2"/>
        <w:rPr>
          <w:rFonts w:ascii="Calibri" w:hAnsi="Calibri"/>
          <w:noProof/>
          <w:kern w:val="2"/>
          <w:sz w:val="24"/>
          <w:szCs w:val="24"/>
          <w:lang w:eastAsia="en-GB"/>
        </w:rPr>
      </w:pPr>
      <w:r>
        <w:rPr>
          <w:noProof/>
          <w:lang w:eastAsia="zh-CN"/>
        </w:rPr>
        <w:t>C.4.3</w:t>
      </w:r>
      <w:r>
        <w:rPr>
          <w:rFonts w:ascii="Calibri" w:hAnsi="Calibri"/>
          <w:noProof/>
          <w:kern w:val="2"/>
          <w:sz w:val="24"/>
          <w:szCs w:val="24"/>
          <w:lang w:eastAsia="en-GB"/>
        </w:rPr>
        <w:tab/>
      </w:r>
      <w:r w:rsidRPr="00357ABE">
        <w:rPr>
          <w:noProof/>
          <w:lang w:val="en-US" w:eastAsia="zh-CN"/>
        </w:rPr>
        <w:t>OpenAPI document</w:t>
      </w:r>
      <w:r>
        <w:rPr>
          <w:noProof/>
          <w:lang w:eastAsia="zh-CN"/>
        </w:rPr>
        <w:t xml:space="preserve"> </w:t>
      </w:r>
      <w:r w:rsidRPr="00357ABE">
        <w:rPr>
          <w:rFonts w:eastAsia="SimSun"/>
          <w:noProof/>
          <w:lang w:eastAsia="zh-CN"/>
        </w:rPr>
        <w:t>"TS28623_G</w:t>
      </w:r>
      <w:r>
        <w:rPr>
          <w:noProof/>
          <w:lang w:eastAsia="zh-CN"/>
        </w:rPr>
        <w:t>eneric</w:t>
      </w:r>
      <w:r w:rsidRPr="00357ABE">
        <w:rPr>
          <w:rFonts w:eastAsia="SimSun"/>
          <w:noProof/>
          <w:lang w:eastAsia="zh-CN"/>
        </w:rPr>
        <w:t>Nrm.</w:t>
      </w:r>
      <w:r w:rsidRPr="00357ABE">
        <w:rPr>
          <w:rFonts w:eastAsia="SimSun"/>
          <w:noProof/>
          <w:lang w:val="en-US" w:eastAsia="zh-CN"/>
        </w:rPr>
        <w:t>yaml</w:t>
      </w:r>
      <w:r w:rsidRPr="00357ABE">
        <w:rPr>
          <w:rFonts w:eastAsia="SimSun"/>
          <w:noProof/>
          <w:lang w:eastAsia="zh-CN"/>
        </w:rPr>
        <w:t>"</w:t>
      </w:r>
      <w:r>
        <w:rPr>
          <w:noProof/>
        </w:rPr>
        <w:tab/>
      </w:r>
      <w:r>
        <w:rPr>
          <w:noProof/>
        </w:rPr>
        <w:fldChar w:fldCharType="begin" w:fldLock="1"/>
      </w:r>
      <w:r>
        <w:rPr>
          <w:noProof/>
        </w:rPr>
        <w:instrText xml:space="preserve"> PAGEREF _Toc203130076 \h </w:instrText>
      </w:r>
      <w:r>
        <w:rPr>
          <w:noProof/>
        </w:rPr>
      </w:r>
      <w:r>
        <w:rPr>
          <w:noProof/>
        </w:rPr>
        <w:fldChar w:fldCharType="separate"/>
      </w:r>
      <w:r>
        <w:rPr>
          <w:noProof/>
        </w:rPr>
        <w:t>35</w:t>
      </w:r>
      <w:r>
        <w:rPr>
          <w:noProof/>
        </w:rPr>
        <w:fldChar w:fldCharType="end"/>
      </w:r>
    </w:p>
    <w:p w14:paraId="7750BC30" w14:textId="55C0CDB7" w:rsidR="0020041A" w:rsidRDefault="0020041A" w:rsidP="0020041A">
      <w:pPr>
        <w:pStyle w:val="TOC8"/>
        <w:rPr>
          <w:rFonts w:ascii="Calibri" w:hAnsi="Calibri"/>
          <w:b w:val="0"/>
          <w:noProof/>
          <w:kern w:val="2"/>
          <w:sz w:val="24"/>
          <w:szCs w:val="24"/>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_Toc203130077 \h </w:instrText>
      </w:r>
      <w:r>
        <w:rPr>
          <w:noProof/>
        </w:rPr>
      </w:r>
      <w:r>
        <w:rPr>
          <w:noProof/>
        </w:rPr>
        <w:fldChar w:fldCharType="separate"/>
      </w:r>
      <w:r>
        <w:rPr>
          <w:noProof/>
        </w:rPr>
        <w:t>64</w:t>
      </w:r>
      <w:r>
        <w:rPr>
          <w:noProof/>
        </w:rPr>
        <w:fldChar w:fldCharType="end"/>
      </w:r>
    </w:p>
    <w:p w14:paraId="6F508787" w14:textId="30AE8A87" w:rsidR="0020041A" w:rsidRDefault="0020041A">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_Toc203130078 \h </w:instrText>
      </w:r>
      <w:r>
        <w:rPr>
          <w:noProof/>
        </w:rPr>
      </w:r>
      <w:r>
        <w:rPr>
          <w:noProof/>
        </w:rPr>
        <w:fldChar w:fldCharType="separate"/>
      </w:r>
      <w:r>
        <w:rPr>
          <w:noProof/>
        </w:rPr>
        <w:t>64</w:t>
      </w:r>
      <w:r>
        <w:rPr>
          <w:noProof/>
        </w:rPr>
        <w:fldChar w:fldCharType="end"/>
      </w:r>
    </w:p>
    <w:p w14:paraId="7F6C3D40" w14:textId="3AF31CA0" w:rsidR="0020041A" w:rsidRDefault="0020041A">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Modules</w:t>
      </w:r>
      <w:r>
        <w:rPr>
          <w:noProof/>
        </w:rPr>
        <w:tab/>
      </w:r>
      <w:r>
        <w:rPr>
          <w:noProof/>
        </w:rPr>
        <w:fldChar w:fldCharType="begin" w:fldLock="1"/>
      </w:r>
      <w:r>
        <w:rPr>
          <w:noProof/>
        </w:rPr>
        <w:instrText xml:space="preserve"> PAGEREF _Toc203130079 \h </w:instrText>
      </w:r>
      <w:r>
        <w:rPr>
          <w:noProof/>
        </w:rPr>
      </w:r>
      <w:r>
        <w:rPr>
          <w:noProof/>
        </w:rPr>
        <w:fldChar w:fldCharType="separate"/>
      </w:r>
      <w:r>
        <w:rPr>
          <w:noProof/>
        </w:rPr>
        <w:t>64</w:t>
      </w:r>
      <w:r>
        <w:rPr>
          <w:noProof/>
        </w:rPr>
        <w:fldChar w:fldCharType="end"/>
      </w:r>
    </w:p>
    <w:p w14:paraId="7676C026" w14:textId="6B9C6B51" w:rsidR="0020041A" w:rsidRDefault="0020041A">
      <w:pPr>
        <w:pStyle w:val="TOC2"/>
        <w:rPr>
          <w:rFonts w:ascii="Calibri" w:hAnsi="Calibri"/>
          <w:noProof/>
          <w:kern w:val="2"/>
          <w:sz w:val="24"/>
          <w:szCs w:val="24"/>
          <w:lang w:eastAsia="en-GB"/>
        </w:rPr>
      </w:pPr>
      <w:r>
        <w:rPr>
          <w:noProof/>
          <w:lang w:eastAsia="zh-CN"/>
        </w:rPr>
        <w:t>D.2.1</w:t>
      </w:r>
      <w:r>
        <w:rPr>
          <w:rFonts w:ascii="Calibri" w:hAnsi="Calibri"/>
          <w:noProof/>
          <w:kern w:val="2"/>
          <w:sz w:val="24"/>
          <w:szCs w:val="24"/>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_Toc203130080 \h </w:instrText>
      </w:r>
      <w:r>
        <w:rPr>
          <w:noProof/>
        </w:rPr>
      </w:r>
      <w:r>
        <w:rPr>
          <w:noProof/>
        </w:rPr>
        <w:fldChar w:fldCharType="separate"/>
      </w:r>
      <w:r>
        <w:rPr>
          <w:noProof/>
        </w:rPr>
        <w:t>64</w:t>
      </w:r>
      <w:r>
        <w:rPr>
          <w:noProof/>
        </w:rPr>
        <w:fldChar w:fldCharType="end"/>
      </w:r>
    </w:p>
    <w:p w14:paraId="44B67468" w14:textId="732EB9BE" w:rsidR="0020041A" w:rsidRDefault="0020041A">
      <w:pPr>
        <w:pStyle w:val="TOC2"/>
        <w:rPr>
          <w:rFonts w:ascii="Calibri" w:hAnsi="Calibri"/>
          <w:noProof/>
          <w:kern w:val="2"/>
          <w:sz w:val="24"/>
          <w:szCs w:val="24"/>
          <w:lang w:eastAsia="en-GB"/>
        </w:rPr>
      </w:pPr>
      <w:r>
        <w:rPr>
          <w:noProof/>
          <w:lang w:eastAsia="zh-CN"/>
        </w:rPr>
        <w:t>D.2.2</w:t>
      </w:r>
      <w:r>
        <w:rPr>
          <w:rFonts w:ascii="Calibri" w:hAnsi="Calibri"/>
          <w:noProof/>
          <w:kern w:val="2"/>
          <w:sz w:val="24"/>
          <w:szCs w:val="24"/>
          <w:lang w:eastAsia="en-GB"/>
        </w:rPr>
        <w:tab/>
      </w:r>
      <w:r>
        <w:rPr>
          <w:noProof/>
          <w:lang w:eastAsia="zh-CN"/>
        </w:rPr>
        <w:t>module _3gpp-common-managed-element.yang</w:t>
      </w:r>
      <w:r>
        <w:rPr>
          <w:noProof/>
        </w:rPr>
        <w:tab/>
      </w:r>
      <w:r>
        <w:rPr>
          <w:noProof/>
        </w:rPr>
        <w:fldChar w:fldCharType="begin" w:fldLock="1"/>
      </w:r>
      <w:r>
        <w:rPr>
          <w:noProof/>
        </w:rPr>
        <w:instrText xml:space="preserve"> PAGEREF _Toc203130081 \h </w:instrText>
      </w:r>
      <w:r>
        <w:rPr>
          <w:noProof/>
        </w:rPr>
      </w:r>
      <w:r>
        <w:rPr>
          <w:noProof/>
        </w:rPr>
        <w:fldChar w:fldCharType="separate"/>
      </w:r>
      <w:r>
        <w:rPr>
          <w:noProof/>
        </w:rPr>
        <w:t>65</w:t>
      </w:r>
      <w:r>
        <w:rPr>
          <w:noProof/>
        </w:rPr>
        <w:fldChar w:fldCharType="end"/>
      </w:r>
    </w:p>
    <w:p w14:paraId="269C8456" w14:textId="1BAB0CA1" w:rsidR="0020041A" w:rsidRDefault="0020041A">
      <w:pPr>
        <w:pStyle w:val="TOC2"/>
        <w:rPr>
          <w:rFonts w:ascii="Calibri" w:hAnsi="Calibri"/>
          <w:noProof/>
          <w:kern w:val="2"/>
          <w:sz w:val="24"/>
          <w:szCs w:val="24"/>
          <w:lang w:eastAsia="en-GB"/>
        </w:rPr>
      </w:pPr>
      <w:r>
        <w:rPr>
          <w:noProof/>
          <w:lang w:eastAsia="zh-CN"/>
        </w:rPr>
        <w:t>D.2.3</w:t>
      </w:r>
      <w:r>
        <w:rPr>
          <w:rFonts w:ascii="Calibri" w:hAnsi="Calibri"/>
          <w:noProof/>
          <w:kern w:val="2"/>
          <w:sz w:val="24"/>
          <w:szCs w:val="24"/>
          <w:lang w:eastAsia="en-GB"/>
        </w:rPr>
        <w:tab/>
      </w:r>
      <w:r>
        <w:rPr>
          <w:noProof/>
          <w:lang w:eastAsia="zh-CN"/>
        </w:rPr>
        <w:t>module _3gpp-common-managed-function.yang</w:t>
      </w:r>
      <w:r>
        <w:rPr>
          <w:noProof/>
        </w:rPr>
        <w:tab/>
      </w:r>
      <w:r>
        <w:rPr>
          <w:noProof/>
        </w:rPr>
        <w:fldChar w:fldCharType="begin" w:fldLock="1"/>
      </w:r>
      <w:r>
        <w:rPr>
          <w:noProof/>
        </w:rPr>
        <w:instrText xml:space="preserve"> PAGEREF _Toc203130082 \h </w:instrText>
      </w:r>
      <w:r>
        <w:rPr>
          <w:noProof/>
        </w:rPr>
      </w:r>
      <w:r>
        <w:rPr>
          <w:noProof/>
        </w:rPr>
        <w:fldChar w:fldCharType="separate"/>
      </w:r>
      <w:r>
        <w:rPr>
          <w:noProof/>
        </w:rPr>
        <w:t>69</w:t>
      </w:r>
      <w:r>
        <w:rPr>
          <w:noProof/>
        </w:rPr>
        <w:fldChar w:fldCharType="end"/>
      </w:r>
    </w:p>
    <w:p w14:paraId="5D8DA6D1" w14:textId="09898780" w:rsidR="0020041A" w:rsidRDefault="0020041A">
      <w:pPr>
        <w:pStyle w:val="TOC2"/>
        <w:rPr>
          <w:rFonts w:ascii="Calibri" w:hAnsi="Calibri"/>
          <w:noProof/>
          <w:kern w:val="2"/>
          <w:sz w:val="24"/>
          <w:szCs w:val="24"/>
          <w:lang w:eastAsia="en-GB"/>
        </w:rPr>
      </w:pPr>
      <w:r>
        <w:rPr>
          <w:noProof/>
          <w:lang w:eastAsia="zh-CN"/>
        </w:rPr>
        <w:t>D.2.4</w:t>
      </w:r>
      <w:r>
        <w:rPr>
          <w:rFonts w:ascii="Calibri" w:hAnsi="Calibri"/>
          <w:noProof/>
          <w:kern w:val="2"/>
          <w:sz w:val="24"/>
          <w:szCs w:val="24"/>
          <w:lang w:eastAsia="en-GB"/>
        </w:rPr>
        <w:tab/>
      </w:r>
      <w:r>
        <w:rPr>
          <w:noProof/>
          <w:lang w:eastAsia="zh-CN"/>
        </w:rPr>
        <w:t>module _3gpp-common-measurements.yang</w:t>
      </w:r>
      <w:r>
        <w:rPr>
          <w:noProof/>
        </w:rPr>
        <w:tab/>
      </w:r>
      <w:r>
        <w:rPr>
          <w:noProof/>
        </w:rPr>
        <w:fldChar w:fldCharType="begin" w:fldLock="1"/>
      </w:r>
      <w:r>
        <w:rPr>
          <w:noProof/>
        </w:rPr>
        <w:instrText xml:space="preserve"> PAGEREF _Toc203130083 \h </w:instrText>
      </w:r>
      <w:r>
        <w:rPr>
          <w:noProof/>
        </w:rPr>
      </w:r>
      <w:r>
        <w:rPr>
          <w:noProof/>
        </w:rPr>
        <w:fldChar w:fldCharType="separate"/>
      </w:r>
      <w:r>
        <w:rPr>
          <w:noProof/>
        </w:rPr>
        <w:t>73</w:t>
      </w:r>
      <w:r>
        <w:rPr>
          <w:noProof/>
        </w:rPr>
        <w:fldChar w:fldCharType="end"/>
      </w:r>
    </w:p>
    <w:p w14:paraId="1E457605" w14:textId="213EE3A1" w:rsidR="0020041A" w:rsidRDefault="0020041A">
      <w:pPr>
        <w:pStyle w:val="TOC2"/>
        <w:rPr>
          <w:rFonts w:ascii="Calibri" w:hAnsi="Calibri"/>
          <w:noProof/>
          <w:kern w:val="2"/>
          <w:sz w:val="24"/>
          <w:szCs w:val="24"/>
          <w:lang w:eastAsia="en-GB"/>
        </w:rPr>
      </w:pPr>
      <w:r>
        <w:rPr>
          <w:noProof/>
          <w:lang w:eastAsia="zh-CN"/>
        </w:rPr>
        <w:t>D.2.5</w:t>
      </w:r>
      <w:r>
        <w:rPr>
          <w:rFonts w:ascii="Calibri" w:hAnsi="Calibri"/>
          <w:noProof/>
          <w:kern w:val="2"/>
          <w:sz w:val="24"/>
          <w:szCs w:val="24"/>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_Toc203130084 \h </w:instrText>
      </w:r>
      <w:r>
        <w:rPr>
          <w:noProof/>
        </w:rPr>
      </w:r>
      <w:r>
        <w:rPr>
          <w:noProof/>
        </w:rPr>
        <w:fldChar w:fldCharType="separate"/>
      </w:r>
      <w:r>
        <w:rPr>
          <w:noProof/>
        </w:rPr>
        <w:t>81</w:t>
      </w:r>
      <w:r>
        <w:rPr>
          <w:noProof/>
        </w:rPr>
        <w:fldChar w:fldCharType="end"/>
      </w:r>
    </w:p>
    <w:p w14:paraId="69CD6C57" w14:textId="587DD66E" w:rsidR="0020041A" w:rsidRDefault="0020041A">
      <w:pPr>
        <w:pStyle w:val="TOC2"/>
        <w:rPr>
          <w:rFonts w:ascii="Calibri" w:hAnsi="Calibri"/>
          <w:noProof/>
          <w:kern w:val="2"/>
          <w:sz w:val="24"/>
          <w:szCs w:val="24"/>
          <w:lang w:eastAsia="en-GB"/>
        </w:rPr>
      </w:pPr>
      <w:r>
        <w:rPr>
          <w:noProof/>
          <w:lang w:eastAsia="zh-CN"/>
        </w:rPr>
        <w:t>D.2.6</w:t>
      </w:r>
      <w:r>
        <w:rPr>
          <w:rFonts w:ascii="Calibri" w:hAnsi="Calibri"/>
          <w:noProof/>
          <w:kern w:val="2"/>
          <w:sz w:val="24"/>
          <w:szCs w:val="24"/>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_Toc203130085 \h </w:instrText>
      </w:r>
      <w:r>
        <w:rPr>
          <w:noProof/>
        </w:rPr>
      </w:r>
      <w:r>
        <w:rPr>
          <w:noProof/>
        </w:rPr>
        <w:fldChar w:fldCharType="separate"/>
      </w:r>
      <w:r>
        <w:rPr>
          <w:noProof/>
        </w:rPr>
        <w:t>84</w:t>
      </w:r>
      <w:r>
        <w:rPr>
          <w:noProof/>
        </w:rPr>
        <w:fldChar w:fldCharType="end"/>
      </w:r>
    </w:p>
    <w:p w14:paraId="08C22D3C" w14:textId="4FFD79FE" w:rsidR="0020041A" w:rsidRDefault="0020041A">
      <w:pPr>
        <w:pStyle w:val="TOC2"/>
        <w:rPr>
          <w:rFonts w:ascii="Calibri" w:hAnsi="Calibri"/>
          <w:noProof/>
          <w:kern w:val="2"/>
          <w:sz w:val="24"/>
          <w:szCs w:val="24"/>
          <w:lang w:eastAsia="en-GB"/>
        </w:rPr>
      </w:pPr>
      <w:r>
        <w:rPr>
          <w:noProof/>
          <w:lang w:eastAsia="zh-CN"/>
        </w:rPr>
        <w:t>D.2.6a</w:t>
      </w:r>
      <w:r>
        <w:rPr>
          <w:rFonts w:ascii="Calibri" w:hAnsi="Calibri"/>
          <w:noProof/>
          <w:kern w:val="2"/>
          <w:sz w:val="24"/>
          <w:szCs w:val="24"/>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_Toc203130086 \h </w:instrText>
      </w:r>
      <w:r>
        <w:rPr>
          <w:noProof/>
        </w:rPr>
      </w:r>
      <w:r>
        <w:rPr>
          <w:noProof/>
        </w:rPr>
        <w:fldChar w:fldCharType="separate"/>
      </w:r>
      <w:r>
        <w:rPr>
          <w:noProof/>
        </w:rPr>
        <w:t>85</w:t>
      </w:r>
      <w:r>
        <w:rPr>
          <w:noProof/>
        </w:rPr>
        <w:fldChar w:fldCharType="end"/>
      </w:r>
    </w:p>
    <w:p w14:paraId="1C4E124B" w14:textId="7AFF16D1" w:rsidR="0020041A" w:rsidRDefault="0020041A">
      <w:pPr>
        <w:pStyle w:val="TOC2"/>
        <w:rPr>
          <w:rFonts w:ascii="Calibri" w:hAnsi="Calibri"/>
          <w:noProof/>
          <w:kern w:val="2"/>
          <w:sz w:val="24"/>
          <w:szCs w:val="24"/>
          <w:lang w:eastAsia="en-GB"/>
        </w:rPr>
      </w:pPr>
      <w:r>
        <w:rPr>
          <w:noProof/>
          <w:lang w:eastAsia="zh-CN"/>
        </w:rPr>
        <w:t>D.2.7</w:t>
      </w:r>
      <w:r>
        <w:rPr>
          <w:rFonts w:ascii="Calibri" w:hAnsi="Calibri"/>
          <w:noProof/>
          <w:kern w:val="2"/>
          <w:sz w:val="24"/>
          <w:szCs w:val="24"/>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_Toc203130087 \h </w:instrText>
      </w:r>
      <w:r>
        <w:rPr>
          <w:noProof/>
        </w:rPr>
      </w:r>
      <w:r>
        <w:rPr>
          <w:noProof/>
        </w:rPr>
        <w:fldChar w:fldCharType="separate"/>
      </w:r>
      <w:r>
        <w:rPr>
          <w:noProof/>
        </w:rPr>
        <w:t>88</w:t>
      </w:r>
      <w:r>
        <w:rPr>
          <w:noProof/>
        </w:rPr>
        <w:fldChar w:fldCharType="end"/>
      </w:r>
    </w:p>
    <w:p w14:paraId="7A208343" w14:textId="0AC18E77" w:rsidR="0020041A" w:rsidRDefault="0020041A">
      <w:pPr>
        <w:pStyle w:val="TOC2"/>
        <w:rPr>
          <w:rFonts w:ascii="Calibri" w:hAnsi="Calibri"/>
          <w:noProof/>
          <w:kern w:val="2"/>
          <w:sz w:val="24"/>
          <w:szCs w:val="24"/>
          <w:lang w:eastAsia="en-GB"/>
        </w:rPr>
      </w:pPr>
      <w:r>
        <w:rPr>
          <w:noProof/>
          <w:lang w:eastAsia="zh-CN"/>
        </w:rPr>
        <w:t>D.2.8</w:t>
      </w:r>
      <w:r>
        <w:rPr>
          <w:rFonts w:ascii="Calibri" w:hAnsi="Calibri"/>
          <w:noProof/>
          <w:kern w:val="2"/>
          <w:sz w:val="24"/>
          <w:szCs w:val="24"/>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_Toc203130088 \h </w:instrText>
      </w:r>
      <w:r>
        <w:rPr>
          <w:noProof/>
        </w:rPr>
      </w:r>
      <w:r>
        <w:rPr>
          <w:noProof/>
        </w:rPr>
        <w:fldChar w:fldCharType="separate"/>
      </w:r>
      <w:r>
        <w:rPr>
          <w:noProof/>
        </w:rPr>
        <w:t>89</w:t>
      </w:r>
      <w:r>
        <w:rPr>
          <w:noProof/>
        </w:rPr>
        <w:fldChar w:fldCharType="end"/>
      </w:r>
    </w:p>
    <w:p w14:paraId="4C588E23" w14:textId="59D74304" w:rsidR="0020041A" w:rsidRDefault="0020041A">
      <w:pPr>
        <w:pStyle w:val="TOC2"/>
        <w:rPr>
          <w:rFonts w:ascii="Calibri" w:hAnsi="Calibri"/>
          <w:noProof/>
          <w:kern w:val="2"/>
          <w:sz w:val="24"/>
          <w:szCs w:val="24"/>
          <w:lang w:eastAsia="en-GB"/>
        </w:rPr>
      </w:pPr>
      <w:r>
        <w:rPr>
          <w:noProof/>
          <w:lang w:eastAsia="zh-CN"/>
        </w:rPr>
        <w:t>D.2.9</w:t>
      </w:r>
      <w:r>
        <w:rPr>
          <w:rFonts w:ascii="Calibri" w:hAnsi="Calibri"/>
          <w:noProof/>
          <w:kern w:val="2"/>
          <w:sz w:val="24"/>
          <w:szCs w:val="24"/>
          <w:lang w:eastAsia="en-GB"/>
        </w:rPr>
        <w:tab/>
      </w:r>
      <w:r>
        <w:rPr>
          <w:noProof/>
          <w:lang w:eastAsia="zh-CN"/>
        </w:rPr>
        <w:t>module _3gpp-common-fm.yang</w:t>
      </w:r>
      <w:r>
        <w:rPr>
          <w:noProof/>
        </w:rPr>
        <w:tab/>
      </w:r>
      <w:r>
        <w:rPr>
          <w:noProof/>
        </w:rPr>
        <w:fldChar w:fldCharType="begin" w:fldLock="1"/>
      </w:r>
      <w:r>
        <w:rPr>
          <w:noProof/>
        </w:rPr>
        <w:instrText xml:space="preserve"> PAGEREF _Toc203130089 \h </w:instrText>
      </w:r>
      <w:r>
        <w:rPr>
          <w:noProof/>
        </w:rPr>
      </w:r>
      <w:r>
        <w:rPr>
          <w:noProof/>
        </w:rPr>
        <w:fldChar w:fldCharType="separate"/>
      </w:r>
      <w:r>
        <w:rPr>
          <w:noProof/>
        </w:rPr>
        <w:t>103</w:t>
      </w:r>
      <w:r>
        <w:rPr>
          <w:noProof/>
        </w:rPr>
        <w:fldChar w:fldCharType="end"/>
      </w:r>
    </w:p>
    <w:p w14:paraId="7C51A4A9" w14:textId="58F248E0" w:rsidR="0020041A" w:rsidRDefault="0020041A">
      <w:pPr>
        <w:pStyle w:val="TOC2"/>
        <w:rPr>
          <w:rFonts w:ascii="Calibri" w:hAnsi="Calibri"/>
          <w:noProof/>
          <w:kern w:val="2"/>
          <w:sz w:val="24"/>
          <w:szCs w:val="24"/>
          <w:lang w:eastAsia="en-GB"/>
        </w:rPr>
      </w:pPr>
      <w:r>
        <w:rPr>
          <w:noProof/>
          <w:lang w:eastAsia="zh-CN"/>
        </w:rPr>
        <w:t>D.2.11</w:t>
      </w:r>
      <w:r>
        <w:rPr>
          <w:rFonts w:ascii="Calibri" w:hAnsi="Calibri"/>
          <w:noProof/>
          <w:kern w:val="2"/>
          <w:sz w:val="24"/>
          <w:szCs w:val="24"/>
          <w:lang w:eastAsia="en-GB"/>
        </w:rPr>
        <w:tab/>
      </w:r>
      <w:r>
        <w:rPr>
          <w:noProof/>
          <w:lang w:eastAsia="zh-CN"/>
        </w:rPr>
        <w:t>module _3gpp-common-mnsregistry.yang</w:t>
      </w:r>
      <w:r>
        <w:rPr>
          <w:noProof/>
        </w:rPr>
        <w:tab/>
      </w:r>
      <w:r>
        <w:rPr>
          <w:noProof/>
        </w:rPr>
        <w:fldChar w:fldCharType="begin" w:fldLock="1"/>
      </w:r>
      <w:r>
        <w:rPr>
          <w:noProof/>
        </w:rPr>
        <w:instrText xml:space="preserve"> PAGEREF _Toc203130090 \h </w:instrText>
      </w:r>
      <w:r>
        <w:rPr>
          <w:noProof/>
        </w:rPr>
      </w:r>
      <w:r>
        <w:rPr>
          <w:noProof/>
        </w:rPr>
        <w:fldChar w:fldCharType="separate"/>
      </w:r>
      <w:r>
        <w:rPr>
          <w:noProof/>
        </w:rPr>
        <w:t>128</w:t>
      </w:r>
      <w:r>
        <w:rPr>
          <w:noProof/>
        </w:rPr>
        <w:fldChar w:fldCharType="end"/>
      </w:r>
    </w:p>
    <w:p w14:paraId="6326E054" w14:textId="17A5818F" w:rsidR="0020041A" w:rsidRDefault="0020041A">
      <w:pPr>
        <w:pStyle w:val="TOC2"/>
        <w:rPr>
          <w:rFonts w:ascii="Calibri" w:hAnsi="Calibri"/>
          <w:noProof/>
          <w:kern w:val="2"/>
          <w:sz w:val="24"/>
          <w:szCs w:val="24"/>
          <w:lang w:eastAsia="en-GB"/>
        </w:rPr>
      </w:pPr>
      <w:r w:rsidRPr="00357ABE">
        <w:rPr>
          <w:noProof/>
          <w:lang w:val="fr-FR" w:eastAsia="zh-CN"/>
        </w:rPr>
        <w:t>D.2.12</w:t>
      </w:r>
      <w:r>
        <w:rPr>
          <w:rFonts w:ascii="Calibri" w:hAnsi="Calibri"/>
          <w:noProof/>
          <w:kern w:val="2"/>
          <w:sz w:val="24"/>
          <w:szCs w:val="24"/>
          <w:lang w:eastAsia="en-GB"/>
        </w:rPr>
        <w:tab/>
      </w:r>
      <w:r w:rsidRPr="00357ABE">
        <w:rPr>
          <w:noProof/>
          <w:lang w:val="fr-FR" w:eastAsia="zh-CN"/>
        </w:rPr>
        <w:t>Void</w:t>
      </w:r>
      <w:r>
        <w:rPr>
          <w:noProof/>
        </w:rPr>
        <w:tab/>
      </w:r>
      <w:r>
        <w:rPr>
          <w:noProof/>
        </w:rPr>
        <w:fldChar w:fldCharType="begin" w:fldLock="1"/>
      </w:r>
      <w:r>
        <w:rPr>
          <w:noProof/>
        </w:rPr>
        <w:instrText xml:space="preserve"> PAGEREF _Toc203130091 \h </w:instrText>
      </w:r>
      <w:r>
        <w:rPr>
          <w:noProof/>
        </w:rPr>
      </w:r>
      <w:r>
        <w:rPr>
          <w:noProof/>
        </w:rPr>
        <w:fldChar w:fldCharType="separate"/>
      </w:r>
      <w:r>
        <w:rPr>
          <w:noProof/>
        </w:rPr>
        <w:t>130</w:t>
      </w:r>
      <w:r>
        <w:rPr>
          <w:noProof/>
        </w:rPr>
        <w:fldChar w:fldCharType="end"/>
      </w:r>
    </w:p>
    <w:p w14:paraId="6578D6F2" w14:textId="59D445EA" w:rsidR="0020041A" w:rsidRDefault="0020041A">
      <w:pPr>
        <w:pStyle w:val="TOC2"/>
        <w:rPr>
          <w:rFonts w:ascii="Calibri" w:hAnsi="Calibri"/>
          <w:noProof/>
          <w:kern w:val="2"/>
          <w:sz w:val="24"/>
          <w:szCs w:val="24"/>
          <w:lang w:eastAsia="en-GB"/>
        </w:rPr>
      </w:pPr>
      <w:r w:rsidRPr="00357ABE">
        <w:rPr>
          <w:noProof/>
          <w:lang w:val="fr-FR" w:eastAsia="zh-CN"/>
        </w:rPr>
        <w:t>D.2.13</w:t>
      </w:r>
      <w:r>
        <w:rPr>
          <w:rFonts w:ascii="Calibri" w:hAnsi="Calibri"/>
          <w:noProof/>
          <w:kern w:val="2"/>
          <w:sz w:val="24"/>
          <w:szCs w:val="24"/>
          <w:lang w:eastAsia="en-GB"/>
        </w:rPr>
        <w:tab/>
      </w:r>
      <w:r w:rsidRPr="00357ABE">
        <w:rPr>
          <w:noProof/>
          <w:lang w:val="fr-FR" w:eastAsia="zh-CN"/>
        </w:rPr>
        <w:t>module _3gpp-common-filemanagement.yang</w:t>
      </w:r>
      <w:r>
        <w:rPr>
          <w:noProof/>
        </w:rPr>
        <w:tab/>
      </w:r>
      <w:r>
        <w:rPr>
          <w:noProof/>
        </w:rPr>
        <w:fldChar w:fldCharType="begin" w:fldLock="1"/>
      </w:r>
      <w:r>
        <w:rPr>
          <w:noProof/>
        </w:rPr>
        <w:instrText xml:space="preserve"> PAGEREF _Toc203130092 \h </w:instrText>
      </w:r>
      <w:r>
        <w:rPr>
          <w:noProof/>
        </w:rPr>
      </w:r>
      <w:r>
        <w:rPr>
          <w:noProof/>
        </w:rPr>
        <w:fldChar w:fldCharType="separate"/>
      </w:r>
      <w:r>
        <w:rPr>
          <w:noProof/>
        </w:rPr>
        <w:t>130</w:t>
      </w:r>
      <w:r>
        <w:rPr>
          <w:noProof/>
        </w:rPr>
        <w:fldChar w:fldCharType="end"/>
      </w:r>
    </w:p>
    <w:p w14:paraId="67DAF959" w14:textId="7542087B" w:rsidR="0020041A" w:rsidRDefault="0020041A">
      <w:pPr>
        <w:pStyle w:val="TOC2"/>
        <w:rPr>
          <w:rFonts w:ascii="Calibri" w:hAnsi="Calibri"/>
          <w:noProof/>
          <w:kern w:val="2"/>
          <w:sz w:val="24"/>
          <w:szCs w:val="24"/>
          <w:lang w:eastAsia="en-GB"/>
        </w:rPr>
      </w:pPr>
      <w:r>
        <w:rPr>
          <w:noProof/>
          <w:lang w:eastAsia="zh-CN"/>
        </w:rPr>
        <w:t>D.2.15</w:t>
      </w:r>
      <w:r>
        <w:rPr>
          <w:rFonts w:ascii="Calibri" w:hAnsi="Calibri"/>
          <w:noProof/>
          <w:kern w:val="2"/>
          <w:sz w:val="24"/>
          <w:szCs w:val="24"/>
          <w:lang w:eastAsia="en-GB"/>
        </w:rPr>
        <w:tab/>
      </w:r>
      <w:r>
        <w:rPr>
          <w:noProof/>
          <w:lang w:eastAsia="zh-CN"/>
        </w:rPr>
        <w:t>module _3gpp-common-files.yang</w:t>
      </w:r>
      <w:r>
        <w:rPr>
          <w:noProof/>
        </w:rPr>
        <w:tab/>
      </w:r>
      <w:r>
        <w:rPr>
          <w:noProof/>
        </w:rPr>
        <w:fldChar w:fldCharType="begin" w:fldLock="1"/>
      </w:r>
      <w:r>
        <w:rPr>
          <w:noProof/>
        </w:rPr>
        <w:instrText xml:space="preserve"> PAGEREF _Toc203130093 \h </w:instrText>
      </w:r>
      <w:r>
        <w:rPr>
          <w:noProof/>
        </w:rPr>
      </w:r>
      <w:r>
        <w:rPr>
          <w:noProof/>
        </w:rPr>
        <w:fldChar w:fldCharType="separate"/>
      </w:r>
      <w:r>
        <w:rPr>
          <w:noProof/>
        </w:rPr>
        <w:t>136</w:t>
      </w:r>
      <w:r>
        <w:rPr>
          <w:noProof/>
        </w:rPr>
        <w:fldChar w:fldCharType="end"/>
      </w:r>
    </w:p>
    <w:p w14:paraId="569CB9B3" w14:textId="778554E3" w:rsidR="0020041A" w:rsidRDefault="0020041A">
      <w:pPr>
        <w:pStyle w:val="TOC2"/>
        <w:rPr>
          <w:rFonts w:ascii="Calibri" w:hAnsi="Calibri"/>
          <w:noProof/>
          <w:kern w:val="2"/>
          <w:sz w:val="24"/>
          <w:szCs w:val="24"/>
          <w:lang w:eastAsia="en-GB"/>
        </w:rPr>
      </w:pPr>
      <w:r>
        <w:rPr>
          <w:noProof/>
          <w:lang w:eastAsia="zh-CN"/>
        </w:rPr>
        <w:t>D.2.18</w:t>
      </w:r>
      <w:r>
        <w:rPr>
          <w:rFonts w:ascii="Calibri" w:hAnsi="Calibri"/>
          <w:noProof/>
          <w:kern w:val="2"/>
          <w:sz w:val="24"/>
          <w:szCs w:val="24"/>
          <w:lang w:eastAsia="en-GB"/>
        </w:rPr>
        <w:tab/>
      </w:r>
      <w:r>
        <w:rPr>
          <w:noProof/>
          <w:lang w:eastAsia="zh-CN"/>
        </w:rPr>
        <w:t>module _3gpp-common</w:t>
      </w:r>
      <w:r>
        <w:rPr>
          <w:noProof/>
        </w:rPr>
        <w:t>-</w:t>
      </w:r>
      <w:r>
        <w:rPr>
          <w:noProof/>
          <w:lang w:eastAsia="zh-CN"/>
        </w:rPr>
        <w:t>mecontext.yang</w:t>
      </w:r>
      <w:r>
        <w:rPr>
          <w:noProof/>
        </w:rPr>
        <w:tab/>
      </w:r>
      <w:r>
        <w:rPr>
          <w:noProof/>
        </w:rPr>
        <w:fldChar w:fldCharType="begin" w:fldLock="1"/>
      </w:r>
      <w:r>
        <w:rPr>
          <w:noProof/>
        </w:rPr>
        <w:instrText xml:space="preserve"> PAGEREF _Toc203130094 \h </w:instrText>
      </w:r>
      <w:r>
        <w:rPr>
          <w:noProof/>
        </w:rPr>
      </w:r>
      <w:r>
        <w:rPr>
          <w:noProof/>
        </w:rPr>
        <w:fldChar w:fldCharType="separate"/>
      </w:r>
      <w:r>
        <w:rPr>
          <w:noProof/>
        </w:rPr>
        <w:t>143</w:t>
      </w:r>
      <w:r>
        <w:rPr>
          <w:noProof/>
        </w:rPr>
        <w:fldChar w:fldCharType="end"/>
      </w:r>
    </w:p>
    <w:p w14:paraId="558CF738" w14:textId="37256B5C" w:rsidR="0020041A" w:rsidRDefault="0020041A">
      <w:pPr>
        <w:pStyle w:val="TOC1"/>
        <w:rPr>
          <w:rFonts w:ascii="Calibri" w:hAnsi="Calibri"/>
          <w:noProof/>
          <w:kern w:val="2"/>
          <w:sz w:val="24"/>
          <w:szCs w:val="24"/>
          <w:lang w:eastAsia="en-GB"/>
        </w:rPr>
      </w:pPr>
      <w:r>
        <w:rPr>
          <w:noProof/>
          <w:lang w:eastAsia="zh-CN"/>
        </w:rPr>
        <w:t>D.3</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_Toc203130095 \h </w:instrText>
      </w:r>
      <w:r>
        <w:rPr>
          <w:noProof/>
        </w:rPr>
      </w:r>
      <w:r>
        <w:rPr>
          <w:noProof/>
        </w:rPr>
        <w:fldChar w:fldCharType="separate"/>
      </w:r>
      <w:r>
        <w:rPr>
          <w:noProof/>
        </w:rPr>
        <w:t>144</w:t>
      </w:r>
      <w:r>
        <w:rPr>
          <w:noProof/>
        </w:rPr>
        <w:fldChar w:fldCharType="end"/>
      </w:r>
    </w:p>
    <w:p w14:paraId="1BF50E77" w14:textId="26204CE0" w:rsidR="0020041A" w:rsidRDefault="0020041A">
      <w:pPr>
        <w:pStyle w:val="TOC1"/>
        <w:rPr>
          <w:rFonts w:ascii="Calibri" w:hAnsi="Calibri"/>
          <w:noProof/>
          <w:kern w:val="2"/>
          <w:sz w:val="24"/>
          <w:szCs w:val="24"/>
          <w:lang w:eastAsia="en-GB"/>
        </w:rPr>
      </w:pPr>
      <w:r>
        <w:rPr>
          <w:noProof/>
          <w:lang w:eastAsia="zh-CN"/>
        </w:rPr>
        <w:t>D.4</w:t>
      </w:r>
      <w:r>
        <w:rPr>
          <w:rFonts w:ascii="Calibri" w:hAnsi="Calibri"/>
          <w:noProof/>
          <w:kern w:val="2"/>
          <w:sz w:val="24"/>
          <w:szCs w:val="24"/>
          <w:lang w:eastAsia="en-GB"/>
        </w:rPr>
        <w:tab/>
      </w:r>
      <w:r>
        <w:rPr>
          <w:noProof/>
          <w:lang w:eastAsia="zh-CN"/>
        </w:rPr>
        <w:t>Mount information</w:t>
      </w:r>
      <w:r>
        <w:rPr>
          <w:noProof/>
        </w:rPr>
        <w:tab/>
      </w:r>
      <w:r>
        <w:rPr>
          <w:noProof/>
        </w:rPr>
        <w:fldChar w:fldCharType="begin" w:fldLock="1"/>
      </w:r>
      <w:r>
        <w:rPr>
          <w:noProof/>
        </w:rPr>
        <w:instrText xml:space="preserve"> PAGEREF _Toc203130096 \h </w:instrText>
      </w:r>
      <w:r>
        <w:rPr>
          <w:noProof/>
        </w:rPr>
      </w:r>
      <w:r>
        <w:rPr>
          <w:noProof/>
        </w:rPr>
        <w:fldChar w:fldCharType="separate"/>
      </w:r>
      <w:r>
        <w:rPr>
          <w:noProof/>
        </w:rPr>
        <w:t>144</w:t>
      </w:r>
      <w:r>
        <w:rPr>
          <w:noProof/>
        </w:rPr>
        <w:fldChar w:fldCharType="end"/>
      </w:r>
    </w:p>
    <w:p w14:paraId="2338AD05" w14:textId="15D7D06C" w:rsidR="0020041A" w:rsidRDefault="0020041A" w:rsidP="0020041A">
      <w:pPr>
        <w:pStyle w:val="TOC8"/>
        <w:rPr>
          <w:rFonts w:ascii="Calibri" w:hAnsi="Calibri"/>
          <w:b w:val="0"/>
          <w:noProof/>
          <w:kern w:val="2"/>
          <w:sz w:val="24"/>
          <w:szCs w:val="24"/>
          <w:lang w:eastAsia="en-GB"/>
        </w:rPr>
      </w:pPr>
      <w:r>
        <w:rPr>
          <w:noProof/>
        </w:rPr>
        <w:t>Annex E (normative):</w:t>
      </w:r>
      <w:r>
        <w:rPr>
          <w:noProof/>
        </w:rPr>
        <w:tab/>
        <w:t>YANG/Netconf-based solution set</w:t>
      </w:r>
      <w:r>
        <w:rPr>
          <w:noProof/>
        </w:rPr>
        <w:tab/>
      </w:r>
      <w:r>
        <w:rPr>
          <w:noProof/>
        </w:rPr>
        <w:fldChar w:fldCharType="begin" w:fldLock="1"/>
      </w:r>
      <w:r>
        <w:rPr>
          <w:noProof/>
        </w:rPr>
        <w:instrText xml:space="preserve"> PAGEREF _Toc203130097 \h </w:instrText>
      </w:r>
      <w:r>
        <w:rPr>
          <w:noProof/>
        </w:rPr>
      </w:r>
      <w:r>
        <w:rPr>
          <w:noProof/>
        </w:rPr>
        <w:fldChar w:fldCharType="separate"/>
      </w:r>
      <w:r>
        <w:rPr>
          <w:noProof/>
        </w:rPr>
        <w:t>145</w:t>
      </w:r>
      <w:r>
        <w:rPr>
          <w:noProof/>
        </w:rPr>
        <w:fldChar w:fldCharType="end"/>
      </w:r>
    </w:p>
    <w:p w14:paraId="50525EB9" w14:textId="5BC2ACC3" w:rsidR="0020041A" w:rsidRDefault="0020041A">
      <w:pPr>
        <w:pStyle w:val="TOC3"/>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Common data types</w:t>
      </w:r>
      <w:r>
        <w:rPr>
          <w:noProof/>
        </w:rPr>
        <w:tab/>
      </w:r>
      <w:r>
        <w:rPr>
          <w:noProof/>
        </w:rPr>
        <w:fldChar w:fldCharType="begin" w:fldLock="1"/>
      </w:r>
      <w:r>
        <w:rPr>
          <w:noProof/>
        </w:rPr>
        <w:instrText xml:space="preserve"> PAGEREF _Toc203130098 \h </w:instrText>
      </w:r>
      <w:r>
        <w:rPr>
          <w:noProof/>
        </w:rPr>
      </w:r>
      <w:r>
        <w:rPr>
          <w:noProof/>
        </w:rPr>
        <w:fldChar w:fldCharType="separate"/>
      </w:r>
      <w:r>
        <w:rPr>
          <w:noProof/>
        </w:rPr>
        <w:t>145</w:t>
      </w:r>
      <w:r>
        <w:rPr>
          <w:noProof/>
        </w:rPr>
        <w:fldChar w:fldCharType="end"/>
      </w:r>
    </w:p>
    <w:p w14:paraId="0308CB1C" w14:textId="6D7E9062" w:rsidR="0020041A" w:rsidRDefault="0020041A" w:rsidP="0020041A">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_Toc203130099 \h </w:instrText>
      </w:r>
      <w:r>
        <w:rPr>
          <w:noProof/>
        </w:rPr>
      </w:r>
      <w:r>
        <w:rPr>
          <w:noProof/>
        </w:rPr>
        <w:fldChar w:fldCharType="separate"/>
      </w:r>
      <w:r>
        <w:rPr>
          <w:noProof/>
        </w:rPr>
        <w:t>146</w:t>
      </w:r>
      <w:r>
        <w:rPr>
          <w:noProof/>
        </w:rPr>
        <w:fldChar w:fldCharType="end"/>
      </w:r>
    </w:p>
    <w:p w14:paraId="5242FAAF" w14:textId="036493DE" w:rsidR="00F45460" w:rsidRDefault="008B4B2C">
      <w:r>
        <w:rPr>
          <w:noProof/>
          <w:sz w:val="22"/>
        </w:rPr>
        <w:fldChar w:fldCharType="end"/>
      </w:r>
    </w:p>
    <w:p w14:paraId="6E97FAC4" w14:textId="77777777" w:rsidR="00F45460" w:rsidRDefault="00F45460">
      <w:pPr>
        <w:pStyle w:val="Heading1"/>
      </w:pPr>
      <w:bookmarkStart w:id="3" w:name="_CRForeword"/>
      <w:bookmarkEnd w:id="3"/>
      <w:r>
        <w:br w:type="page"/>
      </w:r>
      <w:bookmarkStart w:id="4" w:name="_Toc20153396"/>
      <w:bookmarkStart w:id="5" w:name="_Toc27489868"/>
      <w:bookmarkStart w:id="6" w:name="_Toc36033452"/>
      <w:bookmarkStart w:id="7" w:name="_Toc36475714"/>
      <w:bookmarkStart w:id="8" w:name="_Toc44581473"/>
      <w:bookmarkStart w:id="9" w:name="_Toc51769089"/>
      <w:bookmarkStart w:id="10" w:name="_Toc203130020"/>
      <w:bookmarkStart w:id="11" w:name="historyclause"/>
      <w:r>
        <w:lastRenderedPageBreak/>
        <w:t>Foreword</w:t>
      </w:r>
      <w:bookmarkEnd w:id="4"/>
      <w:bookmarkEnd w:id="5"/>
      <w:bookmarkEnd w:id="6"/>
      <w:bookmarkEnd w:id="7"/>
      <w:bookmarkEnd w:id="8"/>
      <w:bookmarkEnd w:id="9"/>
      <w:bookmarkEnd w:id="10"/>
    </w:p>
    <w:p w14:paraId="577C2052" w14:textId="77777777" w:rsidR="00F45460" w:rsidRDefault="00F45460" w:rsidP="005B6AD4">
      <w:r>
        <w:t>This Technical Specification has been produced by the 3</w:t>
      </w:r>
      <w:r w:rsidRPr="00330AC7">
        <w:t>rd</w:t>
      </w:r>
      <w:r>
        <w:t xml:space="preserve"> Generation Partnership Project (3GPP).</w:t>
      </w:r>
    </w:p>
    <w:p w14:paraId="4FF0D203" w14:textId="77777777" w:rsidR="00F45460" w:rsidRDefault="00F45460" w:rsidP="005B6AD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B5B054" w14:textId="77777777" w:rsidR="00F45460" w:rsidRDefault="00F45460" w:rsidP="00330AC7">
      <w:r>
        <w:t>Version x.y.z</w:t>
      </w:r>
    </w:p>
    <w:p w14:paraId="293A6E4B" w14:textId="77777777" w:rsidR="00F45460" w:rsidRDefault="00F45460">
      <w:pPr>
        <w:pStyle w:val="B1"/>
      </w:pPr>
      <w:r>
        <w:t>where:</w:t>
      </w:r>
    </w:p>
    <w:p w14:paraId="41A5FCAD" w14:textId="77777777" w:rsidR="00F45460" w:rsidRDefault="00F45460">
      <w:pPr>
        <w:pStyle w:val="B2"/>
      </w:pPr>
      <w:r>
        <w:t>x</w:t>
      </w:r>
      <w:r>
        <w:tab/>
        <w:t>the first digit:</w:t>
      </w:r>
    </w:p>
    <w:p w14:paraId="17DB52FD" w14:textId="77777777" w:rsidR="00F45460" w:rsidRDefault="00F45460">
      <w:pPr>
        <w:pStyle w:val="B3"/>
      </w:pPr>
      <w:r>
        <w:t>1</w:t>
      </w:r>
      <w:r>
        <w:tab/>
        <w:t>presented to TSG for information;</w:t>
      </w:r>
    </w:p>
    <w:p w14:paraId="540B7B17" w14:textId="77777777" w:rsidR="00F45460" w:rsidRDefault="00F45460">
      <w:pPr>
        <w:pStyle w:val="B3"/>
      </w:pPr>
      <w:r>
        <w:t>2</w:t>
      </w:r>
      <w:r>
        <w:tab/>
        <w:t>presented to TSG for approval;</w:t>
      </w:r>
    </w:p>
    <w:p w14:paraId="577E109F" w14:textId="77777777" w:rsidR="00F45460" w:rsidRDefault="00F45460">
      <w:pPr>
        <w:pStyle w:val="B3"/>
      </w:pPr>
      <w:r>
        <w:t>3</w:t>
      </w:r>
      <w:r>
        <w:tab/>
        <w:t>or greater indicates TSG approved document under change control.</w:t>
      </w:r>
    </w:p>
    <w:p w14:paraId="1A5099DA" w14:textId="77777777" w:rsidR="00F45460" w:rsidRDefault="00F45460">
      <w:pPr>
        <w:pStyle w:val="B2"/>
      </w:pPr>
      <w:r>
        <w:t>y</w:t>
      </w:r>
      <w:r>
        <w:tab/>
        <w:t>the second digit is incremented for all changes of substance, i.e. technical enhancements, corrections, updates, etc.</w:t>
      </w:r>
    </w:p>
    <w:p w14:paraId="212AFDDD" w14:textId="77777777" w:rsidR="00F45460" w:rsidRDefault="00F45460">
      <w:pPr>
        <w:pStyle w:val="B2"/>
      </w:pPr>
      <w:r>
        <w:t>z</w:t>
      </w:r>
      <w:r>
        <w:tab/>
        <w:t>the third digit is incremented when editorial only changes have been incorporated in the document.</w:t>
      </w:r>
    </w:p>
    <w:p w14:paraId="0959CD92" w14:textId="77777777" w:rsidR="00F45460" w:rsidRDefault="00F45460">
      <w:pPr>
        <w:pStyle w:val="B2"/>
      </w:pPr>
    </w:p>
    <w:p w14:paraId="55301C0D" w14:textId="77777777" w:rsidR="00F45460" w:rsidRDefault="00F45460">
      <w:pPr>
        <w:pStyle w:val="Heading1"/>
      </w:pPr>
      <w:bookmarkStart w:id="12" w:name="_CRIntroduction"/>
      <w:bookmarkStart w:id="13" w:name="_Toc20153397"/>
      <w:bookmarkStart w:id="14" w:name="_Toc27489869"/>
      <w:bookmarkStart w:id="15" w:name="_Toc36033453"/>
      <w:bookmarkStart w:id="16" w:name="_Toc36475715"/>
      <w:bookmarkStart w:id="17" w:name="_Toc44581474"/>
      <w:bookmarkStart w:id="18" w:name="_Toc51769090"/>
      <w:bookmarkStart w:id="19" w:name="_Toc203130021"/>
      <w:bookmarkEnd w:id="12"/>
      <w:r>
        <w:t>Introduction</w:t>
      </w:r>
      <w:bookmarkEnd w:id="13"/>
      <w:bookmarkEnd w:id="14"/>
      <w:bookmarkEnd w:id="15"/>
      <w:bookmarkEnd w:id="16"/>
      <w:bookmarkEnd w:id="17"/>
      <w:bookmarkEnd w:id="18"/>
      <w:bookmarkEnd w:id="19"/>
    </w:p>
    <w:p w14:paraId="31B0F989"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6D61DC4D" w14:textId="77777777" w:rsidR="00F45460" w:rsidRDefault="00F45460" w:rsidP="00155CC2">
      <w:pPr>
        <w:pStyle w:val="B1"/>
      </w:pPr>
      <w:r>
        <w:t>28.621</w:t>
      </w:r>
      <w:r w:rsidR="00A42DE0">
        <w:tab/>
      </w:r>
      <w:r>
        <w:t>Generic Network Resource Model (NRM) Integration Reference Point (IRP); Requirements</w:t>
      </w:r>
      <w:r w:rsidR="001B0FCF">
        <w:t>.</w:t>
      </w:r>
    </w:p>
    <w:p w14:paraId="5E4D6683" w14:textId="77777777" w:rsidR="00F45460" w:rsidRDefault="00F45460" w:rsidP="00155CC2">
      <w:pPr>
        <w:pStyle w:val="B1"/>
      </w:pPr>
      <w:r>
        <w:t>28.622</w:t>
      </w:r>
      <w:r>
        <w:tab/>
        <w:t>Generic Network Resource Model (NRM) Integration Reference Point (IRP); Information Service (IS)</w:t>
      </w:r>
      <w:r w:rsidR="001B0FCF">
        <w:t>.</w:t>
      </w:r>
    </w:p>
    <w:p w14:paraId="5A62A932"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1601DBCD" w14:textId="77777777" w:rsidR="00F45460" w:rsidRDefault="00F45460">
      <w:pPr>
        <w:pStyle w:val="Heading1"/>
      </w:pPr>
      <w:bookmarkStart w:id="20" w:name="_CR1"/>
      <w:bookmarkEnd w:id="20"/>
      <w:r>
        <w:br w:type="page"/>
      </w:r>
      <w:bookmarkStart w:id="21" w:name="_Toc20153398"/>
      <w:bookmarkStart w:id="22" w:name="_Toc27489870"/>
      <w:bookmarkStart w:id="23" w:name="_Toc36033454"/>
      <w:bookmarkStart w:id="24" w:name="_Toc36475716"/>
      <w:bookmarkStart w:id="25" w:name="_Toc44581475"/>
      <w:bookmarkStart w:id="26" w:name="_Toc51769091"/>
      <w:bookmarkStart w:id="27" w:name="_Toc203130022"/>
      <w:r>
        <w:lastRenderedPageBreak/>
        <w:t>1</w:t>
      </w:r>
      <w:r>
        <w:tab/>
        <w:t>Scope</w:t>
      </w:r>
      <w:bookmarkEnd w:id="21"/>
      <w:bookmarkEnd w:id="22"/>
      <w:bookmarkEnd w:id="23"/>
      <w:bookmarkEnd w:id="24"/>
      <w:bookmarkEnd w:id="25"/>
      <w:bookmarkEnd w:id="26"/>
      <w:bookmarkEnd w:id="27"/>
    </w:p>
    <w:p w14:paraId="605A0BE1" w14:textId="4210CAD9" w:rsidR="00F45460" w:rsidRDefault="00F45460" w:rsidP="005B6AD4">
      <w:r>
        <w:t xml:space="preserve">The TS 28.62x-series (Generic Network Resources IRP) define an Integration Reference Point (IRP) through which an "IRPAgent" (typically an Element Manager or Network Element) can communicate Network Management related information to one or several "IRPManagers" (typically Network Managers). </w:t>
      </w:r>
    </w:p>
    <w:p w14:paraId="7986B0B8" w14:textId="77777777" w:rsidR="00F45460" w:rsidRDefault="00F45460" w:rsidP="005B6AD4">
      <w:r>
        <w:t xml:space="preserve">This TS-family specifies a generic Network Resource Model, NRM (also referred to as a Management Information Model - MIM) with definitions of Information Object Classes (IOCs) and Managed Object Classes (MOCs). </w:t>
      </w:r>
    </w:p>
    <w:p w14:paraId="3F3677F5" w14:textId="77777777" w:rsidR="00F45460" w:rsidRDefault="00F45460" w:rsidP="005B6AD4">
      <w:r>
        <w:t>The present document specifies the Solution Set definition for the Generic NRM IRP.</w:t>
      </w:r>
    </w:p>
    <w:p w14:paraId="27A4C840" w14:textId="2406F75E" w:rsidR="00F45460" w:rsidRDefault="00F45460" w:rsidP="005B6AD4">
      <w:r>
        <w:rPr>
          <w:lang w:eastAsia="zh-CN"/>
        </w:rPr>
        <w:t>The</w:t>
      </w:r>
      <w:r>
        <w:t xml:space="preserve"> Solution Set definition is related to 3GPP TS 28.622 [4].</w:t>
      </w:r>
      <w:r w:rsidR="003720A1" w:rsidRPr="003720A1">
        <w:t xml:space="preserve"> </w:t>
      </w:r>
      <w:r w:rsidR="003720A1">
        <w:t>For d</w:t>
      </w:r>
      <w:r w:rsidR="003720A1" w:rsidRPr="003B33F8">
        <w:t>eployment scenarios</w:t>
      </w:r>
      <w:r w:rsidR="003720A1">
        <w:t xml:space="preserve"> using the IRP framework the latest Rel-14 version of TS 28.623 is applicable.</w:t>
      </w:r>
    </w:p>
    <w:p w14:paraId="77A2F558" w14:textId="77777777" w:rsidR="00F45460" w:rsidRDefault="00F45460">
      <w:pPr>
        <w:pStyle w:val="Heading1"/>
      </w:pPr>
      <w:bookmarkStart w:id="28" w:name="_CR2"/>
      <w:bookmarkStart w:id="29" w:name="_Toc20153399"/>
      <w:bookmarkStart w:id="30" w:name="_Toc27489871"/>
      <w:bookmarkStart w:id="31" w:name="_Toc36033455"/>
      <w:bookmarkStart w:id="32" w:name="_Toc36475717"/>
      <w:bookmarkStart w:id="33" w:name="_Toc44581476"/>
      <w:bookmarkStart w:id="34" w:name="_Toc51769092"/>
      <w:bookmarkStart w:id="35" w:name="_Toc203130023"/>
      <w:bookmarkEnd w:id="28"/>
      <w:r>
        <w:t>2</w:t>
      </w:r>
      <w:r>
        <w:tab/>
        <w:t>References</w:t>
      </w:r>
      <w:bookmarkEnd w:id="29"/>
      <w:bookmarkEnd w:id="30"/>
      <w:bookmarkEnd w:id="31"/>
      <w:bookmarkEnd w:id="32"/>
      <w:bookmarkEnd w:id="33"/>
      <w:bookmarkEnd w:id="34"/>
      <w:bookmarkEnd w:id="35"/>
    </w:p>
    <w:p w14:paraId="41AB36B7" w14:textId="77777777" w:rsidR="00F45460" w:rsidRDefault="00F45460">
      <w:r>
        <w:t>The following documents contain provisions which, through reference in this text, constitute provisions of the present document.</w:t>
      </w:r>
    </w:p>
    <w:p w14:paraId="605EED29"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34BD2034" w14:textId="77777777" w:rsidR="00F45460" w:rsidRDefault="003B7CF3" w:rsidP="003B7CF3">
      <w:pPr>
        <w:pStyle w:val="B1"/>
      </w:pPr>
      <w:r>
        <w:t>-</w:t>
      </w:r>
      <w:r>
        <w:tab/>
      </w:r>
      <w:r w:rsidR="00F45460">
        <w:t>For a specific reference, subsequent revisions do not apply.</w:t>
      </w:r>
    </w:p>
    <w:p w14:paraId="56892A5B"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672AB920" w14:textId="77777777" w:rsidR="00F45460" w:rsidRDefault="00F45460">
      <w:pPr>
        <w:pStyle w:val="EX"/>
      </w:pPr>
      <w:r>
        <w:t>[1]</w:t>
      </w:r>
      <w:r>
        <w:tab/>
        <w:t xml:space="preserve">3GPP TS 32.101: "Telecommunication management; Principles and high level requirements". </w:t>
      </w:r>
    </w:p>
    <w:p w14:paraId="6D0CF92F" w14:textId="77777777" w:rsidR="00F45460" w:rsidRDefault="00F45460">
      <w:pPr>
        <w:pStyle w:val="EX"/>
      </w:pPr>
      <w:r>
        <w:t>[2]</w:t>
      </w:r>
      <w:r>
        <w:tab/>
        <w:t>3GPP TS 32.102: "Telecommunication management; Architecture".</w:t>
      </w:r>
    </w:p>
    <w:p w14:paraId="25C063E1" w14:textId="77777777" w:rsidR="00F45460" w:rsidRDefault="00F45460">
      <w:pPr>
        <w:pStyle w:val="EX"/>
      </w:pPr>
      <w:r>
        <w:t>[3]</w:t>
      </w:r>
      <w:r>
        <w:tab/>
        <w:t>3GPP TS 32.600: "Telecommunication management; Configuration Management (CM); Concept and high-level requirements".</w:t>
      </w:r>
    </w:p>
    <w:p w14:paraId="60C4867A" w14:textId="77777777" w:rsidR="00F45460" w:rsidRDefault="00F45460">
      <w:pPr>
        <w:pStyle w:val="EX"/>
      </w:pPr>
      <w:r>
        <w:t>[4]</w:t>
      </w:r>
      <w:r>
        <w:tab/>
        <w:t>3GPP TS 28.622: “Generic Network Resource Model (NRM) Integration Reference Point (IRP); Information Service (IS)”.</w:t>
      </w:r>
    </w:p>
    <w:p w14:paraId="6E67EB0E"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23B17824" w14:textId="77777777" w:rsidR="00F45460" w:rsidRDefault="00F45460">
      <w:pPr>
        <w:pStyle w:val="EX"/>
        <w:rPr>
          <w:snapToGrid w:val="0"/>
        </w:rPr>
      </w:pPr>
      <w:r>
        <w:t>[6]</w:t>
      </w:r>
      <w:r>
        <w:tab/>
      </w:r>
      <w:r w:rsidR="00FB05F9">
        <w:t>Void</w:t>
      </w:r>
    </w:p>
    <w:p w14:paraId="6A5AC0E3" w14:textId="77777777" w:rsidR="00F45460" w:rsidRDefault="00F45460">
      <w:pPr>
        <w:pStyle w:val="EX"/>
      </w:pPr>
      <w:r>
        <w:t>[7]</w:t>
      </w:r>
      <w:r>
        <w:tab/>
        <w:t>3GPP TS 32.616: "Telecommunication management; Configuration Management (CM); Bulk CM Integration Reference Point (IRP); Solution Set (SS) definitions".</w:t>
      </w:r>
    </w:p>
    <w:p w14:paraId="36A6AD11"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334A2E88"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3FE7EA94"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1EFB12"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2292AA12"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6F9347C8" w14:textId="77777777" w:rsidR="00B658CB" w:rsidRDefault="00B658CB">
      <w:pPr>
        <w:pStyle w:val="EX"/>
      </w:pPr>
      <w:r>
        <w:rPr>
          <w:lang w:eastAsia="zh-CN"/>
        </w:rPr>
        <w:t>[13]</w:t>
      </w:r>
      <w:r>
        <w:rPr>
          <w:lang w:eastAsia="zh-CN"/>
        </w:rPr>
        <w:tab/>
      </w:r>
      <w:r w:rsidR="00F72833">
        <w:t>Void</w:t>
      </w:r>
    </w:p>
    <w:p w14:paraId="0035BC4C" w14:textId="77777777" w:rsidR="0011581C" w:rsidRDefault="0011581C">
      <w:pPr>
        <w:pStyle w:val="EX"/>
      </w:pPr>
      <w:r>
        <w:rPr>
          <w:lang w:eastAsia="zh-CN"/>
        </w:rPr>
        <w:t>[14]</w:t>
      </w:r>
      <w:r>
        <w:rPr>
          <w:lang w:eastAsia="zh-CN"/>
        </w:rPr>
        <w:tab/>
      </w:r>
      <w:r>
        <w:t>3GPP TS 32.160: "Management and orchestration; Management Service Template".</w:t>
      </w:r>
    </w:p>
    <w:p w14:paraId="28854DCF" w14:textId="77777777" w:rsidR="00FB05F9" w:rsidRDefault="00FB05F9">
      <w:pPr>
        <w:pStyle w:val="EX"/>
      </w:pPr>
      <w:r>
        <w:t>[15]</w:t>
      </w:r>
      <w:r>
        <w:tab/>
        <w:t>3GPP TR 21.905: "Vocabulary for 3GPP Specifications".</w:t>
      </w:r>
    </w:p>
    <w:p w14:paraId="1D06B966" w14:textId="77777777" w:rsidR="00F45460" w:rsidRDefault="00A670A5">
      <w:pPr>
        <w:pStyle w:val="EX"/>
        <w:rPr>
          <w:snapToGrid w:val="0"/>
        </w:rPr>
      </w:pPr>
      <w:r>
        <w:t>[16]</w:t>
      </w:r>
      <w:r>
        <w:tab/>
        <w:t>IETF RFC 8528: "YANG Schema Mount".</w:t>
      </w:r>
    </w:p>
    <w:p w14:paraId="26032C96" w14:textId="77777777" w:rsidR="00F45460" w:rsidRDefault="00F45460">
      <w:pPr>
        <w:pStyle w:val="Heading1"/>
      </w:pPr>
      <w:bookmarkStart w:id="36" w:name="_CR3"/>
      <w:bookmarkStart w:id="37" w:name="_Toc20153400"/>
      <w:bookmarkStart w:id="38" w:name="_Toc27489872"/>
      <w:bookmarkStart w:id="39" w:name="_Toc36033456"/>
      <w:bookmarkStart w:id="40" w:name="_Toc36475718"/>
      <w:bookmarkStart w:id="41" w:name="_Toc44581477"/>
      <w:bookmarkStart w:id="42" w:name="_Toc51769093"/>
      <w:bookmarkStart w:id="43" w:name="_Toc203130024"/>
      <w:bookmarkEnd w:id="36"/>
      <w:r>
        <w:lastRenderedPageBreak/>
        <w:t>3</w:t>
      </w:r>
      <w:r>
        <w:tab/>
        <w:t>Definitions and abbreviations</w:t>
      </w:r>
      <w:bookmarkEnd w:id="37"/>
      <w:bookmarkEnd w:id="38"/>
      <w:bookmarkEnd w:id="39"/>
      <w:bookmarkEnd w:id="40"/>
      <w:bookmarkEnd w:id="41"/>
      <w:bookmarkEnd w:id="42"/>
      <w:bookmarkEnd w:id="43"/>
    </w:p>
    <w:p w14:paraId="62D2489D" w14:textId="77777777" w:rsidR="00F45460" w:rsidRDefault="00F45460">
      <w:pPr>
        <w:pStyle w:val="Heading2"/>
      </w:pPr>
      <w:bookmarkStart w:id="44" w:name="_CR3_1"/>
      <w:bookmarkStart w:id="45" w:name="_Toc20153401"/>
      <w:bookmarkStart w:id="46" w:name="_Toc27489873"/>
      <w:bookmarkStart w:id="47" w:name="_Toc36033457"/>
      <w:bookmarkStart w:id="48" w:name="_Toc36475719"/>
      <w:bookmarkStart w:id="49" w:name="_Toc44581478"/>
      <w:bookmarkStart w:id="50" w:name="_Toc51769094"/>
      <w:bookmarkStart w:id="51" w:name="_Toc203130025"/>
      <w:bookmarkEnd w:id="44"/>
      <w:r>
        <w:t>3.1</w:t>
      </w:r>
      <w:r>
        <w:tab/>
        <w:t>Definitions</w:t>
      </w:r>
      <w:bookmarkEnd w:id="45"/>
      <w:bookmarkEnd w:id="46"/>
      <w:bookmarkEnd w:id="47"/>
      <w:bookmarkEnd w:id="48"/>
      <w:bookmarkEnd w:id="49"/>
      <w:bookmarkEnd w:id="50"/>
      <w:bookmarkEnd w:id="51"/>
    </w:p>
    <w:p w14:paraId="38388BDF"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C5AC5DF" w14:textId="77777777" w:rsidR="00F45460" w:rsidRDefault="00F45460">
      <w:pPr>
        <w:pStyle w:val="Heading2"/>
      </w:pPr>
      <w:bookmarkStart w:id="52" w:name="_CR3_2"/>
      <w:bookmarkStart w:id="53" w:name="_Toc20153402"/>
      <w:bookmarkStart w:id="54" w:name="_Toc27489874"/>
      <w:bookmarkStart w:id="55" w:name="_Toc36033458"/>
      <w:bookmarkStart w:id="56" w:name="_Toc36475720"/>
      <w:bookmarkStart w:id="57" w:name="_Toc44581479"/>
      <w:bookmarkStart w:id="58" w:name="_Toc51769095"/>
      <w:bookmarkStart w:id="59" w:name="_Toc203130026"/>
      <w:bookmarkEnd w:id="52"/>
      <w:r>
        <w:t>3.2</w:t>
      </w:r>
      <w:r>
        <w:tab/>
        <w:t>Abbreviations</w:t>
      </w:r>
      <w:bookmarkEnd w:id="53"/>
      <w:bookmarkEnd w:id="54"/>
      <w:bookmarkEnd w:id="55"/>
      <w:bookmarkEnd w:id="56"/>
      <w:bookmarkEnd w:id="57"/>
      <w:bookmarkEnd w:id="58"/>
      <w:bookmarkEnd w:id="59"/>
    </w:p>
    <w:p w14:paraId="7165F05F" w14:textId="77777777" w:rsidR="00F45460" w:rsidRDefault="0086701C">
      <w:bookmarkStart w:id="60"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60"/>
    </w:p>
    <w:p w14:paraId="6EC37028" w14:textId="77777777" w:rsidR="00F45460" w:rsidRDefault="008F5D54">
      <w:pPr>
        <w:pStyle w:val="EW"/>
      </w:pPr>
      <w:r w:rsidRPr="001E22C6">
        <w:t>JSON</w:t>
      </w:r>
      <w:r w:rsidRPr="001E22C6">
        <w:tab/>
        <w:t>JavaScript Object Notation</w:t>
      </w:r>
    </w:p>
    <w:p w14:paraId="5AB2B447" w14:textId="77777777" w:rsidR="00F45460" w:rsidRDefault="00F45460">
      <w:pPr>
        <w:pStyle w:val="EW"/>
      </w:pPr>
      <w:r>
        <w:t>SS</w:t>
      </w:r>
      <w:r>
        <w:tab/>
        <w:t>Solution Set</w:t>
      </w:r>
    </w:p>
    <w:p w14:paraId="14BAEA7A" w14:textId="77777777" w:rsidR="00F45460" w:rsidRDefault="00F45460">
      <w:pPr>
        <w:pStyle w:val="EW"/>
      </w:pPr>
    </w:p>
    <w:p w14:paraId="61C20643" w14:textId="77777777" w:rsidR="00F45460" w:rsidRDefault="00F45460">
      <w:pPr>
        <w:pStyle w:val="Heading1"/>
      </w:pPr>
      <w:bookmarkStart w:id="61" w:name="_CR4"/>
      <w:bookmarkStart w:id="62" w:name="_Toc20153403"/>
      <w:bookmarkStart w:id="63" w:name="_Toc27489875"/>
      <w:bookmarkStart w:id="64" w:name="_Toc36033459"/>
      <w:bookmarkStart w:id="65" w:name="_Toc36475721"/>
      <w:bookmarkStart w:id="66" w:name="_Toc44581480"/>
      <w:bookmarkStart w:id="67" w:name="_Toc51769096"/>
      <w:bookmarkStart w:id="68" w:name="_Toc203130027"/>
      <w:bookmarkEnd w:id="61"/>
      <w:r>
        <w:t>4</w:t>
      </w:r>
      <w:r>
        <w:tab/>
        <w:t>Solution Set</w:t>
      </w:r>
      <w:r w:rsidR="00854051">
        <w:t xml:space="preserve"> (SS)</w:t>
      </w:r>
      <w:r>
        <w:t xml:space="preserve"> definitions</w:t>
      </w:r>
      <w:bookmarkEnd w:id="62"/>
      <w:bookmarkEnd w:id="63"/>
      <w:bookmarkEnd w:id="64"/>
      <w:bookmarkEnd w:id="65"/>
      <w:bookmarkEnd w:id="66"/>
      <w:bookmarkEnd w:id="67"/>
      <w:bookmarkEnd w:id="68"/>
    </w:p>
    <w:p w14:paraId="6B771E2A" w14:textId="77777777" w:rsidR="00F45460" w:rsidRDefault="00F45460">
      <w:r>
        <w:t>This specification defines the following 3GPP Generic NRM IRP Solution Set Definitions:</w:t>
      </w:r>
    </w:p>
    <w:p w14:paraId="53CD2BB1" w14:textId="77777777" w:rsidR="00F45460" w:rsidRDefault="00344E86" w:rsidP="00344E86">
      <w:pPr>
        <w:pStyle w:val="B1"/>
      </w:pPr>
      <w:r>
        <w:t>-</w:t>
      </w:r>
      <w:r>
        <w:tab/>
      </w:r>
      <w:r w:rsidR="00F45460">
        <w:t>3GPP Generic NRM IRP CORBA SS (Annex A)</w:t>
      </w:r>
      <w:r w:rsidR="008F5D54">
        <w:t>.</w:t>
      </w:r>
    </w:p>
    <w:p w14:paraId="0111F7A7" w14:textId="77777777" w:rsidR="00F45460" w:rsidRDefault="00344E86" w:rsidP="00344E86">
      <w:pPr>
        <w:pStyle w:val="B1"/>
      </w:pPr>
      <w:r>
        <w:t>-</w:t>
      </w:r>
      <w:r>
        <w:tab/>
      </w:r>
      <w:r w:rsidR="00F45460">
        <w:t>3GPP Generic NRM IRP XML Definitions (Annex B)</w:t>
      </w:r>
      <w:r w:rsidR="008F5D54">
        <w:t>.</w:t>
      </w:r>
    </w:p>
    <w:p w14:paraId="295666AF" w14:textId="77777777" w:rsidR="008F5D54" w:rsidRDefault="008F5D54" w:rsidP="00344E86">
      <w:pPr>
        <w:pStyle w:val="B1"/>
      </w:pPr>
      <w:r>
        <w:t>-</w:t>
      </w:r>
      <w:r>
        <w:tab/>
        <w:t xml:space="preserve">3GPP Generic NRM IRP JSON Definitions (Annex </w:t>
      </w:r>
      <w:r w:rsidR="00FF1DAF">
        <w:t>C</w:t>
      </w:r>
      <w:r>
        <w:t>).</w:t>
      </w:r>
    </w:p>
    <w:p w14:paraId="72AE1712" w14:textId="77777777" w:rsidR="00412E68" w:rsidRDefault="00412E68" w:rsidP="00344E86">
      <w:pPr>
        <w:pStyle w:val="B1"/>
      </w:pPr>
      <w:r>
        <w:t>-</w:t>
      </w:r>
      <w:r>
        <w:tab/>
        <w:t>3GPP Generic NRM IRP YANG Definitions (Annex D).</w:t>
      </w:r>
    </w:p>
    <w:p w14:paraId="1BB80E88" w14:textId="77777777" w:rsidR="00F45460" w:rsidRDefault="00F45460">
      <w:pPr>
        <w:pStyle w:val="Heading8"/>
        <w:pageBreakBefore/>
      </w:pPr>
      <w:bookmarkStart w:id="69" w:name="_CRAnnexAnormative"/>
      <w:bookmarkStart w:id="70" w:name="_Toc20153404"/>
      <w:bookmarkStart w:id="71" w:name="_Toc27489876"/>
      <w:bookmarkStart w:id="72" w:name="_Toc36033460"/>
      <w:bookmarkStart w:id="73" w:name="_Toc36475722"/>
      <w:bookmarkStart w:id="74" w:name="_Toc44581481"/>
      <w:bookmarkStart w:id="75" w:name="_Toc51769097"/>
      <w:bookmarkStart w:id="76" w:name="_Toc203130028"/>
      <w:bookmarkEnd w:id="69"/>
      <w:r>
        <w:lastRenderedPageBreak/>
        <w:t>Annex A (normative):</w:t>
      </w:r>
      <w:r>
        <w:br/>
        <w:t>CORBA Solution Set</w:t>
      </w:r>
      <w:bookmarkEnd w:id="70"/>
      <w:bookmarkEnd w:id="71"/>
      <w:bookmarkEnd w:id="72"/>
      <w:bookmarkEnd w:id="73"/>
      <w:bookmarkEnd w:id="74"/>
      <w:bookmarkEnd w:id="75"/>
      <w:bookmarkEnd w:id="76"/>
    </w:p>
    <w:p w14:paraId="7F12325F" w14:textId="77777777" w:rsidR="00155CC2" w:rsidRDefault="00155CC2" w:rsidP="00155CC2">
      <w:pPr>
        <w:pStyle w:val="Heading1"/>
      </w:pPr>
      <w:bookmarkStart w:id="77" w:name="_CRA_0"/>
      <w:bookmarkStart w:id="78" w:name="_Toc20153405"/>
      <w:bookmarkStart w:id="79" w:name="_Toc27489877"/>
      <w:bookmarkStart w:id="80" w:name="_Toc36033461"/>
      <w:bookmarkStart w:id="81" w:name="_Toc36475723"/>
      <w:bookmarkStart w:id="82" w:name="_Toc44581482"/>
      <w:bookmarkStart w:id="83" w:name="_Toc51769098"/>
      <w:bookmarkStart w:id="84" w:name="_Toc203130029"/>
      <w:bookmarkEnd w:id="77"/>
      <w:r>
        <w:t>A.0</w:t>
      </w:r>
      <w:r>
        <w:tab/>
        <w:t>General</w:t>
      </w:r>
      <w:bookmarkEnd w:id="78"/>
      <w:bookmarkEnd w:id="79"/>
      <w:bookmarkEnd w:id="80"/>
      <w:bookmarkEnd w:id="81"/>
      <w:bookmarkEnd w:id="82"/>
      <w:bookmarkEnd w:id="83"/>
      <w:bookmarkEnd w:id="84"/>
    </w:p>
    <w:p w14:paraId="782364D6" w14:textId="77777777" w:rsidR="00F45460" w:rsidRDefault="00F45460">
      <w:r>
        <w:t>This annex contains the CORBA Solution Set for the IRP whose semantics is specified in Generic NRM IRP: Information Service (</w:t>
      </w:r>
      <w:r w:rsidR="00854051">
        <w:t xml:space="preserve">3GPP </w:t>
      </w:r>
      <w:r>
        <w:t>TS 28.622 [4]).</w:t>
      </w:r>
    </w:p>
    <w:p w14:paraId="00E06F8A" w14:textId="77777777" w:rsidR="00F45460" w:rsidRDefault="00F45460">
      <w:pPr>
        <w:pStyle w:val="Heading1"/>
      </w:pPr>
      <w:bookmarkStart w:id="85" w:name="_CRA_1"/>
      <w:bookmarkStart w:id="86" w:name="_Toc20153406"/>
      <w:bookmarkStart w:id="87" w:name="_Toc27489878"/>
      <w:bookmarkStart w:id="88" w:name="_Toc36033462"/>
      <w:bookmarkStart w:id="89" w:name="_Toc36475724"/>
      <w:bookmarkStart w:id="90" w:name="_Toc44581483"/>
      <w:bookmarkStart w:id="91" w:name="_Toc51769099"/>
      <w:bookmarkStart w:id="92" w:name="_Toc203130030"/>
      <w:bookmarkEnd w:id="85"/>
      <w:r>
        <w:t>A.1</w:t>
      </w:r>
      <w:r>
        <w:tab/>
        <w:t>Architectural features</w:t>
      </w:r>
      <w:bookmarkEnd w:id="86"/>
      <w:bookmarkEnd w:id="87"/>
      <w:bookmarkEnd w:id="88"/>
      <w:bookmarkEnd w:id="89"/>
      <w:bookmarkEnd w:id="90"/>
      <w:bookmarkEnd w:id="91"/>
      <w:bookmarkEnd w:id="92"/>
    </w:p>
    <w:p w14:paraId="3D23B61C" w14:textId="77777777" w:rsidR="00F45460" w:rsidRDefault="00F45460">
      <w:r>
        <w:t xml:space="preserve">The overall architectural feature of Generic Network Resources IRP is specified in 3GPP TS 28.622 [4]. </w:t>
      </w:r>
      <w:r>
        <w:br/>
        <w:t>This clause specifies features that are specific to the CORBA SS.</w:t>
      </w:r>
    </w:p>
    <w:p w14:paraId="1E0E13C3" w14:textId="77777777" w:rsidR="00F45460" w:rsidRDefault="00F45460">
      <w:pPr>
        <w:pStyle w:val="Heading2"/>
      </w:pPr>
      <w:bookmarkStart w:id="93" w:name="_CRA_1_1"/>
      <w:bookmarkStart w:id="94" w:name="_Toc20153407"/>
      <w:bookmarkStart w:id="95" w:name="_Toc27489879"/>
      <w:bookmarkStart w:id="96" w:name="_Toc36033463"/>
      <w:bookmarkStart w:id="97" w:name="_Toc36475725"/>
      <w:bookmarkStart w:id="98" w:name="_Toc44581484"/>
      <w:bookmarkStart w:id="99" w:name="_Toc51769100"/>
      <w:bookmarkStart w:id="100" w:name="_Toc203130031"/>
      <w:bookmarkEnd w:id="93"/>
      <w:r>
        <w:t>A.1.1</w:t>
      </w:r>
      <w:r>
        <w:tab/>
        <w:t>Syntax for Distinguished Names</w:t>
      </w:r>
      <w:bookmarkEnd w:id="94"/>
      <w:bookmarkEnd w:id="95"/>
      <w:bookmarkEnd w:id="96"/>
      <w:bookmarkEnd w:id="97"/>
      <w:bookmarkEnd w:id="98"/>
      <w:bookmarkEnd w:id="99"/>
      <w:bookmarkEnd w:id="100"/>
    </w:p>
    <w:p w14:paraId="1D18D8A3" w14:textId="77777777" w:rsidR="00F45460" w:rsidRDefault="00F45460">
      <w:r>
        <w:t>The syntax of a Distinguished Name is defined in 3GPP TS 32.300 [5].</w:t>
      </w:r>
    </w:p>
    <w:p w14:paraId="5D3BB2EA" w14:textId="77777777" w:rsidR="00F45460" w:rsidRDefault="00F45460">
      <w:pPr>
        <w:pStyle w:val="Heading2"/>
      </w:pPr>
      <w:bookmarkStart w:id="101" w:name="_CRA_1_2"/>
      <w:bookmarkStart w:id="102" w:name="_Toc20153408"/>
      <w:bookmarkStart w:id="103" w:name="_Toc27489880"/>
      <w:bookmarkStart w:id="104" w:name="_Toc36033464"/>
      <w:bookmarkStart w:id="105" w:name="_Toc36475726"/>
      <w:bookmarkStart w:id="106" w:name="_Toc44581485"/>
      <w:bookmarkStart w:id="107" w:name="_Toc51769101"/>
      <w:bookmarkStart w:id="108" w:name="_Toc203130032"/>
      <w:bookmarkEnd w:id="101"/>
      <w:r>
        <w:t>A.1.2</w:t>
      </w:r>
      <w:r>
        <w:tab/>
        <w:t>Rules for NRM extensions</w:t>
      </w:r>
      <w:bookmarkEnd w:id="102"/>
      <w:bookmarkEnd w:id="103"/>
      <w:bookmarkEnd w:id="104"/>
      <w:bookmarkEnd w:id="105"/>
      <w:bookmarkEnd w:id="106"/>
      <w:bookmarkEnd w:id="107"/>
      <w:bookmarkEnd w:id="108"/>
    </w:p>
    <w:p w14:paraId="564BA2B5" w14:textId="77777777" w:rsidR="00155CC2" w:rsidRDefault="00155CC2" w:rsidP="00155CC2">
      <w:pPr>
        <w:pStyle w:val="Heading3"/>
      </w:pPr>
      <w:bookmarkStart w:id="109" w:name="_CRA_1_2_0"/>
      <w:bookmarkStart w:id="110" w:name="_Toc20153409"/>
      <w:bookmarkStart w:id="111" w:name="_Toc27489881"/>
      <w:bookmarkStart w:id="112" w:name="_Toc36033465"/>
      <w:bookmarkStart w:id="113" w:name="_Toc36475727"/>
      <w:bookmarkStart w:id="114" w:name="_Toc44581486"/>
      <w:bookmarkStart w:id="115" w:name="_Toc51769102"/>
      <w:bookmarkStart w:id="116" w:name="_Toc203130033"/>
      <w:bookmarkEnd w:id="109"/>
      <w:r>
        <w:t>A.1.2.0</w:t>
      </w:r>
      <w:r>
        <w:tab/>
        <w:t>Introduction</w:t>
      </w:r>
      <w:bookmarkEnd w:id="110"/>
      <w:bookmarkEnd w:id="111"/>
      <w:bookmarkEnd w:id="112"/>
      <w:bookmarkEnd w:id="113"/>
      <w:bookmarkEnd w:id="114"/>
      <w:bookmarkEnd w:id="115"/>
      <w:bookmarkEnd w:id="116"/>
    </w:p>
    <w:p w14:paraId="2EADE294" w14:textId="77777777" w:rsidR="00F45460" w:rsidRDefault="00F45460">
      <w:r>
        <w:t>This clause discusses how the models and IDL definitions provided in the present document can be extended for a particular implementation and still remain compliant with 3GPP SA5's specifications.</w:t>
      </w:r>
    </w:p>
    <w:p w14:paraId="5FDA2606" w14:textId="77777777" w:rsidR="00F45460" w:rsidRDefault="00F45460">
      <w:pPr>
        <w:pStyle w:val="Heading3"/>
      </w:pPr>
      <w:bookmarkStart w:id="117" w:name="_CRA_1_2_1"/>
      <w:bookmarkStart w:id="118" w:name="_Toc20153410"/>
      <w:bookmarkStart w:id="119" w:name="_Toc27489882"/>
      <w:bookmarkStart w:id="120" w:name="_Toc36033466"/>
      <w:bookmarkStart w:id="121" w:name="_Toc36475728"/>
      <w:bookmarkStart w:id="122" w:name="_Toc44581487"/>
      <w:bookmarkStart w:id="123" w:name="_Toc51769103"/>
      <w:bookmarkStart w:id="124" w:name="_Toc203130034"/>
      <w:bookmarkEnd w:id="117"/>
      <w:r>
        <w:t>A.1.2.1</w:t>
      </w:r>
      <w:r>
        <w:tab/>
        <w:t>Allowed extensions</w:t>
      </w:r>
      <w:bookmarkEnd w:id="118"/>
      <w:bookmarkEnd w:id="119"/>
      <w:bookmarkEnd w:id="120"/>
      <w:bookmarkEnd w:id="121"/>
      <w:bookmarkEnd w:id="122"/>
      <w:bookmarkEnd w:id="123"/>
      <w:bookmarkEnd w:id="124"/>
    </w:p>
    <w:p w14:paraId="4EF1A15A"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26C7C620"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9087797" w14:textId="77777777" w:rsidR="00F45460" w:rsidRDefault="00F45460">
      <w:r>
        <w:t xml:space="preserve">When subclassing, the 3GPP SA5-specified containment rules and their specified cardinality shall still be followed. </w:t>
      </w:r>
      <w:r>
        <w:br/>
        <w:t>As an example, ManagementNode (or its subclasses) shall be contained under SubNetwork (or its subclasses).</w:t>
      </w:r>
    </w:p>
    <w:p w14:paraId="34E0BE03" w14:textId="77777777" w:rsidR="00F45460" w:rsidRDefault="00F45460">
      <w:r>
        <w:t>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IRPManagers access the instantiated managed objects other than through supported methods in the present document.</w:t>
      </w:r>
    </w:p>
    <w:p w14:paraId="2CE650FB" w14:textId="77777777" w:rsidR="00F45460" w:rsidRDefault="00F45460">
      <w:r>
        <w:t>Extension rules related to notifications (Notification categories, Event Types, Extended Event Types etc.) are for further study.</w:t>
      </w:r>
    </w:p>
    <w:p w14:paraId="1ABD897F" w14:textId="77777777" w:rsidR="00F45460" w:rsidRDefault="00F45460">
      <w:pPr>
        <w:pStyle w:val="Heading3"/>
      </w:pPr>
      <w:bookmarkStart w:id="125" w:name="_CRA_1_2_2"/>
      <w:bookmarkStart w:id="126" w:name="_Toc20153411"/>
      <w:bookmarkStart w:id="127" w:name="_Toc27489883"/>
      <w:bookmarkStart w:id="128" w:name="_Toc36033467"/>
      <w:bookmarkStart w:id="129" w:name="_Toc36475729"/>
      <w:bookmarkStart w:id="130" w:name="_Toc44581488"/>
      <w:bookmarkStart w:id="131" w:name="_Toc51769104"/>
      <w:bookmarkStart w:id="132" w:name="_Toc203130035"/>
      <w:bookmarkEnd w:id="125"/>
      <w:r>
        <w:t>A.1.2.2</w:t>
      </w:r>
      <w:r>
        <w:tab/>
        <w:t>Extensions not allowed</w:t>
      </w:r>
      <w:bookmarkEnd w:id="126"/>
      <w:bookmarkEnd w:id="127"/>
      <w:bookmarkEnd w:id="128"/>
      <w:bookmarkEnd w:id="129"/>
      <w:bookmarkEnd w:id="130"/>
      <w:bookmarkEnd w:id="131"/>
      <w:bookmarkEnd w:id="132"/>
    </w:p>
    <w:p w14:paraId="74509E95" w14:textId="77777777" w:rsidR="00F45460" w:rsidRDefault="00F45460">
      <w:r>
        <w:t>The IDL specifications in the present document cannot be edited or altered. Any additional IDL specifications shall be specified in separate IDL files.</w:t>
      </w:r>
    </w:p>
    <w:p w14:paraId="53E0A4FA" w14:textId="77777777" w:rsidR="00F45460" w:rsidRDefault="00F45460">
      <w:r>
        <w:lastRenderedPageBreak/>
        <w:t>IDL interfaces (note: not MOCs) specified in the present document may not be subclassed or extended. New interfaces may be defined with vendor-specific methods.</w:t>
      </w:r>
    </w:p>
    <w:p w14:paraId="6C25E58E" w14:textId="77777777" w:rsidR="00F45460" w:rsidRDefault="00F45460">
      <w:pPr>
        <w:pStyle w:val="Heading1"/>
      </w:pPr>
      <w:bookmarkStart w:id="133" w:name="_CRA_2"/>
      <w:bookmarkStart w:id="134" w:name="_Ref499367606"/>
      <w:bookmarkEnd w:id="133"/>
      <w:r>
        <w:br w:type="page"/>
      </w:r>
      <w:bookmarkStart w:id="135" w:name="_Toc20153412"/>
      <w:bookmarkStart w:id="136" w:name="_Toc27489884"/>
      <w:bookmarkStart w:id="137" w:name="_Toc36033468"/>
      <w:bookmarkStart w:id="138" w:name="_Toc36475730"/>
      <w:bookmarkStart w:id="139" w:name="_Toc44581489"/>
      <w:bookmarkStart w:id="140" w:name="_Toc51769105"/>
      <w:bookmarkStart w:id="141" w:name="_Toc203130036"/>
      <w:r>
        <w:lastRenderedPageBreak/>
        <w:t>A.2</w:t>
      </w:r>
      <w:r>
        <w:tab/>
        <w:t>Mapping</w:t>
      </w:r>
      <w:bookmarkEnd w:id="135"/>
      <w:bookmarkEnd w:id="136"/>
      <w:bookmarkEnd w:id="137"/>
      <w:bookmarkEnd w:id="138"/>
      <w:bookmarkEnd w:id="139"/>
      <w:bookmarkEnd w:id="140"/>
      <w:bookmarkEnd w:id="141"/>
    </w:p>
    <w:p w14:paraId="04E47785" w14:textId="77777777" w:rsidR="00F45460" w:rsidRDefault="00F45460">
      <w:pPr>
        <w:pStyle w:val="Heading2"/>
      </w:pPr>
      <w:bookmarkStart w:id="142" w:name="_CRA_2_1"/>
      <w:bookmarkStart w:id="143" w:name="_Toc20153413"/>
      <w:bookmarkStart w:id="144" w:name="_Toc27489885"/>
      <w:bookmarkStart w:id="145" w:name="_Toc36033469"/>
      <w:bookmarkStart w:id="146" w:name="_Toc36475731"/>
      <w:bookmarkStart w:id="147" w:name="_Toc44581490"/>
      <w:bookmarkStart w:id="148" w:name="_Toc51769106"/>
      <w:bookmarkStart w:id="149" w:name="_Toc203130037"/>
      <w:bookmarkEnd w:id="134"/>
      <w:bookmarkEnd w:id="142"/>
      <w:r>
        <w:t>A.2.1</w:t>
      </w:r>
      <w:r>
        <w:tab/>
        <w:t>General mapping</w:t>
      </w:r>
      <w:bookmarkEnd w:id="143"/>
      <w:bookmarkEnd w:id="144"/>
      <w:bookmarkEnd w:id="145"/>
      <w:bookmarkEnd w:id="146"/>
      <w:bookmarkEnd w:id="147"/>
      <w:bookmarkEnd w:id="148"/>
      <w:bookmarkEnd w:id="149"/>
    </w:p>
    <w:p w14:paraId="4BC9D167"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MOReference. The value of an MO reference contains the distinguished name of the associated MO. When the cardinality for an association allows more than one referred MO, the reference attribute will be of type MOReferenceSet, which contains a sequence of MO references. </w:t>
      </w:r>
    </w:p>
    <w:p w14:paraId="18733D14" w14:textId="77777777" w:rsidR="00F45460" w:rsidRDefault="00F45460">
      <w:pPr>
        <w:pStyle w:val="Heading2"/>
      </w:pPr>
      <w:bookmarkStart w:id="150" w:name="_CRA_2_2"/>
      <w:bookmarkStart w:id="151" w:name="_Toc20153414"/>
      <w:bookmarkStart w:id="152" w:name="_Toc27489886"/>
      <w:bookmarkStart w:id="153" w:name="_Toc36033470"/>
      <w:bookmarkStart w:id="154" w:name="_Toc36475732"/>
      <w:bookmarkStart w:id="155" w:name="_Toc44581491"/>
      <w:bookmarkStart w:id="156" w:name="_Toc51769107"/>
      <w:bookmarkStart w:id="157" w:name="_Toc203130038"/>
      <w:bookmarkEnd w:id="150"/>
      <w:r>
        <w:t>A.2.2</w:t>
      </w:r>
      <w:r>
        <w:tab/>
        <w:t>Information Object Class (IOC) mapping</w:t>
      </w:r>
      <w:bookmarkEnd w:id="151"/>
      <w:bookmarkEnd w:id="152"/>
      <w:bookmarkEnd w:id="153"/>
      <w:bookmarkEnd w:id="154"/>
      <w:bookmarkEnd w:id="155"/>
      <w:bookmarkEnd w:id="156"/>
      <w:bookmarkEnd w:id="157"/>
    </w:p>
    <w:p w14:paraId="17FAE7E2"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0F9E84BF" w14:textId="77777777" w:rsidR="00F45460" w:rsidRDefault="00F45460">
      <w:pPr>
        <w:pStyle w:val="Heading3"/>
      </w:pPr>
      <w:bookmarkStart w:id="158" w:name="_CRA_2_2_1"/>
      <w:bookmarkStart w:id="159" w:name="_Toc20153415"/>
      <w:bookmarkStart w:id="160" w:name="_Toc27489887"/>
      <w:bookmarkStart w:id="161" w:name="_Toc36033471"/>
      <w:bookmarkStart w:id="162" w:name="_Toc36475733"/>
      <w:bookmarkStart w:id="163" w:name="_Toc44581492"/>
      <w:bookmarkStart w:id="164" w:name="_Toc51769108"/>
      <w:bookmarkStart w:id="165" w:name="_Toc203130039"/>
      <w:bookmarkEnd w:id="158"/>
      <w:r>
        <w:t>A.2.2.1</w:t>
      </w:r>
      <w:r>
        <w:tab/>
        <w:t>IOC SubNetwork</w:t>
      </w:r>
      <w:bookmarkEnd w:id="159"/>
      <w:bookmarkEnd w:id="160"/>
      <w:bookmarkEnd w:id="161"/>
      <w:bookmarkEnd w:id="162"/>
      <w:bookmarkEnd w:id="163"/>
      <w:bookmarkEnd w:id="164"/>
      <w:bookmarkEnd w:id="165"/>
    </w:p>
    <w:p w14:paraId="4F575D57" w14:textId="77777777" w:rsidR="00F45460" w:rsidRDefault="00F45460">
      <w:pPr>
        <w:pStyle w:val="TH"/>
        <w:rPr>
          <w:rFonts w:cs="Arial"/>
        </w:rPr>
      </w:pPr>
      <w:r>
        <w:rPr>
          <w:rFonts w:cs="Arial"/>
        </w:rPr>
        <w:t>Mapping from NRM IOC SubNetwork attributes to SS equivalent MOC SubNetwork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4AB476D2" w14:textId="77777777">
        <w:trPr>
          <w:tblHeader/>
        </w:trPr>
        <w:tc>
          <w:tcPr>
            <w:tcW w:w="2518" w:type="dxa"/>
            <w:shd w:val="pct10" w:color="auto" w:fill="FFFFFF"/>
          </w:tcPr>
          <w:p w14:paraId="65A4B728" w14:textId="77777777" w:rsidR="00F45460" w:rsidRDefault="00F45460">
            <w:pPr>
              <w:pStyle w:val="TAH"/>
            </w:pPr>
            <w:r>
              <w:t>IS Attributes</w:t>
            </w:r>
          </w:p>
        </w:tc>
        <w:tc>
          <w:tcPr>
            <w:tcW w:w="2693" w:type="dxa"/>
            <w:shd w:val="pct10" w:color="auto" w:fill="FFFFFF"/>
          </w:tcPr>
          <w:p w14:paraId="7B137097" w14:textId="77777777" w:rsidR="00F45460" w:rsidRDefault="00F45460">
            <w:pPr>
              <w:pStyle w:val="TAH"/>
            </w:pPr>
            <w:r>
              <w:t>SS Attributes</w:t>
            </w:r>
          </w:p>
        </w:tc>
        <w:tc>
          <w:tcPr>
            <w:tcW w:w="4395" w:type="dxa"/>
            <w:shd w:val="pct10" w:color="auto" w:fill="FFFFFF"/>
          </w:tcPr>
          <w:p w14:paraId="33D342BF" w14:textId="77777777" w:rsidR="00F45460" w:rsidRDefault="00F45460">
            <w:pPr>
              <w:pStyle w:val="TAH"/>
            </w:pPr>
            <w:r>
              <w:t>SS Type</w:t>
            </w:r>
          </w:p>
        </w:tc>
      </w:tr>
      <w:tr w:rsidR="00F45460" w14:paraId="6A6B18C2" w14:textId="77777777">
        <w:tc>
          <w:tcPr>
            <w:tcW w:w="2518" w:type="dxa"/>
          </w:tcPr>
          <w:p w14:paraId="083F438A" w14:textId="77777777" w:rsidR="00F45460" w:rsidRDefault="00F45460">
            <w:pPr>
              <w:pStyle w:val="TAL"/>
            </w:pPr>
            <w:r>
              <w:t>id</w:t>
            </w:r>
          </w:p>
        </w:tc>
        <w:tc>
          <w:tcPr>
            <w:tcW w:w="2693" w:type="dxa"/>
          </w:tcPr>
          <w:p w14:paraId="7E0EB229" w14:textId="77777777" w:rsidR="00F45460" w:rsidRDefault="00462D74">
            <w:pPr>
              <w:pStyle w:val="TAL"/>
            </w:pPr>
            <w:r>
              <w:t>id</w:t>
            </w:r>
          </w:p>
        </w:tc>
        <w:tc>
          <w:tcPr>
            <w:tcW w:w="4395" w:type="dxa"/>
          </w:tcPr>
          <w:p w14:paraId="14D5D578" w14:textId="77777777" w:rsidR="00F45460" w:rsidRDefault="00F45460">
            <w:pPr>
              <w:pStyle w:val="TAL"/>
            </w:pPr>
            <w:r>
              <w:t>string</w:t>
            </w:r>
          </w:p>
        </w:tc>
      </w:tr>
      <w:tr w:rsidR="00F45460" w14:paraId="51554232" w14:textId="77777777">
        <w:tc>
          <w:tcPr>
            <w:tcW w:w="2518" w:type="dxa"/>
          </w:tcPr>
          <w:p w14:paraId="29A1C536" w14:textId="77777777" w:rsidR="00F45460" w:rsidRDefault="00F45460">
            <w:pPr>
              <w:pStyle w:val="TAL"/>
            </w:pPr>
            <w:r>
              <w:t>dnPrefix</w:t>
            </w:r>
          </w:p>
        </w:tc>
        <w:tc>
          <w:tcPr>
            <w:tcW w:w="2693" w:type="dxa"/>
          </w:tcPr>
          <w:p w14:paraId="3E177053" w14:textId="77777777" w:rsidR="00F45460" w:rsidRDefault="00F45460">
            <w:pPr>
              <w:pStyle w:val="TAL"/>
            </w:pPr>
            <w:r>
              <w:t>dnPrefix</w:t>
            </w:r>
          </w:p>
        </w:tc>
        <w:tc>
          <w:tcPr>
            <w:tcW w:w="4395" w:type="dxa"/>
          </w:tcPr>
          <w:p w14:paraId="243CF37A" w14:textId="77777777" w:rsidR="00F45460" w:rsidRDefault="00F45460">
            <w:pPr>
              <w:pStyle w:val="TAL"/>
            </w:pPr>
            <w:r>
              <w:t>string</w:t>
            </w:r>
          </w:p>
        </w:tc>
      </w:tr>
      <w:tr w:rsidR="00F45460" w14:paraId="7F49304A" w14:textId="77777777">
        <w:tc>
          <w:tcPr>
            <w:tcW w:w="2518" w:type="dxa"/>
          </w:tcPr>
          <w:p w14:paraId="4ED95ED1" w14:textId="77777777" w:rsidR="00F45460" w:rsidRDefault="00F45460">
            <w:pPr>
              <w:pStyle w:val="TAL"/>
            </w:pPr>
            <w:r>
              <w:t>userLabel</w:t>
            </w:r>
          </w:p>
        </w:tc>
        <w:tc>
          <w:tcPr>
            <w:tcW w:w="2693" w:type="dxa"/>
          </w:tcPr>
          <w:p w14:paraId="04174BED" w14:textId="77777777" w:rsidR="00F45460" w:rsidRDefault="00F45460">
            <w:pPr>
              <w:pStyle w:val="TAL"/>
            </w:pPr>
            <w:r>
              <w:t>userLabel</w:t>
            </w:r>
          </w:p>
        </w:tc>
        <w:tc>
          <w:tcPr>
            <w:tcW w:w="4395" w:type="dxa"/>
          </w:tcPr>
          <w:p w14:paraId="0CC867F7" w14:textId="77777777" w:rsidR="00F45460" w:rsidRDefault="00F45460">
            <w:pPr>
              <w:pStyle w:val="TAL"/>
            </w:pPr>
            <w:r>
              <w:t>string</w:t>
            </w:r>
          </w:p>
        </w:tc>
      </w:tr>
      <w:tr w:rsidR="00F45460" w14:paraId="0B978C20" w14:textId="77777777">
        <w:tc>
          <w:tcPr>
            <w:tcW w:w="2518" w:type="dxa"/>
          </w:tcPr>
          <w:p w14:paraId="35CE849D" w14:textId="77777777" w:rsidR="00F45460" w:rsidRDefault="00F45460">
            <w:pPr>
              <w:pStyle w:val="TAL"/>
            </w:pPr>
            <w:r>
              <w:t>userDefinedNetworkType</w:t>
            </w:r>
          </w:p>
        </w:tc>
        <w:tc>
          <w:tcPr>
            <w:tcW w:w="2693" w:type="dxa"/>
          </w:tcPr>
          <w:p w14:paraId="4EC24D15" w14:textId="77777777" w:rsidR="00F45460" w:rsidRDefault="00F45460">
            <w:pPr>
              <w:pStyle w:val="TAL"/>
            </w:pPr>
            <w:r>
              <w:t>userDefinedNetworkType</w:t>
            </w:r>
          </w:p>
        </w:tc>
        <w:tc>
          <w:tcPr>
            <w:tcW w:w="4395" w:type="dxa"/>
          </w:tcPr>
          <w:p w14:paraId="0F13F480" w14:textId="77777777" w:rsidR="00F45460" w:rsidRDefault="00F45460">
            <w:pPr>
              <w:pStyle w:val="TAL"/>
            </w:pPr>
            <w:r>
              <w:t>string</w:t>
            </w:r>
          </w:p>
        </w:tc>
      </w:tr>
      <w:tr w:rsidR="00F45460" w14:paraId="59B54235" w14:textId="77777777">
        <w:tc>
          <w:tcPr>
            <w:tcW w:w="2518" w:type="dxa"/>
          </w:tcPr>
          <w:p w14:paraId="4FE74EE3" w14:textId="77777777" w:rsidR="00F45460" w:rsidRDefault="00F45460">
            <w:pPr>
              <w:pStyle w:val="TAL"/>
            </w:pPr>
            <w:r>
              <w:t>setOfMcc</w:t>
            </w:r>
          </w:p>
        </w:tc>
        <w:tc>
          <w:tcPr>
            <w:tcW w:w="2693" w:type="dxa"/>
          </w:tcPr>
          <w:p w14:paraId="77CA3B32" w14:textId="77777777" w:rsidR="00F45460" w:rsidRDefault="00F45460">
            <w:pPr>
              <w:pStyle w:val="TAL"/>
            </w:pPr>
            <w:r>
              <w:t>setOfMcc</w:t>
            </w:r>
          </w:p>
        </w:tc>
        <w:tc>
          <w:tcPr>
            <w:tcW w:w="4395" w:type="dxa"/>
          </w:tcPr>
          <w:p w14:paraId="244DDA1D" w14:textId="77777777" w:rsidR="00F45460" w:rsidRDefault="00F45460">
            <w:pPr>
              <w:pStyle w:val="TAL"/>
            </w:pPr>
            <w:r>
              <w:t>GenericNetworkResourcesIRPSystem::AttributeTypes::StringSet</w:t>
            </w:r>
          </w:p>
        </w:tc>
      </w:tr>
    </w:tbl>
    <w:p w14:paraId="19B9C386" w14:textId="77777777" w:rsidR="00F45460" w:rsidRDefault="00F45460">
      <w:pPr>
        <w:pStyle w:val="Heading3"/>
      </w:pPr>
      <w:bookmarkStart w:id="166" w:name="_CRA_2_2_2"/>
      <w:bookmarkStart w:id="167" w:name="_Toc20153416"/>
      <w:bookmarkStart w:id="168" w:name="_Toc27489888"/>
      <w:bookmarkStart w:id="169" w:name="_Toc36033472"/>
      <w:bookmarkStart w:id="170" w:name="_Toc36475734"/>
      <w:bookmarkStart w:id="171" w:name="_Toc44581493"/>
      <w:bookmarkStart w:id="172" w:name="_Toc51769109"/>
      <w:bookmarkStart w:id="173" w:name="_Toc203130040"/>
      <w:bookmarkEnd w:id="166"/>
      <w:r>
        <w:t>A.2</w:t>
      </w:r>
      <w:r>
        <w:rPr>
          <w:rFonts w:cs="Arial"/>
        </w:rPr>
        <w:t>.</w:t>
      </w:r>
      <w:r>
        <w:t>2.2</w:t>
      </w:r>
      <w:r>
        <w:tab/>
        <w:t>IOC ManagedElement</w:t>
      </w:r>
      <w:bookmarkEnd w:id="167"/>
      <w:bookmarkEnd w:id="168"/>
      <w:bookmarkEnd w:id="169"/>
      <w:bookmarkEnd w:id="170"/>
      <w:bookmarkEnd w:id="171"/>
      <w:bookmarkEnd w:id="172"/>
      <w:bookmarkEnd w:id="173"/>
      <w:r>
        <w:t xml:space="preserve"> </w:t>
      </w:r>
    </w:p>
    <w:p w14:paraId="068E9E1C" w14:textId="77777777" w:rsidR="00F45460" w:rsidRDefault="00F45460">
      <w:pPr>
        <w:pStyle w:val="TH"/>
        <w:rPr>
          <w:rFonts w:cs="Arial"/>
        </w:rPr>
      </w:pPr>
      <w:r>
        <w:rPr>
          <w:rFonts w:cs="Arial"/>
        </w:rPr>
        <w:t>Mapping from NRM IOC ManagedElement attributes and association roles to SS equivalent MOC ManagedElement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39018F30" w14:textId="77777777">
        <w:trPr>
          <w:tblHeader/>
        </w:trPr>
        <w:tc>
          <w:tcPr>
            <w:tcW w:w="2590" w:type="dxa"/>
            <w:shd w:val="pct10" w:color="auto" w:fill="FFFFFF"/>
          </w:tcPr>
          <w:p w14:paraId="28545504" w14:textId="77777777" w:rsidR="00F45460" w:rsidRDefault="00F45460">
            <w:pPr>
              <w:pStyle w:val="TAH"/>
            </w:pPr>
            <w:r>
              <w:t xml:space="preserve">IS Attributes </w:t>
            </w:r>
          </w:p>
        </w:tc>
        <w:tc>
          <w:tcPr>
            <w:tcW w:w="2693" w:type="dxa"/>
            <w:shd w:val="pct10" w:color="auto" w:fill="FFFFFF"/>
          </w:tcPr>
          <w:p w14:paraId="464E40D0" w14:textId="77777777" w:rsidR="00F45460" w:rsidRDefault="00F45460">
            <w:pPr>
              <w:pStyle w:val="TAH"/>
            </w:pPr>
            <w:r>
              <w:t>SS Attributes</w:t>
            </w:r>
          </w:p>
        </w:tc>
        <w:tc>
          <w:tcPr>
            <w:tcW w:w="4395" w:type="dxa"/>
            <w:shd w:val="pct10" w:color="auto" w:fill="FFFFFF"/>
          </w:tcPr>
          <w:p w14:paraId="4319348B" w14:textId="77777777" w:rsidR="00F45460" w:rsidRDefault="00F45460">
            <w:pPr>
              <w:pStyle w:val="TAH"/>
            </w:pPr>
            <w:r>
              <w:t>SS Type</w:t>
            </w:r>
          </w:p>
        </w:tc>
      </w:tr>
      <w:tr w:rsidR="00F45460" w14:paraId="3BDA0B69" w14:textId="77777777">
        <w:tc>
          <w:tcPr>
            <w:tcW w:w="2590" w:type="dxa"/>
          </w:tcPr>
          <w:p w14:paraId="0BDF0459" w14:textId="77777777" w:rsidR="00F45460" w:rsidRDefault="00F45460">
            <w:pPr>
              <w:pStyle w:val="TAL"/>
            </w:pPr>
            <w:r>
              <w:t>id</w:t>
            </w:r>
          </w:p>
        </w:tc>
        <w:tc>
          <w:tcPr>
            <w:tcW w:w="2693" w:type="dxa"/>
          </w:tcPr>
          <w:p w14:paraId="05B690FE" w14:textId="77777777" w:rsidR="00F45460" w:rsidRDefault="00462D74">
            <w:pPr>
              <w:pStyle w:val="TAL"/>
            </w:pPr>
            <w:r>
              <w:t>id</w:t>
            </w:r>
          </w:p>
        </w:tc>
        <w:tc>
          <w:tcPr>
            <w:tcW w:w="4395" w:type="dxa"/>
          </w:tcPr>
          <w:p w14:paraId="47E51EC3" w14:textId="77777777" w:rsidR="00F45460" w:rsidRDefault="00F45460">
            <w:pPr>
              <w:pStyle w:val="TAL"/>
            </w:pPr>
            <w:r>
              <w:t>string</w:t>
            </w:r>
          </w:p>
        </w:tc>
      </w:tr>
      <w:tr w:rsidR="00F45460" w14:paraId="6628A900" w14:textId="77777777">
        <w:tc>
          <w:tcPr>
            <w:tcW w:w="2590" w:type="dxa"/>
          </w:tcPr>
          <w:p w14:paraId="36F49C8D" w14:textId="77777777" w:rsidR="00F45460" w:rsidRDefault="00F45460">
            <w:pPr>
              <w:pStyle w:val="TAL"/>
            </w:pPr>
            <w:r>
              <w:t>dnPrefix</w:t>
            </w:r>
          </w:p>
        </w:tc>
        <w:tc>
          <w:tcPr>
            <w:tcW w:w="2693" w:type="dxa"/>
          </w:tcPr>
          <w:p w14:paraId="6126AC28" w14:textId="77777777" w:rsidR="00F45460" w:rsidRDefault="00F45460">
            <w:pPr>
              <w:pStyle w:val="TAL"/>
            </w:pPr>
            <w:r>
              <w:t>dnPrefix</w:t>
            </w:r>
          </w:p>
        </w:tc>
        <w:tc>
          <w:tcPr>
            <w:tcW w:w="4395" w:type="dxa"/>
          </w:tcPr>
          <w:p w14:paraId="23A759B1" w14:textId="77777777" w:rsidR="00F45460" w:rsidRDefault="00F45460">
            <w:pPr>
              <w:pStyle w:val="TAL"/>
            </w:pPr>
            <w:r>
              <w:t>string</w:t>
            </w:r>
          </w:p>
        </w:tc>
      </w:tr>
      <w:tr w:rsidR="00F45460" w14:paraId="4D296350" w14:textId="77777777">
        <w:tc>
          <w:tcPr>
            <w:tcW w:w="2590" w:type="dxa"/>
          </w:tcPr>
          <w:p w14:paraId="40E84CB3" w14:textId="77777777" w:rsidR="00F45460" w:rsidRDefault="00F45460">
            <w:pPr>
              <w:pStyle w:val="TAL"/>
            </w:pPr>
            <w:r>
              <w:t>userLabel</w:t>
            </w:r>
          </w:p>
        </w:tc>
        <w:tc>
          <w:tcPr>
            <w:tcW w:w="2693" w:type="dxa"/>
          </w:tcPr>
          <w:p w14:paraId="2AD357DB" w14:textId="77777777" w:rsidR="00F45460" w:rsidRDefault="00F45460">
            <w:pPr>
              <w:pStyle w:val="TAL"/>
            </w:pPr>
            <w:r>
              <w:t>userLabel</w:t>
            </w:r>
          </w:p>
        </w:tc>
        <w:tc>
          <w:tcPr>
            <w:tcW w:w="4395" w:type="dxa"/>
          </w:tcPr>
          <w:p w14:paraId="08DE2475" w14:textId="77777777" w:rsidR="00F45460" w:rsidRDefault="00F45460">
            <w:pPr>
              <w:pStyle w:val="TAL"/>
            </w:pPr>
            <w:r>
              <w:t>string</w:t>
            </w:r>
          </w:p>
        </w:tc>
      </w:tr>
      <w:tr w:rsidR="00F45460" w14:paraId="7135A4D0" w14:textId="77777777">
        <w:tc>
          <w:tcPr>
            <w:tcW w:w="2590" w:type="dxa"/>
          </w:tcPr>
          <w:p w14:paraId="47D3C07D" w14:textId="77777777" w:rsidR="00F45460" w:rsidRDefault="00F45460">
            <w:pPr>
              <w:pStyle w:val="TAL"/>
            </w:pPr>
            <w:r>
              <w:t>locationName</w:t>
            </w:r>
          </w:p>
        </w:tc>
        <w:tc>
          <w:tcPr>
            <w:tcW w:w="2693" w:type="dxa"/>
          </w:tcPr>
          <w:p w14:paraId="218C5FBE" w14:textId="77777777" w:rsidR="00F45460" w:rsidRDefault="00F45460">
            <w:pPr>
              <w:pStyle w:val="TAL"/>
            </w:pPr>
            <w:r>
              <w:t>locationName</w:t>
            </w:r>
          </w:p>
        </w:tc>
        <w:tc>
          <w:tcPr>
            <w:tcW w:w="4395" w:type="dxa"/>
          </w:tcPr>
          <w:p w14:paraId="2141B7D2" w14:textId="77777777" w:rsidR="00F45460" w:rsidRDefault="00F45460">
            <w:pPr>
              <w:pStyle w:val="TAL"/>
            </w:pPr>
            <w:r>
              <w:t>string</w:t>
            </w:r>
          </w:p>
        </w:tc>
      </w:tr>
      <w:tr w:rsidR="00F45460" w14:paraId="1164711F" w14:textId="77777777">
        <w:tc>
          <w:tcPr>
            <w:tcW w:w="2590" w:type="dxa"/>
          </w:tcPr>
          <w:p w14:paraId="3200C23D" w14:textId="77777777" w:rsidR="00F45460" w:rsidRDefault="00F45460">
            <w:pPr>
              <w:pStyle w:val="TAL"/>
            </w:pPr>
            <w:r>
              <w:t>vendorName</w:t>
            </w:r>
          </w:p>
        </w:tc>
        <w:tc>
          <w:tcPr>
            <w:tcW w:w="2693" w:type="dxa"/>
          </w:tcPr>
          <w:p w14:paraId="62286F9B" w14:textId="77777777" w:rsidR="00F45460" w:rsidRDefault="00F45460">
            <w:pPr>
              <w:pStyle w:val="TAL"/>
            </w:pPr>
            <w:r>
              <w:t>vendorName</w:t>
            </w:r>
          </w:p>
        </w:tc>
        <w:tc>
          <w:tcPr>
            <w:tcW w:w="4395" w:type="dxa"/>
          </w:tcPr>
          <w:p w14:paraId="444E7828" w14:textId="77777777" w:rsidR="00F45460" w:rsidRDefault="00F45460">
            <w:pPr>
              <w:pStyle w:val="TAL"/>
            </w:pPr>
            <w:r>
              <w:t>string</w:t>
            </w:r>
          </w:p>
        </w:tc>
      </w:tr>
      <w:tr w:rsidR="00F45460" w14:paraId="2232AEF3" w14:textId="77777777">
        <w:tc>
          <w:tcPr>
            <w:tcW w:w="2590" w:type="dxa"/>
          </w:tcPr>
          <w:p w14:paraId="55547CE4" w14:textId="77777777" w:rsidR="00F45460" w:rsidRDefault="00F45460">
            <w:pPr>
              <w:pStyle w:val="TAL"/>
            </w:pPr>
            <w:r>
              <w:t>userDefinedState</w:t>
            </w:r>
          </w:p>
        </w:tc>
        <w:tc>
          <w:tcPr>
            <w:tcW w:w="2693" w:type="dxa"/>
          </w:tcPr>
          <w:p w14:paraId="25480D5F" w14:textId="77777777" w:rsidR="00F45460" w:rsidRDefault="00F45460">
            <w:pPr>
              <w:pStyle w:val="TAL"/>
            </w:pPr>
            <w:r>
              <w:t>userDefinedState</w:t>
            </w:r>
          </w:p>
        </w:tc>
        <w:tc>
          <w:tcPr>
            <w:tcW w:w="4395" w:type="dxa"/>
          </w:tcPr>
          <w:p w14:paraId="5835C77B" w14:textId="77777777" w:rsidR="00F45460" w:rsidRDefault="00F45460">
            <w:pPr>
              <w:pStyle w:val="TAL"/>
            </w:pPr>
            <w:r>
              <w:t>string</w:t>
            </w:r>
          </w:p>
        </w:tc>
      </w:tr>
      <w:tr w:rsidR="00F45460" w14:paraId="22AD9227" w14:textId="77777777">
        <w:tc>
          <w:tcPr>
            <w:tcW w:w="2590" w:type="dxa"/>
          </w:tcPr>
          <w:p w14:paraId="0D6E5E06" w14:textId="77777777" w:rsidR="00F45460" w:rsidRDefault="00F45460">
            <w:pPr>
              <w:pStyle w:val="TAL"/>
            </w:pPr>
            <w:r>
              <w:t>managedElementType</w:t>
            </w:r>
          </w:p>
        </w:tc>
        <w:tc>
          <w:tcPr>
            <w:tcW w:w="2693" w:type="dxa"/>
          </w:tcPr>
          <w:p w14:paraId="5E19B311" w14:textId="77777777" w:rsidR="00F45460" w:rsidRDefault="00F45460">
            <w:pPr>
              <w:pStyle w:val="TAL"/>
            </w:pPr>
            <w:r>
              <w:t>managedElementType</w:t>
            </w:r>
          </w:p>
        </w:tc>
        <w:tc>
          <w:tcPr>
            <w:tcW w:w="4395" w:type="dxa"/>
          </w:tcPr>
          <w:p w14:paraId="1AF7776F" w14:textId="77777777" w:rsidR="00F45460" w:rsidRDefault="00F45460">
            <w:pPr>
              <w:pStyle w:val="TAL"/>
            </w:pPr>
            <w:r>
              <w:rPr>
                <w:rFonts w:cs="Arial"/>
              </w:rPr>
              <w:t>GenericNetworkResourcesIRPSystem</w:t>
            </w:r>
            <w:r>
              <w:t>::AttributeTypes::StringSet</w:t>
            </w:r>
          </w:p>
        </w:tc>
      </w:tr>
      <w:tr w:rsidR="00F45460" w14:paraId="74BC05A5" w14:textId="77777777">
        <w:tc>
          <w:tcPr>
            <w:tcW w:w="2590" w:type="dxa"/>
          </w:tcPr>
          <w:p w14:paraId="77CC97D0" w14:textId="77777777" w:rsidR="00F45460" w:rsidRDefault="00F45460">
            <w:pPr>
              <w:pStyle w:val="TAL"/>
            </w:pPr>
            <w:r>
              <w:t>managedBy</w:t>
            </w:r>
          </w:p>
        </w:tc>
        <w:tc>
          <w:tcPr>
            <w:tcW w:w="2693" w:type="dxa"/>
          </w:tcPr>
          <w:p w14:paraId="7EE908DC" w14:textId="77777777" w:rsidR="00F45460" w:rsidRDefault="00F45460">
            <w:pPr>
              <w:pStyle w:val="TAL"/>
            </w:pPr>
            <w:r>
              <w:t>managedBy</w:t>
            </w:r>
          </w:p>
        </w:tc>
        <w:tc>
          <w:tcPr>
            <w:tcW w:w="4395" w:type="dxa"/>
          </w:tcPr>
          <w:p w14:paraId="4D05DB54" w14:textId="77777777" w:rsidR="00F45460" w:rsidRDefault="00F45460">
            <w:pPr>
              <w:pStyle w:val="TAL"/>
            </w:pPr>
            <w:r>
              <w:rPr>
                <w:rFonts w:cs="Arial"/>
              </w:rPr>
              <w:t>GenericNetworkResourcesIRPSystem</w:t>
            </w:r>
            <w:r>
              <w:t>::AttributeTypes::MOReferenceSet</w:t>
            </w:r>
          </w:p>
        </w:tc>
      </w:tr>
      <w:tr w:rsidR="00F45460" w14:paraId="3BC3C3A4" w14:textId="77777777">
        <w:tc>
          <w:tcPr>
            <w:tcW w:w="2590" w:type="dxa"/>
          </w:tcPr>
          <w:p w14:paraId="6C318CDD" w14:textId="77777777" w:rsidR="00F45460" w:rsidRDefault="00F45460">
            <w:pPr>
              <w:pStyle w:val="TAL"/>
            </w:pPr>
            <w:r>
              <w:t>swVersion</w:t>
            </w:r>
          </w:p>
        </w:tc>
        <w:tc>
          <w:tcPr>
            <w:tcW w:w="2693" w:type="dxa"/>
          </w:tcPr>
          <w:p w14:paraId="43F5F94A" w14:textId="77777777" w:rsidR="00F45460" w:rsidRDefault="00F45460">
            <w:pPr>
              <w:pStyle w:val="TAL"/>
            </w:pPr>
            <w:r>
              <w:t>swVersion</w:t>
            </w:r>
          </w:p>
        </w:tc>
        <w:tc>
          <w:tcPr>
            <w:tcW w:w="4395" w:type="dxa"/>
          </w:tcPr>
          <w:p w14:paraId="4E69613A" w14:textId="77777777" w:rsidR="00F45460" w:rsidRDefault="00F45460">
            <w:pPr>
              <w:pStyle w:val="TAL"/>
            </w:pPr>
            <w:r>
              <w:t>string</w:t>
            </w:r>
          </w:p>
        </w:tc>
      </w:tr>
    </w:tbl>
    <w:p w14:paraId="60352EB0" w14:textId="77777777" w:rsidR="00F45460" w:rsidRDefault="00F45460"/>
    <w:p w14:paraId="734CF40B" w14:textId="77777777" w:rsidR="00F45460" w:rsidRDefault="00F45460">
      <w:pPr>
        <w:pStyle w:val="Heading3"/>
      </w:pPr>
      <w:bookmarkStart w:id="174" w:name="_CRA_2_2_3"/>
      <w:bookmarkStart w:id="175" w:name="_Toc20153417"/>
      <w:bookmarkStart w:id="176" w:name="_Toc27489889"/>
      <w:bookmarkStart w:id="177" w:name="_Toc36033473"/>
      <w:bookmarkStart w:id="178" w:name="_Toc36475735"/>
      <w:bookmarkStart w:id="179" w:name="_Toc44581494"/>
      <w:bookmarkStart w:id="180" w:name="_Toc51769110"/>
      <w:bookmarkStart w:id="181" w:name="_Toc203130041"/>
      <w:bookmarkEnd w:id="174"/>
      <w:r>
        <w:t>A.2</w:t>
      </w:r>
      <w:r>
        <w:rPr>
          <w:rFonts w:cs="Arial"/>
        </w:rPr>
        <w:t>.</w:t>
      </w:r>
      <w:r>
        <w:t>2.3</w:t>
      </w:r>
      <w:r>
        <w:tab/>
        <w:t>IOC MeContext</w:t>
      </w:r>
      <w:bookmarkEnd w:id="175"/>
      <w:bookmarkEnd w:id="176"/>
      <w:bookmarkEnd w:id="177"/>
      <w:bookmarkEnd w:id="178"/>
      <w:bookmarkEnd w:id="179"/>
      <w:bookmarkEnd w:id="180"/>
      <w:bookmarkEnd w:id="181"/>
    </w:p>
    <w:p w14:paraId="6A3B4F97" w14:textId="77777777" w:rsidR="00F45460" w:rsidRDefault="00F45460">
      <w:pPr>
        <w:pStyle w:val="TH"/>
        <w:outlineLvl w:val="0"/>
        <w:rPr>
          <w:rFonts w:cs="Arial"/>
        </w:rPr>
      </w:pPr>
      <w:r>
        <w:rPr>
          <w:rFonts w:cs="Arial"/>
        </w:rPr>
        <w:t>Mapping from NRM IOC MeContext attributes to SS equivalent MOC MeContext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3DFF587E" w14:textId="77777777">
        <w:trPr>
          <w:tblHeader/>
        </w:trPr>
        <w:tc>
          <w:tcPr>
            <w:tcW w:w="1311" w:type="pct"/>
            <w:shd w:val="pct10" w:color="auto" w:fill="FFFFFF"/>
          </w:tcPr>
          <w:p w14:paraId="00694EF8" w14:textId="77777777" w:rsidR="00F45460" w:rsidRDefault="00F45460">
            <w:pPr>
              <w:pStyle w:val="TAH"/>
            </w:pPr>
            <w:r>
              <w:t>IS Attributes</w:t>
            </w:r>
          </w:p>
        </w:tc>
        <w:tc>
          <w:tcPr>
            <w:tcW w:w="1401" w:type="pct"/>
            <w:shd w:val="pct10" w:color="auto" w:fill="FFFFFF"/>
          </w:tcPr>
          <w:p w14:paraId="63071DEA" w14:textId="77777777" w:rsidR="00F45460" w:rsidRDefault="00F45460">
            <w:pPr>
              <w:pStyle w:val="TAH"/>
            </w:pPr>
            <w:r>
              <w:t>SS Attributes</w:t>
            </w:r>
          </w:p>
        </w:tc>
        <w:tc>
          <w:tcPr>
            <w:tcW w:w="2288" w:type="pct"/>
            <w:shd w:val="pct10" w:color="auto" w:fill="FFFFFF"/>
          </w:tcPr>
          <w:p w14:paraId="23137F17" w14:textId="77777777" w:rsidR="00F45460" w:rsidRDefault="00F45460">
            <w:pPr>
              <w:pStyle w:val="TAH"/>
            </w:pPr>
            <w:r>
              <w:t>SS Type</w:t>
            </w:r>
          </w:p>
        </w:tc>
      </w:tr>
      <w:tr w:rsidR="00F45460" w14:paraId="5A7C4BB6" w14:textId="77777777">
        <w:tc>
          <w:tcPr>
            <w:tcW w:w="1311" w:type="pct"/>
          </w:tcPr>
          <w:p w14:paraId="07F2AA06" w14:textId="77777777" w:rsidR="00F45460" w:rsidRDefault="00F45460">
            <w:pPr>
              <w:pStyle w:val="TAL"/>
            </w:pPr>
            <w:r>
              <w:t>id</w:t>
            </w:r>
          </w:p>
        </w:tc>
        <w:tc>
          <w:tcPr>
            <w:tcW w:w="1401" w:type="pct"/>
          </w:tcPr>
          <w:p w14:paraId="03717044" w14:textId="77777777" w:rsidR="00F45460" w:rsidRDefault="00462D74">
            <w:pPr>
              <w:pStyle w:val="TAL"/>
            </w:pPr>
            <w:r>
              <w:t>id</w:t>
            </w:r>
          </w:p>
        </w:tc>
        <w:tc>
          <w:tcPr>
            <w:tcW w:w="2288" w:type="pct"/>
          </w:tcPr>
          <w:p w14:paraId="31EC8A24" w14:textId="77777777" w:rsidR="00F45460" w:rsidRDefault="00F45460">
            <w:pPr>
              <w:pStyle w:val="TAL"/>
            </w:pPr>
            <w:r>
              <w:t>string</w:t>
            </w:r>
          </w:p>
        </w:tc>
      </w:tr>
      <w:tr w:rsidR="00F45460" w14:paraId="51F5A5DE" w14:textId="77777777">
        <w:tc>
          <w:tcPr>
            <w:tcW w:w="1311" w:type="pct"/>
          </w:tcPr>
          <w:p w14:paraId="6D716DA4" w14:textId="77777777" w:rsidR="00F45460" w:rsidRDefault="00F45460">
            <w:pPr>
              <w:pStyle w:val="TAL"/>
            </w:pPr>
            <w:r>
              <w:t>dnPrefix</w:t>
            </w:r>
          </w:p>
        </w:tc>
        <w:tc>
          <w:tcPr>
            <w:tcW w:w="1401" w:type="pct"/>
          </w:tcPr>
          <w:p w14:paraId="33881554" w14:textId="77777777" w:rsidR="00F45460" w:rsidRDefault="00F45460">
            <w:pPr>
              <w:pStyle w:val="TAL"/>
            </w:pPr>
            <w:r>
              <w:t>dnPrefix</w:t>
            </w:r>
          </w:p>
        </w:tc>
        <w:tc>
          <w:tcPr>
            <w:tcW w:w="2288" w:type="pct"/>
          </w:tcPr>
          <w:p w14:paraId="06A70EF6" w14:textId="77777777" w:rsidR="00F45460" w:rsidRDefault="00F45460">
            <w:pPr>
              <w:pStyle w:val="TAL"/>
            </w:pPr>
            <w:r>
              <w:t>string</w:t>
            </w:r>
          </w:p>
        </w:tc>
      </w:tr>
    </w:tbl>
    <w:p w14:paraId="57E91FD2" w14:textId="77777777" w:rsidR="00F45460" w:rsidRDefault="00F45460"/>
    <w:p w14:paraId="2576A3E4" w14:textId="77777777" w:rsidR="00F45460" w:rsidRDefault="00F45460">
      <w:pPr>
        <w:pStyle w:val="Heading3"/>
      </w:pPr>
      <w:bookmarkStart w:id="182" w:name="_CRA_2_2_4"/>
      <w:bookmarkStart w:id="183" w:name="_Toc20153418"/>
      <w:bookmarkStart w:id="184" w:name="_Toc27489890"/>
      <w:bookmarkStart w:id="185" w:name="_Toc36033474"/>
      <w:bookmarkStart w:id="186" w:name="_Toc36475736"/>
      <w:bookmarkStart w:id="187" w:name="_Toc44581495"/>
      <w:bookmarkStart w:id="188" w:name="_Toc51769111"/>
      <w:bookmarkStart w:id="189" w:name="_Toc203130042"/>
      <w:bookmarkEnd w:id="182"/>
      <w:r>
        <w:lastRenderedPageBreak/>
        <w:t>A.2</w:t>
      </w:r>
      <w:r>
        <w:rPr>
          <w:rFonts w:cs="Arial"/>
        </w:rPr>
        <w:t>.</w:t>
      </w:r>
      <w:r>
        <w:t>2.4</w:t>
      </w:r>
      <w:r>
        <w:tab/>
        <w:t>IOC ManagementNode</w:t>
      </w:r>
      <w:bookmarkEnd w:id="183"/>
      <w:bookmarkEnd w:id="184"/>
      <w:bookmarkEnd w:id="185"/>
      <w:bookmarkEnd w:id="186"/>
      <w:bookmarkEnd w:id="187"/>
      <w:bookmarkEnd w:id="188"/>
      <w:bookmarkEnd w:id="189"/>
    </w:p>
    <w:p w14:paraId="537A2B2F" w14:textId="77777777" w:rsidR="00F45460" w:rsidRDefault="00F45460">
      <w:pPr>
        <w:pStyle w:val="TH"/>
        <w:rPr>
          <w:rFonts w:cs="Arial"/>
        </w:rPr>
      </w:pPr>
      <w:r>
        <w:rPr>
          <w:rFonts w:cs="Arial"/>
        </w:rPr>
        <w:t>Mapping from NRM IOC ManagementNode attributes and association roles to SS equivalent MOC ManagementNode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15C7BD21" w14:textId="77777777">
        <w:trPr>
          <w:tblHeader/>
        </w:trPr>
        <w:tc>
          <w:tcPr>
            <w:tcW w:w="3441" w:type="dxa"/>
            <w:shd w:val="pct10" w:color="auto" w:fill="FFFFFF"/>
          </w:tcPr>
          <w:p w14:paraId="10D77D3F" w14:textId="77777777" w:rsidR="00F45460" w:rsidRDefault="00F45460">
            <w:pPr>
              <w:pStyle w:val="TAH"/>
            </w:pPr>
            <w:r>
              <w:t>IS Attributes</w:t>
            </w:r>
          </w:p>
        </w:tc>
        <w:tc>
          <w:tcPr>
            <w:tcW w:w="2551" w:type="dxa"/>
            <w:shd w:val="pct10" w:color="auto" w:fill="FFFFFF"/>
          </w:tcPr>
          <w:p w14:paraId="35ECA531" w14:textId="77777777" w:rsidR="00F45460" w:rsidRDefault="00F45460">
            <w:pPr>
              <w:pStyle w:val="TAH"/>
            </w:pPr>
            <w:r>
              <w:t>SS Attributes</w:t>
            </w:r>
          </w:p>
        </w:tc>
        <w:tc>
          <w:tcPr>
            <w:tcW w:w="3686" w:type="dxa"/>
            <w:shd w:val="pct10" w:color="auto" w:fill="FFFFFF"/>
          </w:tcPr>
          <w:p w14:paraId="528A1155" w14:textId="77777777" w:rsidR="00F45460" w:rsidRDefault="00F45460">
            <w:pPr>
              <w:pStyle w:val="TAH"/>
            </w:pPr>
            <w:r>
              <w:t>SS Type</w:t>
            </w:r>
          </w:p>
        </w:tc>
      </w:tr>
      <w:tr w:rsidR="00F45460" w14:paraId="13E01773" w14:textId="77777777">
        <w:tc>
          <w:tcPr>
            <w:tcW w:w="3441" w:type="dxa"/>
          </w:tcPr>
          <w:p w14:paraId="2AAF46E6" w14:textId="77777777" w:rsidR="00F45460" w:rsidRDefault="00F45460">
            <w:pPr>
              <w:pStyle w:val="TAL"/>
            </w:pPr>
            <w:r>
              <w:t>id</w:t>
            </w:r>
          </w:p>
        </w:tc>
        <w:tc>
          <w:tcPr>
            <w:tcW w:w="2551" w:type="dxa"/>
          </w:tcPr>
          <w:p w14:paraId="213FA9F7" w14:textId="77777777" w:rsidR="00F45460" w:rsidRDefault="00462D74">
            <w:pPr>
              <w:pStyle w:val="TAL"/>
            </w:pPr>
            <w:r>
              <w:t>id</w:t>
            </w:r>
          </w:p>
        </w:tc>
        <w:tc>
          <w:tcPr>
            <w:tcW w:w="3686" w:type="dxa"/>
          </w:tcPr>
          <w:p w14:paraId="22683C5A" w14:textId="77777777" w:rsidR="00F45460" w:rsidRDefault="00F45460">
            <w:pPr>
              <w:pStyle w:val="TAL"/>
            </w:pPr>
            <w:r>
              <w:t>string</w:t>
            </w:r>
          </w:p>
        </w:tc>
      </w:tr>
      <w:tr w:rsidR="00F45460" w14:paraId="20D91CF0" w14:textId="77777777">
        <w:tc>
          <w:tcPr>
            <w:tcW w:w="3441" w:type="dxa"/>
          </w:tcPr>
          <w:p w14:paraId="16F04696" w14:textId="77777777" w:rsidR="00F45460" w:rsidRDefault="00F45460">
            <w:pPr>
              <w:pStyle w:val="TAL"/>
            </w:pPr>
            <w:r>
              <w:t>userLabel</w:t>
            </w:r>
          </w:p>
        </w:tc>
        <w:tc>
          <w:tcPr>
            <w:tcW w:w="2551" w:type="dxa"/>
          </w:tcPr>
          <w:p w14:paraId="1AD097A0" w14:textId="77777777" w:rsidR="00F45460" w:rsidRDefault="00F45460">
            <w:pPr>
              <w:pStyle w:val="TAL"/>
            </w:pPr>
            <w:r>
              <w:t>userLabel</w:t>
            </w:r>
          </w:p>
        </w:tc>
        <w:tc>
          <w:tcPr>
            <w:tcW w:w="3686" w:type="dxa"/>
          </w:tcPr>
          <w:p w14:paraId="4F559244" w14:textId="77777777" w:rsidR="00F45460" w:rsidRDefault="00F45460">
            <w:pPr>
              <w:pStyle w:val="TAL"/>
            </w:pPr>
            <w:r>
              <w:t>string</w:t>
            </w:r>
          </w:p>
        </w:tc>
      </w:tr>
      <w:tr w:rsidR="00F45460" w14:paraId="0E103A82" w14:textId="77777777">
        <w:tc>
          <w:tcPr>
            <w:tcW w:w="3441" w:type="dxa"/>
          </w:tcPr>
          <w:p w14:paraId="4437DBAF" w14:textId="77777777" w:rsidR="00F45460" w:rsidRDefault="00F45460">
            <w:pPr>
              <w:pStyle w:val="TAL"/>
            </w:pPr>
            <w:r>
              <w:t>locationName</w:t>
            </w:r>
          </w:p>
        </w:tc>
        <w:tc>
          <w:tcPr>
            <w:tcW w:w="2551" w:type="dxa"/>
          </w:tcPr>
          <w:p w14:paraId="2DF3A0C4" w14:textId="77777777" w:rsidR="00F45460" w:rsidRDefault="00F45460">
            <w:pPr>
              <w:pStyle w:val="TAL"/>
            </w:pPr>
            <w:r>
              <w:t>locationName</w:t>
            </w:r>
          </w:p>
        </w:tc>
        <w:tc>
          <w:tcPr>
            <w:tcW w:w="3686" w:type="dxa"/>
          </w:tcPr>
          <w:p w14:paraId="766B5106" w14:textId="77777777" w:rsidR="00F45460" w:rsidRDefault="00F45460">
            <w:pPr>
              <w:pStyle w:val="TAL"/>
            </w:pPr>
            <w:r>
              <w:t>string</w:t>
            </w:r>
          </w:p>
        </w:tc>
      </w:tr>
      <w:tr w:rsidR="00F45460" w14:paraId="6529D166" w14:textId="77777777">
        <w:tc>
          <w:tcPr>
            <w:tcW w:w="3441" w:type="dxa"/>
          </w:tcPr>
          <w:p w14:paraId="1FA15349" w14:textId="77777777" w:rsidR="00F45460" w:rsidRDefault="00F45460">
            <w:pPr>
              <w:pStyle w:val="TAL"/>
            </w:pPr>
            <w:r>
              <w:t>vendorName</w:t>
            </w:r>
          </w:p>
        </w:tc>
        <w:tc>
          <w:tcPr>
            <w:tcW w:w="2551" w:type="dxa"/>
          </w:tcPr>
          <w:p w14:paraId="0B04EAFE" w14:textId="77777777" w:rsidR="00F45460" w:rsidRDefault="00F45460">
            <w:pPr>
              <w:pStyle w:val="TAL"/>
            </w:pPr>
            <w:r>
              <w:t>vendorName</w:t>
            </w:r>
          </w:p>
        </w:tc>
        <w:tc>
          <w:tcPr>
            <w:tcW w:w="3686" w:type="dxa"/>
          </w:tcPr>
          <w:p w14:paraId="56B7D316" w14:textId="77777777" w:rsidR="00F45460" w:rsidRDefault="00F45460">
            <w:pPr>
              <w:pStyle w:val="TAL"/>
            </w:pPr>
            <w:r>
              <w:t>string</w:t>
            </w:r>
          </w:p>
        </w:tc>
      </w:tr>
      <w:tr w:rsidR="00F45460" w14:paraId="1A518D1B" w14:textId="77777777">
        <w:tc>
          <w:tcPr>
            <w:tcW w:w="3441" w:type="dxa"/>
          </w:tcPr>
          <w:p w14:paraId="1053312A" w14:textId="77777777" w:rsidR="00F45460" w:rsidRDefault="00F45460">
            <w:pPr>
              <w:pStyle w:val="TAL"/>
            </w:pPr>
            <w:r>
              <w:t>userDefinedState</w:t>
            </w:r>
          </w:p>
        </w:tc>
        <w:tc>
          <w:tcPr>
            <w:tcW w:w="2551" w:type="dxa"/>
          </w:tcPr>
          <w:p w14:paraId="6291DC71" w14:textId="77777777" w:rsidR="00F45460" w:rsidRDefault="00F45460">
            <w:pPr>
              <w:pStyle w:val="TAL"/>
            </w:pPr>
            <w:r>
              <w:t>userDefinedState</w:t>
            </w:r>
          </w:p>
        </w:tc>
        <w:tc>
          <w:tcPr>
            <w:tcW w:w="3686" w:type="dxa"/>
          </w:tcPr>
          <w:p w14:paraId="10C2C022" w14:textId="77777777" w:rsidR="00F45460" w:rsidRDefault="00F45460">
            <w:pPr>
              <w:pStyle w:val="TAL"/>
            </w:pPr>
            <w:r>
              <w:t>string</w:t>
            </w:r>
          </w:p>
        </w:tc>
      </w:tr>
      <w:tr w:rsidR="00F45460" w14:paraId="21581020" w14:textId="77777777">
        <w:tc>
          <w:tcPr>
            <w:tcW w:w="3441" w:type="dxa"/>
          </w:tcPr>
          <w:p w14:paraId="459EF37D" w14:textId="77777777" w:rsidR="00F45460" w:rsidRDefault="00F45460">
            <w:pPr>
              <w:pStyle w:val="TAL"/>
            </w:pPr>
            <w:r>
              <w:t>managedElements</w:t>
            </w:r>
          </w:p>
        </w:tc>
        <w:tc>
          <w:tcPr>
            <w:tcW w:w="2551" w:type="dxa"/>
          </w:tcPr>
          <w:p w14:paraId="7DEFE277" w14:textId="77777777" w:rsidR="00F45460" w:rsidRDefault="00F45460">
            <w:pPr>
              <w:pStyle w:val="TAL"/>
            </w:pPr>
            <w:r>
              <w:t>managedElements</w:t>
            </w:r>
          </w:p>
        </w:tc>
        <w:tc>
          <w:tcPr>
            <w:tcW w:w="3686" w:type="dxa"/>
          </w:tcPr>
          <w:p w14:paraId="76CFEA2F" w14:textId="77777777" w:rsidR="00F45460" w:rsidRDefault="00F45460">
            <w:pPr>
              <w:pStyle w:val="TAL"/>
            </w:pPr>
            <w:r>
              <w:rPr>
                <w:rFonts w:cs="Arial"/>
              </w:rPr>
              <w:t>GenericNetworkResourcesIRPSystem</w:t>
            </w:r>
            <w:r>
              <w:t>::AttributeTypes::MOReferenceSet</w:t>
            </w:r>
          </w:p>
        </w:tc>
      </w:tr>
      <w:tr w:rsidR="00F45460" w14:paraId="3A1AFEE3" w14:textId="77777777">
        <w:tc>
          <w:tcPr>
            <w:tcW w:w="3441" w:type="dxa"/>
          </w:tcPr>
          <w:p w14:paraId="4A6F69A0" w14:textId="77777777" w:rsidR="00F45460" w:rsidRDefault="00F45460">
            <w:pPr>
              <w:pStyle w:val="TAL"/>
            </w:pPr>
            <w:r>
              <w:t>swVersion</w:t>
            </w:r>
          </w:p>
        </w:tc>
        <w:tc>
          <w:tcPr>
            <w:tcW w:w="2551" w:type="dxa"/>
          </w:tcPr>
          <w:p w14:paraId="2F33FC56" w14:textId="77777777" w:rsidR="00F45460" w:rsidRDefault="00F45460">
            <w:pPr>
              <w:pStyle w:val="TAL"/>
            </w:pPr>
            <w:r>
              <w:t>swVersion</w:t>
            </w:r>
          </w:p>
        </w:tc>
        <w:tc>
          <w:tcPr>
            <w:tcW w:w="3686" w:type="dxa"/>
          </w:tcPr>
          <w:p w14:paraId="78644794" w14:textId="77777777" w:rsidR="00F45460" w:rsidRDefault="00F45460">
            <w:pPr>
              <w:pStyle w:val="TAL"/>
            </w:pPr>
            <w:r>
              <w:t>string</w:t>
            </w:r>
          </w:p>
        </w:tc>
      </w:tr>
    </w:tbl>
    <w:p w14:paraId="38B129B3" w14:textId="77777777" w:rsidR="00F45460" w:rsidRDefault="00F45460"/>
    <w:p w14:paraId="7F998CB1" w14:textId="77777777" w:rsidR="00F45460" w:rsidRDefault="00F45460">
      <w:pPr>
        <w:pStyle w:val="Heading3"/>
      </w:pPr>
      <w:bookmarkStart w:id="190" w:name="_CRA_2_2_5"/>
      <w:bookmarkStart w:id="191" w:name="_Toc20153419"/>
      <w:bookmarkStart w:id="192" w:name="_Toc27489891"/>
      <w:bookmarkStart w:id="193" w:name="_Toc36033475"/>
      <w:bookmarkStart w:id="194" w:name="_Toc36475737"/>
      <w:bookmarkStart w:id="195" w:name="_Toc44581496"/>
      <w:bookmarkStart w:id="196" w:name="_Toc51769112"/>
      <w:bookmarkStart w:id="197" w:name="_Toc203130043"/>
      <w:bookmarkEnd w:id="190"/>
      <w:r>
        <w:t>A.2</w:t>
      </w:r>
      <w:r>
        <w:rPr>
          <w:rFonts w:cs="Arial"/>
        </w:rPr>
        <w:t>.</w:t>
      </w:r>
      <w:r>
        <w:t>2.5</w:t>
      </w:r>
      <w:r>
        <w:tab/>
        <w:t>IOC VsDataContainer</w:t>
      </w:r>
      <w:bookmarkEnd w:id="191"/>
      <w:bookmarkEnd w:id="192"/>
      <w:bookmarkEnd w:id="193"/>
      <w:bookmarkEnd w:id="194"/>
      <w:bookmarkEnd w:id="195"/>
      <w:bookmarkEnd w:id="196"/>
      <w:bookmarkEnd w:id="197"/>
    </w:p>
    <w:p w14:paraId="40B76C3E" w14:textId="77777777" w:rsidR="00F45460" w:rsidRDefault="00F45460">
      <w:pPr>
        <w:pStyle w:val="TH"/>
        <w:rPr>
          <w:rFonts w:cs="Arial"/>
        </w:rPr>
      </w:pPr>
      <w:r>
        <w:rPr>
          <w:rFonts w:cs="Arial"/>
        </w:rPr>
        <w:t>Mapping from NRM IOC VsDataContainer attributes and association roles to SS equivalent MOC VsDataContainer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48474F30" w14:textId="77777777">
        <w:trPr>
          <w:tblHeader/>
        </w:trPr>
        <w:tc>
          <w:tcPr>
            <w:tcW w:w="3441" w:type="dxa"/>
            <w:shd w:val="pct10" w:color="auto" w:fill="FFFFFF"/>
          </w:tcPr>
          <w:p w14:paraId="57C06FCC" w14:textId="77777777" w:rsidR="00F45460" w:rsidRDefault="00F45460">
            <w:pPr>
              <w:pStyle w:val="TAH"/>
            </w:pPr>
            <w:r>
              <w:t>IS Attributes</w:t>
            </w:r>
          </w:p>
        </w:tc>
        <w:tc>
          <w:tcPr>
            <w:tcW w:w="2551" w:type="dxa"/>
            <w:shd w:val="pct10" w:color="auto" w:fill="FFFFFF"/>
          </w:tcPr>
          <w:p w14:paraId="0C8DC6D2" w14:textId="77777777" w:rsidR="00F45460" w:rsidRDefault="00F45460">
            <w:pPr>
              <w:pStyle w:val="TAH"/>
            </w:pPr>
            <w:r>
              <w:t>SS Attributes</w:t>
            </w:r>
          </w:p>
        </w:tc>
        <w:tc>
          <w:tcPr>
            <w:tcW w:w="3686" w:type="dxa"/>
            <w:shd w:val="pct10" w:color="auto" w:fill="FFFFFF"/>
          </w:tcPr>
          <w:p w14:paraId="3611145F" w14:textId="77777777" w:rsidR="00F45460" w:rsidRDefault="00F45460">
            <w:pPr>
              <w:pStyle w:val="TAH"/>
            </w:pPr>
            <w:r>
              <w:t>SS Type</w:t>
            </w:r>
          </w:p>
        </w:tc>
      </w:tr>
      <w:tr w:rsidR="00F45460" w14:paraId="6491EE31" w14:textId="77777777">
        <w:tc>
          <w:tcPr>
            <w:tcW w:w="3441" w:type="dxa"/>
          </w:tcPr>
          <w:p w14:paraId="72B5B3A2" w14:textId="77777777" w:rsidR="00F45460" w:rsidRDefault="00F45460">
            <w:pPr>
              <w:pStyle w:val="TAL"/>
            </w:pPr>
            <w:r>
              <w:t>id</w:t>
            </w:r>
          </w:p>
        </w:tc>
        <w:tc>
          <w:tcPr>
            <w:tcW w:w="2551" w:type="dxa"/>
          </w:tcPr>
          <w:p w14:paraId="3FB94DD4" w14:textId="77777777" w:rsidR="00F45460" w:rsidRDefault="00462D74">
            <w:pPr>
              <w:pStyle w:val="TAL"/>
            </w:pPr>
            <w:r>
              <w:t>id</w:t>
            </w:r>
          </w:p>
        </w:tc>
        <w:tc>
          <w:tcPr>
            <w:tcW w:w="3686" w:type="dxa"/>
          </w:tcPr>
          <w:p w14:paraId="42EBA125" w14:textId="77777777" w:rsidR="00F45460" w:rsidRDefault="00F45460">
            <w:pPr>
              <w:pStyle w:val="TAL"/>
            </w:pPr>
            <w:r>
              <w:t>string</w:t>
            </w:r>
          </w:p>
        </w:tc>
      </w:tr>
      <w:tr w:rsidR="00F45460" w14:paraId="385EC726" w14:textId="77777777">
        <w:tc>
          <w:tcPr>
            <w:tcW w:w="3441" w:type="dxa"/>
          </w:tcPr>
          <w:p w14:paraId="4D6BC144" w14:textId="77777777" w:rsidR="00F45460" w:rsidRDefault="00F45460">
            <w:pPr>
              <w:pStyle w:val="TAL"/>
            </w:pPr>
            <w:r>
              <w:t>vsDataType</w:t>
            </w:r>
          </w:p>
        </w:tc>
        <w:tc>
          <w:tcPr>
            <w:tcW w:w="2551" w:type="dxa"/>
          </w:tcPr>
          <w:p w14:paraId="39E22405" w14:textId="77777777" w:rsidR="00F45460" w:rsidRDefault="00F45460">
            <w:pPr>
              <w:pStyle w:val="TAL"/>
            </w:pPr>
            <w:r>
              <w:t>vsDataType</w:t>
            </w:r>
          </w:p>
        </w:tc>
        <w:tc>
          <w:tcPr>
            <w:tcW w:w="3686" w:type="dxa"/>
          </w:tcPr>
          <w:p w14:paraId="338CB73F" w14:textId="77777777" w:rsidR="00F45460" w:rsidRDefault="00F45460">
            <w:pPr>
              <w:pStyle w:val="TAL"/>
            </w:pPr>
            <w:r>
              <w:t>string</w:t>
            </w:r>
          </w:p>
        </w:tc>
      </w:tr>
      <w:tr w:rsidR="00F45460" w14:paraId="49718D8F" w14:textId="77777777">
        <w:tc>
          <w:tcPr>
            <w:tcW w:w="3441" w:type="dxa"/>
          </w:tcPr>
          <w:p w14:paraId="270ADFC9" w14:textId="77777777" w:rsidR="00F45460" w:rsidRDefault="00F45460">
            <w:pPr>
              <w:pStyle w:val="TAL"/>
            </w:pPr>
            <w:r>
              <w:t>vsData</w:t>
            </w:r>
          </w:p>
        </w:tc>
        <w:tc>
          <w:tcPr>
            <w:tcW w:w="2551" w:type="dxa"/>
          </w:tcPr>
          <w:p w14:paraId="6737F9D5" w14:textId="77777777" w:rsidR="00F45460" w:rsidRDefault="00F45460">
            <w:pPr>
              <w:pStyle w:val="TAL"/>
            </w:pPr>
            <w:r>
              <w:t>vsData</w:t>
            </w:r>
          </w:p>
        </w:tc>
        <w:tc>
          <w:tcPr>
            <w:tcW w:w="3686" w:type="dxa"/>
          </w:tcPr>
          <w:p w14:paraId="69785C15" w14:textId="77777777" w:rsidR="00F45460" w:rsidRDefault="00F45460">
            <w:pPr>
              <w:pStyle w:val="TAL"/>
            </w:pPr>
            <w:r>
              <w:t>any</w:t>
            </w:r>
          </w:p>
        </w:tc>
      </w:tr>
      <w:tr w:rsidR="00F45460" w14:paraId="6B091C8F" w14:textId="77777777">
        <w:tc>
          <w:tcPr>
            <w:tcW w:w="3441" w:type="dxa"/>
          </w:tcPr>
          <w:p w14:paraId="2450916D" w14:textId="77777777" w:rsidR="00F45460" w:rsidRDefault="00F45460">
            <w:pPr>
              <w:pStyle w:val="TAL"/>
            </w:pPr>
            <w:r>
              <w:t>vsDataFormatVersion</w:t>
            </w:r>
          </w:p>
        </w:tc>
        <w:tc>
          <w:tcPr>
            <w:tcW w:w="2551" w:type="dxa"/>
          </w:tcPr>
          <w:p w14:paraId="41E7BA58" w14:textId="77777777" w:rsidR="00F45460" w:rsidRDefault="00F45460">
            <w:pPr>
              <w:pStyle w:val="TAL"/>
            </w:pPr>
            <w:r>
              <w:t>vsDataFormatVersion</w:t>
            </w:r>
          </w:p>
        </w:tc>
        <w:tc>
          <w:tcPr>
            <w:tcW w:w="3686" w:type="dxa"/>
          </w:tcPr>
          <w:p w14:paraId="71E4A133" w14:textId="77777777" w:rsidR="00F45460" w:rsidRDefault="00F45460">
            <w:pPr>
              <w:pStyle w:val="TAL"/>
            </w:pPr>
            <w:r>
              <w:t>string</w:t>
            </w:r>
          </w:p>
        </w:tc>
      </w:tr>
    </w:tbl>
    <w:p w14:paraId="57997DAD" w14:textId="77777777" w:rsidR="00F45460" w:rsidRDefault="00F45460">
      <w:pPr>
        <w:rPr>
          <w:rFonts w:ascii="Arial" w:hAnsi="Arial"/>
        </w:rPr>
      </w:pPr>
    </w:p>
    <w:p w14:paraId="36774D0F" w14:textId="77777777" w:rsidR="00F45460" w:rsidRDefault="00F45460">
      <w:pPr>
        <w:pStyle w:val="Heading3"/>
      </w:pPr>
      <w:bookmarkStart w:id="198" w:name="_CRA_2_2_6"/>
      <w:bookmarkStart w:id="199" w:name="_Toc20153420"/>
      <w:bookmarkStart w:id="200" w:name="_Toc27489892"/>
      <w:bookmarkStart w:id="201" w:name="_Toc36033476"/>
      <w:bookmarkStart w:id="202" w:name="_Toc36475738"/>
      <w:bookmarkStart w:id="203" w:name="_Toc44581497"/>
      <w:bookmarkStart w:id="204" w:name="_Toc51769113"/>
      <w:bookmarkStart w:id="205" w:name="_Toc203130044"/>
      <w:bookmarkEnd w:id="198"/>
      <w:r>
        <w:t>A.2</w:t>
      </w:r>
      <w:r>
        <w:rPr>
          <w:rFonts w:cs="Arial"/>
        </w:rPr>
        <w:t>.</w:t>
      </w:r>
      <w:r>
        <w:t>2.6</w:t>
      </w:r>
      <w:r>
        <w:tab/>
        <w:t>IOC ManagedFunction</w:t>
      </w:r>
      <w:bookmarkEnd w:id="199"/>
      <w:bookmarkEnd w:id="200"/>
      <w:bookmarkEnd w:id="201"/>
      <w:bookmarkEnd w:id="202"/>
      <w:bookmarkEnd w:id="203"/>
      <w:bookmarkEnd w:id="204"/>
      <w:bookmarkEnd w:id="205"/>
    </w:p>
    <w:p w14:paraId="19D411EB" w14:textId="77777777" w:rsidR="00F45460" w:rsidRDefault="00F45460">
      <w:pPr>
        <w:pStyle w:val="TH"/>
        <w:rPr>
          <w:rFonts w:cs="Arial"/>
        </w:rPr>
      </w:pPr>
      <w:r>
        <w:rPr>
          <w:rFonts w:cs="Arial"/>
        </w:rPr>
        <w:t>Mapping from NRM IOC ManagedFunction attributes and association roles to SS equivalent MOC ManagedFunction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6EECE44" w14:textId="77777777" w:rsidTr="00D82525">
        <w:trPr>
          <w:tblHeader/>
        </w:trPr>
        <w:tc>
          <w:tcPr>
            <w:tcW w:w="2980" w:type="dxa"/>
            <w:shd w:val="pct10" w:color="auto" w:fill="FFFFFF"/>
          </w:tcPr>
          <w:p w14:paraId="77C01333" w14:textId="77777777" w:rsidR="00F45460" w:rsidRDefault="00F45460">
            <w:pPr>
              <w:pStyle w:val="TAH"/>
            </w:pPr>
            <w:r>
              <w:t>IS Attributes</w:t>
            </w:r>
          </w:p>
        </w:tc>
        <w:tc>
          <w:tcPr>
            <w:tcW w:w="2321" w:type="dxa"/>
            <w:shd w:val="pct10" w:color="auto" w:fill="FFFFFF"/>
          </w:tcPr>
          <w:p w14:paraId="1EAD7986" w14:textId="77777777" w:rsidR="00F45460" w:rsidRDefault="00F45460">
            <w:pPr>
              <w:pStyle w:val="TAH"/>
            </w:pPr>
            <w:r>
              <w:t>SS Attributes</w:t>
            </w:r>
          </w:p>
        </w:tc>
        <w:tc>
          <w:tcPr>
            <w:tcW w:w="4628" w:type="dxa"/>
            <w:shd w:val="pct10" w:color="auto" w:fill="FFFFFF"/>
          </w:tcPr>
          <w:p w14:paraId="001BD609" w14:textId="77777777" w:rsidR="00F45460" w:rsidRDefault="00F45460">
            <w:pPr>
              <w:pStyle w:val="TAH"/>
            </w:pPr>
            <w:r>
              <w:t>SS Type</w:t>
            </w:r>
          </w:p>
        </w:tc>
      </w:tr>
      <w:tr w:rsidR="00462D74" w14:paraId="2891A2FC" w14:textId="77777777" w:rsidTr="00D82525">
        <w:tc>
          <w:tcPr>
            <w:tcW w:w="2980" w:type="dxa"/>
          </w:tcPr>
          <w:p w14:paraId="526BECFB" w14:textId="77777777" w:rsidR="00462D74" w:rsidRDefault="00462D74">
            <w:pPr>
              <w:pStyle w:val="TAL"/>
            </w:pPr>
            <w:r>
              <w:t>id</w:t>
            </w:r>
          </w:p>
        </w:tc>
        <w:tc>
          <w:tcPr>
            <w:tcW w:w="2321" w:type="dxa"/>
          </w:tcPr>
          <w:p w14:paraId="116F3F17" w14:textId="77777777" w:rsidR="00462D74" w:rsidRDefault="00462D74">
            <w:pPr>
              <w:pStyle w:val="TAL"/>
            </w:pPr>
            <w:r>
              <w:t>id</w:t>
            </w:r>
          </w:p>
        </w:tc>
        <w:tc>
          <w:tcPr>
            <w:tcW w:w="4628" w:type="dxa"/>
          </w:tcPr>
          <w:p w14:paraId="73D40A07" w14:textId="77777777" w:rsidR="00462D74" w:rsidRDefault="00462D74">
            <w:pPr>
              <w:pStyle w:val="TAL"/>
            </w:pPr>
            <w:r>
              <w:t>string</w:t>
            </w:r>
          </w:p>
        </w:tc>
      </w:tr>
      <w:tr w:rsidR="00D82525" w14:paraId="71ED1CD8" w14:textId="77777777" w:rsidTr="00981D2A">
        <w:tc>
          <w:tcPr>
            <w:tcW w:w="2978" w:type="dxa"/>
          </w:tcPr>
          <w:p w14:paraId="76265B82" w14:textId="77777777" w:rsidR="00D82525" w:rsidRDefault="00D82525" w:rsidP="00981D2A">
            <w:pPr>
              <w:pStyle w:val="TAL"/>
            </w:pPr>
            <w:r>
              <w:rPr>
                <w:lang w:eastAsia="zh-CN"/>
              </w:rPr>
              <w:t>pee</w:t>
            </w:r>
            <w:r>
              <w:rPr>
                <w:rFonts w:hint="eastAsia"/>
                <w:lang w:eastAsia="zh-CN"/>
              </w:rPr>
              <w:t>ParametersList</w:t>
            </w:r>
          </w:p>
        </w:tc>
        <w:tc>
          <w:tcPr>
            <w:tcW w:w="2321" w:type="dxa"/>
          </w:tcPr>
          <w:p w14:paraId="389192BF" w14:textId="77777777" w:rsidR="00D82525" w:rsidRDefault="00D82525" w:rsidP="00981D2A">
            <w:pPr>
              <w:pStyle w:val="TAL"/>
            </w:pPr>
            <w:r>
              <w:rPr>
                <w:lang w:eastAsia="zh-CN"/>
              </w:rPr>
              <w:t>pee</w:t>
            </w:r>
            <w:r>
              <w:rPr>
                <w:rFonts w:hint="eastAsia"/>
                <w:lang w:eastAsia="zh-CN"/>
              </w:rPr>
              <w:t>ParametersList</w:t>
            </w:r>
          </w:p>
        </w:tc>
        <w:tc>
          <w:tcPr>
            <w:tcW w:w="4628" w:type="dxa"/>
          </w:tcPr>
          <w:p w14:paraId="43B7816D" w14:textId="77777777" w:rsidR="00D82525" w:rsidRDefault="00D82525" w:rsidP="00981D2A">
            <w:pPr>
              <w:pStyle w:val="TAL"/>
            </w:pPr>
            <w:r>
              <w:rPr>
                <w:rFonts w:cs="Arial"/>
              </w:rPr>
              <w:t>GenericNetworkResourcesIRPSystem</w:t>
            </w:r>
            <w:r>
              <w:t>::AttributeTypes::</w:t>
            </w:r>
            <w:r>
              <w:rPr>
                <w:rFonts w:hint="eastAsia"/>
                <w:lang w:eastAsia="zh-CN"/>
              </w:rPr>
              <w:t xml:space="preserve"> </w:t>
            </w:r>
            <w:r>
              <w:rPr>
                <w:lang w:eastAsia="zh-CN"/>
              </w:rPr>
              <w:t>PEE</w:t>
            </w:r>
            <w:r>
              <w:rPr>
                <w:rFonts w:hint="eastAsia"/>
                <w:lang w:eastAsia="zh-CN"/>
              </w:rPr>
              <w:t>ParametersListType</w:t>
            </w:r>
          </w:p>
        </w:tc>
      </w:tr>
      <w:tr w:rsidR="00462D74" w14:paraId="62BB2DD6" w14:textId="77777777" w:rsidTr="00D82525">
        <w:tc>
          <w:tcPr>
            <w:tcW w:w="2980" w:type="dxa"/>
          </w:tcPr>
          <w:p w14:paraId="30787A0A" w14:textId="77777777" w:rsidR="00462D74" w:rsidRDefault="00462D74">
            <w:pPr>
              <w:pStyle w:val="TAL"/>
            </w:pPr>
            <w:r>
              <w:t>userLabel</w:t>
            </w:r>
          </w:p>
        </w:tc>
        <w:tc>
          <w:tcPr>
            <w:tcW w:w="2321" w:type="dxa"/>
          </w:tcPr>
          <w:p w14:paraId="18EE96F2" w14:textId="77777777" w:rsidR="00462D74" w:rsidRDefault="00462D74">
            <w:pPr>
              <w:pStyle w:val="TAL"/>
            </w:pPr>
            <w:r>
              <w:t>userLabel</w:t>
            </w:r>
          </w:p>
        </w:tc>
        <w:tc>
          <w:tcPr>
            <w:tcW w:w="4628" w:type="dxa"/>
          </w:tcPr>
          <w:p w14:paraId="14217611" w14:textId="77777777" w:rsidR="00462D74" w:rsidRDefault="00462D74">
            <w:pPr>
              <w:pStyle w:val="TAL"/>
            </w:pPr>
            <w:r>
              <w:t>string</w:t>
            </w:r>
          </w:p>
        </w:tc>
      </w:tr>
      <w:tr w:rsidR="004C4564" w14:paraId="4C1B6CBE" w14:textId="77777777" w:rsidTr="00D82525">
        <w:tc>
          <w:tcPr>
            <w:tcW w:w="2980" w:type="dxa"/>
          </w:tcPr>
          <w:p w14:paraId="41DA4568" w14:textId="77777777" w:rsidR="004C4564" w:rsidRDefault="004C4564">
            <w:pPr>
              <w:pStyle w:val="TAL"/>
            </w:pPr>
            <w:r>
              <w:rPr>
                <w:rFonts w:hint="eastAsia"/>
                <w:lang w:eastAsia="zh-CN"/>
              </w:rPr>
              <w:t>vnfParametersList</w:t>
            </w:r>
          </w:p>
        </w:tc>
        <w:tc>
          <w:tcPr>
            <w:tcW w:w="2321" w:type="dxa"/>
          </w:tcPr>
          <w:p w14:paraId="6DA57860" w14:textId="77777777" w:rsidR="004C4564" w:rsidRDefault="004C4564">
            <w:pPr>
              <w:pStyle w:val="TAL"/>
            </w:pPr>
            <w:r>
              <w:rPr>
                <w:rFonts w:hint="eastAsia"/>
                <w:lang w:eastAsia="zh-CN"/>
              </w:rPr>
              <w:t>vnfParametersList</w:t>
            </w:r>
          </w:p>
        </w:tc>
        <w:tc>
          <w:tcPr>
            <w:tcW w:w="4628" w:type="dxa"/>
          </w:tcPr>
          <w:p w14:paraId="0007F3AA" w14:textId="77777777" w:rsidR="004C4564" w:rsidRDefault="004C4564">
            <w:pPr>
              <w:pStyle w:val="TAL"/>
            </w:pPr>
            <w:r>
              <w:rPr>
                <w:rFonts w:cs="Arial"/>
              </w:rPr>
              <w:t>GenericNetworkResourcesIRPSystem</w:t>
            </w:r>
            <w:r>
              <w:t>::AttributeTypes::</w:t>
            </w:r>
            <w:r>
              <w:rPr>
                <w:rFonts w:hint="eastAsia"/>
                <w:lang w:eastAsia="zh-CN"/>
              </w:rPr>
              <w:t xml:space="preserve"> VNFParametersListType</w:t>
            </w:r>
          </w:p>
        </w:tc>
      </w:tr>
    </w:tbl>
    <w:p w14:paraId="53278067" w14:textId="77777777" w:rsidR="00F45460" w:rsidRDefault="00F45460"/>
    <w:p w14:paraId="2D75CC8E" w14:textId="77777777" w:rsidR="00F45460" w:rsidRDefault="00F45460">
      <w:pPr>
        <w:pStyle w:val="Heading3"/>
      </w:pPr>
      <w:bookmarkStart w:id="206" w:name="_CRA_2_2_7"/>
      <w:bookmarkStart w:id="207" w:name="_Toc20153421"/>
      <w:bookmarkStart w:id="208" w:name="_Toc27489893"/>
      <w:bookmarkStart w:id="209" w:name="_Toc36033477"/>
      <w:bookmarkStart w:id="210" w:name="_Toc36475739"/>
      <w:bookmarkStart w:id="211" w:name="_Toc44581498"/>
      <w:bookmarkStart w:id="212" w:name="_Toc51769114"/>
      <w:bookmarkStart w:id="213" w:name="_Toc203130045"/>
      <w:bookmarkEnd w:id="206"/>
      <w:r>
        <w:t>A.2</w:t>
      </w:r>
      <w:r>
        <w:rPr>
          <w:rFonts w:cs="Arial"/>
        </w:rPr>
        <w:t>.</w:t>
      </w:r>
      <w:r>
        <w:t>2.7</w:t>
      </w:r>
      <w:r>
        <w:tab/>
        <w:t>IOC IRPAgent</w:t>
      </w:r>
      <w:bookmarkEnd w:id="207"/>
      <w:bookmarkEnd w:id="208"/>
      <w:bookmarkEnd w:id="209"/>
      <w:bookmarkEnd w:id="210"/>
      <w:bookmarkEnd w:id="211"/>
      <w:bookmarkEnd w:id="212"/>
      <w:bookmarkEnd w:id="213"/>
    </w:p>
    <w:p w14:paraId="1B3534F6" w14:textId="77777777" w:rsidR="00F45460" w:rsidRDefault="00F45460" w:rsidP="00330AC7">
      <w:pPr>
        <w:pStyle w:val="TH"/>
        <w:rPr>
          <w:rFonts w:cs="Arial"/>
        </w:rPr>
      </w:pPr>
      <w:r w:rsidRPr="00DF1442">
        <w:t>Mapping from NRM IOC IRPAgent attributes to SS equivalent MOC IRPAgent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A33EFD" w14:textId="77777777">
        <w:trPr>
          <w:tblHeader/>
        </w:trPr>
        <w:tc>
          <w:tcPr>
            <w:tcW w:w="3369" w:type="dxa"/>
            <w:shd w:val="pct10" w:color="auto" w:fill="FFFFFF"/>
          </w:tcPr>
          <w:p w14:paraId="633D7EE2" w14:textId="77777777" w:rsidR="00F45460" w:rsidRDefault="00F45460">
            <w:pPr>
              <w:pStyle w:val="TAH"/>
            </w:pPr>
            <w:r>
              <w:t>IS Attributes</w:t>
            </w:r>
          </w:p>
        </w:tc>
        <w:tc>
          <w:tcPr>
            <w:tcW w:w="2551" w:type="dxa"/>
            <w:shd w:val="pct10" w:color="auto" w:fill="FFFFFF"/>
          </w:tcPr>
          <w:p w14:paraId="493982D0" w14:textId="77777777" w:rsidR="00F45460" w:rsidRDefault="00F45460">
            <w:pPr>
              <w:pStyle w:val="TAH"/>
            </w:pPr>
            <w:r>
              <w:t>SS Attributes</w:t>
            </w:r>
          </w:p>
        </w:tc>
        <w:tc>
          <w:tcPr>
            <w:tcW w:w="3686" w:type="dxa"/>
            <w:shd w:val="pct10" w:color="auto" w:fill="FFFFFF"/>
          </w:tcPr>
          <w:p w14:paraId="3E5C2FD1" w14:textId="77777777" w:rsidR="00F45460" w:rsidRDefault="00F45460">
            <w:pPr>
              <w:pStyle w:val="TAH"/>
            </w:pPr>
            <w:r>
              <w:t>SS Type</w:t>
            </w:r>
          </w:p>
        </w:tc>
      </w:tr>
      <w:tr w:rsidR="00F45460" w14:paraId="318458B6" w14:textId="77777777">
        <w:tc>
          <w:tcPr>
            <w:tcW w:w="3369" w:type="dxa"/>
          </w:tcPr>
          <w:p w14:paraId="1EB4567D" w14:textId="77777777" w:rsidR="00F45460" w:rsidRDefault="00F45460">
            <w:pPr>
              <w:pStyle w:val="TAL"/>
            </w:pPr>
            <w:r>
              <w:t>id</w:t>
            </w:r>
          </w:p>
        </w:tc>
        <w:tc>
          <w:tcPr>
            <w:tcW w:w="2551" w:type="dxa"/>
          </w:tcPr>
          <w:p w14:paraId="0766C684" w14:textId="77777777" w:rsidR="00F45460" w:rsidRDefault="00462D74">
            <w:pPr>
              <w:pStyle w:val="TAL"/>
            </w:pPr>
            <w:r>
              <w:t>id</w:t>
            </w:r>
          </w:p>
        </w:tc>
        <w:tc>
          <w:tcPr>
            <w:tcW w:w="3686" w:type="dxa"/>
          </w:tcPr>
          <w:p w14:paraId="0CDA65E9" w14:textId="77777777" w:rsidR="00F45460" w:rsidRDefault="00F45460">
            <w:pPr>
              <w:pStyle w:val="TAL"/>
            </w:pPr>
            <w:r>
              <w:t>string</w:t>
            </w:r>
          </w:p>
        </w:tc>
      </w:tr>
      <w:tr w:rsidR="00F45460" w14:paraId="74FA0F3C" w14:textId="77777777">
        <w:tc>
          <w:tcPr>
            <w:tcW w:w="3369" w:type="dxa"/>
          </w:tcPr>
          <w:p w14:paraId="3D4C1961" w14:textId="77777777" w:rsidR="00F45460" w:rsidRDefault="00F45460">
            <w:pPr>
              <w:pStyle w:val="TAL"/>
            </w:pPr>
            <w:r>
              <w:t>systemDN</w:t>
            </w:r>
          </w:p>
        </w:tc>
        <w:tc>
          <w:tcPr>
            <w:tcW w:w="2551" w:type="dxa"/>
          </w:tcPr>
          <w:p w14:paraId="2B768138" w14:textId="77777777" w:rsidR="00F45460" w:rsidRDefault="00F45460">
            <w:pPr>
              <w:pStyle w:val="TAL"/>
            </w:pPr>
            <w:r>
              <w:t>systemDN</w:t>
            </w:r>
          </w:p>
        </w:tc>
        <w:tc>
          <w:tcPr>
            <w:tcW w:w="3686" w:type="dxa"/>
          </w:tcPr>
          <w:p w14:paraId="7C481928" w14:textId="77777777" w:rsidR="00F45460" w:rsidRDefault="00F45460">
            <w:pPr>
              <w:pStyle w:val="TAL"/>
            </w:pPr>
            <w:r>
              <w:t>string</w:t>
            </w:r>
          </w:p>
        </w:tc>
      </w:tr>
    </w:tbl>
    <w:p w14:paraId="38276CCE" w14:textId="77777777" w:rsidR="00F45460" w:rsidRDefault="00F45460">
      <w:pPr>
        <w:rPr>
          <w:rFonts w:ascii="Arial" w:hAnsi="Arial"/>
        </w:rPr>
      </w:pPr>
    </w:p>
    <w:p w14:paraId="5B85E5FD" w14:textId="77777777" w:rsidR="00F45460" w:rsidRDefault="00F45460">
      <w:pPr>
        <w:pStyle w:val="Heading3"/>
      </w:pPr>
      <w:bookmarkStart w:id="214" w:name="_CRA_2_2_8"/>
      <w:bookmarkStart w:id="215" w:name="_Toc20153422"/>
      <w:bookmarkStart w:id="216" w:name="_Toc27489894"/>
      <w:bookmarkStart w:id="217" w:name="_Toc36033478"/>
      <w:bookmarkStart w:id="218" w:name="_Toc36475740"/>
      <w:bookmarkStart w:id="219" w:name="_Toc44581499"/>
      <w:bookmarkStart w:id="220" w:name="_Toc51769115"/>
      <w:bookmarkStart w:id="221" w:name="_Toc203130046"/>
      <w:bookmarkEnd w:id="214"/>
      <w:r>
        <w:t>A.2</w:t>
      </w:r>
      <w:r>
        <w:rPr>
          <w:rFonts w:cs="Arial"/>
        </w:rPr>
        <w:t>.</w:t>
      </w:r>
      <w:r>
        <w:t>2.8</w:t>
      </w:r>
      <w:r>
        <w:tab/>
        <w:t>IOC Top</w:t>
      </w:r>
      <w:bookmarkEnd w:id="215"/>
      <w:bookmarkEnd w:id="216"/>
      <w:bookmarkEnd w:id="217"/>
      <w:bookmarkEnd w:id="218"/>
      <w:bookmarkEnd w:id="219"/>
      <w:bookmarkEnd w:id="220"/>
      <w:bookmarkEnd w:id="221"/>
    </w:p>
    <w:p w14:paraId="3AD4FBDE"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44594B81" w14:textId="77777777">
        <w:trPr>
          <w:tblHeader/>
        </w:trPr>
        <w:tc>
          <w:tcPr>
            <w:tcW w:w="3369" w:type="dxa"/>
            <w:shd w:val="pct10" w:color="auto" w:fill="FFFFFF"/>
          </w:tcPr>
          <w:p w14:paraId="17CF4F23" w14:textId="77777777" w:rsidR="00F45460" w:rsidRDefault="00F45460">
            <w:pPr>
              <w:pStyle w:val="TAH"/>
            </w:pPr>
            <w:r>
              <w:t>IS Attributes</w:t>
            </w:r>
          </w:p>
        </w:tc>
        <w:tc>
          <w:tcPr>
            <w:tcW w:w="2551" w:type="dxa"/>
            <w:shd w:val="pct10" w:color="auto" w:fill="FFFFFF"/>
          </w:tcPr>
          <w:p w14:paraId="071BC33E" w14:textId="77777777" w:rsidR="00F45460" w:rsidRDefault="00F45460">
            <w:pPr>
              <w:pStyle w:val="TAH"/>
            </w:pPr>
            <w:r>
              <w:t>SS Attributes</w:t>
            </w:r>
          </w:p>
        </w:tc>
        <w:tc>
          <w:tcPr>
            <w:tcW w:w="3686" w:type="dxa"/>
            <w:shd w:val="pct10" w:color="auto" w:fill="FFFFFF"/>
          </w:tcPr>
          <w:p w14:paraId="4F1DC69D" w14:textId="77777777" w:rsidR="00F45460" w:rsidRDefault="00F45460">
            <w:pPr>
              <w:pStyle w:val="TAH"/>
            </w:pPr>
            <w:r>
              <w:t>SS Type</w:t>
            </w:r>
          </w:p>
        </w:tc>
      </w:tr>
      <w:tr w:rsidR="00F45460" w14:paraId="7DB3F7F7" w14:textId="77777777">
        <w:tc>
          <w:tcPr>
            <w:tcW w:w="3369" w:type="dxa"/>
          </w:tcPr>
          <w:p w14:paraId="30B25EDE" w14:textId="77777777" w:rsidR="00F45460" w:rsidRDefault="00F45460">
            <w:pPr>
              <w:pStyle w:val="TAL"/>
            </w:pPr>
            <w:r>
              <w:t>objectClass</w:t>
            </w:r>
          </w:p>
        </w:tc>
        <w:tc>
          <w:tcPr>
            <w:tcW w:w="2551" w:type="dxa"/>
          </w:tcPr>
          <w:p w14:paraId="45EE3DAB" w14:textId="77777777" w:rsidR="00F45460" w:rsidRDefault="00F45460">
            <w:pPr>
              <w:pStyle w:val="TAL"/>
            </w:pPr>
            <w:r>
              <w:t>CLASS</w:t>
            </w:r>
          </w:p>
        </w:tc>
        <w:tc>
          <w:tcPr>
            <w:tcW w:w="3686" w:type="dxa"/>
          </w:tcPr>
          <w:p w14:paraId="5FC0ACD9" w14:textId="77777777" w:rsidR="00F45460" w:rsidRDefault="00F45460">
            <w:pPr>
              <w:pStyle w:val="TAL"/>
            </w:pPr>
            <w:r>
              <w:t>string</w:t>
            </w:r>
          </w:p>
        </w:tc>
      </w:tr>
      <w:tr w:rsidR="00F45460" w14:paraId="76974428" w14:textId="77777777">
        <w:tc>
          <w:tcPr>
            <w:tcW w:w="3369" w:type="dxa"/>
          </w:tcPr>
          <w:p w14:paraId="7C3CB796" w14:textId="77777777" w:rsidR="00F45460" w:rsidRDefault="00F45460">
            <w:pPr>
              <w:pStyle w:val="TAL"/>
            </w:pPr>
            <w:r>
              <w:t>objectInstance</w:t>
            </w:r>
          </w:p>
        </w:tc>
        <w:tc>
          <w:tcPr>
            <w:tcW w:w="2551" w:type="dxa"/>
          </w:tcPr>
          <w:p w14:paraId="405BF53F" w14:textId="77777777" w:rsidR="00F45460" w:rsidRDefault="00F45460">
            <w:pPr>
              <w:pStyle w:val="TAL"/>
            </w:pPr>
            <w:r>
              <w:t>No direct mapping</w:t>
            </w:r>
          </w:p>
        </w:tc>
        <w:tc>
          <w:tcPr>
            <w:tcW w:w="3686" w:type="dxa"/>
          </w:tcPr>
          <w:p w14:paraId="22DC4030" w14:textId="77777777" w:rsidR="00F45460" w:rsidRDefault="00F45460">
            <w:pPr>
              <w:pStyle w:val="TAL"/>
            </w:pPr>
          </w:p>
        </w:tc>
      </w:tr>
    </w:tbl>
    <w:p w14:paraId="241EA0C1" w14:textId="77777777" w:rsidR="00F45460" w:rsidRDefault="00F45460"/>
    <w:p w14:paraId="4609C715" w14:textId="77777777" w:rsidR="00F45460" w:rsidRDefault="00F45460">
      <w:pPr>
        <w:pStyle w:val="Heading3"/>
      </w:pPr>
      <w:bookmarkStart w:id="222" w:name="_CRA_2_2_9"/>
      <w:bookmarkStart w:id="223" w:name="_Toc20153423"/>
      <w:bookmarkStart w:id="224" w:name="_Toc27489895"/>
      <w:bookmarkStart w:id="225" w:name="_Toc36033479"/>
      <w:bookmarkStart w:id="226" w:name="_Toc36475741"/>
      <w:bookmarkStart w:id="227" w:name="_Toc44581500"/>
      <w:bookmarkStart w:id="228" w:name="_Toc51769116"/>
      <w:bookmarkStart w:id="229" w:name="_Toc203130047"/>
      <w:bookmarkStart w:id="230" w:name="_Ref492280639"/>
      <w:bookmarkEnd w:id="222"/>
      <w:r>
        <w:lastRenderedPageBreak/>
        <w:t>A.2</w:t>
      </w:r>
      <w:r>
        <w:rPr>
          <w:rFonts w:cs="Arial"/>
        </w:rPr>
        <w:t>.</w:t>
      </w:r>
      <w:r>
        <w:t>2.9</w:t>
      </w:r>
      <w:r>
        <w:tab/>
        <w:t>IOC Link</w:t>
      </w:r>
      <w:bookmarkEnd w:id="223"/>
      <w:bookmarkEnd w:id="224"/>
      <w:bookmarkEnd w:id="225"/>
      <w:bookmarkEnd w:id="226"/>
      <w:bookmarkEnd w:id="227"/>
      <w:bookmarkEnd w:id="228"/>
      <w:bookmarkEnd w:id="229"/>
    </w:p>
    <w:p w14:paraId="00274899" w14:textId="77777777" w:rsidR="00F45460" w:rsidRDefault="00F45460">
      <w:pPr>
        <w:pStyle w:val="TH"/>
        <w:outlineLvl w:val="0"/>
        <w:rPr>
          <w:rFonts w:cs="Arial"/>
        </w:rPr>
      </w:pPr>
      <w:r>
        <w:rPr>
          <w:rFonts w:cs="Arial"/>
        </w:rPr>
        <w:t xml:space="preserve">Mapping from NRM IOC Link attributes to SS equivalent MOC IRPAgent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6D1419D" w14:textId="77777777">
        <w:trPr>
          <w:tblHeader/>
        </w:trPr>
        <w:tc>
          <w:tcPr>
            <w:tcW w:w="1754" w:type="pct"/>
            <w:shd w:val="pct10" w:color="auto" w:fill="FFFFFF"/>
          </w:tcPr>
          <w:p w14:paraId="7E18D27F" w14:textId="77777777" w:rsidR="00F45460" w:rsidRDefault="00F45460">
            <w:pPr>
              <w:pStyle w:val="TAH"/>
            </w:pPr>
            <w:r>
              <w:t>IS Attributes</w:t>
            </w:r>
          </w:p>
        </w:tc>
        <w:tc>
          <w:tcPr>
            <w:tcW w:w="1328" w:type="pct"/>
            <w:shd w:val="pct10" w:color="auto" w:fill="FFFFFF"/>
          </w:tcPr>
          <w:p w14:paraId="195045D5" w14:textId="77777777" w:rsidR="00F45460" w:rsidRDefault="00F45460">
            <w:pPr>
              <w:pStyle w:val="TAH"/>
            </w:pPr>
            <w:r>
              <w:t>SS Attributes</w:t>
            </w:r>
          </w:p>
        </w:tc>
        <w:tc>
          <w:tcPr>
            <w:tcW w:w="1918" w:type="pct"/>
            <w:shd w:val="pct10" w:color="auto" w:fill="FFFFFF"/>
          </w:tcPr>
          <w:p w14:paraId="3793A943" w14:textId="77777777" w:rsidR="00F45460" w:rsidRDefault="00F45460">
            <w:pPr>
              <w:pStyle w:val="TAH"/>
            </w:pPr>
            <w:r>
              <w:t>SS Type</w:t>
            </w:r>
          </w:p>
        </w:tc>
      </w:tr>
      <w:tr w:rsidR="00F45460" w14:paraId="04ED96FD" w14:textId="77777777">
        <w:tc>
          <w:tcPr>
            <w:tcW w:w="1754" w:type="pct"/>
          </w:tcPr>
          <w:p w14:paraId="14CEE873" w14:textId="77777777" w:rsidR="00F45460" w:rsidRDefault="00F45460">
            <w:pPr>
              <w:pStyle w:val="TAL"/>
            </w:pPr>
            <w:r>
              <w:t>id</w:t>
            </w:r>
          </w:p>
        </w:tc>
        <w:tc>
          <w:tcPr>
            <w:tcW w:w="1328" w:type="pct"/>
          </w:tcPr>
          <w:p w14:paraId="60B83108" w14:textId="77777777" w:rsidR="00F45460" w:rsidRDefault="00462D74">
            <w:pPr>
              <w:pStyle w:val="TAL"/>
            </w:pPr>
            <w:r>
              <w:t>id</w:t>
            </w:r>
          </w:p>
        </w:tc>
        <w:tc>
          <w:tcPr>
            <w:tcW w:w="1918" w:type="pct"/>
          </w:tcPr>
          <w:p w14:paraId="153DF506" w14:textId="77777777" w:rsidR="00F45460" w:rsidRDefault="00F45460">
            <w:pPr>
              <w:pStyle w:val="TAL"/>
            </w:pPr>
            <w:r>
              <w:t>string</w:t>
            </w:r>
          </w:p>
        </w:tc>
      </w:tr>
      <w:tr w:rsidR="00F45460" w14:paraId="63BFF0C5" w14:textId="77777777">
        <w:tc>
          <w:tcPr>
            <w:tcW w:w="1754" w:type="pct"/>
          </w:tcPr>
          <w:p w14:paraId="29C6170B" w14:textId="0A87B5A4" w:rsidR="00F45460" w:rsidRDefault="00F45460">
            <w:pPr>
              <w:pStyle w:val="TAL"/>
            </w:pPr>
            <w:r>
              <w:t>userLabel</w:t>
            </w:r>
          </w:p>
        </w:tc>
        <w:tc>
          <w:tcPr>
            <w:tcW w:w="1328" w:type="pct"/>
          </w:tcPr>
          <w:p w14:paraId="2F6EBE24" w14:textId="77777777" w:rsidR="00F45460" w:rsidRDefault="00F45460">
            <w:pPr>
              <w:pStyle w:val="TAL"/>
            </w:pPr>
            <w:r>
              <w:t>userLabel</w:t>
            </w:r>
          </w:p>
        </w:tc>
        <w:tc>
          <w:tcPr>
            <w:tcW w:w="1918" w:type="pct"/>
          </w:tcPr>
          <w:p w14:paraId="468126F2" w14:textId="77777777" w:rsidR="00F45460" w:rsidRDefault="00F45460">
            <w:pPr>
              <w:pStyle w:val="TAL"/>
            </w:pPr>
            <w:r>
              <w:t>string</w:t>
            </w:r>
          </w:p>
        </w:tc>
      </w:tr>
      <w:tr w:rsidR="00F45460" w14:paraId="7496CBFC" w14:textId="77777777">
        <w:tc>
          <w:tcPr>
            <w:tcW w:w="1754" w:type="pct"/>
          </w:tcPr>
          <w:p w14:paraId="5584B41F" w14:textId="77777777" w:rsidR="00F45460" w:rsidRDefault="00F45460">
            <w:pPr>
              <w:pStyle w:val="TAL"/>
            </w:pPr>
            <w:r>
              <w:t>aEnd</w:t>
            </w:r>
          </w:p>
        </w:tc>
        <w:tc>
          <w:tcPr>
            <w:tcW w:w="1328" w:type="pct"/>
          </w:tcPr>
          <w:p w14:paraId="5EFEDB15" w14:textId="77777777" w:rsidR="00F45460" w:rsidRDefault="00F45460">
            <w:pPr>
              <w:pStyle w:val="TAL"/>
            </w:pPr>
            <w:r>
              <w:t>aEnd</w:t>
            </w:r>
          </w:p>
        </w:tc>
        <w:tc>
          <w:tcPr>
            <w:tcW w:w="1918" w:type="pct"/>
          </w:tcPr>
          <w:p w14:paraId="72279BF4" w14:textId="77777777" w:rsidR="00F45460" w:rsidRDefault="00F45460">
            <w:pPr>
              <w:pStyle w:val="TAL"/>
            </w:pPr>
            <w:r>
              <w:t>GenericNetworkResourcesIRPSystem::AttributeTypes::MOReference</w:t>
            </w:r>
          </w:p>
        </w:tc>
      </w:tr>
      <w:tr w:rsidR="00F45460" w14:paraId="42F10F8E" w14:textId="77777777">
        <w:tc>
          <w:tcPr>
            <w:tcW w:w="1754" w:type="pct"/>
          </w:tcPr>
          <w:p w14:paraId="581C7590" w14:textId="77777777" w:rsidR="00F45460" w:rsidRDefault="00F45460">
            <w:pPr>
              <w:pStyle w:val="TAL"/>
            </w:pPr>
            <w:r>
              <w:t>zEnd</w:t>
            </w:r>
          </w:p>
        </w:tc>
        <w:tc>
          <w:tcPr>
            <w:tcW w:w="1328" w:type="pct"/>
          </w:tcPr>
          <w:p w14:paraId="56D6E842" w14:textId="77777777" w:rsidR="00F45460" w:rsidRDefault="00F45460">
            <w:pPr>
              <w:pStyle w:val="TAL"/>
            </w:pPr>
            <w:r>
              <w:t>zEnd</w:t>
            </w:r>
          </w:p>
        </w:tc>
        <w:tc>
          <w:tcPr>
            <w:tcW w:w="1918" w:type="pct"/>
          </w:tcPr>
          <w:p w14:paraId="0D9908BE" w14:textId="77777777" w:rsidR="00F45460" w:rsidRDefault="00F45460">
            <w:pPr>
              <w:pStyle w:val="TAL"/>
            </w:pPr>
            <w:r>
              <w:t>GenericNetworkResourcesIRPSystem::AttributeTypes::MOReference</w:t>
            </w:r>
          </w:p>
        </w:tc>
      </w:tr>
      <w:tr w:rsidR="00F45460" w14:paraId="60EE04D8" w14:textId="77777777">
        <w:tc>
          <w:tcPr>
            <w:tcW w:w="1754" w:type="pct"/>
          </w:tcPr>
          <w:p w14:paraId="34EE8CB5" w14:textId="77777777" w:rsidR="00F45460" w:rsidRDefault="00F45460">
            <w:pPr>
              <w:pStyle w:val="TAL"/>
            </w:pPr>
            <w:r>
              <w:t>linkType</w:t>
            </w:r>
          </w:p>
        </w:tc>
        <w:tc>
          <w:tcPr>
            <w:tcW w:w="1328" w:type="pct"/>
          </w:tcPr>
          <w:p w14:paraId="3E98D897" w14:textId="77777777" w:rsidR="00F45460" w:rsidRDefault="00F45460">
            <w:pPr>
              <w:pStyle w:val="TAL"/>
            </w:pPr>
            <w:r>
              <w:t>linkType</w:t>
            </w:r>
          </w:p>
        </w:tc>
        <w:tc>
          <w:tcPr>
            <w:tcW w:w="1918" w:type="pct"/>
          </w:tcPr>
          <w:p w14:paraId="08B9F4B9" w14:textId="77777777" w:rsidR="00F45460" w:rsidRDefault="00F45460">
            <w:pPr>
              <w:pStyle w:val="TAL"/>
            </w:pPr>
            <w:r>
              <w:t>LinkTypeType</w:t>
            </w:r>
          </w:p>
        </w:tc>
      </w:tr>
      <w:tr w:rsidR="00F45460" w14:paraId="49816A45" w14:textId="77777777">
        <w:tc>
          <w:tcPr>
            <w:tcW w:w="1754" w:type="pct"/>
          </w:tcPr>
          <w:p w14:paraId="263CAFAE" w14:textId="77777777" w:rsidR="00F45460" w:rsidRDefault="00F45460">
            <w:pPr>
              <w:pStyle w:val="TAL"/>
            </w:pPr>
            <w:r>
              <w:t>protocolName</w:t>
            </w:r>
          </w:p>
        </w:tc>
        <w:tc>
          <w:tcPr>
            <w:tcW w:w="1328" w:type="pct"/>
          </w:tcPr>
          <w:p w14:paraId="012C7E8E" w14:textId="77777777" w:rsidR="00F45460" w:rsidRDefault="00F45460">
            <w:pPr>
              <w:pStyle w:val="TAL"/>
            </w:pPr>
            <w:r>
              <w:t>protocolName</w:t>
            </w:r>
          </w:p>
        </w:tc>
        <w:tc>
          <w:tcPr>
            <w:tcW w:w="1918" w:type="pct"/>
          </w:tcPr>
          <w:p w14:paraId="22FFC6FC" w14:textId="77777777" w:rsidR="00F45460" w:rsidRDefault="00F45460">
            <w:pPr>
              <w:pStyle w:val="TAL"/>
            </w:pPr>
            <w:r>
              <w:t>string</w:t>
            </w:r>
          </w:p>
        </w:tc>
      </w:tr>
      <w:tr w:rsidR="00F45460" w14:paraId="3976F89B" w14:textId="77777777">
        <w:tc>
          <w:tcPr>
            <w:tcW w:w="1754" w:type="pct"/>
          </w:tcPr>
          <w:p w14:paraId="04D6AB4E" w14:textId="77777777" w:rsidR="00F45460" w:rsidRDefault="00F45460">
            <w:pPr>
              <w:pStyle w:val="TAL"/>
            </w:pPr>
            <w:r>
              <w:t>protocolVersion</w:t>
            </w:r>
          </w:p>
        </w:tc>
        <w:tc>
          <w:tcPr>
            <w:tcW w:w="1328" w:type="pct"/>
          </w:tcPr>
          <w:p w14:paraId="3A767D0B" w14:textId="77777777" w:rsidR="00F45460" w:rsidRDefault="00F45460">
            <w:pPr>
              <w:pStyle w:val="TAL"/>
            </w:pPr>
            <w:r>
              <w:t>protocolVersion</w:t>
            </w:r>
          </w:p>
        </w:tc>
        <w:tc>
          <w:tcPr>
            <w:tcW w:w="1918" w:type="pct"/>
          </w:tcPr>
          <w:p w14:paraId="6EA7E131" w14:textId="77777777" w:rsidR="00F45460" w:rsidRDefault="00F45460">
            <w:pPr>
              <w:pStyle w:val="TAL"/>
            </w:pPr>
            <w:r>
              <w:t>string</w:t>
            </w:r>
          </w:p>
        </w:tc>
      </w:tr>
    </w:tbl>
    <w:p w14:paraId="242C2A0D" w14:textId="77777777" w:rsidR="00F45460" w:rsidRDefault="00F45460" w:rsidP="00462D74">
      <w:pPr>
        <w:pStyle w:val="NO"/>
        <w:rPr>
          <w:b/>
          <w:bCs/>
        </w:rPr>
      </w:pPr>
      <w:r>
        <w:t xml:space="preserve">NOTE 1: </w:t>
      </w:r>
      <w:r w:rsidR="00462D74">
        <w:t>Void</w:t>
      </w:r>
      <w:r>
        <w:rPr>
          <w:rFonts w:ascii="Courier New" w:hAnsi="Courier New" w:cs="Courier New"/>
          <w:bCs/>
        </w:rPr>
        <w:t>.</w:t>
      </w:r>
    </w:p>
    <w:p w14:paraId="4D560319"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77C1AFC5" w14:textId="77777777" w:rsidR="00F45460" w:rsidRDefault="00F45460" w:rsidP="00D76DC0"/>
    <w:p w14:paraId="5C8102AA" w14:textId="77777777" w:rsidR="00F45460" w:rsidRDefault="00F45460" w:rsidP="00DF1442">
      <w:pPr>
        <w:pStyle w:val="Heading3"/>
        <w:rPr>
          <w:lang w:eastAsia="zh-CN"/>
        </w:rPr>
      </w:pPr>
      <w:bookmarkStart w:id="231" w:name="_CRA_2_2_10"/>
      <w:bookmarkStart w:id="232" w:name="_Toc20153424"/>
      <w:bookmarkStart w:id="233" w:name="_Toc27489896"/>
      <w:bookmarkStart w:id="234" w:name="_Toc36033480"/>
      <w:bookmarkStart w:id="235" w:name="_Toc36475742"/>
      <w:bookmarkStart w:id="236" w:name="_Toc44581501"/>
      <w:bookmarkStart w:id="237" w:name="_Toc51769117"/>
      <w:bookmarkStart w:id="238" w:name="_Toc203130048"/>
      <w:bookmarkEnd w:id="231"/>
      <w:r>
        <w:t>A.2</w:t>
      </w:r>
      <w:r>
        <w:rPr>
          <w:rFonts w:cs="Arial"/>
        </w:rPr>
        <w:t>.</w:t>
      </w:r>
      <w:r>
        <w:t>2.</w:t>
      </w:r>
      <w:r>
        <w:rPr>
          <w:lang w:eastAsia="zh-CN"/>
        </w:rPr>
        <w:t>10</w:t>
      </w:r>
      <w:r>
        <w:tab/>
        <w:t xml:space="preserve">IOC </w:t>
      </w:r>
      <w:r>
        <w:rPr>
          <w:rFonts w:hint="eastAsia"/>
        </w:rPr>
        <w:t>EP_RP</w:t>
      </w:r>
      <w:bookmarkEnd w:id="232"/>
      <w:bookmarkEnd w:id="233"/>
      <w:bookmarkEnd w:id="234"/>
      <w:bookmarkEnd w:id="235"/>
      <w:bookmarkEnd w:id="236"/>
      <w:bookmarkEnd w:id="237"/>
      <w:bookmarkEnd w:id="238"/>
    </w:p>
    <w:p w14:paraId="5C501563"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C1F75FC" w14:textId="77777777">
        <w:trPr>
          <w:tblHeader/>
        </w:trPr>
        <w:tc>
          <w:tcPr>
            <w:tcW w:w="1754" w:type="pct"/>
            <w:shd w:val="pct10" w:color="auto" w:fill="FFFFFF"/>
          </w:tcPr>
          <w:p w14:paraId="07516ACF" w14:textId="77777777" w:rsidR="00F45460" w:rsidRDefault="00F45460">
            <w:pPr>
              <w:pStyle w:val="TAH"/>
            </w:pPr>
            <w:r>
              <w:t>IS Attributes</w:t>
            </w:r>
          </w:p>
        </w:tc>
        <w:tc>
          <w:tcPr>
            <w:tcW w:w="1328" w:type="pct"/>
            <w:shd w:val="pct10" w:color="auto" w:fill="FFFFFF"/>
          </w:tcPr>
          <w:p w14:paraId="597B33A1" w14:textId="77777777" w:rsidR="00F45460" w:rsidRDefault="00F45460">
            <w:pPr>
              <w:pStyle w:val="TAH"/>
            </w:pPr>
            <w:r>
              <w:t>SS Attributes</w:t>
            </w:r>
          </w:p>
        </w:tc>
        <w:tc>
          <w:tcPr>
            <w:tcW w:w="1918" w:type="pct"/>
            <w:shd w:val="pct10" w:color="auto" w:fill="FFFFFF"/>
          </w:tcPr>
          <w:p w14:paraId="66789CAD" w14:textId="77777777" w:rsidR="00F45460" w:rsidRDefault="00F45460">
            <w:pPr>
              <w:pStyle w:val="TAH"/>
            </w:pPr>
            <w:r>
              <w:t>SS Type</w:t>
            </w:r>
          </w:p>
        </w:tc>
      </w:tr>
      <w:tr w:rsidR="00F45460" w14:paraId="2ECAC49F" w14:textId="77777777">
        <w:tc>
          <w:tcPr>
            <w:tcW w:w="1754" w:type="pct"/>
          </w:tcPr>
          <w:p w14:paraId="1DFE15EC" w14:textId="77777777" w:rsidR="00F45460" w:rsidRDefault="00F45460">
            <w:pPr>
              <w:pStyle w:val="TAL"/>
            </w:pPr>
            <w:r>
              <w:t>id</w:t>
            </w:r>
          </w:p>
        </w:tc>
        <w:tc>
          <w:tcPr>
            <w:tcW w:w="1328" w:type="pct"/>
          </w:tcPr>
          <w:p w14:paraId="379BBC40" w14:textId="77777777" w:rsidR="00F45460" w:rsidRDefault="00F45460">
            <w:pPr>
              <w:pStyle w:val="TAL"/>
            </w:pPr>
            <w:r>
              <w:t>id</w:t>
            </w:r>
          </w:p>
        </w:tc>
        <w:tc>
          <w:tcPr>
            <w:tcW w:w="1918" w:type="pct"/>
          </w:tcPr>
          <w:p w14:paraId="6C91C1F5" w14:textId="77777777" w:rsidR="00F45460" w:rsidRDefault="00F45460">
            <w:pPr>
              <w:pStyle w:val="TAL"/>
            </w:pPr>
            <w:r>
              <w:t>string</w:t>
            </w:r>
          </w:p>
        </w:tc>
      </w:tr>
      <w:tr w:rsidR="00F45460" w14:paraId="290A346C" w14:textId="77777777">
        <w:tc>
          <w:tcPr>
            <w:tcW w:w="1754" w:type="pct"/>
          </w:tcPr>
          <w:p w14:paraId="33E5E1E7" w14:textId="77777777" w:rsidR="00F45460" w:rsidRDefault="00F45460">
            <w:pPr>
              <w:pStyle w:val="TAL"/>
            </w:pPr>
            <w:r>
              <w:t>userLabel</w:t>
            </w:r>
          </w:p>
        </w:tc>
        <w:tc>
          <w:tcPr>
            <w:tcW w:w="1328" w:type="pct"/>
          </w:tcPr>
          <w:p w14:paraId="1518221A" w14:textId="77777777" w:rsidR="00F45460" w:rsidRDefault="00F45460">
            <w:pPr>
              <w:pStyle w:val="TAL"/>
            </w:pPr>
            <w:r>
              <w:t>userLabel</w:t>
            </w:r>
          </w:p>
        </w:tc>
        <w:tc>
          <w:tcPr>
            <w:tcW w:w="1918" w:type="pct"/>
          </w:tcPr>
          <w:p w14:paraId="59E10859" w14:textId="77777777" w:rsidR="00F45460" w:rsidRDefault="00F45460">
            <w:pPr>
              <w:pStyle w:val="TAL"/>
            </w:pPr>
            <w:r>
              <w:t>string</w:t>
            </w:r>
          </w:p>
        </w:tc>
      </w:tr>
      <w:tr w:rsidR="00F45460" w14:paraId="2FA8E8BB" w14:textId="77777777">
        <w:tc>
          <w:tcPr>
            <w:tcW w:w="1754" w:type="pct"/>
          </w:tcPr>
          <w:p w14:paraId="0789D0E7" w14:textId="77777777" w:rsidR="00F45460" w:rsidRDefault="00F45460">
            <w:pPr>
              <w:pStyle w:val="TAL"/>
            </w:pPr>
            <w:r>
              <w:t>f</w:t>
            </w:r>
            <w:r>
              <w:rPr>
                <w:rFonts w:hint="eastAsia"/>
              </w:rPr>
              <w:t>ar</w:t>
            </w:r>
            <w:r>
              <w:t>End</w:t>
            </w:r>
            <w:r>
              <w:rPr>
                <w:rFonts w:hint="eastAsia"/>
              </w:rPr>
              <w:t>Entity</w:t>
            </w:r>
          </w:p>
        </w:tc>
        <w:tc>
          <w:tcPr>
            <w:tcW w:w="1328" w:type="pct"/>
          </w:tcPr>
          <w:p w14:paraId="4D1FF433" w14:textId="77777777" w:rsidR="00F45460" w:rsidRDefault="00F45460">
            <w:pPr>
              <w:pStyle w:val="TAL"/>
            </w:pPr>
            <w:r>
              <w:t>f</w:t>
            </w:r>
            <w:r>
              <w:rPr>
                <w:rFonts w:hint="eastAsia"/>
              </w:rPr>
              <w:t>ar</w:t>
            </w:r>
            <w:r>
              <w:t>End</w:t>
            </w:r>
            <w:r>
              <w:rPr>
                <w:rFonts w:hint="eastAsia"/>
              </w:rPr>
              <w:t>Entity</w:t>
            </w:r>
          </w:p>
        </w:tc>
        <w:tc>
          <w:tcPr>
            <w:tcW w:w="1918" w:type="pct"/>
          </w:tcPr>
          <w:p w14:paraId="5DE830E7" w14:textId="77777777" w:rsidR="00F45460" w:rsidRDefault="00F45460">
            <w:pPr>
              <w:pStyle w:val="TAL"/>
            </w:pPr>
            <w:r>
              <w:t>GenericNetworkResourcesIRPSystem::AttributeTypes::MOReference</w:t>
            </w:r>
          </w:p>
        </w:tc>
      </w:tr>
    </w:tbl>
    <w:p w14:paraId="7DF52D77" w14:textId="77777777" w:rsidR="000D7D79" w:rsidRDefault="000D7D79" w:rsidP="000D7D79">
      <w:pPr>
        <w:pStyle w:val="Heading3"/>
        <w:rPr>
          <w:rFonts w:eastAsia="SimSun"/>
        </w:rPr>
      </w:pPr>
      <w:bookmarkStart w:id="239" w:name="_CRA_2_2_11"/>
      <w:bookmarkStart w:id="240" w:name="_Toc20153425"/>
      <w:bookmarkStart w:id="241" w:name="_Toc27489897"/>
      <w:bookmarkStart w:id="242" w:name="_Toc36033481"/>
      <w:bookmarkStart w:id="243" w:name="_Toc36475743"/>
      <w:bookmarkStart w:id="244" w:name="_Toc44581502"/>
      <w:bookmarkStart w:id="245" w:name="_Toc51769118"/>
      <w:bookmarkStart w:id="246" w:name="_Toc203130049"/>
      <w:bookmarkEnd w:id="239"/>
      <w:r>
        <w:rPr>
          <w:rFonts w:eastAsia="SimSun"/>
        </w:rPr>
        <w:t>A.2.2.11</w:t>
      </w:r>
      <w:r>
        <w:rPr>
          <w:rFonts w:eastAsia="SimSun"/>
        </w:rPr>
        <w:tab/>
        <w:t>IOC ThresholdMonitoringCapability</w:t>
      </w:r>
      <w:bookmarkEnd w:id="240"/>
      <w:bookmarkEnd w:id="241"/>
      <w:bookmarkEnd w:id="242"/>
      <w:bookmarkEnd w:id="243"/>
      <w:bookmarkEnd w:id="244"/>
      <w:bookmarkEnd w:id="245"/>
      <w:bookmarkEnd w:id="246"/>
    </w:p>
    <w:p w14:paraId="41DE1EC6" w14:textId="77777777" w:rsidR="000D7D79" w:rsidRDefault="000D7D79" w:rsidP="000D7D79">
      <w:pPr>
        <w:pStyle w:val="TH"/>
        <w:outlineLvl w:val="0"/>
        <w:rPr>
          <w:rFonts w:eastAsia="SimSun" w:cs="Arial"/>
        </w:rPr>
      </w:pPr>
      <w:r>
        <w:rPr>
          <w:rFonts w:cs="Arial"/>
        </w:rPr>
        <w:t xml:space="preserve">Mapping from NRM IOC </w:t>
      </w:r>
      <w:r>
        <w:t>ThresholdMonitoringCapability</w:t>
      </w:r>
      <w:r>
        <w:rPr>
          <w:rFonts w:cs="Arial"/>
        </w:rPr>
        <w:t xml:space="preserve"> attributes to SS equivalent MOC </w:t>
      </w:r>
      <w:r>
        <w:t>ThresholdMonitoringCapability</w:t>
      </w:r>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7"/>
        <w:gridCol w:w="2207"/>
        <w:gridCol w:w="5298"/>
      </w:tblGrid>
      <w:tr w:rsidR="000D7D79" w14:paraId="560FB811"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014F652E"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DE9419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887352C" w14:textId="77777777" w:rsidR="000D7D79" w:rsidRDefault="000D7D79">
            <w:pPr>
              <w:pStyle w:val="TAH"/>
            </w:pPr>
            <w:r>
              <w:t>SS Type</w:t>
            </w:r>
          </w:p>
        </w:tc>
      </w:tr>
      <w:tr w:rsidR="000D7D79" w14:paraId="0FF315CB"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4155146" w14:textId="77777777" w:rsidR="000D7D79" w:rsidRDefault="000D7D79">
            <w:pPr>
              <w:pStyle w:val="TAL"/>
            </w:pPr>
            <w:r>
              <w:t>supportedMonitoringGPs</w:t>
            </w:r>
          </w:p>
        </w:tc>
        <w:tc>
          <w:tcPr>
            <w:tcW w:w="1328" w:type="pct"/>
            <w:tcBorders>
              <w:top w:val="single" w:sz="4" w:space="0" w:color="auto"/>
              <w:left w:val="single" w:sz="4" w:space="0" w:color="auto"/>
              <w:bottom w:val="single" w:sz="4" w:space="0" w:color="auto"/>
              <w:right w:val="single" w:sz="4" w:space="0" w:color="auto"/>
            </w:tcBorders>
            <w:hideMark/>
          </w:tcPr>
          <w:p w14:paraId="30DBAFE4" w14:textId="77777777" w:rsidR="000D7D79" w:rsidRDefault="000D7D79">
            <w:pPr>
              <w:pStyle w:val="TAL"/>
            </w:pPr>
            <w:r>
              <w:t>supportedMonitoringGPs</w:t>
            </w:r>
          </w:p>
        </w:tc>
        <w:tc>
          <w:tcPr>
            <w:tcW w:w="1918" w:type="pct"/>
            <w:tcBorders>
              <w:top w:val="single" w:sz="4" w:space="0" w:color="auto"/>
              <w:left w:val="single" w:sz="4" w:space="0" w:color="auto"/>
              <w:bottom w:val="single" w:sz="4" w:space="0" w:color="auto"/>
              <w:right w:val="single" w:sz="4" w:space="0" w:color="auto"/>
            </w:tcBorders>
            <w:hideMark/>
          </w:tcPr>
          <w:p w14:paraId="76F77FE9" w14:textId="77777777" w:rsidR="000D7D79" w:rsidRDefault="000D7D79">
            <w:pPr>
              <w:pStyle w:val="TAL"/>
            </w:pPr>
            <w:r>
              <w:t>GenericNetworkResourcesIRPSystem::AttributeTypes::LongSet</w:t>
            </w:r>
          </w:p>
        </w:tc>
      </w:tr>
    </w:tbl>
    <w:p w14:paraId="7B97C1DE" w14:textId="77777777" w:rsidR="000D7D79" w:rsidRDefault="000D7D79"/>
    <w:p w14:paraId="07F5598A" w14:textId="77777777" w:rsidR="000D7D79" w:rsidRDefault="000D7D79" w:rsidP="00094EFC">
      <w:pPr>
        <w:pStyle w:val="Heading3"/>
        <w:rPr>
          <w:rFonts w:eastAsia="SimSun"/>
          <w:lang w:eastAsia="zh-CN"/>
        </w:rPr>
      </w:pPr>
      <w:bookmarkStart w:id="247" w:name="_CRA_2_2_12"/>
      <w:bookmarkStart w:id="248" w:name="_Toc20153426"/>
      <w:bookmarkStart w:id="249" w:name="_Toc27489898"/>
      <w:bookmarkStart w:id="250" w:name="_Toc36033482"/>
      <w:bookmarkStart w:id="251" w:name="_Toc36475744"/>
      <w:bookmarkStart w:id="252" w:name="_Toc44581503"/>
      <w:bookmarkStart w:id="253" w:name="_Toc51769119"/>
      <w:bookmarkStart w:id="254" w:name="_Toc203130050"/>
      <w:bookmarkEnd w:id="247"/>
      <w:r>
        <w:rPr>
          <w:rFonts w:eastAsia="SimSun"/>
        </w:rPr>
        <w:t>A.2</w:t>
      </w:r>
      <w:r>
        <w:rPr>
          <w:rFonts w:eastAsia="SimSun" w:cs="Arial"/>
        </w:rPr>
        <w:t>.</w:t>
      </w:r>
      <w:r>
        <w:rPr>
          <w:rFonts w:eastAsia="SimSun"/>
        </w:rPr>
        <w:t>2.</w:t>
      </w:r>
      <w:r>
        <w:rPr>
          <w:rFonts w:eastAsia="SimSun"/>
          <w:lang w:eastAsia="zh-CN"/>
        </w:rPr>
        <w:t>12</w:t>
      </w:r>
      <w:r>
        <w:rPr>
          <w:rFonts w:eastAsia="SimSun"/>
        </w:rPr>
        <w:tab/>
        <w:t>IOC ThresholdMonitor</w:t>
      </w:r>
      <w:bookmarkEnd w:id="248"/>
      <w:bookmarkEnd w:id="249"/>
      <w:bookmarkEnd w:id="250"/>
      <w:bookmarkEnd w:id="251"/>
      <w:bookmarkEnd w:id="252"/>
      <w:bookmarkEnd w:id="253"/>
      <w:bookmarkEnd w:id="254"/>
    </w:p>
    <w:p w14:paraId="6A78A838" w14:textId="77777777" w:rsidR="000D7D79" w:rsidRDefault="000D7D79" w:rsidP="000D7D79">
      <w:pPr>
        <w:pStyle w:val="TH"/>
        <w:outlineLvl w:val="0"/>
        <w:rPr>
          <w:rFonts w:eastAsia="SimSun" w:cs="Arial"/>
        </w:rPr>
      </w:pPr>
      <w:r>
        <w:rPr>
          <w:rFonts w:cs="Arial"/>
        </w:rPr>
        <w:t xml:space="preserve">Mapping from NRM IOC ThresholdMonitor attributes to SS equivalent MOC ThresholdMonitor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8"/>
      </w:tblGrid>
      <w:tr w:rsidR="000D7D79" w14:paraId="6738A135"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31DA692D"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2301AE5A"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28A85B8" w14:textId="77777777" w:rsidR="000D7D79" w:rsidRDefault="000D7D79">
            <w:pPr>
              <w:pStyle w:val="TAH"/>
            </w:pPr>
            <w:r>
              <w:t>SS Type</w:t>
            </w:r>
          </w:p>
        </w:tc>
      </w:tr>
      <w:tr w:rsidR="000D7D79" w14:paraId="5898FA58"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28D6565" w14:textId="77777777" w:rsidR="000D7D79" w:rsidRDefault="000D7D79">
            <w:pPr>
              <w:pStyle w:val="TAL"/>
            </w:pPr>
            <w:r>
              <w:t>thresholdInfoList</w:t>
            </w:r>
          </w:p>
        </w:tc>
        <w:tc>
          <w:tcPr>
            <w:tcW w:w="1328" w:type="pct"/>
            <w:tcBorders>
              <w:top w:val="single" w:sz="4" w:space="0" w:color="auto"/>
              <w:left w:val="single" w:sz="4" w:space="0" w:color="auto"/>
              <w:bottom w:val="single" w:sz="4" w:space="0" w:color="auto"/>
              <w:right w:val="single" w:sz="4" w:space="0" w:color="auto"/>
            </w:tcBorders>
            <w:hideMark/>
          </w:tcPr>
          <w:p w14:paraId="05777FD4" w14:textId="77777777" w:rsidR="000D7D79" w:rsidRDefault="000D7D79">
            <w:pPr>
              <w:pStyle w:val="TAL"/>
            </w:pPr>
            <w:r>
              <w:t>thresholdInfoList</w:t>
            </w:r>
          </w:p>
        </w:tc>
        <w:tc>
          <w:tcPr>
            <w:tcW w:w="1918" w:type="pct"/>
            <w:tcBorders>
              <w:top w:val="single" w:sz="4" w:space="0" w:color="auto"/>
              <w:left w:val="single" w:sz="4" w:space="0" w:color="auto"/>
              <w:bottom w:val="single" w:sz="4" w:space="0" w:color="auto"/>
              <w:right w:val="single" w:sz="4" w:space="0" w:color="auto"/>
            </w:tcBorders>
            <w:hideMark/>
          </w:tcPr>
          <w:p w14:paraId="546F9AF8" w14:textId="77777777" w:rsidR="000D7D79" w:rsidRDefault="000D7D79">
            <w:pPr>
              <w:pStyle w:val="TAL"/>
            </w:pPr>
            <w:r>
              <w:t>GenericNetworkResourcesIRPSystem::AttributeTypes::ThresholdInfoListType</w:t>
            </w:r>
          </w:p>
        </w:tc>
      </w:tr>
      <w:tr w:rsidR="000D7D79" w14:paraId="52892997"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FC8DFDA" w14:textId="77777777" w:rsidR="000D7D79" w:rsidRDefault="000D7D79">
            <w:pPr>
              <w:pStyle w:val="TAL"/>
            </w:pPr>
            <w:r>
              <w:t>monitoringGP</w:t>
            </w:r>
          </w:p>
        </w:tc>
        <w:tc>
          <w:tcPr>
            <w:tcW w:w="1328" w:type="pct"/>
            <w:tcBorders>
              <w:top w:val="single" w:sz="4" w:space="0" w:color="auto"/>
              <w:left w:val="single" w:sz="4" w:space="0" w:color="auto"/>
              <w:bottom w:val="single" w:sz="4" w:space="0" w:color="auto"/>
              <w:right w:val="single" w:sz="4" w:space="0" w:color="auto"/>
            </w:tcBorders>
            <w:hideMark/>
          </w:tcPr>
          <w:p w14:paraId="58409EE3" w14:textId="77777777" w:rsidR="000D7D79" w:rsidRDefault="000D7D79">
            <w:pPr>
              <w:pStyle w:val="TAL"/>
            </w:pPr>
            <w:r>
              <w:t>monitoringGP</w:t>
            </w:r>
          </w:p>
        </w:tc>
        <w:tc>
          <w:tcPr>
            <w:tcW w:w="1918" w:type="pct"/>
            <w:tcBorders>
              <w:top w:val="single" w:sz="4" w:space="0" w:color="auto"/>
              <w:left w:val="single" w:sz="4" w:space="0" w:color="auto"/>
              <w:bottom w:val="single" w:sz="4" w:space="0" w:color="auto"/>
              <w:right w:val="single" w:sz="4" w:space="0" w:color="auto"/>
            </w:tcBorders>
            <w:hideMark/>
          </w:tcPr>
          <w:p w14:paraId="421C4B7F" w14:textId="77777777" w:rsidR="000D7D79" w:rsidRDefault="000D7D79">
            <w:pPr>
              <w:pStyle w:val="TAL"/>
            </w:pPr>
            <w:r>
              <w:t>long</w:t>
            </w:r>
          </w:p>
        </w:tc>
      </w:tr>
      <w:tr w:rsidR="000D7D79" w14:paraId="350D903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30D799E" w14:textId="77777777" w:rsidR="000D7D79" w:rsidRDefault="000D7D79">
            <w:pPr>
              <w:pStyle w:val="TAL"/>
            </w:pPr>
            <w:r>
              <w:t>monitoringNotifTarget</w:t>
            </w:r>
          </w:p>
        </w:tc>
        <w:tc>
          <w:tcPr>
            <w:tcW w:w="1328" w:type="pct"/>
            <w:tcBorders>
              <w:top w:val="single" w:sz="4" w:space="0" w:color="auto"/>
              <w:left w:val="single" w:sz="4" w:space="0" w:color="auto"/>
              <w:bottom w:val="single" w:sz="4" w:space="0" w:color="auto"/>
              <w:right w:val="single" w:sz="4" w:space="0" w:color="auto"/>
            </w:tcBorders>
            <w:hideMark/>
          </w:tcPr>
          <w:p w14:paraId="66FF9496" w14:textId="77777777" w:rsidR="000D7D79" w:rsidRDefault="000D7D79">
            <w:pPr>
              <w:pStyle w:val="TAL"/>
            </w:pPr>
            <w:r>
              <w:t>monitoringNotifTarget</w:t>
            </w:r>
          </w:p>
        </w:tc>
        <w:tc>
          <w:tcPr>
            <w:tcW w:w="1918" w:type="pct"/>
            <w:tcBorders>
              <w:top w:val="single" w:sz="4" w:space="0" w:color="auto"/>
              <w:left w:val="single" w:sz="4" w:space="0" w:color="auto"/>
              <w:bottom w:val="single" w:sz="4" w:space="0" w:color="auto"/>
              <w:right w:val="single" w:sz="4" w:space="0" w:color="auto"/>
            </w:tcBorders>
            <w:hideMark/>
          </w:tcPr>
          <w:p w14:paraId="75F437CC" w14:textId="77777777" w:rsidR="000D7D79" w:rsidRDefault="000D7D79">
            <w:pPr>
              <w:pStyle w:val="TAL"/>
            </w:pPr>
            <w:r>
              <w:t>string</w:t>
            </w:r>
          </w:p>
        </w:tc>
      </w:tr>
      <w:tr w:rsidR="000D7D79" w14:paraId="3F594CCF"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646322D7" w14:textId="77777777" w:rsidR="000D7D79" w:rsidRDefault="000D7D79">
            <w:pPr>
              <w:pStyle w:val="TAL"/>
            </w:pPr>
            <w:r>
              <w:t>monitoredIO</w:t>
            </w:r>
            <w:smartTag w:uri="urn:schemas-microsoft-com:office:smarttags" w:element="PersonName">
              <w:r>
                <w:t>CN</w:t>
              </w:r>
            </w:smartTag>
            <w:r>
              <w:t>ame</w:t>
            </w:r>
          </w:p>
        </w:tc>
        <w:tc>
          <w:tcPr>
            <w:tcW w:w="1328" w:type="pct"/>
            <w:tcBorders>
              <w:top w:val="single" w:sz="4" w:space="0" w:color="auto"/>
              <w:left w:val="single" w:sz="4" w:space="0" w:color="auto"/>
              <w:bottom w:val="single" w:sz="4" w:space="0" w:color="auto"/>
              <w:right w:val="single" w:sz="4" w:space="0" w:color="auto"/>
            </w:tcBorders>
            <w:hideMark/>
          </w:tcPr>
          <w:p w14:paraId="4A3C722A" w14:textId="77777777" w:rsidR="000D7D79" w:rsidRDefault="000D7D79">
            <w:pPr>
              <w:pStyle w:val="TAL"/>
            </w:pPr>
            <w:r>
              <w:t>monitoredIO</w:t>
            </w:r>
            <w:smartTag w:uri="urn:schemas-microsoft-com:office:smarttags" w:element="PersonName">
              <w:r>
                <w:t>CN</w:t>
              </w:r>
            </w:smartTag>
            <w:r>
              <w:t>ame</w:t>
            </w:r>
          </w:p>
        </w:tc>
        <w:tc>
          <w:tcPr>
            <w:tcW w:w="1918" w:type="pct"/>
            <w:tcBorders>
              <w:top w:val="single" w:sz="4" w:space="0" w:color="auto"/>
              <w:left w:val="single" w:sz="4" w:space="0" w:color="auto"/>
              <w:bottom w:val="single" w:sz="4" w:space="0" w:color="auto"/>
              <w:right w:val="single" w:sz="4" w:space="0" w:color="auto"/>
            </w:tcBorders>
            <w:hideMark/>
          </w:tcPr>
          <w:p w14:paraId="0BF489DB" w14:textId="77777777" w:rsidR="000D7D79" w:rsidRDefault="000D7D79">
            <w:pPr>
              <w:pStyle w:val="TAL"/>
            </w:pPr>
            <w:r>
              <w:t>string</w:t>
            </w:r>
          </w:p>
        </w:tc>
      </w:tr>
      <w:tr w:rsidR="000D7D79" w14:paraId="57E27F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FE46828" w14:textId="77777777" w:rsidR="000D7D79" w:rsidRDefault="000D7D79">
            <w:pPr>
              <w:pStyle w:val="TAL"/>
            </w:pPr>
            <w:r>
              <w:t>monitoredObjectDNs</w:t>
            </w:r>
          </w:p>
        </w:tc>
        <w:tc>
          <w:tcPr>
            <w:tcW w:w="1328" w:type="pct"/>
            <w:tcBorders>
              <w:top w:val="single" w:sz="4" w:space="0" w:color="auto"/>
              <w:left w:val="single" w:sz="4" w:space="0" w:color="auto"/>
              <w:bottom w:val="single" w:sz="4" w:space="0" w:color="auto"/>
              <w:right w:val="single" w:sz="4" w:space="0" w:color="auto"/>
            </w:tcBorders>
            <w:hideMark/>
          </w:tcPr>
          <w:p w14:paraId="587CA0E5" w14:textId="77777777" w:rsidR="000D7D79" w:rsidRDefault="000D7D79">
            <w:pPr>
              <w:pStyle w:val="TAL"/>
            </w:pPr>
            <w:r>
              <w:t>monitoredObjectDNs</w:t>
            </w:r>
          </w:p>
        </w:tc>
        <w:tc>
          <w:tcPr>
            <w:tcW w:w="1918" w:type="pct"/>
            <w:tcBorders>
              <w:top w:val="single" w:sz="4" w:space="0" w:color="auto"/>
              <w:left w:val="single" w:sz="4" w:space="0" w:color="auto"/>
              <w:bottom w:val="single" w:sz="4" w:space="0" w:color="auto"/>
              <w:right w:val="single" w:sz="4" w:space="0" w:color="auto"/>
            </w:tcBorders>
            <w:hideMark/>
          </w:tcPr>
          <w:p w14:paraId="40354D47" w14:textId="77777777" w:rsidR="000D7D79" w:rsidRDefault="000D7D79">
            <w:pPr>
              <w:pStyle w:val="TAL"/>
            </w:pPr>
            <w:r>
              <w:t>GenericNetworkResourcesIRPSystem::AttributeTypes::DNListType</w:t>
            </w:r>
          </w:p>
        </w:tc>
      </w:tr>
    </w:tbl>
    <w:p w14:paraId="2749C6E0" w14:textId="77777777" w:rsidR="000D7D79" w:rsidRDefault="000D7D79"/>
    <w:p w14:paraId="545F58D7" w14:textId="77777777" w:rsidR="00094EFC" w:rsidRDefault="00094EFC" w:rsidP="00094EFC">
      <w:pPr>
        <w:pStyle w:val="Heading3"/>
        <w:rPr>
          <w:rFonts w:eastAsia="SimSun"/>
          <w:lang w:eastAsia="zh-CN"/>
        </w:rPr>
      </w:pPr>
      <w:bookmarkStart w:id="255" w:name="_CRA_2_2_13"/>
      <w:bookmarkStart w:id="256" w:name="_Toc44581504"/>
      <w:bookmarkStart w:id="257" w:name="_Toc51769120"/>
      <w:bookmarkStart w:id="258" w:name="_Toc203130051"/>
      <w:bookmarkEnd w:id="255"/>
      <w:r>
        <w:rPr>
          <w:rFonts w:eastAsia="SimSun"/>
        </w:rPr>
        <w:lastRenderedPageBreak/>
        <w:t>A.2</w:t>
      </w:r>
      <w:r>
        <w:rPr>
          <w:rFonts w:eastAsia="SimSun" w:cs="Arial"/>
        </w:rPr>
        <w:t>.</w:t>
      </w:r>
      <w:r>
        <w:rPr>
          <w:rFonts w:eastAsia="SimSun"/>
        </w:rPr>
        <w:t>2.</w:t>
      </w:r>
      <w:r>
        <w:rPr>
          <w:rFonts w:eastAsia="SimSun"/>
          <w:lang w:eastAsia="zh-CN"/>
        </w:rPr>
        <w:t>13</w:t>
      </w:r>
      <w:r>
        <w:rPr>
          <w:rFonts w:eastAsia="SimSun"/>
        </w:rPr>
        <w:tab/>
        <w:t>IOC TraceJob</w:t>
      </w:r>
      <w:bookmarkEnd w:id="256"/>
      <w:bookmarkEnd w:id="257"/>
      <w:bookmarkEnd w:id="258"/>
    </w:p>
    <w:p w14:paraId="68E0054C" w14:textId="77777777" w:rsidR="00094EFC" w:rsidRDefault="00094EFC" w:rsidP="00094EFC">
      <w:pPr>
        <w:pStyle w:val="TH"/>
        <w:rPr>
          <w:rFonts w:eastAsia="SimSun"/>
        </w:rPr>
      </w:pPr>
      <w:r>
        <w:t xml:space="preserve">Mapping from NRM IOC TraceJob attributes to SS equivalent MOC TraceJob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14:paraId="2F8B824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538229A" w14:textId="77777777" w:rsidR="00094EFC" w:rsidRDefault="00094EFC" w:rsidP="00D94C3F">
            <w:pPr>
              <w:pStyle w:val="TAH"/>
              <w:rPr>
                <w:szCs w:val="18"/>
              </w:rPr>
            </w:pPr>
            <w:r>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59460AA" w14:textId="77777777" w:rsidR="00094EFC" w:rsidRDefault="00094EFC" w:rsidP="00D94C3F">
            <w:pPr>
              <w:pStyle w:val="TAH"/>
              <w:rPr>
                <w:szCs w:val="18"/>
              </w:rPr>
            </w:pPr>
            <w:r>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284D10D5" w14:textId="77777777" w:rsidR="00094EFC" w:rsidRDefault="00094EFC" w:rsidP="00D94C3F">
            <w:pPr>
              <w:pStyle w:val="TAH"/>
              <w:rPr>
                <w:szCs w:val="18"/>
              </w:rPr>
            </w:pPr>
            <w:r>
              <w:rPr>
                <w:szCs w:val="18"/>
              </w:rPr>
              <w:t>SS Type</w:t>
            </w:r>
          </w:p>
        </w:tc>
      </w:tr>
      <w:tr w:rsidR="00094EFC" w14:paraId="105DD110" w14:textId="77777777" w:rsidTr="00D94C3F">
        <w:tc>
          <w:tcPr>
            <w:tcW w:w="1650" w:type="pct"/>
            <w:tcBorders>
              <w:top w:val="single" w:sz="4" w:space="0" w:color="auto"/>
              <w:left w:val="single" w:sz="4" w:space="0" w:color="auto"/>
              <w:bottom w:val="single" w:sz="4" w:space="0" w:color="auto"/>
              <w:right w:val="single" w:sz="4" w:space="0" w:color="auto"/>
            </w:tcBorders>
          </w:tcPr>
          <w:p w14:paraId="161117BD" w14:textId="77777777" w:rsidR="00094EFC" w:rsidRDefault="00094EFC" w:rsidP="00D94C3F">
            <w:pPr>
              <w:pStyle w:val="TAL"/>
              <w:rPr>
                <w:rFonts w:cs="Arial"/>
                <w:szCs w:val="18"/>
              </w:rPr>
            </w:pPr>
            <w:r>
              <w:rPr>
                <w:rFonts w:cs="Arial"/>
                <w:szCs w:val="18"/>
              </w:rPr>
              <w:t>tjJobType</w:t>
            </w:r>
          </w:p>
        </w:tc>
        <w:tc>
          <w:tcPr>
            <w:tcW w:w="1650" w:type="pct"/>
            <w:tcBorders>
              <w:top w:val="single" w:sz="4" w:space="0" w:color="auto"/>
              <w:left w:val="single" w:sz="4" w:space="0" w:color="auto"/>
              <w:bottom w:val="single" w:sz="4" w:space="0" w:color="auto"/>
              <w:right w:val="single" w:sz="4" w:space="0" w:color="auto"/>
            </w:tcBorders>
          </w:tcPr>
          <w:p w14:paraId="28C86782" w14:textId="77777777" w:rsidR="00094EFC" w:rsidRDefault="00094EFC" w:rsidP="00D94C3F">
            <w:pPr>
              <w:pStyle w:val="TAL"/>
              <w:rPr>
                <w:rFonts w:cs="Arial"/>
                <w:szCs w:val="18"/>
              </w:rPr>
            </w:pPr>
            <w:r>
              <w:rPr>
                <w:rFonts w:cs="Arial"/>
                <w:szCs w:val="18"/>
              </w:rPr>
              <w:t>tjJobType</w:t>
            </w:r>
          </w:p>
        </w:tc>
        <w:tc>
          <w:tcPr>
            <w:tcW w:w="1700" w:type="pct"/>
            <w:tcBorders>
              <w:top w:val="single" w:sz="4" w:space="0" w:color="auto"/>
              <w:left w:val="single" w:sz="4" w:space="0" w:color="auto"/>
              <w:bottom w:val="single" w:sz="4" w:space="0" w:color="auto"/>
              <w:right w:val="single" w:sz="4" w:space="0" w:color="auto"/>
            </w:tcBorders>
          </w:tcPr>
          <w:p w14:paraId="2B37A265" w14:textId="77777777" w:rsidR="00094EFC" w:rsidRDefault="00094EFC" w:rsidP="00D94C3F">
            <w:pPr>
              <w:pStyle w:val="TAL"/>
              <w:rPr>
                <w:rFonts w:cs="Arial"/>
                <w:szCs w:val="18"/>
              </w:rPr>
            </w:pPr>
            <w:r>
              <w:t>tjJobType-Type</w:t>
            </w:r>
          </w:p>
        </w:tc>
      </w:tr>
      <w:tr w:rsidR="00094EFC" w14:paraId="2F63C1CB" w14:textId="77777777" w:rsidTr="00D94C3F">
        <w:tc>
          <w:tcPr>
            <w:tcW w:w="1650" w:type="pct"/>
            <w:tcBorders>
              <w:top w:val="single" w:sz="4" w:space="0" w:color="auto"/>
              <w:left w:val="single" w:sz="4" w:space="0" w:color="auto"/>
              <w:bottom w:val="single" w:sz="4" w:space="0" w:color="auto"/>
              <w:right w:val="single" w:sz="4" w:space="0" w:color="auto"/>
            </w:tcBorders>
          </w:tcPr>
          <w:p w14:paraId="7A2A1A84" w14:textId="77777777" w:rsidR="00094EFC" w:rsidRDefault="00094EFC" w:rsidP="00D94C3F">
            <w:pPr>
              <w:pStyle w:val="TAL"/>
              <w:rPr>
                <w:rFonts w:cs="Arial"/>
                <w:szCs w:val="18"/>
              </w:rPr>
            </w:pPr>
            <w:r>
              <w:rPr>
                <w:rFonts w:cs="Arial"/>
                <w:szCs w:val="18"/>
              </w:rPr>
              <w:t>tjListOfInterfaces</w:t>
            </w:r>
          </w:p>
        </w:tc>
        <w:tc>
          <w:tcPr>
            <w:tcW w:w="1650" w:type="pct"/>
            <w:tcBorders>
              <w:top w:val="single" w:sz="4" w:space="0" w:color="auto"/>
              <w:left w:val="single" w:sz="4" w:space="0" w:color="auto"/>
              <w:bottom w:val="single" w:sz="4" w:space="0" w:color="auto"/>
              <w:right w:val="single" w:sz="4" w:space="0" w:color="auto"/>
            </w:tcBorders>
          </w:tcPr>
          <w:p w14:paraId="3C4833A3" w14:textId="77777777" w:rsidR="00094EFC" w:rsidRDefault="00094EFC" w:rsidP="00D94C3F">
            <w:pPr>
              <w:pStyle w:val="TAL"/>
              <w:rPr>
                <w:rFonts w:cs="Arial"/>
                <w:szCs w:val="18"/>
              </w:rPr>
            </w:pPr>
            <w:r>
              <w:rPr>
                <w:rFonts w:cs="Arial"/>
                <w:szCs w:val="18"/>
              </w:rPr>
              <w:t>tjListOfInterfaces</w:t>
            </w:r>
          </w:p>
        </w:tc>
        <w:tc>
          <w:tcPr>
            <w:tcW w:w="1700" w:type="pct"/>
            <w:tcBorders>
              <w:top w:val="single" w:sz="4" w:space="0" w:color="auto"/>
              <w:left w:val="single" w:sz="4" w:space="0" w:color="auto"/>
              <w:bottom w:val="single" w:sz="4" w:space="0" w:color="auto"/>
              <w:right w:val="single" w:sz="4" w:space="0" w:color="auto"/>
            </w:tcBorders>
          </w:tcPr>
          <w:p w14:paraId="38F1CD75" w14:textId="77777777" w:rsidR="00094EFC" w:rsidRDefault="00094EFC" w:rsidP="00D94C3F">
            <w:pPr>
              <w:pStyle w:val="TAL"/>
              <w:rPr>
                <w:rFonts w:cs="Arial"/>
                <w:szCs w:val="18"/>
              </w:rPr>
            </w:pPr>
            <w:r>
              <w:t>tjListOfInterfaces-Type</w:t>
            </w:r>
          </w:p>
        </w:tc>
      </w:tr>
      <w:tr w:rsidR="00094EFC" w14:paraId="00DBE8B8" w14:textId="77777777" w:rsidTr="00D94C3F">
        <w:tc>
          <w:tcPr>
            <w:tcW w:w="1650" w:type="pct"/>
            <w:tcBorders>
              <w:top w:val="single" w:sz="4" w:space="0" w:color="auto"/>
              <w:left w:val="single" w:sz="4" w:space="0" w:color="auto"/>
              <w:bottom w:val="single" w:sz="4" w:space="0" w:color="auto"/>
              <w:right w:val="single" w:sz="4" w:space="0" w:color="auto"/>
            </w:tcBorders>
          </w:tcPr>
          <w:p w14:paraId="210E5CBE" w14:textId="77777777" w:rsidR="00094EFC" w:rsidRDefault="00094EFC" w:rsidP="00D94C3F">
            <w:pPr>
              <w:pStyle w:val="TAL"/>
              <w:rPr>
                <w:rFonts w:cs="Arial"/>
                <w:szCs w:val="18"/>
              </w:rPr>
            </w:pPr>
            <w:r>
              <w:rPr>
                <w:rFonts w:cs="Arial"/>
                <w:szCs w:val="18"/>
              </w:rPr>
              <w:t>tjListOfNeTypes</w:t>
            </w:r>
          </w:p>
        </w:tc>
        <w:tc>
          <w:tcPr>
            <w:tcW w:w="1650" w:type="pct"/>
            <w:tcBorders>
              <w:top w:val="single" w:sz="4" w:space="0" w:color="auto"/>
              <w:left w:val="single" w:sz="4" w:space="0" w:color="auto"/>
              <w:bottom w:val="single" w:sz="4" w:space="0" w:color="auto"/>
              <w:right w:val="single" w:sz="4" w:space="0" w:color="auto"/>
            </w:tcBorders>
          </w:tcPr>
          <w:p w14:paraId="3F08B040" w14:textId="77777777" w:rsidR="00094EFC" w:rsidRDefault="00094EFC" w:rsidP="00D94C3F">
            <w:pPr>
              <w:pStyle w:val="TAL"/>
              <w:rPr>
                <w:rFonts w:cs="Arial"/>
                <w:szCs w:val="18"/>
              </w:rPr>
            </w:pPr>
            <w:r>
              <w:rPr>
                <w:rFonts w:cs="Arial"/>
                <w:szCs w:val="18"/>
              </w:rPr>
              <w:t>tjListOfNeTypes</w:t>
            </w:r>
          </w:p>
        </w:tc>
        <w:tc>
          <w:tcPr>
            <w:tcW w:w="1700" w:type="pct"/>
            <w:tcBorders>
              <w:top w:val="single" w:sz="4" w:space="0" w:color="auto"/>
              <w:left w:val="single" w:sz="4" w:space="0" w:color="auto"/>
              <w:bottom w:val="single" w:sz="4" w:space="0" w:color="auto"/>
              <w:right w:val="single" w:sz="4" w:space="0" w:color="auto"/>
            </w:tcBorders>
          </w:tcPr>
          <w:p w14:paraId="4B5E6F2D" w14:textId="77777777" w:rsidR="00094EFC" w:rsidRDefault="00094EFC" w:rsidP="00D94C3F">
            <w:pPr>
              <w:pStyle w:val="TAL"/>
              <w:rPr>
                <w:rFonts w:cs="Arial"/>
                <w:szCs w:val="18"/>
              </w:rPr>
            </w:pPr>
            <w:r>
              <w:t>tjListOfNeTypes-Type</w:t>
            </w:r>
          </w:p>
        </w:tc>
      </w:tr>
      <w:tr w:rsidR="00094EFC" w14:paraId="747D19DB" w14:textId="77777777" w:rsidTr="00D94C3F">
        <w:tc>
          <w:tcPr>
            <w:tcW w:w="1650" w:type="pct"/>
            <w:tcBorders>
              <w:top w:val="single" w:sz="4" w:space="0" w:color="auto"/>
              <w:left w:val="single" w:sz="4" w:space="0" w:color="auto"/>
              <w:bottom w:val="single" w:sz="4" w:space="0" w:color="auto"/>
              <w:right w:val="single" w:sz="4" w:space="0" w:color="auto"/>
            </w:tcBorders>
          </w:tcPr>
          <w:p w14:paraId="0F7B8661" w14:textId="77777777" w:rsidR="00094EFC" w:rsidRDefault="00094EFC" w:rsidP="00D94C3F">
            <w:pPr>
              <w:pStyle w:val="TAL"/>
              <w:rPr>
                <w:rFonts w:cs="Arial"/>
                <w:szCs w:val="18"/>
              </w:rPr>
            </w:pPr>
            <w:r>
              <w:rPr>
                <w:rFonts w:cs="Arial"/>
                <w:szCs w:val="18"/>
              </w:rPr>
              <w:t>tjPLMNTarget</w:t>
            </w:r>
          </w:p>
        </w:tc>
        <w:tc>
          <w:tcPr>
            <w:tcW w:w="1650" w:type="pct"/>
            <w:tcBorders>
              <w:top w:val="single" w:sz="4" w:space="0" w:color="auto"/>
              <w:left w:val="single" w:sz="4" w:space="0" w:color="auto"/>
              <w:bottom w:val="single" w:sz="4" w:space="0" w:color="auto"/>
              <w:right w:val="single" w:sz="4" w:space="0" w:color="auto"/>
            </w:tcBorders>
          </w:tcPr>
          <w:p w14:paraId="10DEFF2C" w14:textId="77777777" w:rsidR="00094EFC" w:rsidRDefault="00094EFC" w:rsidP="00D94C3F">
            <w:pPr>
              <w:pStyle w:val="TAL"/>
              <w:rPr>
                <w:rFonts w:cs="Arial"/>
                <w:szCs w:val="18"/>
              </w:rPr>
            </w:pPr>
            <w:r>
              <w:rPr>
                <w:rFonts w:cs="Arial"/>
                <w:szCs w:val="18"/>
              </w:rPr>
              <w:t>tjPLMNTarget</w:t>
            </w:r>
          </w:p>
        </w:tc>
        <w:tc>
          <w:tcPr>
            <w:tcW w:w="1700" w:type="pct"/>
            <w:tcBorders>
              <w:top w:val="single" w:sz="4" w:space="0" w:color="auto"/>
              <w:left w:val="single" w:sz="4" w:space="0" w:color="auto"/>
              <w:bottom w:val="single" w:sz="4" w:space="0" w:color="auto"/>
              <w:right w:val="single" w:sz="4" w:space="0" w:color="auto"/>
            </w:tcBorders>
          </w:tcPr>
          <w:p w14:paraId="55F00859" w14:textId="77777777" w:rsidR="00094EFC" w:rsidRDefault="00094EFC" w:rsidP="00D94C3F">
            <w:pPr>
              <w:pStyle w:val="TAL"/>
              <w:rPr>
                <w:rFonts w:cs="Arial"/>
                <w:szCs w:val="18"/>
              </w:rPr>
            </w:pPr>
            <w:r>
              <w:t>tjPLMNTarget-Type</w:t>
            </w:r>
          </w:p>
        </w:tc>
      </w:tr>
      <w:tr w:rsidR="00094EFC" w14:paraId="7ABB37F8" w14:textId="77777777" w:rsidTr="00D94C3F">
        <w:tc>
          <w:tcPr>
            <w:tcW w:w="1650" w:type="pct"/>
            <w:tcBorders>
              <w:top w:val="single" w:sz="4" w:space="0" w:color="auto"/>
              <w:left w:val="single" w:sz="4" w:space="0" w:color="auto"/>
              <w:bottom w:val="single" w:sz="4" w:space="0" w:color="auto"/>
              <w:right w:val="single" w:sz="4" w:space="0" w:color="auto"/>
            </w:tcBorders>
          </w:tcPr>
          <w:p w14:paraId="7E55CEB5" w14:textId="77777777" w:rsidR="00094EFC" w:rsidRDefault="00094EFC" w:rsidP="00D94C3F">
            <w:pPr>
              <w:pStyle w:val="TAL"/>
              <w:rPr>
                <w:rFonts w:cs="Arial"/>
                <w:szCs w:val="18"/>
              </w:rPr>
            </w:pPr>
            <w:r>
              <w:rPr>
                <w:rFonts w:cs="Arial"/>
                <w:szCs w:val="18"/>
              </w:rPr>
              <w:t>tjStreamingTraceConsumerURI</w:t>
            </w:r>
          </w:p>
        </w:tc>
        <w:tc>
          <w:tcPr>
            <w:tcW w:w="1650" w:type="pct"/>
            <w:tcBorders>
              <w:top w:val="single" w:sz="4" w:space="0" w:color="auto"/>
              <w:left w:val="single" w:sz="4" w:space="0" w:color="auto"/>
              <w:bottom w:val="single" w:sz="4" w:space="0" w:color="auto"/>
              <w:right w:val="single" w:sz="4" w:space="0" w:color="auto"/>
            </w:tcBorders>
          </w:tcPr>
          <w:p w14:paraId="3CE7E22D" w14:textId="77777777" w:rsidR="00094EFC" w:rsidRDefault="00094EFC" w:rsidP="00D94C3F">
            <w:pPr>
              <w:pStyle w:val="TAL"/>
              <w:rPr>
                <w:rFonts w:cs="Arial"/>
                <w:szCs w:val="18"/>
              </w:rPr>
            </w:pPr>
            <w:r>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26DCABE5" w14:textId="77777777" w:rsidR="00094EFC" w:rsidRDefault="00094EFC" w:rsidP="00D94C3F">
            <w:pPr>
              <w:pStyle w:val="TAL"/>
              <w:rPr>
                <w:rFonts w:cs="Arial"/>
                <w:szCs w:val="18"/>
              </w:rPr>
            </w:pPr>
            <w:r>
              <w:t>StreamingTraceConsumerURI-Type</w:t>
            </w:r>
          </w:p>
        </w:tc>
      </w:tr>
      <w:tr w:rsidR="00094EFC" w14:paraId="63E38110" w14:textId="77777777" w:rsidTr="00D94C3F">
        <w:tc>
          <w:tcPr>
            <w:tcW w:w="1650" w:type="pct"/>
            <w:tcBorders>
              <w:top w:val="single" w:sz="4" w:space="0" w:color="auto"/>
              <w:left w:val="single" w:sz="4" w:space="0" w:color="auto"/>
              <w:bottom w:val="single" w:sz="4" w:space="0" w:color="auto"/>
              <w:right w:val="single" w:sz="4" w:space="0" w:color="auto"/>
            </w:tcBorders>
          </w:tcPr>
          <w:p w14:paraId="7B5F25BE" w14:textId="77777777" w:rsidR="00094EFC" w:rsidRDefault="00094EFC" w:rsidP="00D94C3F">
            <w:pPr>
              <w:pStyle w:val="TAL"/>
              <w:rPr>
                <w:rFonts w:cs="Arial"/>
                <w:szCs w:val="18"/>
              </w:rPr>
            </w:pPr>
            <w:r>
              <w:rPr>
                <w:rFonts w:cs="Arial"/>
                <w:szCs w:val="18"/>
              </w:rPr>
              <w:t>tjTraceCollectionEntityAddress</w:t>
            </w:r>
          </w:p>
        </w:tc>
        <w:tc>
          <w:tcPr>
            <w:tcW w:w="1650" w:type="pct"/>
            <w:tcBorders>
              <w:top w:val="single" w:sz="4" w:space="0" w:color="auto"/>
              <w:left w:val="single" w:sz="4" w:space="0" w:color="auto"/>
              <w:bottom w:val="single" w:sz="4" w:space="0" w:color="auto"/>
              <w:right w:val="single" w:sz="4" w:space="0" w:color="auto"/>
            </w:tcBorders>
          </w:tcPr>
          <w:p w14:paraId="0C37E595" w14:textId="77777777" w:rsidR="00094EFC" w:rsidRDefault="00094EFC" w:rsidP="00D94C3F">
            <w:pPr>
              <w:pStyle w:val="TAL"/>
              <w:rPr>
                <w:rFonts w:cs="Arial"/>
                <w:szCs w:val="18"/>
              </w:rPr>
            </w:pPr>
            <w:r>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576F4CD6" w14:textId="77777777" w:rsidR="00094EFC" w:rsidRDefault="00094EFC" w:rsidP="00D94C3F">
            <w:pPr>
              <w:pStyle w:val="TAL"/>
              <w:rPr>
                <w:rFonts w:cs="Arial"/>
                <w:szCs w:val="18"/>
              </w:rPr>
            </w:pPr>
            <w:r>
              <w:t>TraceCollectionEntityAddress-Type</w:t>
            </w:r>
          </w:p>
        </w:tc>
      </w:tr>
      <w:tr w:rsidR="00094EFC" w14:paraId="2D19C13E" w14:textId="77777777" w:rsidTr="00D94C3F">
        <w:tc>
          <w:tcPr>
            <w:tcW w:w="1650" w:type="pct"/>
            <w:tcBorders>
              <w:top w:val="single" w:sz="4" w:space="0" w:color="auto"/>
              <w:left w:val="single" w:sz="4" w:space="0" w:color="auto"/>
              <w:bottom w:val="single" w:sz="4" w:space="0" w:color="auto"/>
              <w:right w:val="single" w:sz="4" w:space="0" w:color="auto"/>
            </w:tcBorders>
          </w:tcPr>
          <w:p w14:paraId="29DB1C0E" w14:textId="77777777" w:rsidR="00094EFC" w:rsidRDefault="00094EFC" w:rsidP="00D94C3F">
            <w:pPr>
              <w:pStyle w:val="TAL"/>
              <w:rPr>
                <w:rFonts w:cs="Arial"/>
                <w:szCs w:val="18"/>
              </w:rPr>
            </w:pPr>
            <w:r>
              <w:rPr>
                <w:rFonts w:cs="Arial"/>
                <w:szCs w:val="18"/>
              </w:rPr>
              <w:t>tjTraceDepth</w:t>
            </w:r>
          </w:p>
        </w:tc>
        <w:tc>
          <w:tcPr>
            <w:tcW w:w="1650" w:type="pct"/>
            <w:tcBorders>
              <w:top w:val="single" w:sz="4" w:space="0" w:color="auto"/>
              <w:left w:val="single" w:sz="4" w:space="0" w:color="auto"/>
              <w:bottom w:val="single" w:sz="4" w:space="0" w:color="auto"/>
              <w:right w:val="single" w:sz="4" w:space="0" w:color="auto"/>
            </w:tcBorders>
          </w:tcPr>
          <w:p w14:paraId="55D00560" w14:textId="77777777" w:rsidR="00094EFC" w:rsidRDefault="00094EFC" w:rsidP="00D94C3F">
            <w:pPr>
              <w:pStyle w:val="TAL"/>
              <w:rPr>
                <w:rFonts w:cs="Arial"/>
                <w:szCs w:val="18"/>
              </w:rPr>
            </w:pPr>
            <w:r>
              <w:rPr>
                <w:rFonts w:cs="Arial"/>
                <w:szCs w:val="18"/>
              </w:rPr>
              <w:t>tjTraceDepth</w:t>
            </w:r>
          </w:p>
        </w:tc>
        <w:tc>
          <w:tcPr>
            <w:tcW w:w="1700" w:type="pct"/>
            <w:tcBorders>
              <w:top w:val="single" w:sz="4" w:space="0" w:color="auto"/>
              <w:left w:val="single" w:sz="4" w:space="0" w:color="auto"/>
              <w:bottom w:val="single" w:sz="4" w:space="0" w:color="auto"/>
              <w:right w:val="single" w:sz="4" w:space="0" w:color="auto"/>
            </w:tcBorders>
          </w:tcPr>
          <w:p w14:paraId="286B07DF" w14:textId="77777777" w:rsidR="00094EFC" w:rsidRDefault="00094EFC" w:rsidP="00D94C3F">
            <w:pPr>
              <w:pStyle w:val="TAL"/>
              <w:rPr>
                <w:rFonts w:cs="Arial"/>
                <w:szCs w:val="18"/>
              </w:rPr>
            </w:pPr>
            <w:r>
              <w:t>tjTraceDepth-Type</w:t>
            </w:r>
          </w:p>
        </w:tc>
      </w:tr>
      <w:tr w:rsidR="00094EFC" w14:paraId="20C3A8B9" w14:textId="77777777" w:rsidTr="00D94C3F">
        <w:tc>
          <w:tcPr>
            <w:tcW w:w="1650" w:type="pct"/>
            <w:tcBorders>
              <w:top w:val="single" w:sz="4" w:space="0" w:color="auto"/>
              <w:left w:val="single" w:sz="4" w:space="0" w:color="auto"/>
              <w:bottom w:val="single" w:sz="4" w:space="0" w:color="auto"/>
              <w:right w:val="single" w:sz="4" w:space="0" w:color="auto"/>
            </w:tcBorders>
          </w:tcPr>
          <w:p w14:paraId="50172916" w14:textId="77777777" w:rsidR="00094EFC" w:rsidRDefault="00094EFC" w:rsidP="00D94C3F">
            <w:pPr>
              <w:pStyle w:val="TAL"/>
              <w:rPr>
                <w:rFonts w:cs="Arial"/>
                <w:szCs w:val="18"/>
              </w:rPr>
            </w:pPr>
            <w:r>
              <w:rPr>
                <w:rFonts w:cs="Arial"/>
                <w:szCs w:val="18"/>
              </w:rPr>
              <w:t>tjTraceReference</w:t>
            </w:r>
          </w:p>
        </w:tc>
        <w:tc>
          <w:tcPr>
            <w:tcW w:w="1650" w:type="pct"/>
            <w:tcBorders>
              <w:top w:val="single" w:sz="4" w:space="0" w:color="auto"/>
              <w:left w:val="single" w:sz="4" w:space="0" w:color="auto"/>
              <w:bottom w:val="single" w:sz="4" w:space="0" w:color="auto"/>
              <w:right w:val="single" w:sz="4" w:space="0" w:color="auto"/>
            </w:tcBorders>
          </w:tcPr>
          <w:p w14:paraId="2390085C" w14:textId="77777777" w:rsidR="00094EFC" w:rsidRDefault="00094EFC" w:rsidP="00D94C3F">
            <w:pPr>
              <w:pStyle w:val="TAL"/>
              <w:rPr>
                <w:rFonts w:cs="Arial"/>
                <w:szCs w:val="18"/>
              </w:rPr>
            </w:pPr>
            <w:r>
              <w:rPr>
                <w:rFonts w:cs="Arial"/>
                <w:szCs w:val="18"/>
              </w:rPr>
              <w:t>tjTraceReference</w:t>
            </w:r>
          </w:p>
        </w:tc>
        <w:tc>
          <w:tcPr>
            <w:tcW w:w="1700" w:type="pct"/>
            <w:tcBorders>
              <w:top w:val="single" w:sz="4" w:space="0" w:color="auto"/>
              <w:left w:val="single" w:sz="4" w:space="0" w:color="auto"/>
              <w:bottom w:val="single" w:sz="4" w:space="0" w:color="auto"/>
              <w:right w:val="single" w:sz="4" w:space="0" w:color="auto"/>
            </w:tcBorders>
          </w:tcPr>
          <w:p w14:paraId="679D8351" w14:textId="77777777" w:rsidR="00094EFC" w:rsidRDefault="00094EFC" w:rsidP="00D94C3F">
            <w:pPr>
              <w:pStyle w:val="TAL"/>
              <w:rPr>
                <w:rFonts w:cs="Arial"/>
                <w:szCs w:val="18"/>
              </w:rPr>
            </w:pPr>
            <w:r>
              <w:t>tjTraceReference-Type</w:t>
            </w:r>
          </w:p>
        </w:tc>
      </w:tr>
      <w:tr w:rsidR="00094EFC" w14:paraId="2CAD6207" w14:textId="77777777" w:rsidTr="00D94C3F">
        <w:tc>
          <w:tcPr>
            <w:tcW w:w="1650" w:type="pct"/>
            <w:tcBorders>
              <w:top w:val="single" w:sz="4" w:space="0" w:color="auto"/>
              <w:left w:val="single" w:sz="4" w:space="0" w:color="auto"/>
              <w:bottom w:val="single" w:sz="4" w:space="0" w:color="auto"/>
              <w:right w:val="single" w:sz="4" w:space="0" w:color="auto"/>
            </w:tcBorders>
          </w:tcPr>
          <w:p w14:paraId="0D2C8313" w14:textId="77777777" w:rsidR="00094EFC" w:rsidRDefault="00094EFC" w:rsidP="00D94C3F">
            <w:pPr>
              <w:pStyle w:val="TAL"/>
              <w:rPr>
                <w:rFonts w:cs="Arial"/>
                <w:szCs w:val="18"/>
              </w:rPr>
            </w:pPr>
            <w:r>
              <w:rPr>
                <w:rFonts w:cs="Arial"/>
                <w:szCs w:val="18"/>
              </w:rPr>
              <w:t>tjTraceReportingFormat</w:t>
            </w:r>
          </w:p>
        </w:tc>
        <w:tc>
          <w:tcPr>
            <w:tcW w:w="1650" w:type="pct"/>
            <w:tcBorders>
              <w:top w:val="single" w:sz="4" w:space="0" w:color="auto"/>
              <w:left w:val="single" w:sz="4" w:space="0" w:color="auto"/>
              <w:bottom w:val="single" w:sz="4" w:space="0" w:color="auto"/>
              <w:right w:val="single" w:sz="4" w:space="0" w:color="auto"/>
            </w:tcBorders>
          </w:tcPr>
          <w:p w14:paraId="7FAD1669" w14:textId="77777777" w:rsidR="00094EFC" w:rsidRDefault="00094EFC" w:rsidP="00D94C3F">
            <w:pPr>
              <w:pStyle w:val="TAL"/>
              <w:rPr>
                <w:rFonts w:cs="Arial"/>
                <w:szCs w:val="18"/>
              </w:rPr>
            </w:pPr>
            <w:r>
              <w:rPr>
                <w:rFonts w:cs="Arial"/>
                <w:szCs w:val="18"/>
              </w:rPr>
              <w:t>tjTraceReportingFormat</w:t>
            </w:r>
          </w:p>
        </w:tc>
        <w:tc>
          <w:tcPr>
            <w:tcW w:w="1700" w:type="pct"/>
            <w:tcBorders>
              <w:top w:val="single" w:sz="4" w:space="0" w:color="auto"/>
              <w:left w:val="single" w:sz="4" w:space="0" w:color="auto"/>
              <w:bottom w:val="single" w:sz="4" w:space="0" w:color="auto"/>
              <w:right w:val="single" w:sz="4" w:space="0" w:color="auto"/>
            </w:tcBorders>
          </w:tcPr>
          <w:p w14:paraId="2E41C849" w14:textId="77777777" w:rsidR="00094EFC" w:rsidRDefault="00094EFC" w:rsidP="00D94C3F">
            <w:pPr>
              <w:pStyle w:val="TAL"/>
              <w:rPr>
                <w:rFonts w:cs="Arial"/>
                <w:szCs w:val="18"/>
              </w:rPr>
            </w:pPr>
            <w:r>
              <w:t>tjTraceReportingFormat-Type</w:t>
            </w:r>
          </w:p>
        </w:tc>
      </w:tr>
      <w:tr w:rsidR="00094EFC" w14:paraId="577A495D" w14:textId="77777777" w:rsidTr="00D94C3F">
        <w:tc>
          <w:tcPr>
            <w:tcW w:w="1650" w:type="pct"/>
            <w:tcBorders>
              <w:top w:val="single" w:sz="4" w:space="0" w:color="auto"/>
              <w:left w:val="single" w:sz="4" w:space="0" w:color="auto"/>
              <w:bottom w:val="single" w:sz="4" w:space="0" w:color="auto"/>
              <w:right w:val="single" w:sz="4" w:space="0" w:color="auto"/>
            </w:tcBorders>
          </w:tcPr>
          <w:p w14:paraId="1296614A" w14:textId="77777777" w:rsidR="00094EFC" w:rsidRDefault="00094EFC" w:rsidP="00D94C3F">
            <w:pPr>
              <w:pStyle w:val="TAL"/>
              <w:rPr>
                <w:rFonts w:cs="Arial"/>
                <w:szCs w:val="18"/>
              </w:rPr>
            </w:pPr>
            <w:r>
              <w:rPr>
                <w:rFonts w:cs="Arial"/>
                <w:szCs w:val="18"/>
              </w:rPr>
              <w:t>tjTraceTarget</w:t>
            </w:r>
          </w:p>
        </w:tc>
        <w:tc>
          <w:tcPr>
            <w:tcW w:w="1650" w:type="pct"/>
            <w:tcBorders>
              <w:top w:val="single" w:sz="4" w:space="0" w:color="auto"/>
              <w:left w:val="single" w:sz="4" w:space="0" w:color="auto"/>
              <w:bottom w:val="single" w:sz="4" w:space="0" w:color="auto"/>
              <w:right w:val="single" w:sz="4" w:space="0" w:color="auto"/>
            </w:tcBorders>
          </w:tcPr>
          <w:p w14:paraId="2E1F16F2" w14:textId="77777777" w:rsidR="00094EFC" w:rsidRDefault="00094EFC" w:rsidP="00D94C3F">
            <w:pPr>
              <w:pStyle w:val="TAL"/>
              <w:rPr>
                <w:rFonts w:cs="Arial"/>
                <w:szCs w:val="18"/>
              </w:rPr>
            </w:pPr>
            <w:r>
              <w:rPr>
                <w:rFonts w:cs="Arial"/>
                <w:szCs w:val="18"/>
              </w:rPr>
              <w:t>tjTraceTarget</w:t>
            </w:r>
          </w:p>
        </w:tc>
        <w:tc>
          <w:tcPr>
            <w:tcW w:w="1700" w:type="pct"/>
            <w:tcBorders>
              <w:top w:val="single" w:sz="4" w:space="0" w:color="auto"/>
              <w:left w:val="single" w:sz="4" w:space="0" w:color="auto"/>
              <w:bottom w:val="single" w:sz="4" w:space="0" w:color="auto"/>
              <w:right w:val="single" w:sz="4" w:space="0" w:color="auto"/>
            </w:tcBorders>
          </w:tcPr>
          <w:p w14:paraId="79C00B31" w14:textId="77777777" w:rsidR="00094EFC" w:rsidRDefault="00094EFC" w:rsidP="00D94C3F">
            <w:pPr>
              <w:pStyle w:val="TAL"/>
              <w:rPr>
                <w:rFonts w:cs="Arial"/>
                <w:szCs w:val="18"/>
              </w:rPr>
            </w:pPr>
            <w:r>
              <w:t>tjTraceTarget-Type</w:t>
            </w:r>
          </w:p>
        </w:tc>
      </w:tr>
      <w:tr w:rsidR="00094EFC" w14:paraId="09C9F090" w14:textId="77777777" w:rsidTr="00D94C3F">
        <w:tc>
          <w:tcPr>
            <w:tcW w:w="1650" w:type="pct"/>
            <w:tcBorders>
              <w:top w:val="single" w:sz="4" w:space="0" w:color="auto"/>
              <w:left w:val="single" w:sz="4" w:space="0" w:color="auto"/>
              <w:bottom w:val="single" w:sz="4" w:space="0" w:color="auto"/>
              <w:right w:val="single" w:sz="4" w:space="0" w:color="auto"/>
            </w:tcBorders>
          </w:tcPr>
          <w:p w14:paraId="095D6AA7" w14:textId="77777777" w:rsidR="00094EFC" w:rsidRDefault="00094EFC" w:rsidP="00D94C3F">
            <w:pPr>
              <w:pStyle w:val="TAL"/>
              <w:rPr>
                <w:rFonts w:cs="Arial"/>
                <w:szCs w:val="18"/>
              </w:rPr>
            </w:pPr>
            <w:r>
              <w:rPr>
                <w:rFonts w:cs="Arial"/>
                <w:szCs w:val="18"/>
              </w:rPr>
              <w:t>tjTriggeringEvent</w:t>
            </w:r>
          </w:p>
        </w:tc>
        <w:tc>
          <w:tcPr>
            <w:tcW w:w="1650" w:type="pct"/>
            <w:tcBorders>
              <w:top w:val="single" w:sz="4" w:space="0" w:color="auto"/>
              <w:left w:val="single" w:sz="4" w:space="0" w:color="auto"/>
              <w:bottom w:val="single" w:sz="4" w:space="0" w:color="auto"/>
              <w:right w:val="single" w:sz="4" w:space="0" w:color="auto"/>
            </w:tcBorders>
          </w:tcPr>
          <w:p w14:paraId="5FD1316D" w14:textId="77777777" w:rsidR="00094EFC" w:rsidRDefault="00094EFC" w:rsidP="00D94C3F">
            <w:pPr>
              <w:pStyle w:val="TAL"/>
              <w:rPr>
                <w:rFonts w:cs="Arial"/>
                <w:szCs w:val="18"/>
              </w:rPr>
            </w:pPr>
            <w:r>
              <w:rPr>
                <w:rFonts w:cs="Arial"/>
                <w:szCs w:val="18"/>
              </w:rPr>
              <w:t>tjTriggeringEvent</w:t>
            </w:r>
          </w:p>
        </w:tc>
        <w:tc>
          <w:tcPr>
            <w:tcW w:w="1700" w:type="pct"/>
            <w:tcBorders>
              <w:top w:val="single" w:sz="4" w:space="0" w:color="auto"/>
              <w:left w:val="single" w:sz="4" w:space="0" w:color="auto"/>
              <w:bottom w:val="single" w:sz="4" w:space="0" w:color="auto"/>
              <w:right w:val="single" w:sz="4" w:space="0" w:color="auto"/>
            </w:tcBorders>
          </w:tcPr>
          <w:p w14:paraId="77621B9B" w14:textId="77777777" w:rsidR="00094EFC" w:rsidRDefault="00094EFC" w:rsidP="00D94C3F">
            <w:pPr>
              <w:pStyle w:val="TAL"/>
              <w:rPr>
                <w:rFonts w:cs="Arial"/>
                <w:szCs w:val="18"/>
              </w:rPr>
            </w:pPr>
            <w:r>
              <w:t>tjTriggeringEvent-Type</w:t>
            </w:r>
          </w:p>
        </w:tc>
      </w:tr>
      <w:tr w:rsidR="00094EFC" w14:paraId="095A422E" w14:textId="77777777" w:rsidTr="00D94C3F">
        <w:tc>
          <w:tcPr>
            <w:tcW w:w="1650" w:type="pct"/>
            <w:tcBorders>
              <w:top w:val="single" w:sz="4" w:space="0" w:color="auto"/>
              <w:left w:val="single" w:sz="4" w:space="0" w:color="auto"/>
              <w:bottom w:val="single" w:sz="4" w:space="0" w:color="auto"/>
              <w:right w:val="single" w:sz="4" w:space="0" w:color="auto"/>
            </w:tcBorders>
          </w:tcPr>
          <w:p w14:paraId="231E837B" w14:textId="77777777" w:rsidR="00094EFC" w:rsidRDefault="00094EFC" w:rsidP="00D94C3F">
            <w:pPr>
              <w:pStyle w:val="TAL"/>
              <w:rPr>
                <w:rFonts w:cs="Arial"/>
                <w:szCs w:val="18"/>
              </w:rPr>
            </w:pPr>
            <w:r>
              <w:rPr>
                <w:rFonts w:cs="Arial"/>
                <w:szCs w:val="18"/>
              </w:rPr>
              <w:t>tjMDTAnonymizationOfData</w:t>
            </w:r>
          </w:p>
        </w:tc>
        <w:tc>
          <w:tcPr>
            <w:tcW w:w="1650" w:type="pct"/>
            <w:tcBorders>
              <w:top w:val="single" w:sz="4" w:space="0" w:color="auto"/>
              <w:left w:val="single" w:sz="4" w:space="0" w:color="auto"/>
              <w:bottom w:val="single" w:sz="4" w:space="0" w:color="auto"/>
              <w:right w:val="single" w:sz="4" w:space="0" w:color="auto"/>
            </w:tcBorders>
          </w:tcPr>
          <w:p w14:paraId="64A6BDE1" w14:textId="77777777" w:rsidR="00094EFC" w:rsidRDefault="00094EFC" w:rsidP="00D94C3F">
            <w:pPr>
              <w:pStyle w:val="TAL"/>
              <w:rPr>
                <w:rFonts w:cs="Arial"/>
                <w:szCs w:val="18"/>
              </w:rPr>
            </w:pPr>
            <w:r>
              <w:rPr>
                <w:rFonts w:cs="Arial"/>
                <w:szCs w:val="18"/>
              </w:rPr>
              <w:t>tjMDTAnonymizationOfData</w:t>
            </w:r>
          </w:p>
        </w:tc>
        <w:tc>
          <w:tcPr>
            <w:tcW w:w="1700" w:type="pct"/>
            <w:tcBorders>
              <w:top w:val="single" w:sz="4" w:space="0" w:color="auto"/>
              <w:left w:val="single" w:sz="4" w:space="0" w:color="auto"/>
              <w:bottom w:val="single" w:sz="4" w:space="0" w:color="auto"/>
              <w:right w:val="single" w:sz="4" w:space="0" w:color="auto"/>
            </w:tcBorders>
          </w:tcPr>
          <w:p w14:paraId="6BCF436B" w14:textId="77777777" w:rsidR="00094EFC" w:rsidRDefault="00094EFC" w:rsidP="00D94C3F">
            <w:pPr>
              <w:pStyle w:val="TAL"/>
              <w:rPr>
                <w:rFonts w:cs="Arial"/>
                <w:szCs w:val="18"/>
              </w:rPr>
            </w:pPr>
            <w:r>
              <w:t>tjMDTAnonymizationOfData-Type</w:t>
            </w:r>
          </w:p>
        </w:tc>
      </w:tr>
      <w:tr w:rsidR="00094EFC" w14:paraId="1EF4B6FC" w14:textId="77777777" w:rsidTr="00D94C3F">
        <w:tc>
          <w:tcPr>
            <w:tcW w:w="1650" w:type="pct"/>
            <w:tcBorders>
              <w:top w:val="single" w:sz="4" w:space="0" w:color="auto"/>
              <w:left w:val="single" w:sz="4" w:space="0" w:color="auto"/>
              <w:bottom w:val="single" w:sz="4" w:space="0" w:color="auto"/>
              <w:right w:val="single" w:sz="4" w:space="0" w:color="auto"/>
            </w:tcBorders>
          </w:tcPr>
          <w:p w14:paraId="66A99E2C" w14:textId="77777777" w:rsidR="00094EFC" w:rsidRDefault="00094EFC" w:rsidP="00D94C3F">
            <w:pPr>
              <w:pStyle w:val="TAL"/>
              <w:rPr>
                <w:rFonts w:cs="Arial"/>
                <w:szCs w:val="18"/>
              </w:rPr>
            </w:pPr>
            <w:r>
              <w:rPr>
                <w:rFonts w:cs="Arial"/>
                <w:szCs w:val="18"/>
              </w:rPr>
              <w:t>tjMDTAreaConfigurationForNeighCell</w:t>
            </w:r>
          </w:p>
        </w:tc>
        <w:tc>
          <w:tcPr>
            <w:tcW w:w="1650" w:type="pct"/>
            <w:tcBorders>
              <w:top w:val="single" w:sz="4" w:space="0" w:color="auto"/>
              <w:left w:val="single" w:sz="4" w:space="0" w:color="auto"/>
              <w:bottom w:val="single" w:sz="4" w:space="0" w:color="auto"/>
              <w:right w:val="single" w:sz="4" w:space="0" w:color="auto"/>
            </w:tcBorders>
          </w:tcPr>
          <w:p w14:paraId="1425F86C" w14:textId="77777777" w:rsidR="00094EFC" w:rsidRDefault="00094EFC" w:rsidP="00D94C3F">
            <w:pPr>
              <w:pStyle w:val="TAL"/>
              <w:rPr>
                <w:rFonts w:cs="Arial"/>
                <w:szCs w:val="18"/>
              </w:rPr>
            </w:pPr>
            <w:r>
              <w:rPr>
                <w:rFonts w:cs="Arial"/>
                <w:szCs w:val="18"/>
              </w:rPr>
              <w:t>tjMDTAreaConfigurationForNeighCell</w:t>
            </w:r>
          </w:p>
        </w:tc>
        <w:tc>
          <w:tcPr>
            <w:tcW w:w="1700" w:type="pct"/>
            <w:tcBorders>
              <w:top w:val="single" w:sz="4" w:space="0" w:color="auto"/>
              <w:left w:val="single" w:sz="4" w:space="0" w:color="auto"/>
              <w:bottom w:val="single" w:sz="4" w:space="0" w:color="auto"/>
              <w:right w:val="single" w:sz="4" w:space="0" w:color="auto"/>
            </w:tcBorders>
          </w:tcPr>
          <w:p w14:paraId="0FB7F312" w14:textId="77777777" w:rsidR="00094EFC" w:rsidRDefault="00094EFC" w:rsidP="00D94C3F">
            <w:pPr>
              <w:pStyle w:val="TAL"/>
              <w:rPr>
                <w:rFonts w:cs="Arial"/>
                <w:szCs w:val="18"/>
              </w:rPr>
            </w:pPr>
            <w:r>
              <w:t>tjMDTAreaConfigurationForNeighCell-Type</w:t>
            </w:r>
          </w:p>
        </w:tc>
      </w:tr>
      <w:tr w:rsidR="00094EFC" w14:paraId="4BC20F0A" w14:textId="77777777" w:rsidTr="00D94C3F">
        <w:tc>
          <w:tcPr>
            <w:tcW w:w="1650" w:type="pct"/>
            <w:tcBorders>
              <w:top w:val="single" w:sz="4" w:space="0" w:color="auto"/>
              <w:left w:val="single" w:sz="4" w:space="0" w:color="auto"/>
              <w:bottom w:val="single" w:sz="4" w:space="0" w:color="auto"/>
              <w:right w:val="single" w:sz="4" w:space="0" w:color="auto"/>
            </w:tcBorders>
          </w:tcPr>
          <w:p w14:paraId="2D1C92ED" w14:textId="77777777" w:rsidR="00094EFC" w:rsidRDefault="00094EFC" w:rsidP="00D94C3F">
            <w:pPr>
              <w:pStyle w:val="TAL"/>
              <w:rPr>
                <w:rFonts w:cs="Arial"/>
                <w:szCs w:val="18"/>
              </w:rPr>
            </w:pPr>
            <w:r>
              <w:rPr>
                <w:rFonts w:cs="Arial"/>
                <w:szCs w:val="18"/>
              </w:rPr>
              <w:t>tjMDTAreaScope</w:t>
            </w:r>
          </w:p>
        </w:tc>
        <w:tc>
          <w:tcPr>
            <w:tcW w:w="1650" w:type="pct"/>
            <w:tcBorders>
              <w:top w:val="single" w:sz="4" w:space="0" w:color="auto"/>
              <w:left w:val="single" w:sz="4" w:space="0" w:color="auto"/>
              <w:bottom w:val="single" w:sz="4" w:space="0" w:color="auto"/>
              <w:right w:val="single" w:sz="4" w:space="0" w:color="auto"/>
            </w:tcBorders>
          </w:tcPr>
          <w:p w14:paraId="3C3D5C79" w14:textId="77777777" w:rsidR="00094EFC" w:rsidRDefault="00094EFC" w:rsidP="00D94C3F">
            <w:pPr>
              <w:pStyle w:val="TAL"/>
              <w:rPr>
                <w:rFonts w:cs="Arial"/>
                <w:szCs w:val="18"/>
              </w:rPr>
            </w:pPr>
            <w:r>
              <w:rPr>
                <w:rFonts w:cs="Arial"/>
                <w:szCs w:val="18"/>
              </w:rPr>
              <w:t>tjMDTAreaScope</w:t>
            </w:r>
          </w:p>
        </w:tc>
        <w:tc>
          <w:tcPr>
            <w:tcW w:w="1700" w:type="pct"/>
            <w:tcBorders>
              <w:top w:val="single" w:sz="4" w:space="0" w:color="auto"/>
              <w:left w:val="single" w:sz="4" w:space="0" w:color="auto"/>
              <w:bottom w:val="single" w:sz="4" w:space="0" w:color="auto"/>
              <w:right w:val="single" w:sz="4" w:space="0" w:color="auto"/>
            </w:tcBorders>
          </w:tcPr>
          <w:p w14:paraId="191167A6" w14:textId="77777777" w:rsidR="00094EFC" w:rsidRDefault="00094EFC" w:rsidP="00D94C3F">
            <w:pPr>
              <w:pStyle w:val="TAL"/>
              <w:rPr>
                <w:rFonts w:cs="Arial"/>
                <w:szCs w:val="18"/>
              </w:rPr>
            </w:pPr>
            <w:r>
              <w:t>tjMDTAreaScope-Type</w:t>
            </w:r>
          </w:p>
        </w:tc>
      </w:tr>
      <w:tr w:rsidR="00094EFC" w14:paraId="229416CC" w14:textId="77777777" w:rsidTr="00D94C3F">
        <w:tc>
          <w:tcPr>
            <w:tcW w:w="1650" w:type="pct"/>
            <w:tcBorders>
              <w:top w:val="single" w:sz="4" w:space="0" w:color="auto"/>
              <w:left w:val="single" w:sz="4" w:space="0" w:color="auto"/>
              <w:bottom w:val="single" w:sz="4" w:space="0" w:color="auto"/>
              <w:right w:val="single" w:sz="4" w:space="0" w:color="auto"/>
            </w:tcBorders>
          </w:tcPr>
          <w:p w14:paraId="6EC7D443" w14:textId="77777777" w:rsidR="00094EFC" w:rsidRDefault="00094EFC" w:rsidP="00D94C3F">
            <w:pPr>
              <w:pStyle w:val="TAL"/>
              <w:rPr>
                <w:rFonts w:cs="Arial"/>
                <w:szCs w:val="18"/>
              </w:rPr>
            </w:pPr>
            <w:r>
              <w:rPr>
                <w:rFonts w:cs="Arial"/>
                <w:szCs w:val="18"/>
              </w:rPr>
              <w:t>tjMDTCollectionPeriodRrmLte</w:t>
            </w:r>
          </w:p>
        </w:tc>
        <w:tc>
          <w:tcPr>
            <w:tcW w:w="1650" w:type="pct"/>
            <w:tcBorders>
              <w:top w:val="single" w:sz="4" w:space="0" w:color="auto"/>
              <w:left w:val="single" w:sz="4" w:space="0" w:color="auto"/>
              <w:bottom w:val="single" w:sz="4" w:space="0" w:color="auto"/>
              <w:right w:val="single" w:sz="4" w:space="0" w:color="auto"/>
            </w:tcBorders>
          </w:tcPr>
          <w:p w14:paraId="0327022F" w14:textId="77777777" w:rsidR="00094EFC" w:rsidRDefault="00094EFC" w:rsidP="00D94C3F">
            <w:pPr>
              <w:pStyle w:val="TAL"/>
              <w:rPr>
                <w:rFonts w:cs="Arial"/>
                <w:szCs w:val="18"/>
              </w:rPr>
            </w:pPr>
            <w:r>
              <w:rPr>
                <w:rFonts w:cs="Arial"/>
                <w:szCs w:val="18"/>
              </w:rPr>
              <w:t>tjMDTCollectionPeriodRrmLte</w:t>
            </w:r>
          </w:p>
        </w:tc>
        <w:tc>
          <w:tcPr>
            <w:tcW w:w="1700" w:type="pct"/>
            <w:tcBorders>
              <w:top w:val="single" w:sz="4" w:space="0" w:color="auto"/>
              <w:left w:val="single" w:sz="4" w:space="0" w:color="auto"/>
              <w:bottom w:val="single" w:sz="4" w:space="0" w:color="auto"/>
              <w:right w:val="single" w:sz="4" w:space="0" w:color="auto"/>
            </w:tcBorders>
          </w:tcPr>
          <w:p w14:paraId="0A8B71A9" w14:textId="77777777" w:rsidR="00094EFC" w:rsidRDefault="00094EFC" w:rsidP="00D94C3F">
            <w:pPr>
              <w:pStyle w:val="TAL"/>
              <w:rPr>
                <w:rFonts w:cs="Arial"/>
                <w:szCs w:val="18"/>
              </w:rPr>
            </w:pPr>
            <w:r>
              <w:t>tjMDTCollectionPeriodRrmLte-Type</w:t>
            </w:r>
          </w:p>
        </w:tc>
      </w:tr>
      <w:tr w:rsidR="00094EFC" w14:paraId="76FB81A4" w14:textId="77777777" w:rsidTr="00D94C3F">
        <w:tc>
          <w:tcPr>
            <w:tcW w:w="1650" w:type="pct"/>
            <w:tcBorders>
              <w:top w:val="single" w:sz="4" w:space="0" w:color="auto"/>
              <w:left w:val="single" w:sz="4" w:space="0" w:color="auto"/>
              <w:bottom w:val="single" w:sz="4" w:space="0" w:color="auto"/>
              <w:right w:val="single" w:sz="4" w:space="0" w:color="auto"/>
            </w:tcBorders>
          </w:tcPr>
          <w:p w14:paraId="263B55A3" w14:textId="77777777" w:rsidR="00094EFC" w:rsidRDefault="00094EFC" w:rsidP="00D94C3F">
            <w:pPr>
              <w:pStyle w:val="TAL"/>
              <w:rPr>
                <w:rFonts w:cs="Arial"/>
                <w:szCs w:val="18"/>
              </w:rPr>
            </w:pPr>
            <w:r>
              <w:rPr>
                <w:rFonts w:cs="Arial"/>
                <w:szCs w:val="18"/>
              </w:rPr>
              <w:t>tjMDTCollectionPeriodRrmUmts</w:t>
            </w:r>
          </w:p>
        </w:tc>
        <w:tc>
          <w:tcPr>
            <w:tcW w:w="1650" w:type="pct"/>
            <w:tcBorders>
              <w:top w:val="single" w:sz="4" w:space="0" w:color="auto"/>
              <w:left w:val="single" w:sz="4" w:space="0" w:color="auto"/>
              <w:bottom w:val="single" w:sz="4" w:space="0" w:color="auto"/>
              <w:right w:val="single" w:sz="4" w:space="0" w:color="auto"/>
            </w:tcBorders>
          </w:tcPr>
          <w:p w14:paraId="4D510806" w14:textId="77777777" w:rsidR="00094EFC" w:rsidRDefault="00094EFC" w:rsidP="00D94C3F">
            <w:pPr>
              <w:pStyle w:val="TAL"/>
              <w:rPr>
                <w:rFonts w:cs="Arial"/>
                <w:szCs w:val="18"/>
              </w:rPr>
            </w:pPr>
            <w:r>
              <w:rPr>
                <w:rFonts w:cs="Arial"/>
                <w:szCs w:val="18"/>
              </w:rPr>
              <w:t>tjMDTCollectionPeriodRrmUmts</w:t>
            </w:r>
          </w:p>
        </w:tc>
        <w:tc>
          <w:tcPr>
            <w:tcW w:w="1700" w:type="pct"/>
            <w:tcBorders>
              <w:top w:val="single" w:sz="4" w:space="0" w:color="auto"/>
              <w:left w:val="single" w:sz="4" w:space="0" w:color="auto"/>
              <w:bottom w:val="single" w:sz="4" w:space="0" w:color="auto"/>
              <w:right w:val="single" w:sz="4" w:space="0" w:color="auto"/>
            </w:tcBorders>
          </w:tcPr>
          <w:p w14:paraId="38AD9A0C" w14:textId="77777777" w:rsidR="00094EFC" w:rsidRDefault="00094EFC" w:rsidP="00D94C3F">
            <w:pPr>
              <w:pStyle w:val="TAL"/>
              <w:rPr>
                <w:rFonts w:cs="Arial"/>
                <w:szCs w:val="18"/>
              </w:rPr>
            </w:pPr>
            <w:r>
              <w:t>tjMDTCollectionPeriodRrmUmts-Type</w:t>
            </w:r>
          </w:p>
        </w:tc>
      </w:tr>
      <w:tr w:rsidR="00DA33FF" w14:paraId="09014529" w14:textId="77777777" w:rsidTr="00D94C3F">
        <w:tc>
          <w:tcPr>
            <w:tcW w:w="1650" w:type="pct"/>
            <w:tcBorders>
              <w:top w:val="single" w:sz="4" w:space="0" w:color="auto"/>
              <w:left w:val="single" w:sz="4" w:space="0" w:color="auto"/>
              <w:bottom w:val="single" w:sz="4" w:space="0" w:color="auto"/>
              <w:right w:val="single" w:sz="4" w:space="0" w:color="auto"/>
            </w:tcBorders>
          </w:tcPr>
          <w:p w14:paraId="29A97521" w14:textId="77777777" w:rsidR="00DA33FF" w:rsidRDefault="00DA33FF" w:rsidP="00DA33FF">
            <w:pPr>
              <w:pStyle w:val="TAL"/>
              <w:rPr>
                <w:rFonts w:cs="Arial"/>
                <w:szCs w:val="18"/>
              </w:rPr>
            </w:pPr>
            <w:r>
              <w:rPr>
                <w:rFonts w:cs="Arial"/>
                <w:szCs w:val="18"/>
              </w:rPr>
              <w:t>tjMDTCollectionPeriodRrmNR</w:t>
            </w:r>
          </w:p>
        </w:tc>
        <w:tc>
          <w:tcPr>
            <w:tcW w:w="1650" w:type="pct"/>
            <w:tcBorders>
              <w:top w:val="single" w:sz="4" w:space="0" w:color="auto"/>
              <w:left w:val="single" w:sz="4" w:space="0" w:color="auto"/>
              <w:bottom w:val="single" w:sz="4" w:space="0" w:color="auto"/>
              <w:right w:val="single" w:sz="4" w:space="0" w:color="auto"/>
            </w:tcBorders>
          </w:tcPr>
          <w:p w14:paraId="64FF32E6" w14:textId="77777777" w:rsidR="00DA33FF" w:rsidRDefault="00DA33FF" w:rsidP="00DA33FF">
            <w:pPr>
              <w:pStyle w:val="TAL"/>
              <w:rPr>
                <w:rFonts w:cs="Arial"/>
                <w:szCs w:val="18"/>
              </w:rPr>
            </w:pPr>
            <w:r>
              <w:rPr>
                <w:rFonts w:cs="Arial"/>
                <w:szCs w:val="18"/>
              </w:rPr>
              <w:t>tjMDTCollectionPeriodRrmNR</w:t>
            </w:r>
          </w:p>
        </w:tc>
        <w:tc>
          <w:tcPr>
            <w:tcW w:w="1700" w:type="pct"/>
            <w:tcBorders>
              <w:top w:val="single" w:sz="4" w:space="0" w:color="auto"/>
              <w:left w:val="single" w:sz="4" w:space="0" w:color="auto"/>
              <w:bottom w:val="single" w:sz="4" w:space="0" w:color="auto"/>
              <w:right w:val="single" w:sz="4" w:space="0" w:color="auto"/>
            </w:tcBorders>
          </w:tcPr>
          <w:p w14:paraId="2D509F70" w14:textId="77777777" w:rsidR="00DA33FF" w:rsidRDefault="00DA33FF" w:rsidP="00DA33FF">
            <w:pPr>
              <w:pStyle w:val="TAL"/>
            </w:pPr>
            <w:r>
              <w:t>tjMDTCollectionPeriodRrmNR-Type</w:t>
            </w:r>
          </w:p>
        </w:tc>
      </w:tr>
      <w:tr w:rsidR="00094EFC" w14:paraId="77461381" w14:textId="77777777" w:rsidTr="00D94C3F">
        <w:tc>
          <w:tcPr>
            <w:tcW w:w="1650" w:type="pct"/>
            <w:tcBorders>
              <w:top w:val="single" w:sz="4" w:space="0" w:color="auto"/>
              <w:left w:val="single" w:sz="4" w:space="0" w:color="auto"/>
              <w:bottom w:val="single" w:sz="4" w:space="0" w:color="auto"/>
              <w:right w:val="single" w:sz="4" w:space="0" w:color="auto"/>
            </w:tcBorders>
          </w:tcPr>
          <w:p w14:paraId="10C6F596" w14:textId="77777777" w:rsidR="00094EFC" w:rsidRDefault="00094EFC" w:rsidP="00D94C3F">
            <w:pPr>
              <w:pStyle w:val="TAL"/>
              <w:rPr>
                <w:rFonts w:cs="Arial"/>
                <w:szCs w:val="18"/>
              </w:rPr>
            </w:pPr>
            <w:r>
              <w:rPr>
                <w:rFonts w:cs="Arial"/>
                <w:szCs w:val="18"/>
              </w:rPr>
              <w:t>tjMDTEventListForTriggeredMeasurement</w:t>
            </w:r>
          </w:p>
        </w:tc>
        <w:tc>
          <w:tcPr>
            <w:tcW w:w="1650" w:type="pct"/>
            <w:tcBorders>
              <w:top w:val="single" w:sz="4" w:space="0" w:color="auto"/>
              <w:left w:val="single" w:sz="4" w:space="0" w:color="auto"/>
              <w:bottom w:val="single" w:sz="4" w:space="0" w:color="auto"/>
              <w:right w:val="single" w:sz="4" w:space="0" w:color="auto"/>
            </w:tcBorders>
          </w:tcPr>
          <w:p w14:paraId="3BC83E1B" w14:textId="77777777" w:rsidR="00094EFC" w:rsidRDefault="00094EFC" w:rsidP="00D94C3F">
            <w:pPr>
              <w:pStyle w:val="TAL"/>
              <w:rPr>
                <w:rFonts w:cs="Arial"/>
                <w:szCs w:val="18"/>
              </w:rPr>
            </w:pPr>
            <w:r>
              <w:rPr>
                <w:rFonts w:cs="Arial"/>
                <w:szCs w:val="18"/>
              </w:rPr>
              <w:t>tjMDTEventListForTriggeredMeasurement</w:t>
            </w:r>
          </w:p>
        </w:tc>
        <w:tc>
          <w:tcPr>
            <w:tcW w:w="1700" w:type="pct"/>
            <w:tcBorders>
              <w:top w:val="single" w:sz="4" w:space="0" w:color="auto"/>
              <w:left w:val="single" w:sz="4" w:space="0" w:color="auto"/>
              <w:bottom w:val="single" w:sz="4" w:space="0" w:color="auto"/>
              <w:right w:val="single" w:sz="4" w:space="0" w:color="auto"/>
            </w:tcBorders>
          </w:tcPr>
          <w:p w14:paraId="0C0357A5" w14:textId="77777777" w:rsidR="00094EFC" w:rsidRDefault="00094EFC" w:rsidP="00D94C3F">
            <w:pPr>
              <w:pStyle w:val="TAL"/>
              <w:rPr>
                <w:rFonts w:cs="Arial"/>
                <w:szCs w:val="18"/>
              </w:rPr>
            </w:pPr>
            <w:r>
              <w:t>tjMDTEventListForTriggeredMeasurement-Type</w:t>
            </w:r>
          </w:p>
        </w:tc>
      </w:tr>
      <w:tr w:rsidR="00094EFC" w14:paraId="2A4D9173" w14:textId="77777777" w:rsidTr="00D94C3F">
        <w:tc>
          <w:tcPr>
            <w:tcW w:w="1650" w:type="pct"/>
            <w:tcBorders>
              <w:top w:val="single" w:sz="4" w:space="0" w:color="auto"/>
              <w:left w:val="single" w:sz="4" w:space="0" w:color="auto"/>
              <w:bottom w:val="single" w:sz="4" w:space="0" w:color="auto"/>
              <w:right w:val="single" w:sz="4" w:space="0" w:color="auto"/>
            </w:tcBorders>
          </w:tcPr>
          <w:p w14:paraId="56672F67" w14:textId="77777777" w:rsidR="00094EFC" w:rsidRDefault="00094EFC" w:rsidP="00D94C3F">
            <w:pPr>
              <w:pStyle w:val="TAL"/>
              <w:rPr>
                <w:rFonts w:cs="Arial"/>
                <w:szCs w:val="18"/>
              </w:rPr>
            </w:pPr>
            <w:r>
              <w:rPr>
                <w:rFonts w:cs="Arial"/>
                <w:szCs w:val="18"/>
              </w:rPr>
              <w:t>tjMDTEventThreshold</w:t>
            </w:r>
          </w:p>
        </w:tc>
        <w:tc>
          <w:tcPr>
            <w:tcW w:w="1650" w:type="pct"/>
            <w:tcBorders>
              <w:top w:val="single" w:sz="4" w:space="0" w:color="auto"/>
              <w:left w:val="single" w:sz="4" w:space="0" w:color="auto"/>
              <w:bottom w:val="single" w:sz="4" w:space="0" w:color="auto"/>
              <w:right w:val="single" w:sz="4" w:space="0" w:color="auto"/>
            </w:tcBorders>
          </w:tcPr>
          <w:p w14:paraId="4F925FDA" w14:textId="77777777" w:rsidR="00094EFC" w:rsidRDefault="00094EFC" w:rsidP="00D94C3F">
            <w:pPr>
              <w:pStyle w:val="TAL"/>
              <w:rPr>
                <w:rFonts w:cs="Arial"/>
                <w:szCs w:val="18"/>
              </w:rPr>
            </w:pPr>
            <w:r>
              <w:rPr>
                <w:rFonts w:cs="Arial"/>
                <w:szCs w:val="18"/>
              </w:rPr>
              <w:t>tjMDTEventThreshold</w:t>
            </w:r>
          </w:p>
        </w:tc>
        <w:tc>
          <w:tcPr>
            <w:tcW w:w="1700" w:type="pct"/>
            <w:tcBorders>
              <w:top w:val="single" w:sz="4" w:space="0" w:color="auto"/>
              <w:left w:val="single" w:sz="4" w:space="0" w:color="auto"/>
              <w:bottom w:val="single" w:sz="4" w:space="0" w:color="auto"/>
              <w:right w:val="single" w:sz="4" w:space="0" w:color="auto"/>
            </w:tcBorders>
          </w:tcPr>
          <w:p w14:paraId="3D741B71" w14:textId="77777777" w:rsidR="00094EFC" w:rsidRDefault="00094EFC" w:rsidP="00D94C3F">
            <w:pPr>
              <w:pStyle w:val="TAL"/>
              <w:rPr>
                <w:rFonts w:cs="Arial"/>
                <w:szCs w:val="18"/>
              </w:rPr>
            </w:pPr>
            <w:r>
              <w:t>tjMDTEventThreshold-Type</w:t>
            </w:r>
          </w:p>
        </w:tc>
      </w:tr>
      <w:tr w:rsidR="00094EFC" w14:paraId="764491F9" w14:textId="77777777" w:rsidTr="00D94C3F">
        <w:tc>
          <w:tcPr>
            <w:tcW w:w="1650" w:type="pct"/>
            <w:tcBorders>
              <w:top w:val="single" w:sz="4" w:space="0" w:color="auto"/>
              <w:left w:val="single" w:sz="4" w:space="0" w:color="auto"/>
              <w:bottom w:val="single" w:sz="4" w:space="0" w:color="auto"/>
              <w:right w:val="single" w:sz="4" w:space="0" w:color="auto"/>
            </w:tcBorders>
          </w:tcPr>
          <w:p w14:paraId="7CD1A29E" w14:textId="77777777" w:rsidR="00094EFC" w:rsidRDefault="00094EFC" w:rsidP="00D94C3F">
            <w:pPr>
              <w:pStyle w:val="TAL"/>
              <w:rPr>
                <w:rFonts w:cs="Arial"/>
                <w:szCs w:val="18"/>
              </w:rPr>
            </w:pPr>
            <w:r>
              <w:rPr>
                <w:rFonts w:cs="Arial"/>
                <w:szCs w:val="18"/>
              </w:rPr>
              <w:t>tjMDTListOfMeasurements</w:t>
            </w:r>
          </w:p>
        </w:tc>
        <w:tc>
          <w:tcPr>
            <w:tcW w:w="1650" w:type="pct"/>
            <w:tcBorders>
              <w:top w:val="single" w:sz="4" w:space="0" w:color="auto"/>
              <w:left w:val="single" w:sz="4" w:space="0" w:color="auto"/>
              <w:bottom w:val="single" w:sz="4" w:space="0" w:color="auto"/>
              <w:right w:val="single" w:sz="4" w:space="0" w:color="auto"/>
            </w:tcBorders>
          </w:tcPr>
          <w:p w14:paraId="1158904C" w14:textId="77777777" w:rsidR="00094EFC" w:rsidRDefault="00094EFC" w:rsidP="00D94C3F">
            <w:pPr>
              <w:pStyle w:val="TAL"/>
              <w:rPr>
                <w:rFonts w:cs="Arial"/>
                <w:szCs w:val="18"/>
              </w:rPr>
            </w:pPr>
            <w:r>
              <w:rPr>
                <w:rFonts w:cs="Arial"/>
                <w:szCs w:val="18"/>
              </w:rPr>
              <w:t>tjMDTListOfMeasurements</w:t>
            </w:r>
          </w:p>
        </w:tc>
        <w:tc>
          <w:tcPr>
            <w:tcW w:w="1700" w:type="pct"/>
            <w:tcBorders>
              <w:top w:val="single" w:sz="4" w:space="0" w:color="auto"/>
              <w:left w:val="single" w:sz="4" w:space="0" w:color="auto"/>
              <w:bottom w:val="single" w:sz="4" w:space="0" w:color="auto"/>
              <w:right w:val="single" w:sz="4" w:space="0" w:color="auto"/>
            </w:tcBorders>
          </w:tcPr>
          <w:p w14:paraId="0DA461B2" w14:textId="77777777" w:rsidR="00094EFC" w:rsidRDefault="00094EFC" w:rsidP="00D94C3F">
            <w:pPr>
              <w:pStyle w:val="TAL"/>
              <w:rPr>
                <w:rFonts w:cs="Arial"/>
                <w:szCs w:val="18"/>
              </w:rPr>
            </w:pPr>
            <w:r>
              <w:t>tjMDTListOfMeasurements-Type</w:t>
            </w:r>
          </w:p>
        </w:tc>
      </w:tr>
      <w:tr w:rsidR="00094EFC" w14:paraId="72BB24FF" w14:textId="77777777" w:rsidTr="00D94C3F">
        <w:tc>
          <w:tcPr>
            <w:tcW w:w="1650" w:type="pct"/>
            <w:tcBorders>
              <w:top w:val="single" w:sz="4" w:space="0" w:color="auto"/>
              <w:left w:val="single" w:sz="4" w:space="0" w:color="auto"/>
              <w:bottom w:val="single" w:sz="4" w:space="0" w:color="auto"/>
              <w:right w:val="single" w:sz="4" w:space="0" w:color="auto"/>
            </w:tcBorders>
          </w:tcPr>
          <w:p w14:paraId="3FA0F305" w14:textId="77777777" w:rsidR="00094EFC" w:rsidRDefault="00094EFC" w:rsidP="00D94C3F">
            <w:pPr>
              <w:pStyle w:val="TAL"/>
              <w:rPr>
                <w:rFonts w:cs="Arial"/>
                <w:szCs w:val="18"/>
              </w:rPr>
            </w:pPr>
            <w:r>
              <w:rPr>
                <w:rFonts w:cs="Arial"/>
                <w:szCs w:val="18"/>
              </w:rPr>
              <w:t>tjMDTLoggingDuration</w:t>
            </w:r>
          </w:p>
        </w:tc>
        <w:tc>
          <w:tcPr>
            <w:tcW w:w="1650" w:type="pct"/>
            <w:tcBorders>
              <w:top w:val="single" w:sz="4" w:space="0" w:color="auto"/>
              <w:left w:val="single" w:sz="4" w:space="0" w:color="auto"/>
              <w:bottom w:val="single" w:sz="4" w:space="0" w:color="auto"/>
              <w:right w:val="single" w:sz="4" w:space="0" w:color="auto"/>
            </w:tcBorders>
          </w:tcPr>
          <w:p w14:paraId="1C97E082" w14:textId="77777777" w:rsidR="00094EFC" w:rsidRDefault="00094EFC" w:rsidP="00D94C3F">
            <w:pPr>
              <w:pStyle w:val="TAL"/>
              <w:rPr>
                <w:rFonts w:cs="Arial"/>
                <w:szCs w:val="18"/>
              </w:rPr>
            </w:pPr>
            <w:r>
              <w:rPr>
                <w:rFonts w:cs="Arial"/>
                <w:szCs w:val="18"/>
              </w:rPr>
              <w:t>tjMDTLoggingDuration</w:t>
            </w:r>
          </w:p>
        </w:tc>
        <w:tc>
          <w:tcPr>
            <w:tcW w:w="1700" w:type="pct"/>
            <w:tcBorders>
              <w:top w:val="single" w:sz="4" w:space="0" w:color="auto"/>
              <w:left w:val="single" w:sz="4" w:space="0" w:color="auto"/>
              <w:bottom w:val="single" w:sz="4" w:space="0" w:color="auto"/>
              <w:right w:val="single" w:sz="4" w:space="0" w:color="auto"/>
            </w:tcBorders>
          </w:tcPr>
          <w:p w14:paraId="098C9EF7" w14:textId="77777777" w:rsidR="00094EFC" w:rsidRDefault="00094EFC" w:rsidP="00D94C3F">
            <w:pPr>
              <w:pStyle w:val="TAL"/>
              <w:rPr>
                <w:rFonts w:cs="Arial"/>
                <w:szCs w:val="18"/>
              </w:rPr>
            </w:pPr>
            <w:r>
              <w:t>tjMDTLoggingDuration-Type</w:t>
            </w:r>
          </w:p>
        </w:tc>
      </w:tr>
      <w:tr w:rsidR="00094EFC" w14:paraId="5ADBCC1F" w14:textId="77777777" w:rsidTr="00D94C3F">
        <w:tc>
          <w:tcPr>
            <w:tcW w:w="1650" w:type="pct"/>
            <w:tcBorders>
              <w:top w:val="single" w:sz="4" w:space="0" w:color="auto"/>
              <w:left w:val="single" w:sz="4" w:space="0" w:color="auto"/>
              <w:bottom w:val="single" w:sz="4" w:space="0" w:color="auto"/>
              <w:right w:val="single" w:sz="4" w:space="0" w:color="auto"/>
            </w:tcBorders>
          </w:tcPr>
          <w:p w14:paraId="10873E7B" w14:textId="77777777" w:rsidR="00094EFC" w:rsidRDefault="00094EFC" w:rsidP="00D94C3F">
            <w:pPr>
              <w:pStyle w:val="TAL"/>
              <w:rPr>
                <w:rFonts w:cs="Arial"/>
                <w:szCs w:val="18"/>
              </w:rPr>
            </w:pPr>
            <w:r>
              <w:rPr>
                <w:rFonts w:cs="Arial"/>
                <w:szCs w:val="18"/>
              </w:rPr>
              <w:t>tjMDTLoggingInterval</w:t>
            </w:r>
          </w:p>
        </w:tc>
        <w:tc>
          <w:tcPr>
            <w:tcW w:w="1650" w:type="pct"/>
            <w:tcBorders>
              <w:top w:val="single" w:sz="4" w:space="0" w:color="auto"/>
              <w:left w:val="single" w:sz="4" w:space="0" w:color="auto"/>
              <w:bottom w:val="single" w:sz="4" w:space="0" w:color="auto"/>
              <w:right w:val="single" w:sz="4" w:space="0" w:color="auto"/>
            </w:tcBorders>
          </w:tcPr>
          <w:p w14:paraId="2F74A144" w14:textId="77777777" w:rsidR="00094EFC" w:rsidRDefault="00094EFC" w:rsidP="00D94C3F">
            <w:pPr>
              <w:pStyle w:val="TAL"/>
              <w:rPr>
                <w:rFonts w:cs="Arial"/>
                <w:szCs w:val="18"/>
              </w:rPr>
            </w:pPr>
            <w:r>
              <w:rPr>
                <w:rFonts w:cs="Arial"/>
                <w:szCs w:val="18"/>
              </w:rPr>
              <w:t>tjMDTLoggingInterval</w:t>
            </w:r>
          </w:p>
        </w:tc>
        <w:tc>
          <w:tcPr>
            <w:tcW w:w="1700" w:type="pct"/>
            <w:tcBorders>
              <w:top w:val="single" w:sz="4" w:space="0" w:color="auto"/>
              <w:left w:val="single" w:sz="4" w:space="0" w:color="auto"/>
              <w:bottom w:val="single" w:sz="4" w:space="0" w:color="auto"/>
              <w:right w:val="single" w:sz="4" w:space="0" w:color="auto"/>
            </w:tcBorders>
          </w:tcPr>
          <w:p w14:paraId="285B8A77" w14:textId="77777777" w:rsidR="00094EFC" w:rsidRDefault="00094EFC" w:rsidP="00D94C3F">
            <w:pPr>
              <w:pStyle w:val="TAL"/>
              <w:rPr>
                <w:rFonts w:cs="Arial"/>
                <w:szCs w:val="18"/>
              </w:rPr>
            </w:pPr>
            <w:r>
              <w:t>tjMDTLoggingInterval-Type</w:t>
            </w:r>
          </w:p>
        </w:tc>
      </w:tr>
      <w:tr w:rsidR="00094EFC" w14:paraId="64B0B60A" w14:textId="77777777" w:rsidTr="00D94C3F">
        <w:tc>
          <w:tcPr>
            <w:tcW w:w="1650" w:type="pct"/>
            <w:tcBorders>
              <w:top w:val="single" w:sz="4" w:space="0" w:color="auto"/>
              <w:left w:val="single" w:sz="4" w:space="0" w:color="auto"/>
              <w:bottom w:val="single" w:sz="4" w:space="0" w:color="auto"/>
              <w:right w:val="single" w:sz="4" w:space="0" w:color="auto"/>
            </w:tcBorders>
          </w:tcPr>
          <w:p w14:paraId="3D32B9BF" w14:textId="77777777" w:rsidR="00094EFC" w:rsidRDefault="00094EFC" w:rsidP="00D94C3F">
            <w:pPr>
              <w:pStyle w:val="TAL"/>
              <w:rPr>
                <w:rFonts w:cs="Arial"/>
                <w:szCs w:val="18"/>
              </w:rPr>
            </w:pPr>
            <w:r>
              <w:rPr>
                <w:rFonts w:cs="Arial"/>
                <w:szCs w:val="18"/>
              </w:rPr>
              <w:t>tjMDTMBSFNAreaList</w:t>
            </w:r>
          </w:p>
        </w:tc>
        <w:tc>
          <w:tcPr>
            <w:tcW w:w="1650" w:type="pct"/>
            <w:tcBorders>
              <w:top w:val="single" w:sz="4" w:space="0" w:color="auto"/>
              <w:left w:val="single" w:sz="4" w:space="0" w:color="auto"/>
              <w:bottom w:val="single" w:sz="4" w:space="0" w:color="auto"/>
              <w:right w:val="single" w:sz="4" w:space="0" w:color="auto"/>
            </w:tcBorders>
          </w:tcPr>
          <w:p w14:paraId="5E0CB139" w14:textId="77777777" w:rsidR="00094EFC" w:rsidRDefault="00094EFC" w:rsidP="00D94C3F">
            <w:pPr>
              <w:pStyle w:val="TAL"/>
              <w:rPr>
                <w:rFonts w:cs="Arial"/>
                <w:szCs w:val="18"/>
              </w:rPr>
            </w:pPr>
            <w:r>
              <w:rPr>
                <w:rFonts w:cs="Arial"/>
                <w:szCs w:val="18"/>
              </w:rPr>
              <w:t>tjMDTMBSFNAreaList</w:t>
            </w:r>
          </w:p>
        </w:tc>
        <w:tc>
          <w:tcPr>
            <w:tcW w:w="1700" w:type="pct"/>
            <w:tcBorders>
              <w:top w:val="single" w:sz="4" w:space="0" w:color="auto"/>
              <w:left w:val="single" w:sz="4" w:space="0" w:color="auto"/>
              <w:bottom w:val="single" w:sz="4" w:space="0" w:color="auto"/>
              <w:right w:val="single" w:sz="4" w:space="0" w:color="auto"/>
            </w:tcBorders>
          </w:tcPr>
          <w:p w14:paraId="27F7B392" w14:textId="77777777" w:rsidR="00094EFC" w:rsidRDefault="00094EFC" w:rsidP="00D94C3F">
            <w:pPr>
              <w:pStyle w:val="TAL"/>
              <w:rPr>
                <w:rFonts w:cs="Arial"/>
                <w:szCs w:val="18"/>
              </w:rPr>
            </w:pPr>
            <w:r>
              <w:t>tjMDTMBSFNAreaList-Type</w:t>
            </w:r>
          </w:p>
        </w:tc>
      </w:tr>
      <w:tr w:rsidR="00094EFC" w14:paraId="1FFF3217" w14:textId="77777777" w:rsidTr="00D94C3F">
        <w:tc>
          <w:tcPr>
            <w:tcW w:w="1650" w:type="pct"/>
            <w:tcBorders>
              <w:top w:val="single" w:sz="4" w:space="0" w:color="auto"/>
              <w:left w:val="single" w:sz="4" w:space="0" w:color="auto"/>
              <w:bottom w:val="single" w:sz="4" w:space="0" w:color="auto"/>
              <w:right w:val="single" w:sz="4" w:space="0" w:color="auto"/>
            </w:tcBorders>
          </w:tcPr>
          <w:p w14:paraId="6A447AD7" w14:textId="77777777" w:rsidR="00094EFC" w:rsidRDefault="00094EFC" w:rsidP="00D94C3F">
            <w:pPr>
              <w:pStyle w:val="TAL"/>
              <w:rPr>
                <w:rFonts w:cs="Arial"/>
                <w:szCs w:val="18"/>
              </w:rPr>
            </w:pPr>
            <w:r>
              <w:rPr>
                <w:rFonts w:cs="Arial"/>
                <w:szCs w:val="18"/>
              </w:rPr>
              <w:t>tjMDTMeasurementPeriodLTE</w:t>
            </w:r>
          </w:p>
        </w:tc>
        <w:tc>
          <w:tcPr>
            <w:tcW w:w="1650" w:type="pct"/>
            <w:tcBorders>
              <w:top w:val="single" w:sz="4" w:space="0" w:color="auto"/>
              <w:left w:val="single" w:sz="4" w:space="0" w:color="auto"/>
              <w:bottom w:val="single" w:sz="4" w:space="0" w:color="auto"/>
              <w:right w:val="single" w:sz="4" w:space="0" w:color="auto"/>
            </w:tcBorders>
          </w:tcPr>
          <w:p w14:paraId="602988CF" w14:textId="77777777" w:rsidR="00094EFC" w:rsidRDefault="00094EFC" w:rsidP="00D94C3F">
            <w:pPr>
              <w:pStyle w:val="TAL"/>
              <w:rPr>
                <w:rFonts w:cs="Arial"/>
                <w:szCs w:val="18"/>
              </w:rPr>
            </w:pPr>
            <w:r>
              <w:rPr>
                <w:rFonts w:cs="Arial"/>
                <w:szCs w:val="18"/>
              </w:rPr>
              <w:t>tjMDTMeasurementPeriodLTE</w:t>
            </w:r>
          </w:p>
        </w:tc>
        <w:tc>
          <w:tcPr>
            <w:tcW w:w="1700" w:type="pct"/>
            <w:tcBorders>
              <w:top w:val="single" w:sz="4" w:space="0" w:color="auto"/>
              <w:left w:val="single" w:sz="4" w:space="0" w:color="auto"/>
              <w:bottom w:val="single" w:sz="4" w:space="0" w:color="auto"/>
              <w:right w:val="single" w:sz="4" w:space="0" w:color="auto"/>
            </w:tcBorders>
          </w:tcPr>
          <w:p w14:paraId="34724CF5" w14:textId="77777777" w:rsidR="00094EFC" w:rsidRDefault="00094EFC" w:rsidP="00D94C3F">
            <w:pPr>
              <w:pStyle w:val="TAL"/>
              <w:rPr>
                <w:rFonts w:cs="Arial"/>
                <w:szCs w:val="18"/>
              </w:rPr>
            </w:pPr>
            <w:r>
              <w:t>tjMDTMeasurementPeriodLTE-Type</w:t>
            </w:r>
          </w:p>
        </w:tc>
      </w:tr>
      <w:tr w:rsidR="00094EFC" w14:paraId="01ADB6E0" w14:textId="77777777" w:rsidTr="00D94C3F">
        <w:tc>
          <w:tcPr>
            <w:tcW w:w="1650" w:type="pct"/>
            <w:tcBorders>
              <w:top w:val="single" w:sz="4" w:space="0" w:color="auto"/>
              <w:left w:val="single" w:sz="4" w:space="0" w:color="auto"/>
              <w:bottom w:val="single" w:sz="4" w:space="0" w:color="auto"/>
              <w:right w:val="single" w:sz="4" w:space="0" w:color="auto"/>
            </w:tcBorders>
          </w:tcPr>
          <w:p w14:paraId="1C316317" w14:textId="77777777" w:rsidR="00094EFC" w:rsidRDefault="00094EFC" w:rsidP="00D94C3F">
            <w:pPr>
              <w:pStyle w:val="TAL"/>
              <w:rPr>
                <w:rFonts w:cs="Arial"/>
                <w:szCs w:val="18"/>
              </w:rPr>
            </w:pPr>
            <w:r>
              <w:rPr>
                <w:rFonts w:cs="Arial"/>
                <w:szCs w:val="18"/>
              </w:rPr>
              <w:t>tjMDTMeasurementPeriodUMTS</w:t>
            </w:r>
          </w:p>
        </w:tc>
        <w:tc>
          <w:tcPr>
            <w:tcW w:w="1650" w:type="pct"/>
            <w:tcBorders>
              <w:top w:val="single" w:sz="4" w:space="0" w:color="auto"/>
              <w:left w:val="single" w:sz="4" w:space="0" w:color="auto"/>
              <w:bottom w:val="single" w:sz="4" w:space="0" w:color="auto"/>
              <w:right w:val="single" w:sz="4" w:space="0" w:color="auto"/>
            </w:tcBorders>
          </w:tcPr>
          <w:p w14:paraId="2DB32ED1" w14:textId="77777777" w:rsidR="00094EFC" w:rsidRDefault="00094EFC" w:rsidP="00D94C3F">
            <w:pPr>
              <w:pStyle w:val="TAL"/>
              <w:rPr>
                <w:rFonts w:cs="Arial"/>
                <w:szCs w:val="18"/>
              </w:rPr>
            </w:pPr>
            <w:r>
              <w:rPr>
                <w:rFonts w:cs="Arial"/>
                <w:szCs w:val="18"/>
              </w:rPr>
              <w:t>tjMDTMeasurementPeriodUMTS</w:t>
            </w:r>
          </w:p>
        </w:tc>
        <w:tc>
          <w:tcPr>
            <w:tcW w:w="1700" w:type="pct"/>
            <w:tcBorders>
              <w:top w:val="single" w:sz="4" w:space="0" w:color="auto"/>
              <w:left w:val="single" w:sz="4" w:space="0" w:color="auto"/>
              <w:bottom w:val="single" w:sz="4" w:space="0" w:color="auto"/>
              <w:right w:val="single" w:sz="4" w:space="0" w:color="auto"/>
            </w:tcBorders>
          </w:tcPr>
          <w:p w14:paraId="4E17CA03" w14:textId="77777777" w:rsidR="00094EFC" w:rsidRDefault="00094EFC" w:rsidP="00D94C3F">
            <w:pPr>
              <w:pStyle w:val="TAL"/>
              <w:rPr>
                <w:rFonts w:cs="Arial"/>
                <w:szCs w:val="18"/>
              </w:rPr>
            </w:pPr>
            <w:r>
              <w:t>tjMDTMeasurementPeriodUMTS-Type</w:t>
            </w:r>
          </w:p>
        </w:tc>
      </w:tr>
      <w:tr w:rsidR="00094EFC" w14:paraId="474D4FCA" w14:textId="77777777" w:rsidTr="00D94C3F">
        <w:tc>
          <w:tcPr>
            <w:tcW w:w="1650" w:type="pct"/>
            <w:tcBorders>
              <w:top w:val="single" w:sz="4" w:space="0" w:color="auto"/>
              <w:left w:val="single" w:sz="4" w:space="0" w:color="auto"/>
              <w:bottom w:val="single" w:sz="4" w:space="0" w:color="auto"/>
              <w:right w:val="single" w:sz="4" w:space="0" w:color="auto"/>
            </w:tcBorders>
          </w:tcPr>
          <w:p w14:paraId="004D646E" w14:textId="77777777" w:rsidR="00094EFC" w:rsidRDefault="00094EFC" w:rsidP="00D94C3F">
            <w:pPr>
              <w:pStyle w:val="TAL"/>
              <w:rPr>
                <w:rFonts w:cs="Arial"/>
                <w:szCs w:val="18"/>
              </w:rPr>
            </w:pPr>
            <w:r>
              <w:rPr>
                <w:rFonts w:cs="Arial"/>
                <w:szCs w:val="18"/>
              </w:rPr>
              <w:t>tjMDTMeasurementQuantity</w:t>
            </w:r>
          </w:p>
        </w:tc>
        <w:tc>
          <w:tcPr>
            <w:tcW w:w="1650" w:type="pct"/>
            <w:tcBorders>
              <w:top w:val="single" w:sz="4" w:space="0" w:color="auto"/>
              <w:left w:val="single" w:sz="4" w:space="0" w:color="auto"/>
              <w:bottom w:val="single" w:sz="4" w:space="0" w:color="auto"/>
              <w:right w:val="single" w:sz="4" w:space="0" w:color="auto"/>
            </w:tcBorders>
          </w:tcPr>
          <w:p w14:paraId="34127428" w14:textId="77777777" w:rsidR="00094EFC" w:rsidRDefault="00094EFC" w:rsidP="00D94C3F">
            <w:pPr>
              <w:pStyle w:val="TAL"/>
              <w:rPr>
                <w:rFonts w:cs="Arial"/>
                <w:szCs w:val="18"/>
              </w:rPr>
            </w:pPr>
            <w:r>
              <w:rPr>
                <w:rFonts w:cs="Arial"/>
                <w:szCs w:val="18"/>
              </w:rPr>
              <w:t>tjMDTMeasurementQuantity</w:t>
            </w:r>
          </w:p>
        </w:tc>
        <w:tc>
          <w:tcPr>
            <w:tcW w:w="1700" w:type="pct"/>
            <w:tcBorders>
              <w:top w:val="single" w:sz="4" w:space="0" w:color="auto"/>
              <w:left w:val="single" w:sz="4" w:space="0" w:color="auto"/>
              <w:bottom w:val="single" w:sz="4" w:space="0" w:color="auto"/>
              <w:right w:val="single" w:sz="4" w:space="0" w:color="auto"/>
            </w:tcBorders>
          </w:tcPr>
          <w:p w14:paraId="42FEE2BD" w14:textId="77777777" w:rsidR="00094EFC" w:rsidRDefault="00094EFC" w:rsidP="00D94C3F">
            <w:pPr>
              <w:pStyle w:val="TAL"/>
              <w:rPr>
                <w:rFonts w:cs="Arial"/>
                <w:szCs w:val="18"/>
              </w:rPr>
            </w:pPr>
            <w:r>
              <w:t>tjMDTMeasurementQuantity-Type</w:t>
            </w:r>
          </w:p>
        </w:tc>
      </w:tr>
      <w:tr w:rsidR="00094EFC" w14:paraId="33B38ED3" w14:textId="77777777" w:rsidTr="00D94C3F">
        <w:tc>
          <w:tcPr>
            <w:tcW w:w="1650" w:type="pct"/>
            <w:tcBorders>
              <w:top w:val="single" w:sz="4" w:space="0" w:color="auto"/>
              <w:left w:val="single" w:sz="4" w:space="0" w:color="auto"/>
              <w:bottom w:val="single" w:sz="4" w:space="0" w:color="auto"/>
              <w:right w:val="single" w:sz="4" w:space="0" w:color="auto"/>
            </w:tcBorders>
          </w:tcPr>
          <w:p w14:paraId="7BFADE22" w14:textId="77777777" w:rsidR="00094EFC" w:rsidRDefault="00094EFC" w:rsidP="00D94C3F">
            <w:pPr>
              <w:pStyle w:val="TAL"/>
              <w:rPr>
                <w:rFonts w:cs="Arial"/>
                <w:szCs w:val="18"/>
              </w:rPr>
            </w:pPr>
            <w:r>
              <w:rPr>
                <w:rFonts w:cs="Arial"/>
                <w:szCs w:val="18"/>
              </w:rPr>
              <w:t>tjMDTPLMList</w:t>
            </w:r>
          </w:p>
        </w:tc>
        <w:tc>
          <w:tcPr>
            <w:tcW w:w="1650" w:type="pct"/>
            <w:tcBorders>
              <w:top w:val="single" w:sz="4" w:space="0" w:color="auto"/>
              <w:left w:val="single" w:sz="4" w:space="0" w:color="auto"/>
              <w:bottom w:val="single" w:sz="4" w:space="0" w:color="auto"/>
              <w:right w:val="single" w:sz="4" w:space="0" w:color="auto"/>
            </w:tcBorders>
          </w:tcPr>
          <w:p w14:paraId="6228B1D0" w14:textId="77777777" w:rsidR="00094EFC" w:rsidRDefault="00094EFC" w:rsidP="00D94C3F">
            <w:pPr>
              <w:pStyle w:val="TAL"/>
              <w:rPr>
                <w:rFonts w:cs="Arial"/>
                <w:szCs w:val="18"/>
              </w:rPr>
            </w:pPr>
            <w:r>
              <w:rPr>
                <w:rFonts w:cs="Arial"/>
                <w:szCs w:val="18"/>
              </w:rPr>
              <w:t>tjMDTPLMList</w:t>
            </w:r>
          </w:p>
        </w:tc>
        <w:tc>
          <w:tcPr>
            <w:tcW w:w="1700" w:type="pct"/>
            <w:tcBorders>
              <w:top w:val="single" w:sz="4" w:space="0" w:color="auto"/>
              <w:left w:val="single" w:sz="4" w:space="0" w:color="auto"/>
              <w:bottom w:val="single" w:sz="4" w:space="0" w:color="auto"/>
              <w:right w:val="single" w:sz="4" w:space="0" w:color="auto"/>
            </w:tcBorders>
          </w:tcPr>
          <w:p w14:paraId="4E3A7551" w14:textId="77777777" w:rsidR="00094EFC" w:rsidRDefault="00094EFC" w:rsidP="00D94C3F">
            <w:pPr>
              <w:pStyle w:val="TAL"/>
              <w:rPr>
                <w:rFonts w:cs="Arial"/>
                <w:szCs w:val="18"/>
              </w:rPr>
            </w:pPr>
            <w:r>
              <w:t>tjMDTPLMList-Type</w:t>
            </w:r>
          </w:p>
        </w:tc>
      </w:tr>
      <w:tr w:rsidR="00094EFC" w14:paraId="1105ACC4" w14:textId="77777777" w:rsidTr="00D94C3F">
        <w:tc>
          <w:tcPr>
            <w:tcW w:w="1650" w:type="pct"/>
            <w:tcBorders>
              <w:top w:val="single" w:sz="4" w:space="0" w:color="auto"/>
              <w:left w:val="single" w:sz="4" w:space="0" w:color="auto"/>
              <w:bottom w:val="single" w:sz="4" w:space="0" w:color="auto"/>
              <w:right w:val="single" w:sz="4" w:space="0" w:color="auto"/>
            </w:tcBorders>
          </w:tcPr>
          <w:p w14:paraId="0A7B0BCC" w14:textId="77777777" w:rsidR="00094EFC" w:rsidRDefault="00094EFC" w:rsidP="00D94C3F">
            <w:pPr>
              <w:pStyle w:val="TAL"/>
              <w:rPr>
                <w:rFonts w:cs="Arial"/>
                <w:szCs w:val="18"/>
              </w:rPr>
            </w:pPr>
            <w:r>
              <w:rPr>
                <w:rFonts w:cs="Arial"/>
                <w:szCs w:val="18"/>
              </w:rPr>
              <w:t>tjMDTPositioningMethod</w:t>
            </w:r>
          </w:p>
        </w:tc>
        <w:tc>
          <w:tcPr>
            <w:tcW w:w="1650" w:type="pct"/>
            <w:tcBorders>
              <w:top w:val="single" w:sz="4" w:space="0" w:color="auto"/>
              <w:left w:val="single" w:sz="4" w:space="0" w:color="auto"/>
              <w:bottom w:val="single" w:sz="4" w:space="0" w:color="auto"/>
              <w:right w:val="single" w:sz="4" w:space="0" w:color="auto"/>
            </w:tcBorders>
          </w:tcPr>
          <w:p w14:paraId="2D804E1A" w14:textId="77777777" w:rsidR="00094EFC" w:rsidRDefault="00094EFC" w:rsidP="00D94C3F">
            <w:pPr>
              <w:pStyle w:val="TAL"/>
              <w:rPr>
                <w:rFonts w:cs="Arial"/>
                <w:szCs w:val="18"/>
              </w:rPr>
            </w:pPr>
            <w:r>
              <w:rPr>
                <w:rFonts w:cs="Arial"/>
                <w:szCs w:val="18"/>
              </w:rPr>
              <w:t>tjMDTPositioningMethod</w:t>
            </w:r>
          </w:p>
        </w:tc>
        <w:tc>
          <w:tcPr>
            <w:tcW w:w="1700" w:type="pct"/>
            <w:tcBorders>
              <w:top w:val="single" w:sz="4" w:space="0" w:color="auto"/>
              <w:left w:val="single" w:sz="4" w:space="0" w:color="auto"/>
              <w:bottom w:val="single" w:sz="4" w:space="0" w:color="auto"/>
              <w:right w:val="single" w:sz="4" w:space="0" w:color="auto"/>
            </w:tcBorders>
          </w:tcPr>
          <w:p w14:paraId="2E410FBE" w14:textId="77777777" w:rsidR="00094EFC" w:rsidRDefault="00094EFC" w:rsidP="00D94C3F">
            <w:pPr>
              <w:pStyle w:val="TAL"/>
              <w:rPr>
                <w:rFonts w:cs="Arial"/>
                <w:szCs w:val="18"/>
              </w:rPr>
            </w:pPr>
            <w:r>
              <w:t>tjMDTPositioningMethod-Type</w:t>
            </w:r>
          </w:p>
        </w:tc>
      </w:tr>
      <w:tr w:rsidR="00094EFC" w14:paraId="0E4CEE83" w14:textId="77777777" w:rsidTr="00D94C3F">
        <w:tc>
          <w:tcPr>
            <w:tcW w:w="1650" w:type="pct"/>
            <w:tcBorders>
              <w:top w:val="single" w:sz="4" w:space="0" w:color="auto"/>
              <w:left w:val="single" w:sz="4" w:space="0" w:color="auto"/>
              <w:bottom w:val="single" w:sz="4" w:space="0" w:color="auto"/>
              <w:right w:val="single" w:sz="4" w:space="0" w:color="auto"/>
            </w:tcBorders>
          </w:tcPr>
          <w:p w14:paraId="21C18C49" w14:textId="77777777" w:rsidR="00094EFC" w:rsidRDefault="00094EFC" w:rsidP="00D94C3F">
            <w:pPr>
              <w:pStyle w:val="TAL"/>
              <w:rPr>
                <w:rFonts w:cs="Arial"/>
                <w:szCs w:val="18"/>
              </w:rPr>
            </w:pPr>
            <w:r>
              <w:rPr>
                <w:rFonts w:cs="Arial"/>
                <w:szCs w:val="18"/>
              </w:rPr>
              <w:t>tjMDTReportAmount</w:t>
            </w:r>
          </w:p>
        </w:tc>
        <w:tc>
          <w:tcPr>
            <w:tcW w:w="1650" w:type="pct"/>
            <w:tcBorders>
              <w:top w:val="single" w:sz="4" w:space="0" w:color="auto"/>
              <w:left w:val="single" w:sz="4" w:space="0" w:color="auto"/>
              <w:bottom w:val="single" w:sz="4" w:space="0" w:color="auto"/>
              <w:right w:val="single" w:sz="4" w:space="0" w:color="auto"/>
            </w:tcBorders>
          </w:tcPr>
          <w:p w14:paraId="192F7F06" w14:textId="77777777" w:rsidR="00094EFC" w:rsidRDefault="00094EFC" w:rsidP="00D94C3F">
            <w:pPr>
              <w:pStyle w:val="TAL"/>
              <w:rPr>
                <w:rFonts w:cs="Arial"/>
                <w:szCs w:val="18"/>
              </w:rPr>
            </w:pPr>
            <w:r>
              <w:rPr>
                <w:rFonts w:cs="Arial"/>
                <w:szCs w:val="18"/>
              </w:rPr>
              <w:t>tjMDTReportAmount</w:t>
            </w:r>
          </w:p>
        </w:tc>
        <w:tc>
          <w:tcPr>
            <w:tcW w:w="1700" w:type="pct"/>
            <w:tcBorders>
              <w:top w:val="single" w:sz="4" w:space="0" w:color="auto"/>
              <w:left w:val="single" w:sz="4" w:space="0" w:color="auto"/>
              <w:bottom w:val="single" w:sz="4" w:space="0" w:color="auto"/>
              <w:right w:val="single" w:sz="4" w:space="0" w:color="auto"/>
            </w:tcBorders>
          </w:tcPr>
          <w:p w14:paraId="4E28CCFD" w14:textId="77777777" w:rsidR="00094EFC" w:rsidRDefault="00094EFC" w:rsidP="00D94C3F">
            <w:pPr>
              <w:pStyle w:val="TAL"/>
              <w:rPr>
                <w:rFonts w:cs="Arial"/>
                <w:szCs w:val="18"/>
              </w:rPr>
            </w:pPr>
            <w:r>
              <w:t>tjMDTReportAmount-Type</w:t>
            </w:r>
          </w:p>
        </w:tc>
      </w:tr>
      <w:tr w:rsidR="00094EFC" w14:paraId="2CE2F624" w14:textId="77777777" w:rsidTr="00D94C3F">
        <w:tc>
          <w:tcPr>
            <w:tcW w:w="1650" w:type="pct"/>
            <w:tcBorders>
              <w:top w:val="single" w:sz="4" w:space="0" w:color="auto"/>
              <w:left w:val="single" w:sz="4" w:space="0" w:color="auto"/>
              <w:bottom w:val="single" w:sz="4" w:space="0" w:color="auto"/>
              <w:right w:val="single" w:sz="4" w:space="0" w:color="auto"/>
            </w:tcBorders>
          </w:tcPr>
          <w:p w14:paraId="3866E0F2" w14:textId="77777777" w:rsidR="00094EFC" w:rsidRDefault="00094EFC" w:rsidP="00D94C3F">
            <w:pPr>
              <w:pStyle w:val="TAL"/>
              <w:rPr>
                <w:rFonts w:cs="Arial"/>
                <w:szCs w:val="18"/>
              </w:rPr>
            </w:pPr>
            <w:r>
              <w:rPr>
                <w:rFonts w:cs="Arial"/>
                <w:szCs w:val="18"/>
              </w:rPr>
              <w:t>tjMDTReportingTrigger</w:t>
            </w:r>
          </w:p>
        </w:tc>
        <w:tc>
          <w:tcPr>
            <w:tcW w:w="1650" w:type="pct"/>
            <w:tcBorders>
              <w:top w:val="single" w:sz="4" w:space="0" w:color="auto"/>
              <w:left w:val="single" w:sz="4" w:space="0" w:color="auto"/>
              <w:bottom w:val="single" w:sz="4" w:space="0" w:color="auto"/>
              <w:right w:val="single" w:sz="4" w:space="0" w:color="auto"/>
            </w:tcBorders>
          </w:tcPr>
          <w:p w14:paraId="5DD07715" w14:textId="77777777" w:rsidR="00094EFC" w:rsidRDefault="00094EFC" w:rsidP="00D94C3F">
            <w:pPr>
              <w:pStyle w:val="TAL"/>
              <w:rPr>
                <w:rFonts w:cs="Arial"/>
                <w:szCs w:val="18"/>
              </w:rPr>
            </w:pPr>
            <w:r>
              <w:rPr>
                <w:rFonts w:cs="Arial"/>
                <w:szCs w:val="18"/>
              </w:rPr>
              <w:t>tjMDTReportingTrigger</w:t>
            </w:r>
          </w:p>
        </w:tc>
        <w:tc>
          <w:tcPr>
            <w:tcW w:w="1700" w:type="pct"/>
            <w:tcBorders>
              <w:top w:val="single" w:sz="4" w:space="0" w:color="auto"/>
              <w:left w:val="single" w:sz="4" w:space="0" w:color="auto"/>
              <w:bottom w:val="single" w:sz="4" w:space="0" w:color="auto"/>
              <w:right w:val="single" w:sz="4" w:space="0" w:color="auto"/>
            </w:tcBorders>
          </w:tcPr>
          <w:p w14:paraId="2175524C" w14:textId="77777777" w:rsidR="00094EFC" w:rsidRDefault="00094EFC" w:rsidP="00D94C3F">
            <w:pPr>
              <w:pStyle w:val="TAL"/>
              <w:rPr>
                <w:rFonts w:cs="Arial"/>
                <w:szCs w:val="18"/>
              </w:rPr>
            </w:pPr>
            <w:r>
              <w:t>tjMDTReportingTrigger-Type</w:t>
            </w:r>
          </w:p>
        </w:tc>
      </w:tr>
      <w:tr w:rsidR="00094EFC" w14:paraId="126A526D" w14:textId="77777777" w:rsidTr="00D94C3F">
        <w:tc>
          <w:tcPr>
            <w:tcW w:w="1650" w:type="pct"/>
            <w:tcBorders>
              <w:top w:val="single" w:sz="4" w:space="0" w:color="auto"/>
              <w:left w:val="single" w:sz="4" w:space="0" w:color="auto"/>
              <w:bottom w:val="single" w:sz="4" w:space="0" w:color="auto"/>
              <w:right w:val="single" w:sz="4" w:space="0" w:color="auto"/>
            </w:tcBorders>
          </w:tcPr>
          <w:p w14:paraId="1A099653" w14:textId="77777777" w:rsidR="00094EFC" w:rsidRDefault="00094EFC" w:rsidP="00D94C3F">
            <w:pPr>
              <w:pStyle w:val="TAL"/>
              <w:rPr>
                <w:rFonts w:cs="Arial"/>
                <w:szCs w:val="18"/>
              </w:rPr>
            </w:pPr>
            <w:r>
              <w:rPr>
                <w:rFonts w:cs="Arial"/>
                <w:szCs w:val="18"/>
              </w:rPr>
              <w:t>tjMDTReportInterval</w:t>
            </w:r>
          </w:p>
        </w:tc>
        <w:tc>
          <w:tcPr>
            <w:tcW w:w="1650" w:type="pct"/>
            <w:tcBorders>
              <w:top w:val="single" w:sz="4" w:space="0" w:color="auto"/>
              <w:left w:val="single" w:sz="4" w:space="0" w:color="auto"/>
              <w:bottom w:val="single" w:sz="4" w:space="0" w:color="auto"/>
              <w:right w:val="single" w:sz="4" w:space="0" w:color="auto"/>
            </w:tcBorders>
          </w:tcPr>
          <w:p w14:paraId="7CD8C06C" w14:textId="77777777" w:rsidR="00094EFC" w:rsidRDefault="00094EFC" w:rsidP="00D94C3F">
            <w:pPr>
              <w:pStyle w:val="TAL"/>
              <w:rPr>
                <w:rFonts w:cs="Arial"/>
                <w:szCs w:val="18"/>
              </w:rPr>
            </w:pPr>
            <w:r>
              <w:rPr>
                <w:rFonts w:cs="Arial"/>
                <w:szCs w:val="18"/>
              </w:rPr>
              <w:t>tjMDTReportInterval</w:t>
            </w:r>
          </w:p>
        </w:tc>
        <w:tc>
          <w:tcPr>
            <w:tcW w:w="1700" w:type="pct"/>
            <w:tcBorders>
              <w:top w:val="single" w:sz="4" w:space="0" w:color="auto"/>
              <w:left w:val="single" w:sz="4" w:space="0" w:color="auto"/>
              <w:bottom w:val="single" w:sz="4" w:space="0" w:color="auto"/>
              <w:right w:val="single" w:sz="4" w:space="0" w:color="auto"/>
            </w:tcBorders>
          </w:tcPr>
          <w:p w14:paraId="225ADA02" w14:textId="77777777" w:rsidR="00094EFC" w:rsidRDefault="00094EFC" w:rsidP="00D94C3F">
            <w:pPr>
              <w:pStyle w:val="TAL"/>
              <w:rPr>
                <w:rFonts w:cs="Arial"/>
                <w:szCs w:val="18"/>
              </w:rPr>
            </w:pPr>
            <w:r>
              <w:t>tjMDTReportInterval-Type</w:t>
            </w:r>
          </w:p>
        </w:tc>
      </w:tr>
      <w:tr w:rsidR="00094EFC" w14:paraId="45E3F7D2" w14:textId="77777777" w:rsidTr="00D94C3F">
        <w:tc>
          <w:tcPr>
            <w:tcW w:w="1650" w:type="pct"/>
            <w:tcBorders>
              <w:top w:val="single" w:sz="4" w:space="0" w:color="auto"/>
              <w:left w:val="single" w:sz="4" w:space="0" w:color="auto"/>
              <w:bottom w:val="single" w:sz="4" w:space="0" w:color="auto"/>
              <w:right w:val="single" w:sz="4" w:space="0" w:color="auto"/>
            </w:tcBorders>
          </w:tcPr>
          <w:p w14:paraId="13E8CEF5" w14:textId="77777777" w:rsidR="00094EFC" w:rsidRDefault="00094EFC" w:rsidP="00D94C3F">
            <w:pPr>
              <w:pStyle w:val="TAL"/>
              <w:rPr>
                <w:rFonts w:cs="Arial"/>
                <w:szCs w:val="18"/>
              </w:rPr>
            </w:pPr>
            <w:r>
              <w:rPr>
                <w:rFonts w:cs="Arial"/>
                <w:szCs w:val="18"/>
              </w:rPr>
              <w:t>tjMDTReportType</w:t>
            </w:r>
          </w:p>
        </w:tc>
        <w:tc>
          <w:tcPr>
            <w:tcW w:w="1650" w:type="pct"/>
            <w:tcBorders>
              <w:top w:val="single" w:sz="4" w:space="0" w:color="auto"/>
              <w:left w:val="single" w:sz="4" w:space="0" w:color="auto"/>
              <w:bottom w:val="single" w:sz="4" w:space="0" w:color="auto"/>
              <w:right w:val="single" w:sz="4" w:space="0" w:color="auto"/>
            </w:tcBorders>
          </w:tcPr>
          <w:p w14:paraId="655838AF" w14:textId="77777777" w:rsidR="00094EFC" w:rsidRDefault="00094EFC" w:rsidP="00D94C3F">
            <w:pPr>
              <w:pStyle w:val="TAL"/>
              <w:rPr>
                <w:rFonts w:cs="Arial"/>
                <w:szCs w:val="18"/>
              </w:rPr>
            </w:pPr>
            <w:r>
              <w:rPr>
                <w:rFonts w:cs="Arial"/>
                <w:szCs w:val="18"/>
              </w:rPr>
              <w:t>tjMDTReportType</w:t>
            </w:r>
          </w:p>
        </w:tc>
        <w:tc>
          <w:tcPr>
            <w:tcW w:w="1700" w:type="pct"/>
            <w:tcBorders>
              <w:top w:val="single" w:sz="4" w:space="0" w:color="auto"/>
              <w:left w:val="single" w:sz="4" w:space="0" w:color="auto"/>
              <w:bottom w:val="single" w:sz="4" w:space="0" w:color="auto"/>
              <w:right w:val="single" w:sz="4" w:space="0" w:color="auto"/>
            </w:tcBorders>
          </w:tcPr>
          <w:p w14:paraId="04838DCF" w14:textId="77777777" w:rsidR="00094EFC" w:rsidRDefault="00094EFC" w:rsidP="00D94C3F">
            <w:pPr>
              <w:pStyle w:val="TAL"/>
              <w:rPr>
                <w:rFonts w:cs="Arial"/>
                <w:szCs w:val="18"/>
              </w:rPr>
            </w:pPr>
            <w:r>
              <w:t>tjMDTReportType-Type</w:t>
            </w:r>
          </w:p>
        </w:tc>
      </w:tr>
      <w:tr w:rsidR="00094EFC" w14:paraId="494E3432" w14:textId="77777777" w:rsidTr="00D94C3F">
        <w:tc>
          <w:tcPr>
            <w:tcW w:w="1650" w:type="pct"/>
            <w:tcBorders>
              <w:top w:val="single" w:sz="4" w:space="0" w:color="auto"/>
              <w:left w:val="single" w:sz="4" w:space="0" w:color="auto"/>
              <w:bottom w:val="single" w:sz="4" w:space="0" w:color="auto"/>
              <w:right w:val="single" w:sz="4" w:space="0" w:color="auto"/>
            </w:tcBorders>
          </w:tcPr>
          <w:p w14:paraId="55A700EA" w14:textId="77777777" w:rsidR="00094EFC" w:rsidRDefault="00094EFC" w:rsidP="00D94C3F">
            <w:pPr>
              <w:pStyle w:val="TAL"/>
              <w:rPr>
                <w:rFonts w:cs="Arial"/>
                <w:szCs w:val="18"/>
              </w:rPr>
            </w:pPr>
            <w:r>
              <w:rPr>
                <w:rFonts w:cs="Arial"/>
                <w:szCs w:val="18"/>
              </w:rPr>
              <w:t>tjMDTSensorInformation</w:t>
            </w:r>
          </w:p>
        </w:tc>
        <w:tc>
          <w:tcPr>
            <w:tcW w:w="1650" w:type="pct"/>
            <w:tcBorders>
              <w:top w:val="single" w:sz="4" w:space="0" w:color="auto"/>
              <w:left w:val="single" w:sz="4" w:space="0" w:color="auto"/>
              <w:bottom w:val="single" w:sz="4" w:space="0" w:color="auto"/>
              <w:right w:val="single" w:sz="4" w:space="0" w:color="auto"/>
            </w:tcBorders>
          </w:tcPr>
          <w:p w14:paraId="02DAF1BF" w14:textId="77777777" w:rsidR="00094EFC" w:rsidRDefault="00094EFC" w:rsidP="00D94C3F">
            <w:pPr>
              <w:pStyle w:val="TAL"/>
              <w:rPr>
                <w:rFonts w:cs="Arial"/>
                <w:szCs w:val="18"/>
              </w:rPr>
            </w:pPr>
            <w:r>
              <w:rPr>
                <w:rFonts w:cs="Arial"/>
                <w:szCs w:val="18"/>
              </w:rPr>
              <w:t>tjMDTSensorInformation</w:t>
            </w:r>
          </w:p>
        </w:tc>
        <w:tc>
          <w:tcPr>
            <w:tcW w:w="1700" w:type="pct"/>
            <w:tcBorders>
              <w:top w:val="single" w:sz="4" w:space="0" w:color="auto"/>
              <w:left w:val="single" w:sz="4" w:space="0" w:color="auto"/>
              <w:bottom w:val="single" w:sz="4" w:space="0" w:color="auto"/>
              <w:right w:val="single" w:sz="4" w:space="0" w:color="auto"/>
            </w:tcBorders>
          </w:tcPr>
          <w:p w14:paraId="2478CC9C" w14:textId="77777777" w:rsidR="00094EFC" w:rsidRDefault="00094EFC" w:rsidP="00D94C3F">
            <w:pPr>
              <w:pStyle w:val="TAL"/>
              <w:rPr>
                <w:rFonts w:cs="Arial"/>
                <w:szCs w:val="18"/>
              </w:rPr>
            </w:pPr>
            <w:r>
              <w:t>tjMDTSensorInformation-Type</w:t>
            </w:r>
          </w:p>
        </w:tc>
      </w:tr>
      <w:tr w:rsidR="00094EFC" w14:paraId="70BA83E5" w14:textId="77777777" w:rsidTr="00D94C3F">
        <w:tc>
          <w:tcPr>
            <w:tcW w:w="1650" w:type="pct"/>
            <w:tcBorders>
              <w:top w:val="single" w:sz="4" w:space="0" w:color="auto"/>
              <w:left w:val="single" w:sz="4" w:space="0" w:color="auto"/>
              <w:bottom w:val="single" w:sz="4" w:space="0" w:color="auto"/>
              <w:right w:val="single" w:sz="4" w:space="0" w:color="auto"/>
            </w:tcBorders>
          </w:tcPr>
          <w:p w14:paraId="5835437F" w14:textId="77777777" w:rsidR="00094EFC" w:rsidRDefault="00094EFC" w:rsidP="00D94C3F">
            <w:pPr>
              <w:pStyle w:val="TAL"/>
              <w:rPr>
                <w:rFonts w:cs="Arial"/>
                <w:szCs w:val="18"/>
              </w:rPr>
            </w:pPr>
            <w:r>
              <w:rPr>
                <w:rFonts w:cs="Arial"/>
                <w:szCs w:val="18"/>
              </w:rPr>
              <w:t>tjMDTTraceCollectionEntityID</w:t>
            </w:r>
          </w:p>
        </w:tc>
        <w:tc>
          <w:tcPr>
            <w:tcW w:w="1650" w:type="pct"/>
            <w:tcBorders>
              <w:top w:val="single" w:sz="4" w:space="0" w:color="auto"/>
              <w:left w:val="single" w:sz="4" w:space="0" w:color="auto"/>
              <w:bottom w:val="single" w:sz="4" w:space="0" w:color="auto"/>
              <w:right w:val="single" w:sz="4" w:space="0" w:color="auto"/>
            </w:tcBorders>
          </w:tcPr>
          <w:p w14:paraId="0E6B371B" w14:textId="77777777" w:rsidR="00094EFC" w:rsidRDefault="00094EFC" w:rsidP="00D94C3F">
            <w:pPr>
              <w:pStyle w:val="TAL"/>
              <w:rPr>
                <w:rFonts w:cs="Arial"/>
                <w:szCs w:val="18"/>
              </w:rPr>
            </w:pPr>
            <w:r>
              <w:rPr>
                <w:rFonts w:cs="Arial"/>
                <w:szCs w:val="18"/>
              </w:rPr>
              <w:t>tjMDTTraceCollectionEntityID</w:t>
            </w:r>
          </w:p>
        </w:tc>
        <w:tc>
          <w:tcPr>
            <w:tcW w:w="1700" w:type="pct"/>
            <w:tcBorders>
              <w:top w:val="single" w:sz="4" w:space="0" w:color="auto"/>
              <w:left w:val="single" w:sz="4" w:space="0" w:color="auto"/>
              <w:bottom w:val="single" w:sz="4" w:space="0" w:color="auto"/>
              <w:right w:val="single" w:sz="4" w:space="0" w:color="auto"/>
            </w:tcBorders>
          </w:tcPr>
          <w:p w14:paraId="422DC3BA" w14:textId="77777777" w:rsidR="00094EFC" w:rsidRDefault="00094EFC" w:rsidP="00D94C3F">
            <w:pPr>
              <w:pStyle w:val="TAL"/>
              <w:rPr>
                <w:rFonts w:cs="Arial"/>
                <w:szCs w:val="18"/>
              </w:rPr>
            </w:pPr>
            <w:r>
              <w:t>tjMDTTraceCollectionEntityID-Type</w:t>
            </w:r>
          </w:p>
        </w:tc>
      </w:tr>
      <w:tr w:rsidR="004B755D" w14:paraId="6DB85ED6" w14:textId="77777777" w:rsidTr="00D94C3F">
        <w:tc>
          <w:tcPr>
            <w:tcW w:w="1650" w:type="pct"/>
            <w:tcBorders>
              <w:top w:val="single" w:sz="4" w:space="0" w:color="auto"/>
              <w:left w:val="single" w:sz="4" w:space="0" w:color="auto"/>
              <w:bottom w:val="single" w:sz="4" w:space="0" w:color="auto"/>
              <w:right w:val="single" w:sz="4" w:space="0" w:color="auto"/>
            </w:tcBorders>
          </w:tcPr>
          <w:p w14:paraId="3E62D36A" w14:textId="77777777" w:rsidR="004B755D" w:rsidRDefault="004B755D" w:rsidP="004B755D">
            <w:pPr>
              <w:pStyle w:val="TAL"/>
              <w:rPr>
                <w:rFonts w:cs="Arial"/>
                <w:szCs w:val="18"/>
              </w:rPr>
            </w:pPr>
            <w:r>
              <w:t>excessPacketDelayThresholds</w:t>
            </w:r>
          </w:p>
        </w:tc>
        <w:tc>
          <w:tcPr>
            <w:tcW w:w="1650" w:type="pct"/>
            <w:tcBorders>
              <w:top w:val="single" w:sz="4" w:space="0" w:color="auto"/>
              <w:left w:val="single" w:sz="4" w:space="0" w:color="auto"/>
              <w:bottom w:val="single" w:sz="4" w:space="0" w:color="auto"/>
              <w:right w:val="single" w:sz="4" w:space="0" w:color="auto"/>
            </w:tcBorders>
          </w:tcPr>
          <w:p w14:paraId="705560A6" w14:textId="77777777" w:rsidR="004B755D" w:rsidRDefault="004B755D" w:rsidP="004B755D">
            <w:pPr>
              <w:pStyle w:val="TAL"/>
              <w:rPr>
                <w:rFonts w:cs="Arial"/>
                <w:szCs w:val="18"/>
              </w:rPr>
            </w:pPr>
            <w:r>
              <w:rPr>
                <w:rFonts w:cs="Arial"/>
                <w:lang w:eastAsia="zh-CN"/>
              </w:rPr>
              <w:t>e</w:t>
            </w:r>
            <w:r>
              <w:t>xcessPacketDelayThresholds</w:t>
            </w:r>
          </w:p>
        </w:tc>
        <w:tc>
          <w:tcPr>
            <w:tcW w:w="1700" w:type="pct"/>
            <w:tcBorders>
              <w:top w:val="single" w:sz="4" w:space="0" w:color="auto"/>
              <w:left w:val="single" w:sz="4" w:space="0" w:color="auto"/>
              <w:bottom w:val="single" w:sz="4" w:space="0" w:color="auto"/>
              <w:right w:val="single" w:sz="4" w:space="0" w:color="auto"/>
            </w:tcBorders>
          </w:tcPr>
          <w:p w14:paraId="1669A3AA" w14:textId="77777777" w:rsidR="004B755D" w:rsidRDefault="004B755D" w:rsidP="004B755D">
            <w:pPr>
              <w:pStyle w:val="TAL"/>
            </w:pPr>
            <w:r>
              <w:t>excessPacketDelayThresholds-Type</w:t>
            </w:r>
          </w:p>
        </w:tc>
      </w:tr>
    </w:tbl>
    <w:p w14:paraId="551B2CC7" w14:textId="77777777" w:rsidR="00094EFC" w:rsidRDefault="00094EFC"/>
    <w:p w14:paraId="0E91C402" w14:textId="77777777" w:rsidR="00F45460" w:rsidRDefault="00F45460">
      <w:r>
        <w:br w:type="page"/>
      </w:r>
    </w:p>
    <w:p w14:paraId="091941EB" w14:textId="77777777" w:rsidR="00F45460" w:rsidRDefault="00F45460">
      <w:pPr>
        <w:pStyle w:val="Heading1"/>
      </w:pPr>
      <w:bookmarkStart w:id="259" w:name="_CRA_3"/>
      <w:bookmarkStart w:id="260" w:name="_Toc20153427"/>
      <w:bookmarkStart w:id="261" w:name="_Toc27489899"/>
      <w:bookmarkStart w:id="262" w:name="_Toc36033483"/>
      <w:bookmarkStart w:id="263" w:name="_Toc36475745"/>
      <w:bookmarkStart w:id="264" w:name="_Toc44581505"/>
      <w:bookmarkStart w:id="265" w:name="_Toc51769121"/>
      <w:bookmarkStart w:id="266" w:name="_Toc203130052"/>
      <w:bookmarkStart w:id="267" w:name="_Ref499435242"/>
      <w:bookmarkEnd w:id="230"/>
      <w:bookmarkEnd w:id="259"/>
      <w:r>
        <w:t>A.3</w:t>
      </w:r>
      <w:r>
        <w:tab/>
        <w:t xml:space="preserve">Solution Set </w:t>
      </w:r>
      <w:r w:rsidR="003F73C8">
        <w:t xml:space="preserve">(SS) </w:t>
      </w:r>
      <w:r>
        <w:t>definitions</w:t>
      </w:r>
      <w:bookmarkEnd w:id="260"/>
      <w:bookmarkEnd w:id="261"/>
      <w:bookmarkEnd w:id="262"/>
      <w:bookmarkEnd w:id="263"/>
      <w:bookmarkEnd w:id="264"/>
      <w:bookmarkEnd w:id="265"/>
      <w:bookmarkEnd w:id="266"/>
    </w:p>
    <w:p w14:paraId="290288E6" w14:textId="77777777" w:rsidR="00F45460" w:rsidRDefault="00F45460">
      <w:pPr>
        <w:pStyle w:val="Heading2"/>
      </w:pPr>
      <w:bookmarkStart w:id="268" w:name="_CRA_3_1"/>
      <w:bookmarkStart w:id="269" w:name="_Toc20153428"/>
      <w:bookmarkStart w:id="270" w:name="_Toc27489900"/>
      <w:bookmarkStart w:id="271" w:name="_Toc36033484"/>
      <w:bookmarkStart w:id="272" w:name="_Toc36475746"/>
      <w:bookmarkStart w:id="273" w:name="_Toc44581506"/>
      <w:bookmarkStart w:id="274" w:name="_Toc51769122"/>
      <w:bookmarkStart w:id="275" w:name="_Toc203130053"/>
      <w:bookmarkEnd w:id="268"/>
      <w:r>
        <w:t>A.3.1</w:t>
      </w:r>
      <w:r>
        <w:tab/>
        <w:t>IDL definition structure</w:t>
      </w:r>
      <w:bookmarkEnd w:id="269"/>
      <w:bookmarkEnd w:id="270"/>
      <w:bookmarkEnd w:id="271"/>
      <w:bookmarkEnd w:id="272"/>
      <w:bookmarkEnd w:id="273"/>
      <w:bookmarkEnd w:id="274"/>
      <w:bookmarkEnd w:id="275"/>
    </w:p>
    <w:p w14:paraId="614A9FB1" w14:textId="77777777" w:rsidR="00F45460" w:rsidRDefault="00F45460">
      <w:r>
        <w:t>Clause A.3.2 defines the types which are used by the Generic NRM IRP.</w:t>
      </w:r>
    </w:p>
    <w:p w14:paraId="06DD35BA" w14:textId="77777777" w:rsidR="00F45460" w:rsidRDefault="00F45460">
      <w:r>
        <w:t>Clause A.3.3 defines the MO classes for the Generic NRM IRP.</w:t>
      </w:r>
    </w:p>
    <w:p w14:paraId="6F62CDAD" w14:textId="77777777" w:rsidR="00F45460" w:rsidRDefault="00F45460">
      <w:pPr>
        <w:pStyle w:val="Heading2"/>
      </w:pPr>
      <w:bookmarkStart w:id="276" w:name="_CRA_3_2"/>
      <w:bookmarkStart w:id="277" w:name="_Toc20153429"/>
      <w:bookmarkStart w:id="278" w:name="_Toc27489901"/>
      <w:bookmarkStart w:id="279" w:name="_Toc36033485"/>
      <w:bookmarkStart w:id="280" w:name="_Toc36475747"/>
      <w:bookmarkStart w:id="281" w:name="_Toc44581507"/>
      <w:bookmarkStart w:id="282" w:name="_Toc51769123"/>
      <w:bookmarkStart w:id="283" w:name="_Toc203130054"/>
      <w:bookmarkEnd w:id="276"/>
      <w:r>
        <w:rPr>
          <w:rFonts w:hint="eastAsia"/>
        </w:rPr>
        <w:t>A.</w:t>
      </w:r>
      <w:r>
        <w:t>3.2</w:t>
      </w:r>
      <w:r>
        <w:rPr>
          <w:rFonts w:hint="eastAsia"/>
        </w:rPr>
        <w:tab/>
      </w:r>
      <w:r>
        <w:t>IDL specification "GenericNetworkResourcesIRPSystem.idl"</w:t>
      </w:r>
      <w:bookmarkEnd w:id="277"/>
      <w:bookmarkEnd w:id="278"/>
      <w:bookmarkEnd w:id="279"/>
      <w:bookmarkEnd w:id="280"/>
      <w:bookmarkEnd w:id="281"/>
      <w:bookmarkEnd w:id="282"/>
      <w:bookmarkEnd w:id="283"/>
    </w:p>
    <w:p w14:paraId="3C794D06" w14:textId="77777777" w:rsidR="00F45460" w:rsidRDefault="00F45460">
      <w:pPr>
        <w:pStyle w:val="PL"/>
        <w:rPr>
          <w:rFonts w:cs="Courier New"/>
          <w:szCs w:val="16"/>
        </w:rPr>
      </w:pPr>
      <w:r>
        <w:rPr>
          <w:rFonts w:cs="Courier New"/>
          <w:szCs w:val="16"/>
        </w:rPr>
        <w:t>//File: GenericNetworkResourcesIRPSystem.idl</w:t>
      </w:r>
    </w:p>
    <w:p w14:paraId="148CBDAB" w14:textId="77777777" w:rsidR="00F45460" w:rsidRDefault="00F45460">
      <w:pPr>
        <w:pStyle w:val="PL"/>
      </w:pPr>
      <w:r>
        <w:t>#ifndef _GENERIC_NETWORK_RESOURCES_IRP_SYSTEM_IDL_</w:t>
      </w:r>
    </w:p>
    <w:p w14:paraId="7654FE78" w14:textId="77777777" w:rsidR="00F45460" w:rsidRDefault="00F45460">
      <w:pPr>
        <w:pStyle w:val="PL"/>
      </w:pPr>
      <w:r>
        <w:t>#define _GENERIC_NETWORK_RESOURCES_IRP_SYSTEM_IDL_</w:t>
      </w:r>
    </w:p>
    <w:p w14:paraId="35B32806" w14:textId="77777777" w:rsidR="00F45460" w:rsidRDefault="00F45460">
      <w:pPr>
        <w:pStyle w:val="PL"/>
      </w:pPr>
    </w:p>
    <w:p w14:paraId="35132D58" w14:textId="77777777" w:rsidR="00F45460" w:rsidRDefault="00F45460">
      <w:pPr>
        <w:pStyle w:val="PL"/>
        <w:rPr>
          <w:lang w:eastAsia="zh-CN"/>
        </w:rPr>
      </w:pPr>
      <w:r>
        <w:rPr>
          <w:lang w:eastAsia="zh-CN"/>
        </w:rPr>
        <w:t>// This statement must appear after all include statements</w:t>
      </w:r>
    </w:p>
    <w:p w14:paraId="3BBF6787" w14:textId="77777777" w:rsidR="00F45460" w:rsidRDefault="00F45460">
      <w:pPr>
        <w:pStyle w:val="PL"/>
      </w:pPr>
      <w:r>
        <w:t>#pragma prefix "3gppsa5.org"</w:t>
      </w:r>
    </w:p>
    <w:p w14:paraId="38F388B9" w14:textId="77777777" w:rsidR="00F45460" w:rsidRDefault="00F45460">
      <w:pPr>
        <w:pStyle w:val="PL"/>
      </w:pPr>
    </w:p>
    <w:p w14:paraId="71D10383" w14:textId="77777777" w:rsidR="00F45460" w:rsidRDefault="00F45460">
      <w:pPr>
        <w:pStyle w:val="PL"/>
      </w:pPr>
      <w:r>
        <w:t>module GenericNetworkResourcesIRPSystem</w:t>
      </w:r>
    </w:p>
    <w:p w14:paraId="7A809E6A" w14:textId="77777777" w:rsidR="00F45460" w:rsidRDefault="00F45460">
      <w:pPr>
        <w:pStyle w:val="PL"/>
      </w:pPr>
      <w:r>
        <w:t>{</w:t>
      </w:r>
    </w:p>
    <w:p w14:paraId="334A4304" w14:textId="77777777" w:rsidR="00F45460" w:rsidRDefault="00F45460">
      <w:pPr>
        <w:pStyle w:val="PL"/>
      </w:pPr>
      <w:r>
        <w:t xml:space="preserve">   /**</w:t>
      </w:r>
    </w:p>
    <w:p w14:paraId="42F9C9B1" w14:textId="77777777" w:rsidR="00F45460" w:rsidRDefault="00F45460">
      <w:pPr>
        <w:pStyle w:val="PL"/>
      </w:pPr>
      <w:r>
        <w:t xml:space="preserve">    * The format of Distinguished Name (DN) is specified in "Name Convention</w:t>
      </w:r>
    </w:p>
    <w:p w14:paraId="03BB71F5" w14:textId="77777777" w:rsidR="00F45460" w:rsidRDefault="00F45460">
      <w:pPr>
        <w:pStyle w:val="PL"/>
      </w:pPr>
      <w:r>
        <w:t xml:space="preserve">    * for Managed Objects (3GPP TS 32.300 [5])".</w:t>
      </w:r>
    </w:p>
    <w:p w14:paraId="490F71A3" w14:textId="77777777" w:rsidR="00F45460" w:rsidRDefault="00F45460">
      <w:pPr>
        <w:pStyle w:val="PL"/>
      </w:pPr>
      <w:r>
        <w:t xml:space="preserve">    */</w:t>
      </w:r>
    </w:p>
    <w:p w14:paraId="70874571" w14:textId="77777777" w:rsidR="00F45460" w:rsidRDefault="00F45460">
      <w:pPr>
        <w:pStyle w:val="PL"/>
      </w:pPr>
      <w:r>
        <w:t xml:space="preserve">   typedef string DN;</w:t>
      </w:r>
    </w:p>
    <w:p w14:paraId="107FE7FB" w14:textId="77777777" w:rsidR="00F45460" w:rsidRDefault="00F45460">
      <w:pPr>
        <w:pStyle w:val="PL"/>
      </w:pPr>
    </w:p>
    <w:p w14:paraId="15F33944" w14:textId="77777777" w:rsidR="00F45460" w:rsidRDefault="00F45460">
      <w:pPr>
        <w:pStyle w:val="PL"/>
      </w:pPr>
      <w:r>
        <w:t xml:space="preserve">   /**</w:t>
      </w:r>
    </w:p>
    <w:p w14:paraId="2EE89835" w14:textId="77777777" w:rsidR="00F45460" w:rsidRDefault="00F45460">
      <w:pPr>
        <w:pStyle w:val="PL"/>
      </w:pPr>
      <w:r>
        <w:t xml:space="preserve">    *  This module adds datatype definitions for types</w:t>
      </w:r>
    </w:p>
    <w:p w14:paraId="2C23ED11" w14:textId="77777777" w:rsidR="00F45460" w:rsidRDefault="00F45460">
      <w:pPr>
        <w:pStyle w:val="PL"/>
      </w:pPr>
      <w:r>
        <w:t xml:space="preserve">    *  used in the NRM which are not basic datatypes defined</w:t>
      </w:r>
    </w:p>
    <w:p w14:paraId="794A6769" w14:textId="77777777" w:rsidR="00F45460" w:rsidRDefault="00F45460">
      <w:pPr>
        <w:pStyle w:val="PL"/>
      </w:pPr>
      <w:r>
        <w:t xml:space="preserve">    *  already in CORBA.</w:t>
      </w:r>
    </w:p>
    <w:p w14:paraId="366E16DD" w14:textId="77777777" w:rsidR="00F45460" w:rsidRDefault="00F45460">
      <w:pPr>
        <w:pStyle w:val="PL"/>
      </w:pPr>
      <w:r>
        <w:t xml:space="preserve">    */</w:t>
      </w:r>
    </w:p>
    <w:p w14:paraId="386FEF88" w14:textId="77777777" w:rsidR="00F45460" w:rsidRDefault="00F45460">
      <w:pPr>
        <w:pStyle w:val="PL"/>
      </w:pPr>
      <w:r>
        <w:t xml:space="preserve">   module AttributeTypes</w:t>
      </w:r>
    </w:p>
    <w:p w14:paraId="394506AE" w14:textId="77777777" w:rsidR="00F45460" w:rsidRDefault="00F45460">
      <w:pPr>
        <w:pStyle w:val="PL"/>
      </w:pPr>
      <w:r>
        <w:t xml:space="preserve">   {</w:t>
      </w:r>
    </w:p>
    <w:p w14:paraId="281E059F" w14:textId="77777777" w:rsidR="00F45460" w:rsidRDefault="00F45460">
      <w:pPr>
        <w:pStyle w:val="PL"/>
      </w:pPr>
      <w:r>
        <w:t xml:space="preserve">      /**</w:t>
      </w:r>
    </w:p>
    <w:p w14:paraId="22CA7862" w14:textId="77777777" w:rsidR="00F45460" w:rsidRDefault="00F45460">
      <w:pPr>
        <w:pStyle w:val="PL"/>
      </w:pPr>
      <w:r>
        <w:t xml:space="preserve">       * An MO reference refers to an MO instance.</w:t>
      </w:r>
    </w:p>
    <w:p w14:paraId="4C79165A" w14:textId="77777777" w:rsidR="00F45460" w:rsidRDefault="00F45460">
      <w:pPr>
        <w:pStyle w:val="PL"/>
      </w:pPr>
      <w:r>
        <w:t xml:space="preserve">       * "otherMO" contains the distinguished name of the referred MO.</w:t>
      </w:r>
    </w:p>
    <w:p w14:paraId="5C5B50DD" w14:textId="77777777" w:rsidR="00F45460" w:rsidRDefault="00F45460">
      <w:pPr>
        <w:pStyle w:val="PL"/>
      </w:pPr>
      <w:r>
        <w:t xml:space="preserve">       * A conceptual "null" reference (meaning no MO is referenced)</w:t>
      </w:r>
    </w:p>
    <w:p w14:paraId="363A03C7" w14:textId="77777777" w:rsidR="00F45460" w:rsidRDefault="00F45460">
      <w:pPr>
        <w:pStyle w:val="PL"/>
      </w:pPr>
      <w:r>
        <w:t xml:space="preserve">       * is represented as an empty string ("").</w:t>
      </w:r>
    </w:p>
    <w:p w14:paraId="6AAFCCCC" w14:textId="77777777" w:rsidR="00F45460" w:rsidRDefault="00F45460">
      <w:pPr>
        <w:pStyle w:val="PL"/>
      </w:pPr>
      <w:r>
        <w:t xml:space="preserve">       *</w:t>
      </w:r>
    </w:p>
    <w:p w14:paraId="75509056" w14:textId="77777777" w:rsidR="00F45460" w:rsidRDefault="00F45460">
      <w:pPr>
        <w:pStyle w:val="PL"/>
      </w:pPr>
      <w:r>
        <w:t xml:space="preserve">       */</w:t>
      </w:r>
    </w:p>
    <w:p w14:paraId="2EBE3877" w14:textId="77777777" w:rsidR="00F45460" w:rsidRDefault="00F45460">
      <w:pPr>
        <w:pStyle w:val="PL"/>
      </w:pPr>
      <w:r>
        <w:t xml:space="preserve">      struct MOReference</w:t>
      </w:r>
    </w:p>
    <w:p w14:paraId="52890592" w14:textId="77777777" w:rsidR="00F45460" w:rsidRDefault="00F45460">
      <w:pPr>
        <w:pStyle w:val="PL"/>
      </w:pPr>
      <w:r>
        <w:t xml:space="preserve">      {</w:t>
      </w:r>
    </w:p>
    <w:p w14:paraId="6DA791CC" w14:textId="77777777" w:rsidR="00F45460" w:rsidRDefault="00F45460">
      <w:pPr>
        <w:pStyle w:val="PL"/>
      </w:pPr>
      <w:r>
        <w:t xml:space="preserve">         DN otherMO;</w:t>
      </w:r>
    </w:p>
    <w:p w14:paraId="50911E31" w14:textId="77777777" w:rsidR="00F45460" w:rsidRDefault="00F45460">
      <w:pPr>
        <w:pStyle w:val="PL"/>
      </w:pPr>
      <w:r>
        <w:t xml:space="preserve">      };</w:t>
      </w:r>
    </w:p>
    <w:p w14:paraId="6A402AF8" w14:textId="77777777" w:rsidR="00F45460" w:rsidRDefault="00F45460">
      <w:pPr>
        <w:pStyle w:val="PL"/>
      </w:pPr>
    </w:p>
    <w:p w14:paraId="3ABD5EE2" w14:textId="77777777" w:rsidR="00F45460" w:rsidRDefault="00F45460">
      <w:pPr>
        <w:pStyle w:val="PL"/>
      </w:pPr>
      <w:r>
        <w:t xml:space="preserve">      /**</w:t>
      </w:r>
    </w:p>
    <w:p w14:paraId="0DEDE86F" w14:textId="77777777" w:rsidR="00F45460" w:rsidRDefault="00F45460">
      <w:pPr>
        <w:pStyle w:val="PL"/>
      </w:pPr>
      <w:r>
        <w:t xml:space="preserve">       * MOReferenceSet represents a set of MO references.</w:t>
      </w:r>
    </w:p>
    <w:p w14:paraId="7AFAA61D" w14:textId="77777777" w:rsidR="00F45460" w:rsidRDefault="00F45460">
      <w:pPr>
        <w:pStyle w:val="PL"/>
      </w:pPr>
      <w:r>
        <w:t xml:space="preserve">       * This type is used to hold 0..n MO references.</w:t>
      </w:r>
    </w:p>
    <w:p w14:paraId="7CC3A4C9" w14:textId="77777777" w:rsidR="00F45460" w:rsidRDefault="00F45460">
      <w:pPr>
        <w:pStyle w:val="PL"/>
      </w:pPr>
      <w:r>
        <w:t xml:space="preserve">       * A referred MO is not allowed to be repeated (therefore</w:t>
      </w:r>
    </w:p>
    <w:p w14:paraId="7895B5C4" w14:textId="77777777" w:rsidR="00F45460" w:rsidRDefault="00F45460">
      <w:pPr>
        <w:pStyle w:val="PL"/>
      </w:pPr>
      <w:r>
        <w:t xml:space="preserve">       * it is denoted as a "Set")</w:t>
      </w:r>
    </w:p>
    <w:p w14:paraId="226B1F0F" w14:textId="77777777" w:rsidR="00F45460" w:rsidRDefault="00F45460">
      <w:pPr>
        <w:pStyle w:val="PL"/>
      </w:pPr>
      <w:r>
        <w:t xml:space="preserve">       */</w:t>
      </w:r>
    </w:p>
    <w:p w14:paraId="029349DC" w14:textId="77777777" w:rsidR="00F45460" w:rsidRDefault="00F45460">
      <w:pPr>
        <w:pStyle w:val="PL"/>
      </w:pPr>
      <w:r>
        <w:t xml:space="preserve">      typedef sequence&lt;MOReference&gt; MOReferenceSet;</w:t>
      </w:r>
    </w:p>
    <w:p w14:paraId="6785345E" w14:textId="77777777" w:rsidR="00F45460" w:rsidRDefault="00F45460">
      <w:pPr>
        <w:pStyle w:val="PL"/>
      </w:pPr>
    </w:p>
    <w:p w14:paraId="7C36E3DF" w14:textId="77777777" w:rsidR="00F45460" w:rsidRDefault="00F45460">
      <w:pPr>
        <w:pStyle w:val="PL"/>
      </w:pPr>
      <w:r>
        <w:t xml:space="preserve">      /**</w:t>
      </w:r>
    </w:p>
    <w:p w14:paraId="60D0DE2B" w14:textId="77777777" w:rsidR="00F45460" w:rsidRDefault="00F45460">
      <w:pPr>
        <w:pStyle w:val="PL"/>
      </w:pPr>
      <w:r>
        <w:t xml:space="preserve">       *  A set of strings.</w:t>
      </w:r>
    </w:p>
    <w:p w14:paraId="47E7F0B6" w14:textId="77777777" w:rsidR="00F45460" w:rsidRDefault="00F45460">
      <w:pPr>
        <w:pStyle w:val="PL"/>
      </w:pPr>
      <w:r>
        <w:t xml:space="preserve">       */</w:t>
      </w:r>
    </w:p>
    <w:p w14:paraId="280A4ED6" w14:textId="77777777" w:rsidR="00F45460" w:rsidRDefault="00F45460">
      <w:pPr>
        <w:pStyle w:val="PL"/>
      </w:pPr>
      <w:r>
        <w:t xml:space="preserve">      typedef sequence&lt;string&gt; StringSet;</w:t>
      </w:r>
    </w:p>
    <w:p w14:paraId="2E7F1D9E" w14:textId="77777777" w:rsidR="00F45460" w:rsidRDefault="00F45460">
      <w:pPr>
        <w:pStyle w:val="PL"/>
      </w:pPr>
    </w:p>
    <w:p w14:paraId="5DA000E0" w14:textId="77777777" w:rsidR="00F45460" w:rsidRDefault="00F45460">
      <w:pPr>
        <w:pStyle w:val="PL"/>
      </w:pPr>
      <w:r>
        <w:t xml:space="preserve">      /**</w:t>
      </w:r>
    </w:p>
    <w:p w14:paraId="5E4E8058" w14:textId="77777777" w:rsidR="00F45460" w:rsidRDefault="00F45460">
      <w:pPr>
        <w:pStyle w:val="PL"/>
      </w:pPr>
      <w:r>
        <w:t xml:space="preserve">       *  A set of long.</w:t>
      </w:r>
    </w:p>
    <w:p w14:paraId="049E8A30" w14:textId="77777777" w:rsidR="00F45460" w:rsidRDefault="00F45460">
      <w:pPr>
        <w:pStyle w:val="PL"/>
      </w:pPr>
      <w:r>
        <w:t xml:space="preserve">       */</w:t>
      </w:r>
    </w:p>
    <w:p w14:paraId="5127FB39" w14:textId="77777777" w:rsidR="00F45460" w:rsidRDefault="00F45460">
      <w:pPr>
        <w:pStyle w:val="PL"/>
      </w:pPr>
      <w:r>
        <w:t xml:space="preserve">      typedef sequence&lt;long&gt; LongSet;</w:t>
      </w:r>
    </w:p>
    <w:p w14:paraId="05DDA4DC" w14:textId="77777777" w:rsidR="00F45460" w:rsidRDefault="00F45460">
      <w:pPr>
        <w:pStyle w:val="PL"/>
        <w:rPr>
          <w:color w:val="000000"/>
        </w:rPr>
      </w:pPr>
      <w:r>
        <w:t xml:space="preserve">      </w:t>
      </w:r>
      <w:r>
        <w:rPr>
          <w:color w:val="000000"/>
        </w:rPr>
        <w:t>/*</w:t>
      </w:r>
    </w:p>
    <w:p w14:paraId="230A35A9" w14:textId="77777777" w:rsidR="00F45460" w:rsidRDefault="00F45460">
      <w:pPr>
        <w:pStyle w:val="PL"/>
        <w:rPr>
          <w:color w:val="000000"/>
          <w:szCs w:val="24"/>
        </w:rPr>
      </w:pPr>
      <w:r>
        <w:t xml:space="preserve">       * </w:t>
      </w:r>
      <w:r>
        <w:rPr>
          <w:color w:val="000000"/>
        </w:rPr>
        <w:t xml:space="preserve">The </w:t>
      </w:r>
      <w:r>
        <w:rPr>
          <w:rStyle w:val="msoins0"/>
          <w:rFonts w:cs="Courier New"/>
          <w:color w:val="000000"/>
        </w:rPr>
        <w:t>LinkListSet</w:t>
      </w:r>
      <w:r>
        <w:rPr>
          <w:color w:val="000000"/>
        </w:rPr>
        <w:t xml:space="preserve"> represents the Link_X_Y objects (or subclasses of</w:t>
      </w:r>
    </w:p>
    <w:p w14:paraId="59B94E8A" w14:textId="77777777" w:rsidR="00F45460" w:rsidRDefault="00F45460">
      <w:pPr>
        <w:pStyle w:val="PL"/>
        <w:rPr>
          <w:color w:val="000000"/>
          <w:szCs w:val="24"/>
        </w:rPr>
      </w:pPr>
      <w:r>
        <w:t xml:space="preserve">       * </w:t>
      </w:r>
      <w:r>
        <w:rPr>
          <w:color w:val="000000"/>
        </w:rPr>
        <w:t>Link_X_Y objects) that have a relationship with this object instance.</w:t>
      </w:r>
    </w:p>
    <w:p w14:paraId="3506DC2D" w14:textId="77777777" w:rsidR="00F45460" w:rsidRDefault="00F45460">
      <w:pPr>
        <w:pStyle w:val="PL"/>
        <w:rPr>
          <w:color w:val="000000"/>
        </w:rPr>
      </w:pPr>
      <w:r>
        <w:t xml:space="preserve">       * </w:t>
      </w:r>
      <w:r>
        <w:rPr>
          <w:color w:val="000000"/>
        </w:rPr>
        <w:t xml:space="preserve">Each Link_X_Y object models interface(s) between objects of class X and </w:t>
      </w:r>
    </w:p>
    <w:p w14:paraId="63396E3B" w14:textId="77777777" w:rsidR="00F45460" w:rsidRDefault="00F45460">
      <w:pPr>
        <w:pStyle w:val="PL"/>
      </w:pPr>
      <w:r>
        <w:t xml:space="preserve">       * </w:t>
      </w:r>
      <w:r>
        <w:rPr>
          <w:color w:val="000000"/>
        </w:rPr>
        <w:t xml:space="preserve">Y. </w:t>
      </w:r>
      <w:r>
        <w:t>The object containing this attribute must either be a class of type X,</w:t>
      </w:r>
    </w:p>
    <w:p w14:paraId="2D46BD01" w14:textId="77777777" w:rsidR="00F45460" w:rsidRDefault="00F45460">
      <w:pPr>
        <w:pStyle w:val="PL"/>
        <w:rPr>
          <w:rStyle w:val="msoins0"/>
        </w:rPr>
      </w:pPr>
      <w:r>
        <w:t xml:space="preserve">       * Y, XFunction, YFunction or a subclass of one of those classes.</w:t>
      </w:r>
      <w:r>
        <w:rPr>
          <w:color w:val="000000"/>
        </w:rPr>
        <w:t xml:space="preserve"> The</w:t>
      </w:r>
    </w:p>
    <w:p w14:paraId="0DCD949A" w14:textId="77777777" w:rsidR="00F45460" w:rsidRDefault="00F45460">
      <w:pPr>
        <w:pStyle w:val="PL"/>
        <w:rPr>
          <w:color w:val="000000"/>
        </w:rPr>
      </w:pPr>
      <w:r>
        <w:t xml:space="preserve">       * </w:t>
      </w:r>
      <w:r>
        <w:rPr>
          <w:rStyle w:val="msoins0"/>
          <w:rFonts w:cs="Courier New"/>
          <w:color w:val="000000"/>
        </w:rPr>
        <w:t>LinkListSet</w:t>
      </w:r>
      <w:r>
        <w:rPr>
          <w:color w:val="000000"/>
        </w:rPr>
        <w:t xml:space="preserve"> may be empty</w:t>
      </w:r>
      <w:r>
        <w:rPr>
          <w:rStyle w:val="msoins0"/>
          <w:rFonts w:cs="Courier New"/>
          <w:color w:val="000000"/>
        </w:rPr>
        <w:t xml:space="preserve">, or there may be no instances </w:t>
      </w:r>
      <w:r>
        <w:rPr>
          <w:color w:val="000000"/>
        </w:rPr>
        <w:t>for a particular</w:t>
      </w:r>
    </w:p>
    <w:p w14:paraId="22CA8521" w14:textId="77777777" w:rsidR="00F45460" w:rsidRDefault="00F45460">
      <w:pPr>
        <w:pStyle w:val="PL"/>
        <w:rPr>
          <w:color w:val="000000"/>
          <w:szCs w:val="24"/>
        </w:rPr>
      </w:pPr>
      <w:r>
        <w:lastRenderedPageBreak/>
        <w:t xml:space="preserve">       * </w:t>
      </w:r>
      <w:r>
        <w:rPr>
          <w:color w:val="000000"/>
        </w:rPr>
        <w:t>Link_X_Y class name.</w:t>
      </w:r>
    </w:p>
    <w:p w14:paraId="4E620AC5" w14:textId="77777777" w:rsidR="00F45460" w:rsidRDefault="00F45460">
      <w:pPr>
        <w:pStyle w:val="PL"/>
      </w:pPr>
      <w:r>
        <w:t xml:space="preserve">       </w:t>
      </w:r>
      <w:r>
        <w:rPr>
          <w:color w:val="000000"/>
        </w:rPr>
        <w:t>*/</w:t>
      </w:r>
    </w:p>
    <w:p w14:paraId="224401DB" w14:textId="77777777" w:rsidR="004C4564" w:rsidRDefault="00F45460" w:rsidP="004C4564">
      <w:pPr>
        <w:pStyle w:val="PL"/>
        <w:rPr>
          <w:lang w:eastAsia="zh-CN"/>
        </w:rPr>
      </w:pPr>
      <w:r>
        <w:t xml:space="preserve">      typedef MOReferenceSet LinkListSet;</w:t>
      </w:r>
      <w:r w:rsidR="004C4564" w:rsidRPr="004C4564">
        <w:rPr>
          <w:rFonts w:hint="eastAsia"/>
          <w:lang w:eastAsia="zh-CN"/>
        </w:rPr>
        <w:t xml:space="preserve"> </w:t>
      </w:r>
    </w:p>
    <w:p w14:paraId="260803AE" w14:textId="77777777" w:rsidR="004C4564" w:rsidRDefault="004C4564" w:rsidP="004C4564">
      <w:pPr>
        <w:pStyle w:val="PL"/>
        <w:rPr>
          <w:lang w:eastAsia="zh-CN"/>
        </w:rPr>
      </w:pPr>
    </w:p>
    <w:p w14:paraId="1C81EAE0" w14:textId="77777777" w:rsidR="004C4564" w:rsidRDefault="004C4564" w:rsidP="004C4564">
      <w:pPr>
        <w:pStyle w:val="PL"/>
        <w:ind w:firstLineChars="350" w:firstLine="560"/>
      </w:pPr>
      <w:r>
        <w:t>/**</w:t>
      </w:r>
    </w:p>
    <w:p w14:paraId="3F1C63D9" w14:textId="77777777" w:rsidR="004C4564" w:rsidRDefault="004C4564" w:rsidP="004C4564">
      <w:pPr>
        <w:pStyle w:val="PL"/>
      </w:pPr>
      <w:r>
        <w:t xml:space="preserve">       * </w:t>
      </w:r>
      <w:r>
        <w:rPr>
          <w:rFonts w:hint="eastAsia"/>
          <w:lang w:eastAsia="zh-CN"/>
        </w:rPr>
        <w:t>VNFParameters includes several attributes of a VNF instance</w:t>
      </w:r>
      <w:r>
        <w:t>.</w:t>
      </w:r>
    </w:p>
    <w:p w14:paraId="3F2F58D2"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166F33BA" w14:textId="77777777" w:rsidR="004C4564" w:rsidRDefault="004C4564" w:rsidP="004C4564">
      <w:pPr>
        <w:pStyle w:val="PL"/>
      </w:pPr>
      <w:r>
        <w:t xml:space="preserve">       */</w:t>
      </w:r>
    </w:p>
    <w:p w14:paraId="43202C54" w14:textId="77777777" w:rsidR="004C4564" w:rsidRDefault="004C4564" w:rsidP="004C4564">
      <w:pPr>
        <w:pStyle w:val="PL"/>
        <w:rPr>
          <w:lang w:eastAsia="zh-CN"/>
        </w:rPr>
      </w:pPr>
      <w:r>
        <w:t xml:space="preserve">      struct </w:t>
      </w:r>
      <w:r>
        <w:rPr>
          <w:rFonts w:hint="eastAsia"/>
          <w:lang w:eastAsia="zh-CN"/>
        </w:rPr>
        <w:t>VNFParameters</w:t>
      </w:r>
    </w:p>
    <w:p w14:paraId="4451707A" w14:textId="77777777" w:rsidR="004C4564" w:rsidRDefault="004C4564" w:rsidP="004C4564">
      <w:pPr>
        <w:pStyle w:val="PL"/>
      </w:pPr>
      <w:r>
        <w:t xml:space="preserve">      {</w:t>
      </w:r>
    </w:p>
    <w:p w14:paraId="0354C99F" w14:textId="77777777" w:rsidR="004C4564" w:rsidRPr="004448CA" w:rsidRDefault="004C4564" w:rsidP="004C4564">
      <w:pPr>
        <w:pStyle w:val="PL"/>
        <w:rPr>
          <w:lang w:eastAsia="zh-CN"/>
        </w:rPr>
      </w:pPr>
      <w:r>
        <w:t xml:space="preserve">         </w:t>
      </w:r>
      <w:r>
        <w:rPr>
          <w:rFonts w:hint="eastAsia"/>
          <w:lang w:eastAsia="zh-CN"/>
        </w:rPr>
        <w:t xml:space="preserve">string </w:t>
      </w:r>
      <w:r w:rsidRPr="004448CA">
        <w:t>vnfInstanceId</w:t>
      </w:r>
      <w:r>
        <w:rPr>
          <w:rFonts w:hint="eastAsia"/>
          <w:lang w:eastAsia="zh-CN"/>
        </w:rPr>
        <w:t>;</w:t>
      </w:r>
    </w:p>
    <w:p w14:paraId="66C78F4F" w14:textId="77777777" w:rsidR="004C4564" w:rsidRPr="004448CA" w:rsidRDefault="004C4564" w:rsidP="004C4564">
      <w:pPr>
        <w:pStyle w:val="PL"/>
        <w:ind w:firstLineChars="550" w:firstLine="880"/>
        <w:rPr>
          <w:lang w:eastAsia="zh-CN"/>
        </w:rPr>
      </w:pPr>
      <w:r>
        <w:rPr>
          <w:rFonts w:hint="eastAsia"/>
          <w:lang w:eastAsia="zh-CN"/>
        </w:rPr>
        <w:t xml:space="preserve">string </w:t>
      </w:r>
      <w:r w:rsidRPr="004448CA">
        <w:t>vnfdId</w:t>
      </w:r>
      <w:r>
        <w:rPr>
          <w:rFonts w:hint="eastAsia"/>
          <w:lang w:eastAsia="zh-CN"/>
        </w:rPr>
        <w:t>;</w:t>
      </w:r>
    </w:p>
    <w:p w14:paraId="10D1AC89" w14:textId="77777777" w:rsidR="004C4564" w:rsidRPr="004448CA" w:rsidRDefault="004C4564" w:rsidP="004C4564">
      <w:pPr>
        <w:pStyle w:val="PL"/>
        <w:ind w:firstLineChars="550" w:firstLine="880"/>
        <w:rPr>
          <w:lang w:eastAsia="zh-CN"/>
        </w:rPr>
      </w:pPr>
      <w:r>
        <w:rPr>
          <w:rFonts w:hint="eastAsia"/>
          <w:lang w:eastAsia="zh-CN"/>
        </w:rPr>
        <w:t xml:space="preserve">string </w:t>
      </w:r>
      <w:r>
        <w:t>flavour</w:t>
      </w:r>
      <w:r>
        <w:rPr>
          <w:rFonts w:hint="eastAsia"/>
          <w:lang w:eastAsia="zh-CN"/>
        </w:rPr>
        <w:t>I</w:t>
      </w:r>
      <w:r>
        <w:t>d</w:t>
      </w:r>
      <w:r>
        <w:rPr>
          <w:rFonts w:hint="eastAsia"/>
          <w:lang w:eastAsia="zh-CN"/>
        </w:rPr>
        <w:t>;</w:t>
      </w:r>
    </w:p>
    <w:p w14:paraId="56D4BE4A" w14:textId="77777777" w:rsidR="004C4564" w:rsidRDefault="004C4564" w:rsidP="004C4564">
      <w:pPr>
        <w:pStyle w:val="PL"/>
        <w:ind w:firstLineChars="550" w:firstLine="880"/>
      </w:pPr>
      <w:r>
        <w:rPr>
          <w:rFonts w:hint="eastAsia"/>
          <w:lang w:eastAsia="zh-CN"/>
        </w:rPr>
        <w:t>b</w:t>
      </w:r>
      <w:r>
        <w:rPr>
          <w:lang w:eastAsia="zh-CN"/>
        </w:rPr>
        <w:t>oolean</w:t>
      </w:r>
      <w:r>
        <w:rPr>
          <w:rFonts w:hint="eastAsia"/>
          <w:lang w:eastAsia="zh-CN"/>
        </w:rPr>
        <w:t xml:space="preserve"> </w:t>
      </w:r>
      <w:r w:rsidRPr="004448CA">
        <w:rPr>
          <w:rFonts w:hint="eastAsia"/>
        </w:rPr>
        <w:t>autoScalable</w:t>
      </w:r>
      <w:r>
        <w:t>;</w:t>
      </w:r>
    </w:p>
    <w:p w14:paraId="3A94F167" w14:textId="77777777" w:rsidR="004C4564" w:rsidRDefault="004C4564" w:rsidP="004C4564">
      <w:pPr>
        <w:pStyle w:val="PL"/>
      </w:pPr>
      <w:r>
        <w:t xml:space="preserve">      };</w:t>
      </w:r>
    </w:p>
    <w:p w14:paraId="7EFDD20F" w14:textId="77777777" w:rsidR="004C4564" w:rsidRDefault="004C4564" w:rsidP="004C4564">
      <w:pPr>
        <w:pStyle w:val="PL"/>
      </w:pPr>
    </w:p>
    <w:p w14:paraId="6A707AE3" w14:textId="77777777" w:rsidR="004C4564" w:rsidRDefault="004C4564" w:rsidP="004C4564">
      <w:pPr>
        <w:pStyle w:val="PL"/>
      </w:pPr>
      <w:r>
        <w:t xml:space="preserve">      /**</w:t>
      </w:r>
    </w:p>
    <w:p w14:paraId="782756F7" w14:textId="77777777" w:rsidR="004C4564" w:rsidRDefault="004C4564" w:rsidP="004C4564">
      <w:pPr>
        <w:pStyle w:val="PL"/>
      </w:pPr>
      <w:r>
        <w:t xml:space="preserve">       * </w:t>
      </w:r>
      <w:r>
        <w:rPr>
          <w:rFonts w:hint="eastAsia"/>
          <w:lang w:eastAsia="zh-CN"/>
        </w:rPr>
        <w:t>VNFParametersListType</w:t>
      </w:r>
      <w:r>
        <w:t xml:space="preserve"> represents a </w:t>
      </w:r>
      <w:r>
        <w:rPr>
          <w:rFonts w:hint="eastAsia"/>
          <w:lang w:eastAsia="zh-CN"/>
        </w:rPr>
        <w:t>list</w:t>
      </w:r>
      <w:r>
        <w:t xml:space="preserve"> of </w:t>
      </w:r>
      <w:r>
        <w:rPr>
          <w:rFonts w:hint="eastAsia"/>
          <w:lang w:eastAsia="zh-CN"/>
        </w:rPr>
        <w:t>VNFParameters</w:t>
      </w:r>
      <w:r>
        <w:t>.</w:t>
      </w:r>
    </w:p>
    <w:p w14:paraId="18402F47" w14:textId="77777777" w:rsidR="004C4564" w:rsidRDefault="004C4564" w:rsidP="004C4564">
      <w:pPr>
        <w:pStyle w:val="PL"/>
        <w:rPr>
          <w:lang w:eastAsia="zh-CN"/>
        </w:rPr>
      </w:pPr>
      <w:r>
        <w:t xml:space="preserve">       * </w:t>
      </w:r>
      <w:r>
        <w:rPr>
          <w:rFonts w:hint="eastAsia"/>
          <w:lang w:eastAsia="zh-CN"/>
        </w:rPr>
        <w:t>The detailed definition of vnfParametersListType, see clause 4.4.1 of [4].</w:t>
      </w:r>
    </w:p>
    <w:p w14:paraId="71627FD8" w14:textId="77777777" w:rsidR="004C4564" w:rsidRDefault="004C4564" w:rsidP="004C4564">
      <w:pPr>
        <w:pStyle w:val="PL"/>
      </w:pPr>
      <w:r>
        <w:t xml:space="preserve">       */</w:t>
      </w:r>
    </w:p>
    <w:p w14:paraId="6ACF857D" w14:textId="77777777" w:rsidR="00D82525" w:rsidRDefault="004C4564" w:rsidP="00D82525">
      <w:pPr>
        <w:pStyle w:val="PL"/>
      </w:pPr>
      <w:r>
        <w:t xml:space="preserve">      typedef sequence&lt;</w:t>
      </w:r>
      <w:r>
        <w:rPr>
          <w:rFonts w:hint="eastAsia"/>
          <w:lang w:eastAsia="zh-CN"/>
        </w:rPr>
        <w:t>VNFParameters</w:t>
      </w:r>
      <w:r>
        <w:t xml:space="preserve">&gt; </w:t>
      </w:r>
      <w:r>
        <w:rPr>
          <w:rFonts w:hint="eastAsia"/>
          <w:lang w:eastAsia="zh-CN"/>
        </w:rPr>
        <w:t>VNFParametersListType</w:t>
      </w:r>
      <w:r>
        <w:t>;</w:t>
      </w:r>
      <w:r w:rsidR="00D82525" w:rsidRPr="00D82525">
        <w:t xml:space="preserve"> </w:t>
      </w:r>
    </w:p>
    <w:p w14:paraId="36410EB6" w14:textId="77777777" w:rsidR="00D82525" w:rsidRDefault="00D82525" w:rsidP="00D82525">
      <w:pPr>
        <w:pStyle w:val="PL"/>
        <w:rPr>
          <w:lang w:eastAsia="zh-CN"/>
        </w:rPr>
      </w:pPr>
      <w:r>
        <w:t xml:space="preserve">      struct </w:t>
      </w:r>
      <w:r>
        <w:rPr>
          <w:lang w:eastAsia="zh-CN"/>
        </w:rPr>
        <w:t>PEE</w:t>
      </w:r>
      <w:r>
        <w:rPr>
          <w:rFonts w:hint="eastAsia"/>
          <w:lang w:eastAsia="zh-CN"/>
        </w:rPr>
        <w:t>Parameters</w:t>
      </w:r>
    </w:p>
    <w:p w14:paraId="78DE3128" w14:textId="77777777" w:rsidR="00D82525" w:rsidRDefault="00D82525" w:rsidP="00D82525">
      <w:pPr>
        <w:pStyle w:val="PL"/>
      </w:pPr>
      <w:r>
        <w:t xml:space="preserve">      {</w:t>
      </w:r>
    </w:p>
    <w:p w14:paraId="7F10D1F3" w14:textId="77777777" w:rsidR="00D82525" w:rsidRDefault="00D82525" w:rsidP="00D82525">
      <w:pPr>
        <w:pStyle w:val="PL"/>
        <w:rPr>
          <w:lang w:eastAsia="zh-CN"/>
        </w:rPr>
      </w:pPr>
      <w:r>
        <w:t xml:space="preserve">         </w:t>
      </w:r>
      <w:r>
        <w:rPr>
          <w:rFonts w:hint="eastAsia"/>
          <w:lang w:eastAsia="zh-CN"/>
        </w:rPr>
        <w:t xml:space="preserve">string </w:t>
      </w:r>
      <w:r>
        <w:t>siteIdentification</w:t>
      </w:r>
      <w:r>
        <w:rPr>
          <w:rFonts w:hint="eastAsia"/>
          <w:lang w:eastAsia="zh-CN"/>
        </w:rPr>
        <w:t>;</w:t>
      </w:r>
    </w:p>
    <w:p w14:paraId="43535262" w14:textId="77777777" w:rsidR="00D82525" w:rsidRDefault="00D82525" w:rsidP="00D82525">
      <w:pPr>
        <w:pStyle w:val="PL"/>
        <w:rPr>
          <w:lang w:eastAsia="zh-CN"/>
        </w:rPr>
      </w:pPr>
      <w:r>
        <w:rPr>
          <w:lang w:eastAsia="zh-CN"/>
        </w:rPr>
        <w:t xml:space="preserve">         float siteLatitude;</w:t>
      </w:r>
    </w:p>
    <w:p w14:paraId="6E8C6439" w14:textId="77777777" w:rsidR="00D82525" w:rsidRPr="004448CA" w:rsidRDefault="00D82525" w:rsidP="00D82525">
      <w:pPr>
        <w:pStyle w:val="PL"/>
        <w:rPr>
          <w:lang w:eastAsia="zh-CN"/>
        </w:rPr>
      </w:pPr>
      <w:r>
        <w:rPr>
          <w:lang w:eastAsia="zh-CN"/>
        </w:rPr>
        <w:t xml:space="preserve">         float siteLongitude;</w:t>
      </w:r>
    </w:p>
    <w:p w14:paraId="1AEDCAC2" w14:textId="77777777" w:rsidR="00D82525" w:rsidRPr="004448CA" w:rsidRDefault="00D82525" w:rsidP="00D82525">
      <w:pPr>
        <w:pStyle w:val="PL"/>
        <w:ind w:firstLineChars="550" w:firstLine="880"/>
        <w:rPr>
          <w:lang w:eastAsia="zh-CN"/>
        </w:rPr>
      </w:pPr>
      <w:r>
        <w:rPr>
          <w:rFonts w:hint="eastAsia"/>
          <w:lang w:eastAsia="zh-CN"/>
        </w:rPr>
        <w:t xml:space="preserve">string </w:t>
      </w:r>
      <w:r>
        <w:t>siteDescription</w:t>
      </w:r>
      <w:r>
        <w:rPr>
          <w:rFonts w:hint="eastAsia"/>
          <w:lang w:eastAsia="zh-CN"/>
        </w:rPr>
        <w:t>;</w:t>
      </w:r>
    </w:p>
    <w:p w14:paraId="2F882542" w14:textId="77777777" w:rsidR="00D82525" w:rsidRDefault="00D82525" w:rsidP="00D82525">
      <w:pPr>
        <w:pStyle w:val="PL"/>
        <w:ind w:firstLineChars="550" w:firstLine="880"/>
        <w:rPr>
          <w:lang w:eastAsia="zh-CN"/>
        </w:rPr>
      </w:pPr>
      <w:r>
        <w:rPr>
          <w:rFonts w:hint="eastAsia"/>
          <w:lang w:eastAsia="zh-CN"/>
        </w:rPr>
        <w:t xml:space="preserve">string </w:t>
      </w:r>
      <w:r>
        <w:t>equipmentType</w:t>
      </w:r>
      <w:r>
        <w:rPr>
          <w:rFonts w:hint="eastAsia"/>
          <w:lang w:eastAsia="zh-CN"/>
        </w:rPr>
        <w:t>;</w:t>
      </w:r>
    </w:p>
    <w:p w14:paraId="150A11F9" w14:textId="77777777" w:rsidR="00D82525" w:rsidRPr="004448CA" w:rsidRDefault="00D82525" w:rsidP="00D82525">
      <w:pPr>
        <w:pStyle w:val="PL"/>
        <w:ind w:firstLineChars="550" w:firstLine="880"/>
        <w:rPr>
          <w:lang w:eastAsia="zh-CN"/>
        </w:rPr>
      </w:pPr>
      <w:r>
        <w:rPr>
          <w:lang w:eastAsia="zh-CN"/>
        </w:rPr>
        <w:t>string environmentType;</w:t>
      </w:r>
    </w:p>
    <w:p w14:paraId="3E602B63" w14:textId="77777777" w:rsidR="00D82525" w:rsidRDefault="00D82525" w:rsidP="00D82525">
      <w:pPr>
        <w:pStyle w:val="PL"/>
        <w:ind w:firstLineChars="550" w:firstLine="880"/>
      </w:pPr>
      <w:r>
        <w:rPr>
          <w:lang w:eastAsia="zh-CN"/>
        </w:rPr>
        <w:t>string</w:t>
      </w:r>
      <w:r>
        <w:rPr>
          <w:rFonts w:hint="eastAsia"/>
          <w:lang w:eastAsia="zh-CN"/>
        </w:rPr>
        <w:t xml:space="preserve"> </w:t>
      </w:r>
      <w:r>
        <w:t>powerInterface;</w:t>
      </w:r>
    </w:p>
    <w:p w14:paraId="0A6D5C12" w14:textId="77777777" w:rsidR="00D82525" w:rsidRDefault="00D82525" w:rsidP="00D82525">
      <w:pPr>
        <w:pStyle w:val="PL"/>
      </w:pPr>
      <w:r>
        <w:t xml:space="preserve">      };</w:t>
      </w:r>
    </w:p>
    <w:p w14:paraId="2071CF9F" w14:textId="77777777" w:rsidR="00D82525" w:rsidRDefault="00D82525" w:rsidP="00D82525">
      <w:pPr>
        <w:pStyle w:val="PL"/>
      </w:pPr>
    </w:p>
    <w:p w14:paraId="4936B943" w14:textId="77777777" w:rsidR="00D82525" w:rsidRDefault="00D82525" w:rsidP="00D82525">
      <w:pPr>
        <w:pStyle w:val="PL"/>
      </w:pPr>
      <w:r>
        <w:t xml:space="preserve">      /**</w:t>
      </w:r>
    </w:p>
    <w:p w14:paraId="536E2983" w14:textId="77777777" w:rsidR="00D82525" w:rsidRDefault="00D82525" w:rsidP="00D82525">
      <w:pPr>
        <w:pStyle w:val="PL"/>
      </w:pPr>
      <w:r>
        <w:t xml:space="preserve">       * </w:t>
      </w:r>
      <w:r>
        <w:rPr>
          <w:lang w:eastAsia="zh-CN"/>
        </w:rPr>
        <w:t>PEE</w:t>
      </w:r>
      <w:r>
        <w:rPr>
          <w:rFonts w:hint="eastAsia"/>
          <w:lang w:eastAsia="zh-CN"/>
        </w:rPr>
        <w:t>ParametersListType</w:t>
      </w:r>
      <w:r>
        <w:t xml:space="preserve"> represents a </w:t>
      </w:r>
      <w:r>
        <w:rPr>
          <w:rFonts w:hint="eastAsia"/>
          <w:lang w:eastAsia="zh-CN"/>
        </w:rPr>
        <w:t>list</w:t>
      </w:r>
      <w:r>
        <w:t xml:space="preserve"> of </w:t>
      </w:r>
      <w:r>
        <w:rPr>
          <w:lang w:eastAsia="zh-CN"/>
        </w:rPr>
        <w:t>PEE</w:t>
      </w:r>
      <w:r>
        <w:rPr>
          <w:rFonts w:hint="eastAsia"/>
          <w:lang w:eastAsia="zh-CN"/>
        </w:rPr>
        <w:t>Parameters</w:t>
      </w:r>
      <w:r>
        <w:t>.</w:t>
      </w:r>
    </w:p>
    <w:p w14:paraId="443B6F31" w14:textId="77777777" w:rsidR="00D82525" w:rsidRDefault="00D82525" w:rsidP="00D82525">
      <w:pPr>
        <w:pStyle w:val="PL"/>
        <w:rPr>
          <w:lang w:eastAsia="zh-CN"/>
        </w:rPr>
      </w:pPr>
      <w:r>
        <w:t xml:space="preserve">       * </w:t>
      </w:r>
      <w:r>
        <w:rPr>
          <w:rFonts w:hint="eastAsia"/>
          <w:lang w:eastAsia="zh-CN"/>
        </w:rPr>
        <w:t xml:space="preserve">The detailed definition of </w:t>
      </w:r>
      <w:r>
        <w:rPr>
          <w:lang w:eastAsia="zh-CN"/>
        </w:rPr>
        <w:t>PEE</w:t>
      </w:r>
      <w:r>
        <w:rPr>
          <w:rFonts w:hint="eastAsia"/>
          <w:lang w:eastAsia="zh-CN"/>
        </w:rPr>
        <w:t>ParametersListType, see clause 4.4.1 of [4].</w:t>
      </w:r>
    </w:p>
    <w:p w14:paraId="37257428" w14:textId="77777777" w:rsidR="00D82525" w:rsidRDefault="00D82525" w:rsidP="00D82525">
      <w:pPr>
        <w:pStyle w:val="PL"/>
      </w:pPr>
      <w:r>
        <w:t xml:space="preserve">       */</w:t>
      </w:r>
    </w:p>
    <w:p w14:paraId="32E5F5B4" w14:textId="77777777" w:rsidR="00D82525" w:rsidRDefault="00D82525" w:rsidP="00D82525">
      <w:pPr>
        <w:pStyle w:val="PL"/>
      </w:pPr>
      <w:r>
        <w:t xml:space="preserve">      typedef sequence&lt;</w:t>
      </w:r>
      <w:r>
        <w:rPr>
          <w:lang w:eastAsia="zh-CN"/>
        </w:rPr>
        <w:t>PEE</w:t>
      </w:r>
      <w:r>
        <w:rPr>
          <w:rFonts w:hint="eastAsia"/>
          <w:lang w:eastAsia="zh-CN"/>
        </w:rPr>
        <w:t>Parameters</w:t>
      </w:r>
      <w:r>
        <w:t xml:space="preserve">&gt; </w:t>
      </w:r>
      <w:r>
        <w:rPr>
          <w:lang w:eastAsia="zh-CN"/>
        </w:rPr>
        <w:t>PEE</w:t>
      </w:r>
      <w:r>
        <w:rPr>
          <w:rFonts w:hint="eastAsia"/>
          <w:lang w:eastAsia="zh-CN"/>
        </w:rPr>
        <w:t>ParametersListType</w:t>
      </w:r>
      <w:r>
        <w:t>;</w:t>
      </w:r>
    </w:p>
    <w:p w14:paraId="3B0FC5B2" w14:textId="77777777" w:rsidR="004C4564" w:rsidRDefault="004C4564" w:rsidP="004C4564">
      <w:pPr>
        <w:pStyle w:val="PL"/>
      </w:pPr>
    </w:p>
    <w:p w14:paraId="67200631" w14:textId="77777777" w:rsidR="000D7D79" w:rsidRDefault="000D7D79" w:rsidP="000D7D79">
      <w:pPr>
        <w:pStyle w:val="PL"/>
        <w:rPr>
          <w:rFonts w:cs="Courier New"/>
          <w:szCs w:val="16"/>
        </w:rPr>
      </w:pPr>
      <w:r>
        <w:rPr>
          <w:rFonts w:cs="Courier New"/>
          <w:szCs w:val="16"/>
        </w:rPr>
        <w:t xml:space="preserve">      typedef any ThresholdValueType;</w:t>
      </w:r>
    </w:p>
    <w:p w14:paraId="529A7F69" w14:textId="77777777" w:rsidR="000D7D79" w:rsidRDefault="000D7D79" w:rsidP="000D7D79">
      <w:pPr>
        <w:pStyle w:val="PL"/>
        <w:rPr>
          <w:rFonts w:cs="Courier New"/>
          <w:szCs w:val="16"/>
        </w:rPr>
      </w:pPr>
      <w:r>
        <w:rPr>
          <w:rFonts w:cs="Courier New"/>
          <w:szCs w:val="16"/>
        </w:rPr>
        <w:t xml:space="preserve">      enum Direction {INCREASING, DECREASING};</w:t>
      </w:r>
    </w:p>
    <w:p w14:paraId="0C16B16B" w14:textId="77777777" w:rsidR="000D7D79" w:rsidRDefault="000D7D79" w:rsidP="000D7D79">
      <w:pPr>
        <w:pStyle w:val="PL"/>
        <w:rPr>
          <w:rFonts w:cs="Courier New"/>
          <w:szCs w:val="16"/>
        </w:rPr>
      </w:pPr>
      <w:r>
        <w:rPr>
          <w:rFonts w:cs="Courier New"/>
          <w:szCs w:val="16"/>
        </w:rPr>
        <w:t xml:space="preserve">      union HysteresisType switch(boolean)</w:t>
      </w:r>
    </w:p>
    <w:p w14:paraId="5DA11A47" w14:textId="77777777" w:rsidR="000D7D79" w:rsidRDefault="000D7D79" w:rsidP="000D7D79">
      <w:pPr>
        <w:pStyle w:val="PL"/>
        <w:rPr>
          <w:rFonts w:cs="Courier New"/>
          <w:szCs w:val="16"/>
        </w:rPr>
      </w:pPr>
      <w:r>
        <w:rPr>
          <w:rFonts w:cs="Courier New"/>
          <w:szCs w:val="16"/>
        </w:rPr>
        <w:t xml:space="preserve">      {</w:t>
      </w:r>
    </w:p>
    <w:p w14:paraId="087A0FC8" w14:textId="77777777" w:rsidR="000D7D79" w:rsidRDefault="000D7D79" w:rsidP="000D7D79">
      <w:pPr>
        <w:pStyle w:val="PL"/>
        <w:rPr>
          <w:rFonts w:cs="Courier New"/>
          <w:szCs w:val="16"/>
        </w:rPr>
      </w:pPr>
      <w:r>
        <w:rPr>
          <w:rFonts w:cs="Courier New"/>
          <w:szCs w:val="16"/>
        </w:rPr>
        <w:t xml:space="preserve">          case TRUE: long long_value;</w:t>
      </w:r>
    </w:p>
    <w:p w14:paraId="4DBC140B" w14:textId="77777777" w:rsidR="000D7D79" w:rsidRDefault="000D7D79" w:rsidP="000D7D79">
      <w:pPr>
        <w:pStyle w:val="PL"/>
        <w:rPr>
          <w:rFonts w:cs="Courier New"/>
          <w:szCs w:val="16"/>
        </w:rPr>
      </w:pPr>
      <w:r>
        <w:rPr>
          <w:rFonts w:cs="Courier New"/>
          <w:szCs w:val="16"/>
        </w:rPr>
        <w:t xml:space="preserve">          case FALSE: float float_value;</w:t>
      </w:r>
    </w:p>
    <w:p w14:paraId="4359C02A" w14:textId="77777777" w:rsidR="000D7D79" w:rsidRDefault="000D7D79" w:rsidP="000D7D79">
      <w:pPr>
        <w:pStyle w:val="PL"/>
        <w:rPr>
          <w:rFonts w:cs="Courier New"/>
          <w:szCs w:val="16"/>
        </w:rPr>
      </w:pPr>
      <w:r>
        <w:rPr>
          <w:rFonts w:cs="Courier New"/>
          <w:szCs w:val="16"/>
        </w:rPr>
        <w:t xml:space="preserve">      };</w:t>
      </w:r>
    </w:p>
    <w:p w14:paraId="652DE0C0" w14:textId="77777777" w:rsidR="000D7D79" w:rsidRDefault="000D7D79" w:rsidP="000D7D79">
      <w:pPr>
        <w:pStyle w:val="PL"/>
        <w:rPr>
          <w:rFonts w:cs="Courier New"/>
          <w:szCs w:val="16"/>
        </w:rPr>
      </w:pPr>
      <w:r>
        <w:rPr>
          <w:rFonts w:cs="Courier New"/>
          <w:szCs w:val="16"/>
        </w:rPr>
        <w:t xml:space="preserve">      struct ThresholdPackElement</w:t>
      </w:r>
    </w:p>
    <w:p w14:paraId="2C140942" w14:textId="77777777" w:rsidR="000D7D79" w:rsidRDefault="000D7D79" w:rsidP="000D7D79">
      <w:pPr>
        <w:pStyle w:val="PL"/>
        <w:rPr>
          <w:rFonts w:cs="Courier New"/>
          <w:szCs w:val="16"/>
        </w:rPr>
      </w:pPr>
      <w:r>
        <w:rPr>
          <w:rFonts w:cs="Courier New"/>
          <w:szCs w:val="16"/>
        </w:rPr>
        <w:t xml:space="preserve">      {</w:t>
      </w:r>
    </w:p>
    <w:p w14:paraId="17B3E4D9" w14:textId="77777777" w:rsidR="000D7D79" w:rsidRDefault="000D7D79" w:rsidP="000D7D79">
      <w:pPr>
        <w:pStyle w:val="PL"/>
        <w:rPr>
          <w:rFonts w:cs="Courier New"/>
          <w:szCs w:val="16"/>
        </w:rPr>
      </w:pPr>
      <w:r>
        <w:rPr>
          <w:rFonts w:cs="Courier New"/>
          <w:szCs w:val="16"/>
        </w:rPr>
        <w:t xml:space="preserve">         ThresholdValueType thresholdValue;</w:t>
      </w:r>
    </w:p>
    <w:p w14:paraId="6B5F1153" w14:textId="77777777" w:rsidR="000D7D79" w:rsidRDefault="000D7D79" w:rsidP="000D7D79">
      <w:pPr>
        <w:pStyle w:val="PL"/>
        <w:rPr>
          <w:rFonts w:cs="Courier New"/>
          <w:szCs w:val="16"/>
        </w:rPr>
      </w:pPr>
      <w:r>
        <w:rPr>
          <w:rFonts w:cs="Courier New"/>
          <w:szCs w:val="16"/>
        </w:rPr>
        <w:t xml:space="preserve">         short thresholdLevel;</w:t>
      </w:r>
    </w:p>
    <w:p w14:paraId="39289BB5" w14:textId="77777777" w:rsidR="000D7D79" w:rsidRDefault="000D7D79" w:rsidP="000D7D79">
      <w:pPr>
        <w:pStyle w:val="PL"/>
        <w:rPr>
          <w:rFonts w:cs="Courier New"/>
          <w:szCs w:val="16"/>
        </w:rPr>
      </w:pPr>
      <w:r>
        <w:rPr>
          <w:rFonts w:cs="Courier New"/>
          <w:szCs w:val="16"/>
        </w:rPr>
        <w:t xml:space="preserve">         HysteresisType hysteresis;</w:t>
      </w:r>
    </w:p>
    <w:p w14:paraId="65EA40A6" w14:textId="77777777" w:rsidR="000D7D79" w:rsidRDefault="000D7D79" w:rsidP="000D7D79">
      <w:pPr>
        <w:pStyle w:val="PL"/>
        <w:rPr>
          <w:rFonts w:cs="Courier New"/>
          <w:szCs w:val="16"/>
        </w:rPr>
      </w:pPr>
      <w:r>
        <w:rPr>
          <w:rFonts w:cs="Courier New"/>
          <w:szCs w:val="16"/>
        </w:rPr>
        <w:t xml:space="preserve">      };</w:t>
      </w:r>
    </w:p>
    <w:p w14:paraId="66BF0E99" w14:textId="77777777" w:rsidR="000D7D79" w:rsidRDefault="000D7D79" w:rsidP="000D7D79">
      <w:pPr>
        <w:pStyle w:val="PL"/>
        <w:rPr>
          <w:rFonts w:cs="Courier New"/>
          <w:szCs w:val="16"/>
        </w:rPr>
      </w:pPr>
      <w:r>
        <w:rPr>
          <w:rFonts w:cs="Courier New"/>
          <w:szCs w:val="16"/>
        </w:rPr>
        <w:t xml:space="preserve">      typedef sequence&lt;ThresholdPackElement&gt; ThresholdPackType;</w:t>
      </w:r>
    </w:p>
    <w:p w14:paraId="4A9FEBCF" w14:textId="77777777" w:rsidR="000D7D79" w:rsidRDefault="000D7D79" w:rsidP="000D7D79">
      <w:pPr>
        <w:pStyle w:val="PL"/>
        <w:rPr>
          <w:rFonts w:cs="Courier New"/>
          <w:szCs w:val="16"/>
        </w:rPr>
      </w:pPr>
      <w:r>
        <w:rPr>
          <w:rFonts w:cs="Courier New"/>
          <w:szCs w:val="16"/>
        </w:rPr>
        <w:t xml:space="preserve">      struct ThresholdInfo</w:t>
      </w:r>
    </w:p>
    <w:p w14:paraId="74263113" w14:textId="77777777" w:rsidR="000D7D79" w:rsidRDefault="000D7D79" w:rsidP="000D7D79">
      <w:pPr>
        <w:pStyle w:val="PL"/>
        <w:rPr>
          <w:rFonts w:cs="Courier New"/>
          <w:szCs w:val="16"/>
        </w:rPr>
      </w:pPr>
      <w:r>
        <w:rPr>
          <w:rFonts w:cs="Courier New"/>
          <w:szCs w:val="16"/>
        </w:rPr>
        <w:t xml:space="preserve">      {</w:t>
      </w:r>
    </w:p>
    <w:p w14:paraId="78358DAD" w14:textId="77777777" w:rsidR="000D7D79" w:rsidRDefault="000D7D79" w:rsidP="000D7D79">
      <w:pPr>
        <w:pStyle w:val="PL"/>
        <w:rPr>
          <w:rFonts w:cs="Courier New"/>
          <w:szCs w:val="16"/>
        </w:rPr>
      </w:pPr>
      <w:r>
        <w:rPr>
          <w:rFonts w:cs="Courier New"/>
          <w:szCs w:val="16"/>
        </w:rPr>
        <w:t xml:space="preserve">         string measurementType;</w:t>
      </w:r>
    </w:p>
    <w:p w14:paraId="398915B7" w14:textId="77777777" w:rsidR="000D7D79" w:rsidRDefault="000D7D79" w:rsidP="000D7D79">
      <w:pPr>
        <w:pStyle w:val="PL"/>
        <w:rPr>
          <w:rFonts w:cs="Courier New"/>
          <w:szCs w:val="16"/>
        </w:rPr>
      </w:pPr>
      <w:r>
        <w:rPr>
          <w:rFonts w:cs="Courier New"/>
          <w:szCs w:val="16"/>
        </w:rPr>
        <w:t xml:space="preserve">         Direction direction_;</w:t>
      </w:r>
    </w:p>
    <w:p w14:paraId="5B12EEA9" w14:textId="77777777" w:rsidR="000D7D79" w:rsidRDefault="000D7D79" w:rsidP="000D7D79">
      <w:pPr>
        <w:pStyle w:val="PL"/>
        <w:rPr>
          <w:rFonts w:cs="Courier New"/>
          <w:szCs w:val="16"/>
        </w:rPr>
      </w:pPr>
      <w:r>
        <w:rPr>
          <w:rFonts w:cs="Courier New"/>
          <w:szCs w:val="16"/>
        </w:rPr>
        <w:t xml:space="preserve">         ThresholdPackType thresholdPack;</w:t>
      </w:r>
    </w:p>
    <w:p w14:paraId="005AB9CB" w14:textId="77777777" w:rsidR="000D7D79" w:rsidRDefault="000D7D79" w:rsidP="000D7D79">
      <w:pPr>
        <w:pStyle w:val="PL"/>
        <w:rPr>
          <w:rFonts w:cs="Courier New"/>
          <w:szCs w:val="16"/>
        </w:rPr>
      </w:pPr>
      <w:r>
        <w:rPr>
          <w:rFonts w:cs="Courier New"/>
          <w:szCs w:val="16"/>
        </w:rPr>
        <w:t xml:space="preserve">      };</w:t>
      </w:r>
    </w:p>
    <w:p w14:paraId="33963F8B" w14:textId="77777777" w:rsidR="000D7D79" w:rsidRDefault="000D7D79" w:rsidP="000D7D79">
      <w:pPr>
        <w:pStyle w:val="PL"/>
      </w:pPr>
      <w:r>
        <w:rPr>
          <w:rFonts w:cs="Courier New"/>
          <w:szCs w:val="16"/>
        </w:rPr>
        <w:t xml:space="preserve">      typedef sequence&lt;ThresholdInfo&gt; ThresholdInfoListType;</w:t>
      </w:r>
    </w:p>
    <w:p w14:paraId="26108414" w14:textId="77777777" w:rsidR="00F45460" w:rsidRDefault="00F45460">
      <w:pPr>
        <w:pStyle w:val="PL"/>
      </w:pPr>
    </w:p>
    <w:p w14:paraId="62A7A730" w14:textId="77777777" w:rsidR="00F45460" w:rsidRDefault="00F45460">
      <w:pPr>
        <w:pStyle w:val="PL"/>
      </w:pPr>
      <w:r>
        <w:t xml:space="preserve">   };</w:t>
      </w:r>
    </w:p>
    <w:p w14:paraId="54C5D7EB" w14:textId="77777777" w:rsidR="001808C0" w:rsidRDefault="001808C0" w:rsidP="001808C0">
      <w:pPr>
        <w:pStyle w:val="PL"/>
      </w:pPr>
    </w:p>
    <w:p w14:paraId="44F93966" w14:textId="77777777" w:rsidR="001808C0" w:rsidRDefault="001808C0" w:rsidP="001808C0">
      <w:pPr>
        <w:pStyle w:val="PL"/>
        <w:rPr>
          <w:rFonts w:eastAsia="Arial Unicode MS"/>
          <w:lang w:eastAsia="zh-CN"/>
        </w:rPr>
      </w:pPr>
    </w:p>
    <w:p w14:paraId="281BCE88" w14:textId="77777777" w:rsidR="001808C0" w:rsidRDefault="001808C0" w:rsidP="001808C0">
      <w:pPr>
        <w:pStyle w:val="PL"/>
        <w:rPr>
          <w:rFonts w:eastAsia="Arial Unicode MS"/>
        </w:rPr>
      </w:pPr>
      <w:r>
        <w:t xml:space="preserve">      /**</w:t>
      </w:r>
    </w:p>
    <w:p w14:paraId="4DCEEE07" w14:textId="77777777" w:rsidR="001808C0" w:rsidRDefault="001808C0" w:rsidP="001808C0">
      <w:pPr>
        <w:pStyle w:val="PL"/>
        <w:rPr>
          <w:rFonts w:eastAsia="Arial Unicode MS"/>
        </w:rPr>
      </w:pPr>
      <w:r>
        <w:t xml:space="preserve">       *  This module adds datatype definitions for PM Control</w:t>
      </w:r>
    </w:p>
    <w:p w14:paraId="168E6C58" w14:textId="77777777" w:rsidR="001808C0" w:rsidRDefault="001808C0" w:rsidP="001808C0">
      <w:pPr>
        <w:pStyle w:val="PL"/>
        <w:rPr>
          <w:rFonts w:eastAsia="Arial Unicode MS"/>
          <w:lang w:eastAsia="zh-CN"/>
        </w:rPr>
      </w:pPr>
      <w:r>
        <w:t xml:space="preserve">       */</w:t>
      </w:r>
    </w:p>
    <w:p w14:paraId="70DF31B9" w14:textId="77777777" w:rsidR="001808C0" w:rsidRDefault="001808C0" w:rsidP="001808C0">
      <w:pPr>
        <w:pStyle w:val="PL"/>
        <w:rPr>
          <w:rFonts w:eastAsia="Arial Unicode MS"/>
          <w:lang w:eastAsia="zh-CN"/>
        </w:rPr>
      </w:pPr>
      <w:r>
        <w:t xml:space="preserve">      module </w:t>
      </w:r>
      <w:r>
        <w:rPr>
          <w:lang w:eastAsia="zh-CN"/>
        </w:rPr>
        <w:t>PMControlTypes</w:t>
      </w:r>
    </w:p>
    <w:p w14:paraId="3D838A88" w14:textId="77777777" w:rsidR="001808C0" w:rsidRDefault="001808C0" w:rsidP="001808C0">
      <w:pPr>
        <w:pStyle w:val="PL"/>
        <w:rPr>
          <w:rFonts w:eastAsia="Arial Unicode MS"/>
          <w:lang w:eastAsia="zh-CN"/>
        </w:rPr>
      </w:pPr>
      <w:r>
        <w:t xml:space="preserve">   </w:t>
      </w:r>
      <w:r>
        <w:rPr>
          <w:lang w:eastAsia="zh-CN"/>
        </w:rPr>
        <w:t xml:space="preserve">   {</w:t>
      </w:r>
    </w:p>
    <w:p w14:paraId="7A6654DA" w14:textId="77777777" w:rsidR="001808C0" w:rsidRDefault="001808C0" w:rsidP="001808C0">
      <w:pPr>
        <w:pStyle w:val="PL"/>
        <w:rPr>
          <w:rFonts w:eastAsia="Arial Unicode MS"/>
        </w:rPr>
      </w:pPr>
      <w:r>
        <w:t xml:space="preserve">         Struct Measurements</w:t>
      </w:r>
    </w:p>
    <w:p w14:paraId="42D21A0B" w14:textId="77777777" w:rsidR="001808C0" w:rsidRPr="00077326" w:rsidRDefault="001808C0" w:rsidP="001808C0">
      <w:pPr>
        <w:pStyle w:val="PL"/>
      </w:pPr>
      <w:r>
        <w:t xml:space="preserve">         {</w:t>
      </w:r>
      <w:r>
        <w:rPr>
          <w:rFonts w:eastAsia="Arial Unicode MS"/>
        </w:rPr>
        <w:t xml:space="preserve">      </w:t>
      </w:r>
    </w:p>
    <w:p w14:paraId="113DF2BD" w14:textId="77777777" w:rsidR="001808C0" w:rsidRDefault="001808C0" w:rsidP="001808C0">
      <w:pPr>
        <w:pStyle w:val="PL"/>
        <w:rPr>
          <w:rFonts w:eastAsia="Arial Unicode MS"/>
        </w:rPr>
      </w:pPr>
      <w:r>
        <w:t xml:space="preserve">            measurementTypes StringSet,</w:t>
      </w:r>
    </w:p>
    <w:p w14:paraId="1095EEDE" w14:textId="77777777" w:rsidR="001808C0" w:rsidRPr="00D315A4" w:rsidRDefault="001808C0" w:rsidP="001808C0">
      <w:pPr>
        <w:pStyle w:val="PL"/>
        <w:rPr>
          <w:rFonts w:eastAsia="Arial Unicode MS"/>
        </w:rPr>
      </w:pPr>
      <w:r>
        <w:t xml:space="preserve">            </w:t>
      </w:r>
      <w:r>
        <w:rPr>
          <w:lang w:eastAsia="zh-CN"/>
        </w:rPr>
        <w:t>gPs LongSet</w:t>
      </w:r>
    </w:p>
    <w:p w14:paraId="62F96295" w14:textId="77777777" w:rsidR="001808C0" w:rsidRDefault="001808C0" w:rsidP="001808C0">
      <w:pPr>
        <w:pStyle w:val="PL"/>
        <w:rPr>
          <w:rFonts w:eastAsia="Arial Unicode MS"/>
        </w:rPr>
      </w:pPr>
      <w:r>
        <w:t xml:space="preserve">         };</w:t>
      </w:r>
    </w:p>
    <w:p w14:paraId="1447E737"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257DF0D7" w14:textId="77777777" w:rsidR="001808C0" w:rsidRDefault="001808C0" w:rsidP="001808C0">
      <w:pPr>
        <w:pStyle w:val="PL"/>
        <w:rPr>
          <w:rFonts w:eastAsia="Arial Unicode MS"/>
          <w:lang w:eastAsia="zh-CN"/>
        </w:rPr>
      </w:pPr>
    </w:p>
    <w:p w14:paraId="6B8D22FF" w14:textId="77777777" w:rsidR="001808C0" w:rsidRDefault="001808C0" w:rsidP="001808C0">
      <w:pPr>
        <w:pStyle w:val="PL"/>
        <w:rPr>
          <w:rFonts w:eastAsia="Arial Unicode MS"/>
          <w:szCs w:val="16"/>
        </w:rPr>
      </w:pPr>
      <w:r>
        <w:rPr>
          <w:szCs w:val="16"/>
        </w:rPr>
        <w:t xml:space="preserve">      enum PMAdministrativeStateType</w:t>
      </w:r>
    </w:p>
    <w:p w14:paraId="20848800" w14:textId="77777777" w:rsidR="001808C0" w:rsidRDefault="001808C0" w:rsidP="001808C0">
      <w:pPr>
        <w:pStyle w:val="PL"/>
        <w:rPr>
          <w:rFonts w:eastAsia="Arial Unicode MS"/>
          <w:szCs w:val="16"/>
        </w:rPr>
      </w:pPr>
      <w:r>
        <w:rPr>
          <w:szCs w:val="16"/>
        </w:rPr>
        <w:t xml:space="preserve">      {</w:t>
      </w:r>
    </w:p>
    <w:p w14:paraId="1762291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2BD01175" w14:textId="77777777" w:rsidR="001808C0" w:rsidRDefault="001808C0" w:rsidP="001808C0">
      <w:pPr>
        <w:pStyle w:val="PL"/>
        <w:rPr>
          <w:rFonts w:eastAsia="Arial Unicode MS"/>
          <w:szCs w:val="16"/>
        </w:rPr>
      </w:pPr>
      <w:r>
        <w:rPr>
          <w:szCs w:val="16"/>
        </w:rPr>
        <w:lastRenderedPageBreak/>
        <w:t xml:space="preserve">         SHUTTINGDOWN,</w:t>
      </w:r>
    </w:p>
    <w:p w14:paraId="683A79C3"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265E19E3" w14:textId="77777777" w:rsidR="001808C0" w:rsidRDefault="001808C0" w:rsidP="001808C0">
      <w:pPr>
        <w:pStyle w:val="PL"/>
        <w:rPr>
          <w:szCs w:val="16"/>
        </w:rPr>
      </w:pPr>
      <w:r>
        <w:rPr>
          <w:szCs w:val="16"/>
        </w:rPr>
        <w:t xml:space="preserve">      };</w:t>
      </w:r>
    </w:p>
    <w:p w14:paraId="0313F076" w14:textId="77777777" w:rsidR="001808C0" w:rsidRDefault="001808C0" w:rsidP="001808C0">
      <w:pPr>
        <w:pStyle w:val="PL"/>
        <w:rPr>
          <w:rFonts w:eastAsia="Arial Unicode MS"/>
          <w:lang w:eastAsia="zh-CN"/>
        </w:rPr>
      </w:pPr>
    </w:p>
    <w:p w14:paraId="2EFC8DEC" w14:textId="77777777" w:rsidR="001808C0" w:rsidRDefault="001808C0" w:rsidP="001808C0">
      <w:pPr>
        <w:pStyle w:val="PL"/>
        <w:rPr>
          <w:rFonts w:eastAsia="Arial Unicode MS"/>
          <w:szCs w:val="16"/>
        </w:rPr>
      </w:pPr>
      <w:r>
        <w:rPr>
          <w:szCs w:val="16"/>
        </w:rPr>
        <w:t xml:space="preserve">      enum PMOperationalStateType</w:t>
      </w:r>
    </w:p>
    <w:p w14:paraId="29DD7346" w14:textId="77777777" w:rsidR="001808C0" w:rsidRDefault="001808C0" w:rsidP="001808C0">
      <w:pPr>
        <w:pStyle w:val="PL"/>
        <w:rPr>
          <w:rFonts w:eastAsia="Arial Unicode MS"/>
          <w:szCs w:val="16"/>
        </w:rPr>
      </w:pPr>
      <w:r>
        <w:rPr>
          <w:szCs w:val="16"/>
        </w:rPr>
        <w:t xml:space="preserve">      {</w:t>
      </w:r>
    </w:p>
    <w:p w14:paraId="2F9C1B6C"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12D4D3A8"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9C88A35" w14:textId="77777777" w:rsidR="001808C0" w:rsidRDefault="001808C0" w:rsidP="001808C0">
      <w:pPr>
        <w:pStyle w:val="PL"/>
        <w:rPr>
          <w:szCs w:val="16"/>
        </w:rPr>
      </w:pPr>
      <w:r>
        <w:rPr>
          <w:szCs w:val="16"/>
        </w:rPr>
        <w:t xml:space="preserve">      };</w:t>
      </w:r>
    </w:p>
    <w:p w14:paraId="6D6AD33D" w14:textId="77777777" w:rsidR="001808C0" w:rsidRDefault="001808C0" w:rsidP="001808C0">
      <w:pPr>
        <w:pStyle w:val="PL"/>
        <w:rPr>
          <w:rFonts w:eastAsia="Arial Unicode MS"/>
          <w:lang w:eastAsia="zh-CN"/>
        </w:rPr>
      </w:pPr>
    </w:p>
    <w:p w14:paraId="3636D002" w14:textId="77777777" w:rsidR="001808C0" w:rsidRDefault="001808C0" w:rsidP="001808C0">
      <w:pPr>
        <w:pStyle w:val="PL"/>
      </w:pPr>
      <w:r>
        <w:t xml:space="preserve">      typedef MOReferenceSet ManagedObjectDNsType;</w:t>
      </w:r>
    </w:p>
    <w:p w14:paraId="6FD6B883" w14:textId="77777777" w:rsidR="001808C0" w:rsidRDefault="001808C0" w:rsidP="001808C0">
      <w:pPr>
        <w:pStyle w:val="PL"/>
        <w:rPr>
          <w:rFonts w:eastAsia="Arial Unicode MS"/>
          <w:lang w:eastAsia="zh-CN"/>
        </w:rPr>
      </w:pPr>
    </w:p>
    <w:p w14:paraId="1B7166FD" w14:textId="77777777" w:rsidR="001808C0" w:rsidRDefault="001808C0" w:rsidP="001808C0">
      <w:pPr>
        <w:pStyle w:val="PL"/>
      </w:pPr>
      <w:r>
        <w:t xml:space="preserve">      typedef MOReferenceSet ManagedObjectDNsBasicType;</w:t>
      </w:r>
    </w:p>
    <w:p w14:paraId="6888B2E0" w14:textId="77777777" w:rsidR="001808C0" w:rsidRDefault="001808C0" w:rsidP="001808C0">
      <w:pPr>
        <w:pStyle w:val="PL"/>
        <w:rPr>
          <w:rFonts w:eastAsia="Arial Unicode MS"/>
          <w:lang w:eastAsia="zh-CN"/>
        </w:rPr>
      </w:pPr>
    </w:p>
    <w:p w14:paraId="5F4339B4" w14:textId="77777777" w:rsidR="001808C0" w:rsidRDefault="001808C0" w:rsidP="001808C0">
      <w:pPr>
        <w:pStyle w:val="PL"/>
      </w:pPr>
      <w:r>
        <w:rPr>
          <w:rFonts w:eastAsia="Arial Unicode MS"/>
          <w:lang w:eastAsia="zh-CN"/>
        </w:rPr>
        <w:t xml:space="preserve"> </w:t>
      </w:r>
      <w:r>
        <w:t xml:space="preserve">     typedef integer DefaultFileBasedGPType;</w:t>
      </w:r>
    </w:p>
    <w:p w14:paraId="310991AC" w14:textId="77777777" w:rsidR="001808C0" w:rsidRDefault="001808C0" w:rsidP="001808C0">
      <w:pPr>
        <w:pStyle w:val="PL"/>
      </w:pPr>
      <w:r>
        <w:t xml:space="preserve">      typedef integer DefaultFileReportPeriodType;</w:t>
      </w:r>
    </w:p>
    <w:p w14:paraId="572640CF" w14:textId="77777777" w:rsidR="001808C0" w:rsidRDefault="001808C0" w:rsidP="001808C0">
      <w:pPr>
        <w:pStyle w:val="PL"/>
      </w:pPr>
      <w:r>
        <w:t xml:space="preserve">      typedef string DefaultFileLocationType;</w:t>
      </w:r>
    </w:p>
    <w:p w14:paraId="7191306B" w14:textId="77777777" w:rsidR="001808C0" w:rsidRDefault="001808C0" w:rsidP="001808C0">
      <w:pPr>
        <w:pStyle w:val="PL"/>
      </w:pPr>
      <w:r>
        <w:t xml:space="preserve">      typedef integer DefaultStreamBasedGPType;</w:t>
      </w:r>
    </w:p>
    <w:p w14:paraId="69FB764D" w14:textId="77777777" w:rsidR="001808C0" w:rsidRDefault="001808C0" w:rsidP="001808C0">
      <w:pPr>
        <w:pStyle w:val="PL"/>
      </w:pPr>
      <w:r>
        <w:t xml:space="preserve">      typedef string DefaultStreamTargetType;</w:t>
      </w:r>
    </w:p>
    <w:p w14:paraId="6EF64482" w14:textId="77777777" w:rsidR="001808C0" w:rsidRDefault="001808C0" w:rsidP="001808C0">
      <w:pPr>
        <w:pStyle w:val="PL"/>
      </w:pPr>
    </w:p>
    <w:p w14:paraId="78AF1593" w14:textId="77777777" w:rsidR="001808C0" w:rsidRDefault="001808C0" w:rsidP="001808C0">
      <w:pPr>
        <w:pStyle w:val="PL"/>
      </w:pPr>
      <w:r>
        <w:t xml:space="preserve">      typedef integer FileBasedGPType;</w:t>
      </w:r>
    </w:p>
    <w:p w14:paraId="6FDBAD66" w14:textId="77777777" w:rsidR="001808C0" w:rsidRDefault="001808C0" w:rsidP="001808C0">
      <w:pPr>
        <w:pStyle w:val="PL"/>
      </w:pPr>
      <w:r>
        <w:t xml:space="preserve">      typedef integer FileReportingPeriodType;</w:t>
      </w:r>
    </w:p>
    <w:p w14:paraId="59980BC7" w14:textId="77777777" w:rsidR="001808C0" w:rsidRDefault="001808C0" w:rsidP="001808C0">
      <w:pPr>
        <w:pStyle w:val="PL"/>
      </w:pPr>
      <w:r>
        <w:t xml:space="preserve">      typedef string FileLocationType;</w:t>
      </w:r>
    </w:p>
    <w:p w14:paraId="3908B686" w14:textId="77777777" w:rsidR="001808C0" w:rsidRDefault="001808C0" w:rsidP="001808C0">
      <w:pPr>
        <w:pStyle w:val="PL"/>
      </w:pPr>
      <w:r>
        <w:t xml:space="preserve">      typedef integer StreamBasedGPType;</w:t>
      </w:r>
    </w:p>
    <w:p w14:paraId="1E4EF55E" w14:textId="77777777" w:rsidR="001808C0" w:rsidRDefault="001808C0" w:rsidP="001808C0">
      <w:pPr>
        <w:pStyle w:val="PL"/>
      </w:pPr>
      <w:r>
        <w:t xml:space="preserve">      typedef string StreamTargetType;</w:t>
      </w:r>
    </w:p>
    <w:p w14:paraId="5627E3F3" w14:textId="77777777" w:rsidR="001808C0" w:rsidRDefault="001808C0" w:rsidP="001808C0">
      <w:pPr>
        <w:pStyle w:val="PL"/>
        <w:rPr>
          <w:rFonts w:eastAsia="Arial Unicode MS"/>
          <w:lang w:eastAsia="zh-CN"/>
        </w:rPr>
      </w:pPr>
    </w:p>
    <w:p w14:paraId="5360C215" w14:textId="77777777" w:rsidR="001808C0" w:rsidRDefault="001808C0" w:rsidP="001808C0">
      <w:pPr>
        <w:pStyle w:val="PL"/>
        <w:rPr>
          <w:lang w:eastAsia="zh-CN"/>
        </w:rPr>
      </w:pPr>
      <w:r>
        <w:t xml:space="preserve">   </w:t>
      </w:r>
      <w:r>
        <w:rPr>
          <w:lang w:eastAsia="zh-CN"/>
        </w:rPr>
        <w:t xml:space="preserve">   };</w:t>
      </w:r>
    </w:p>
    <w:p w14:paraId="4202938B" w14:textId="77777777" w:rsidR="00F45460" w:rsidRDefault="00F45460">
      <w:pPr>
        <w:pStyle w:val="PL"/>
      </w:pPr>
    </w:p>
    <w:p w14:paraId="77E31542" w14:textId="77777777" w:rsidR="00F45460" w:rsidRDefault="00F45460">
      <w:pPr>
        <w:pStyle w:val="PL"/>
      </w:pPr>
      <w:r>
        <w:t>};</w:t>
      </w:r>
    </w:p>
    <w:p w14:paraId="5DB3760B" w14:textId="77777777" w:rsidR="00F45460" w:rsidRDefault="00F45460">
      <w:pPr>
        <w:pStyle w:val="PL"/>
      </w:pPr>
    </w:p>
    <w:p w14:paraId="48C46195" w14:textId="77777777" w:rsidR="00F45460" w:rsidRDefault="00F45460">
      <w:pPr>
        <w:pStyle w:val="PL"/>
        <w:spacing w:after="180"/>
      </w:pPr>
      <w:r>
        <w:t>#endif // _GENERIC_NETWORK_RESOURCES_IRP_SYSTEM_IDL_</w:t>
      </w:r>
    </w:p>
    <w:p w14:paraId="30E065F3" w14:textId="77777777" w:rsidR="00F45460" w:rsidRDefault="00F45460">
      <w:pPr>
        <w:pStyle w:val="Heading2"/>
        <w:pageBreakBefore/>
        <w:ind w:left="1138" w:hanging="1138"/>
      </w:pPr>
      <w:bookmarkStart w:id="284" w:name="_CRA_3_3"/>
      <w:bookmarkStart w:id="285" w:name="_Toc20153430"/>
      <w:bookmarkStart w:id="286" w:name="_Toc27489902"/>
      <w:bookmarkStart w:id="287" w:name="_Toc36033486"/>
      <w:bookmarkStart w:id="288" w:name="_Toc36475748"/>
      <w:bookmarkStart w:id="289" w:name="_Toc44581508"/>
      <w:bookmarkStart w:id="290" w:name="_Toc51769124"/>
      <w:bookmarkStart w:id="291" w:name="_Toc203130055"/>
      <w:bookmarkEnd w:id="267"/>
      <w:bookmarkEnd w:id="284"/>
      <w:r>
        <w:lastRenderedPageBreak/>
        <w:t>A.3.3</w:t>
      </w:r>
      <w:r>
        <w:tab/>
        <w:t>IDL specification "GenericNetworkResourcesNRMDefs.idl"</w:t>
      </w:r>
      <w:bookmarkEnd w:id="285"/>
      <w:bookmarkEnd w:id="286"/>
      <w:bookmarkEnd w:id="287"/>
      <w:bookmarkEnd w:id="288"/>
      <w:bookmarkEnd w:id="289"/>
      <w:bookmarkEnd w:id="290"/>
      <w:bookmarkEnd w:id="291"/>
    </w:p>
    <w:p w14:paraId="2BB3E66F" w14:textId="77777777" w:rsidR="00F45460" w:rsidRDefault="00F45460">
      <w:pPr>
        <w:pStyle w:val="PL"/>
      </w:pPr>
      <w:r>
        <w:t>//File: GenericNetworkResourcesNRMDefs.idl</w:t>
      </w:r>
    </w:p>
    <w:p w14:paraId="2F9BEAEB" w14:textId="77777777" w:rsidR="00F45460" w:rsidRDefault="00F45460">
      <w:pPr>
        <w:pStyle w:val="PL"/>
      </w:pPr>
      <w:r>
        <w:t>#ifndef _GENERIC_NETWORK_RESOURCES_NRM_DEFS_IDL_</w:t>
      </w:r>
    </w:p>
    <w:p w14:paraId="0B9014DD" w14:textId="77777777" w:rsidR="00F45460" w:rsidRDefault="00F45460">
      <w:pPr>
        <w:pStyle w:val="PL"/>
      </w:pPr>
      <w:r>
        <w:t>#define _GENERIC_NETWORK_RESOURCES_NRM_DEFS_IDL_</w:t>
      </w:r>
    </w:p>
    <w:p w14:paraId="317D0D72" w14:textId="77777777" w:rsidR="00F45460" w:rsidRDefault="00F45460">
      <w:pPr>
        <w:pStyle w:val="PL"/>
      </w:pPr>
      <w:r>
        <w:rPr>
          <w:lang w:eastAsia="zh-CN"/>
        </w:rPr>
        <w:t>// This statement must appear after all include statements</w:t>
      </w:r>
    </w:p>
    <w:p w14:paraId="257999DE" w14:textId="77777777" w:rsidR="00F45460" w:rsidRDefault="00F45460">
      <w:pPr>
        <w:pStyle w:val="PL"/>
      </w:pPr>
      <w:r>
        <w:t>#pragma prefix "3gppsa5.org"</w:t>
      </w:r>
    </w:p>
    <w:p w14:paraId="4510B01E" w14:textId="77777777" w:rsidR="00F45460" w:rsidRDefault="00F45460">
      <w:pPr>
        <w:pStyle w:val="PL"/>
      </w:pPr>
      <w:r>
        <w:t>/**</w:t>
      </w:r>
    </w:p>
    <w:p w14:paraId="2C4139E7" w14:textId="77777777" w:rsidR="00F45460" w:rsidRDefault="00F45460">
      <w:pPr>
        <w:pStyle w:val="PL"/>
      </w:pPr>
      <w:r>
        <w:t xml:space="preserve"> * This module defines constants for each MO class name and</w:t>
      </w:r>
    </w:p>
    <w:p w14:paraId="5D5725F0" w14:textId="77777777" w:rsidR="00F45460" w:rsidRDefault="00F45460">
      <w:pPr>
        <w:pStyle w:val="PL"/>
      </w:pPr>
      <w:r>
        <w:t xml:space="preserve"> * the attribute names for each defined MO class.</w:t>
      </w:r>
    </w:p>
    <w:p w14:paraId="73574BEA" w14:textId="77777777" w:rsidR="00F45460" w:rsidRDefault="00F45460">
      <w:pPr>
        <w:pStyle w:val="PL"/>
      </w:pPr>
      <w:r>
        <w:t xml:space="preserve"> */</w:t>
      </w:r>
    </w:p>
    <w:p w14:paraId="77084724" w14:textId="77777777" w:rsidR="00F45460" w:rsidRDefault="00F45460">
      <w:pPr>
        <w:pStyle w:val="PL"/>
      </w:pPr>
      <w:r>
        <w:t>module GenericNetworkResourcesNRMDefs</w:t>
      </w:r>
    </w:p>
    <w:p w14:paraId="139E2917" w14:textId="77777777" w:rsidR="00F45460" w:rsidRDefault="00F45460">
      <w:pPr>
        <w:pStyle w:val="PL"/>
      </w:pPr>
      <w:r>
        <w:t>{</w:t>
      </w:r>
    </w:p>
    <w:p w14:paraId="359B1852" w14:textId="77777777" w:rsidR="00F45460" w:rsidRDefault="00F45460">
      <w:pPr>
        <w:pStyle w:val="PL"/>
      </w:pPr>
      <w:r>
        <w:t xml:space="preserve">      /**</w:t>
      </w:r>
    </w:p>
    <w:p w14:paraId="1A00C7C6" w14:textId="77777777" w:rsidR="00F45460" w:rsidRDefault="00F45460">
      <w:pPr>
        <w:pStyle w:val="PL"/>
      </w:pPr>
      <w:r>
        <w:t xml:space="preserve">       *  Definitions for MO class Top</w:t>
      </w:r>
    </w:p>
    <w:p w14:paraId="2AFCC36F" w14:textId="77777777" w:rsidR="00F45460" w:rsidRDefault="00F45460">
      <w:pPr>
        <w:pStyle w:val="PL"/>
      </w:pPr>
      <w:r>
        <w:t xml:space="preserve">       */</w:t>
      </w:r>
    </w:p>
    <w:p w14:paraId="3DE23E42" w14:textId="77777777" w:rsidR="00F45460" w:rsidRDefault="00F45460">
      <w:pPr>
        <w:pStyle w:val="PL"/>
      </w:pPr>
      <w:r>
        <w:t xml:space="preserve">      interface Top</w:t>
      </w:r>
    </w:p>
    <w:p w14:paraId="2B7B4803" w14:textId="77777777" w:rsidR="00F45460" w:rsidRDefault="00F45460">
      <w:pPr>
        <w:pStyle w:val="PL"/>
      </w:pPr>
      <w:r>
        <w:t xml:space="preserve">      {</w:t>
      </w:r>
    </w:p>
    <w:p w14:paraId="3386735B" w14:textId="77777777" w:rsidR="00F45460" w:rsidRDefault="00F45460">
      <w:pPr>
        <w:pStyle w:val="PL"/>
      </w:pPr>
      <w:r>
        <w:t xml:space="preserve">         // Attribute Names</w:t>
      </w:r>
    </w:p>
    <w:p w14:paraId="480442D9" w14:textId="77777777" w:rsidR="00F45460" w:rsidRDefault="00F45460">
      <w:pPr>
        <w:pStyle w:val="PL"/>
      </w:pPr>
      <w:r>
        <w:t xml:space="preserve">         //</w:t>
      </w:r>
    </w:p>
    <w:p w14:paraId="66856209" w14:textId="77777777" w:rsidR="00F45460" w:rsidRDefault="00F45460">
      <w:pPr>
        <w:pStyle w:val="PL"/>
      </w:pPr>
      <w:r>
        <w:t xml:space="preserve">         const string CLASS = "Top";</w:t>
      </w:r>
    </w:p>
    <w:p w14:paraId="260EDFFE" w14:textId="77777777" w:rsidR="00F45460" w:rsidRDefault="00F45460">
      <w:pPr>
        <w:pStyle w:val="PL"/>
      </w:pPr>
      <w:r>
        <w:t xml:space="preserve">      };</w:t>
      </w:r>
    </w:p>
    <w:p w14:paraId="23B3DC41" w14:textId="77777777" w:rsidR="00F45460" w:rsidRDefault="00F45460">
      <w:pPr>
        <w:pStyle w:val="PL"/>
      </w:pPr>
      <w:r>
        <w:t xml:space="preserve">      /**</w:t>
      </w:r>
    </w:p>
    <w:p w14:paraId="4615804E" w14:textId="77777777" w:rsidR="00F45460" w:rsidRDefault="00F45460">
      <w:pPr>
        <w:pStyle w:val="PL"/>
      </w:pPr>
      <w:r>
        <w:t xml:space="preserve">       *  Definitions for MO class SubNetwork</w:t>
      </w:r>
    </w:p>
    <w:p w14:paraId="41E8103F" w14:textId="77777777" w:rsidR="00F45460" w:rsidRDefault="00F45460">
      <w:pPr>
        <w:pStyle w:val="PL"/>
      </w:pPr>
      <w:r>
        <w:t xml:space="preserve">       */</w:t>
      </w:r>
    </w:p>
    <w:p w14:paraId="7EC4078A" w14:textId="77777777" w:rsidR="00F45460" w:rsidRDefault="00F45460">
      <w:pPr>
        <w:pStyle w:val="PL"/>
      </w:pPr>
      <w:r>
        <w:t xml:space="preserve">      interface SubNetwork : Top</w:t>
      </w:r>
    </w:p>
    <w:p w14:paraId="4162445A" w14:textId="77777777" w:rsidR="00F45460" w:rsidRDefault="00F45460">
      <w:pPr>
        <w:pStyle w:val="PL"/>
      </w:pPr>
      <w:r>
        <w:t xml:space="preserve">      {</w:t>
      </w:r>
    </w:p>
    <w:p w14:paraId="71E4F70D" w14:textId="77777777" w:rsidR="00F45460" w:rsidRDefault="00F45460">
      <w:pPr>
        <w:pStyle w:val="PL"/>
      </w:pPr>
      <w:r>
        <w:t xml:space="preserve">         const string CLASS = "SubNetwork";</w:t>
      </w:r>
    </w:p>
    <w:p w14:paraId="77E69D10" w14:textId="77777777" w:rsidR="00F45460" w:rsidRDefault="00F45460">
      <w:pPr>
        <w:pStyle w:val="PL"/>
      </w:pPr>
      <w:r>
        <w:t xml:space="preserve">         // Attribute Names</w:t>
      </w:r>
    </w:p>
    <w:p w14:paraId="65246C04" w14:textId="77777777" w:rsidR="00F45460" w:rsidRDefault="00F45460">
      <w:pPr>
        <w:pStyle w:val="PL"/>
      </w:pPr>
      <w:r>
        <w:t xml:space="preserve">         //</w:t>
      </w:r>
    </w:p>
    <w:p w14:paraId="4150C360" w14:textId="77777777" w:rsidR="00F45460" w:rsidRDefault="00F45460">
      <w:pPr>
        <w:pStyle w:val="PL"/>
      </w:pPr>
      <w:r>
        <w:t xml:space="preserve">         const string </w:t>
      </w:r>
      <w:r w:rsidR="00462D74">
        <w:t xml:space="preserve">id </w:t>
      </w:r>
      <w:r>
        <w:t>= "</w:t>
      </w:r>
      <w:r w:rsidR="00462D74">
        <w:t>id</w:t>
      </w:r>
      <w:r>
        <w:t>";</w:t>
      </w:r>
    </w:p>
    <w:p w14:paraId="5263FF42" w14:textId="77777777" w:rsidR="00F45460" w:rsidRDefault="00F45460">
      <w:pPr>
        <w:pStyle w:val="PL"/>
      </w:pPr>
      <w:r>
        <w:t xml:space="preserve">         const string dnPrefix = "dnPrefix";</w:t>
      </w:r>
    </w:p>
    <w:p w14:paraId="61446875" w14:textId="77777777" w:rsidR="00F45460" w:rsidRDefault="00F45460">
      <w:pPr>
        <w:pStyle w:val="PL"/>
      </w:pPr>
      <w:r>
        <w:t xml:space="preserve">         const string userLabel = "userLabel";</w:t>
      </w:r>
    </w:p>
    <w:p w14:paraId="18683669" w14:textId="77777777" w:rsidR="00F45460" w:rsidRDefault="00F45460">
      <w:pPr>
        <w:pStyle w:val="PL"/>
        <w:rPr>
          <w:lang w:eastAsia="zh-CN"/>
        </w:rPr>
      </w:pPr>
      <w:r>
        <w:t xml:space="preserve">         const string userDefinedNetworkType = "userDefinedNetworkType";</w:t>
      </w:r>
    </w:p>
    <w:p w14:paraId="70FC0ED1" w14:textId="77777777" w:rsidR="00F45460" w:rsidRDefault="00F45460">
      <w:pPr>
        <w:pStyle w:val="PL"/>
        <w:rPr>
          <w:lang w:eastAsia="zh-CN"/>
        </w:rPr>
      </w:pPr>
      <w:r>
        <w:rPr>
          <w:lang w:eastAsia="zh-CN"/>
        </w:rPr>
        <w:t xml:space="preserve">         const string setOfMcc = </w:t>
      </w:r>
      <w:r>
        <w:t>"</w:t>
      </w:r>
      <w:r>
        <w:rPr>
          <w:lang w:eastAsia="zh-CN"/>
        </w:rPr>
        <w:t>setOfMcc</w:t>
      </w:r>
      <w:r>
        <w:t>";</w:t>
      </w:r>
    </w:p>
    <w:p w14:paraId="10D15C5E" w14:textId="77777777" w:rsidR="00F45460" w:rsidRDefault="00F45460">
      <w:pPr>
        <w:pStyle w:val="PL"/>
      </w:pPr>
      <w:r>
        <w:t xml:space="preserve">      };</w:t>
      </w:r>
    </w:p>
    <w:p w14:paraId="4AD1401D" w14:textId="77777777" w:rsidR="00F45460" w:rsidRDefault="00F45460">
      <w:pPr>
        <w:pStyle w:val="PL"/>
      </w:pPr>
    </w:p>
    <w:p w14:paraId="58957AB1" w14:textId="77777777" w:rsidR="00F45460" w:rsidRDefault="00F45460">
      <w:pPr>
        <w:pStyle w:val="PL"/>
      </w:pPr>
      <w:r>
        <w:t xml:space="preserve">      /**</w:t>
      </w:r>
    </w:p>
    <w:p w14:paraId="7990B030" w14:textId="77777777" w:rsidR="00F45460" w:rsidRDefault="00F45460">
      <w:pPr>
        <w:pStyle w:val="PL"/>
      </w:pPr>
      <w:r>
        <w:t xml:space="preserve">       *  Definitions for MO class ManagedElement</w:t>
      </w:r>
    </w:p>
    <w:p w14:paraId="3EC4241D" w14:textId="77777777" w:rsidR="00F45460" w:rsidRDefault="00F45460">
      <w:pPr>
        <w:pStyle w:val="PL"/>
      </w:pPr>
      <w:r>
        <w:t xml:space="preserve">       */</w:t>
      </w:r>
    </w:p>
    <w:p w14:paraId="05AA3DFC" w14:textId="77777777" w:rsidR="00F45460" w:rsidRDefault="00F45460">
      <w:pPr>
        <w:pStyle w:val="PL"/>
      </w:pPr>
      <w:r>
        <w:t xml:space="preserve">      interface ManagedElement : Top</w:t>
      </w:r>
    </w:p>
    <w:p w14:paraId="6F18B107" w14:textId="77777777" w:rsidR="00F45460" w:rsidRDefault="00F45460">
      <w:pPr>
        <w:pStyle w:val="PL"/>
      </w:pPr>
      <w:r>
        <w:t xml:space="preserve">      {</w:t>
      </w:r>
    </w:p>
    <w:p w14:paraId="214C5A7F" w14:textId="77777777" w:rsidR="00F45460" w:rsidRDefault="00F45460">
      <w:pPr>
        <w:pStyle w:val="PL"/>
      </w:pPr>
      <w:r>
        <w:t xml:space="preserve">         const string CLASS = "ManagedElement";</w:t>
      </w:r>
    </w:p>
    <w:p w14:paraId="093884D8" w14:textId="77777777" w:rsidR="00F45460" w:rsidRDefault="00F45460">
      <w:pPr>
        <w:pStyle w:val="PL"/>
      </w:pPr>
      <w:r>
        <w:t xml:space="preserve">         // Attribute Names</w:t>
      </w:r>
    </w:p>
    <w:p w14:paraId="584D099D" w14:textId="77777777" w:rsidR="00F45460" w:rsidRDefault="00F45460">
      <w:pPr>
        <w:pStyle w:val="PL"/>
      </w:pPr>
      <w:r>
        <w:t xml:space="preserve">         //</w:t>
      </w:r>
    </w:p>
    <w:p w14:paraId="1E76C040" w14:textId="77777777" w:rsidR="00F45460" w:rsidRDefault="00F45460">
      <w:pPr>
        <w:pStyle w:val="PL"/>
      </w:pPr>
      <w:r>
        <w:t xml:space="preserve">         const string </w:t>
      </w:r>
      <w:r w:rsidR="00462D74">
        <w:t xml:space="preserve">id </w:t>
      </w:r>
      <w:r>
        <w:t>= "</w:t>
      </w:r>
      <w:r w:rsidR="00462D74">
        <w:t>id</w:t>
      </w:r>
      <w:r>
        <w:t>";</w:t>
      </w:r>
    </w:p>
    <w:p w14:paraId="4CBA2686" w14:textId="77777777" w:rsidR="00F45460" w:rsidRDefault="00F45460">
      <w:pPr>
        <w:pStyle w:val="PL"/>
      </w:pPr>
      <w:r>
        <w:t xml:space="preserve">         const string dnPrefix = "dnPrefix";</w:t>
      </w:r>
    </w:p>
    <w:p w14:paraId="1C64C344" w14:textId="77777777" w:rsidR="00F45460" w:rsidRDefault="00F45460">
      <w:pPr>
        <w:pStyle w:val="PL"/>
      </w:pPr>
      <w:r>
        <w:t xml:space="preserve">         const string managedElementType = "managedElementType";</w:t>
      </w:r>
    </w:p>
    <w:p w14:paraId="60A3C059" w14:textId="77777777" w:rsidR="00F45460" w:rsidRDefault="00F45460">
      <w:pPr>
        <w:pStyle w:val="PL"/>
      </w:pPr>
      <w:r>
        <w:t xml:space="preserve">         const string userLabel = "userLabel";</w:t>
      </w:r>
    </w:p>
    <w:p w14:paraId="0516FC77" w14:textId="77777777" w:rsidR="00F45460" w:rsidRDefault="00F45460">
      <w:pPr>
        <w:pStyle w:val="PL"/>
      </w:pPr>
      <w:r>
        <w:t xml:space="preserve">         const string vendorName = "vendorName";</w:t>
      </w:r>
    </w:p>
    <w:p w14:paraId="5DE00472" w14:textId="77777777" w:rsidR="00F45460" w:rsidRDefault="00F45460">
      <w:pPr>
        <w:pStyle w:val="PL"/>
      </w:pPr>
      <w:r>
        <w:t xml:space="preserve">         const string userDefinedState ="userDefinedState";</w:t>
      </w:r>
    </w:p>
    <w:p w14:paraId="7617717D" w14:textId="77777777" w:rsidR="00F45460" w:rsidRDefault="00F45460">
      <w:pPr>
        <w:pStyle w:val="PL"/>
      </w:pPr>
      <w:r>
        <w:t xml:space="preserve">         const string locationName ="locationName";</w:t>
      </w:r>
    </w:p>
    <w:p w14:paraId="7C69ADB6" w14:textId="77777777" w:rsidR="00F45460" w:rsidRDefault="00F45460">
      <w:pPr>
        <w:pStyle w:val="PL"/>
      </w:pPr>
      <w:r>
        <w:t xml:space="preserve">         const string managedBy = "managedBy";</w:t>
      </w:r>
    </w:p>
    <w:p w14:paraId="7D3A0F22" w14:textId="77777777" w:rsidR="00F45460" w:rsidRDefault="00F45460">
      <w:pPr>
        <w:pStyle w:val="PL"/>
      </w:pPr>
      <w:r>
        <w:t xml:space="preserve">         const string swVersion = "swVersion";</w:t>
      </w:r>
    </w:p>
    <w:p w14:paraId="37637A79" w14:textId="77777777" w:rsidR="00F45460" w:rsidRDefault="00F45460">
      <w:pPr>
        <w:pStyle w:val="PL"/>
      </w:pPr>
      <w:r>
        <w:t xml:space="preserve">      };</w:t>
      </w:r>
    </w:p>
    <w:p w14:paraId="7E5E35D1" w14:textId="77777777" w:rsidR="00F45460" w:rsidRDefault="00F45460">
      <w:pPr>
        <w:pStyle w:val="PL"/>
      </w:pPr>
    </w:p>
    <w:p w14:paraId="7F438629" w14:textId="77777777" w:rsidR="00F45460" w:rsidRDefault="00F45460">
      <w:pPr>
        <w:pStyle w:val="PL"/>
      </w:pPr>
      <w:r>
        <w:t xml:space="preserve">      /**</w:t>
      </w:r>
    </w:p>
    <w:p w14:paraId="5C7EE12F" w14:textId="77777777" w:rsidR="00F45460" w:rsidRDefault="00F45460">
      <w:pPr>
        <w:pStyle w:val="PL"/>
      </w:pPr>
      <w:r>
        <w:t xml:space="preserve">       *  Definitions for MO class MeContext</w:t>
      </w:r>
    </w:p>
    <w:p w14:paraId="0A919F85" w14:textId="77777777" w:rsidR="00F45460" w:rsidRDefault="00F45460">
      <w:pPr>
        <w:pStyle w:val="PL"/>
      </w:pPr>
      <w:r>
        <w:t xml:space="preserve">       */</w:t>
      </w:r>
    </w:p>
    <w:p w14:paraId="0FA163D2" w14:textId="77777777" w:rsidR="00F45460" w:rsidRDefault="00F45460">
      <w:pPr>
        <w:pStyle w:val="PL"/>
      </w:pPr>
      <w:r>
        <w:t xml:space="preserve">      interface MeContext : Top</w:t>
      </w:r>
    </w:p>
    <w:p w14:paraId="3D7F331A" w14:textId="77777777" w:rsidR="00F45460" w:rsidRDefault="00F45460">
      <w:pPr>
        <w:pStyle w:val="PL"/>
      </w:pPr>
      <w:r>
        <w:t xml:space="preserve">      {</w:t>
      </w:r>
    </w:p>
    <w:p w14:paraId="53D82EAE" w14:textId="77777777" w:rsidR="00F45460" w:rsidRDefault="00F45460">
      <w:pPr>
        <w:pStyle w:val="PL"/>
      </w:pPr>
      <w:r>
        <w:t xml:space="preserve">         const string CLASS = "MeContext";</w:t>
      </w:r>
    </w:p>
    <w:p w14:paraId="2783B8EE" w14:textId="77777777" w:rsidR="00F45460" w:rsidRDefault="00F45460">
      <w:pPr>
        <w:pStyle w:val="PL"/>
      </w:pPr>
      <w:r>
        <w:t xml:space="preserve">         // Attribute Names</w:t>
      </w:r>
    </w:p>
    <w:p w14:paraId="035A55A3" w14:textId="77777777" w:rsidR="00F45460" w:rsidRDefault="00F45460">
      <w:pPr>
        <w:pStyle w:val="PL"/>
      </w:pPr>
      <w:r>
        <w:t xml:space="preserve">         //</w:t>
      </w:r>
    </w:p>
    <w:p w14:paraId="3B93F328" w14:textId="77777777" w:rsidR="00F45460" w:rsidRDefault="00F45460">
      <w:pPr>
        <w:pStyle w:val="PL"/>
      </w:pPr>
      <w:r>
        <w:t xml:space="preserve">         const string </w:t>
      </w:r>
      <w:r w:rsidR="00462D74">
        <w:t xml:space="preserve">id </w:t>
      </w:r>
      <w:r>
        <w:t>= "</w:t>
      </w:r>
      <w:r w:rsidR="00462D74">
        <w:t>id</w:t>
      </w:r>
      <w:r>
        <w:t>";</w:t>
      </w:r>
    </w:p>
    <w:p w14:paraId="35E40E10" w14:textId="77777777" w:rsidR="00F45460" w:rsidRDefault="00F45460">
      <w:pPr>
        <w:pStyle w:val="PL"/>
      </w:pPr>
      <w:r>
        <w:t xml:space="preserve">         const string dnPrefix = "dnPrefix";</w:t>
      </w:r>
    </w:p>
    <w:p w14:paraId="08FC4F10" w14:textId="77777777" w:rsidR="00F45460" w:rsidRDefault="00F45460">
      <w:pPr>
        <w:pStyle w:val="PL"/>
      </w:pPr>
      <w:r>
        <w:t xml:space="preserve">      };</w:t>
      </w:r>
    </w:p>
    <w:p w14:paraId="5271C4B8" w14:textId="77777777" w:rsidR="00F45460" w:rsidRDefault="00F45460">
      <w:pPr>
        <w:pStyle w:val="PL"/>
      </w:pPr>
      <w:r>
        <w:t xml:space="preserve">      /**</w:t>
      </w:r>
    </w:p>
    <w:p w14:paraId="7194B19D" w14:textId="77777777" w:rsidR="00F45460" w:rsidRDefault="00F45460">
      <w:pPr>
        <w:pStyle w:val="PL"/>
      </w:pPr>
      <w:r>
        <w:t xml:space="preserve">       *  Definitions for MO class ManagementNode</w:t>
      </w:r>
    </w:p>
    <w:p w14:paraId="706ECE04" w14:textId="77777777" w:rsidR="00F45460" w:rsidRDefault="00F45460">
      <w:pPr>
        <w:pStyle w:val="PL"/>
      </w:pPr>
      <w:r>
        <w:t xml:space="preserve">       */</w:t>
      </w:r>
    </w:p>
    <w:p w14:paraId="65E26490" w14:textId="77777777" w:rsidR="00F45460" w:rsidRDefault="00F45460">
      <w:pPr>
        <w:pStyle w:val="PL"/>
      </w:pPr>
      <w:r>
        <w:t xml:space="preserve">      interface ManagementNode : Top</w:t>
      </w:r>
    </w:p>
    <w:p w14:paraId="3938E4EB" w14:textId="77777777" w:rsidR="00F45460" w:rsidRDefault="00F45460">
      <w:pPr>
        <w:pStyle w:val="PL"/>
      </w:pPr>
      <w:r>
        <w:t xml:space="preserve">      {</w:t>
      </w:r>
    </w:p>
    <w:p w14:paraId="56B2E7D5" w14:textId="77777777" w:rsidR="00F45460" w:rsidRDefault="00F45460">
      <w:pPr>
        <w:pStyle w:val="PL"/>
      </w:pPr>
      <w:r>
        <w:t xml:space="preserve">         const string CLASS = "ManagementNode";</w:t>
      </w:r>
    </w:p>
    <w:p w14:paraId="2874B5C4" w14:textId="77777777" w:rsidR="00F45460" w:rsidRDefault="00F45460">
      <w:pPr>
        <w:pStyle w:val="PL"/>
      </w:pPr>
    </w:p>
    <w:p w14:paraId="206DDC73" w14:textId="77777777" w:rsidR="00F45460" w:rsidRDefault="00F45460">
      <w:pPr>
        <w:pStyle w:val="PL"/>
      </w:pPr>
      <w:r>
        <w:t xml:space="preserve">         // Attribute Names</w:t>
      </w:r>
    </w:p>
    <w:p w14:paraId="31AEDCC1" w14:textId="77777777" w:rsidR="00F45460" w:rsidRDefault="00F45460">
      <w:pPr>
        <w:pStyle w:val="PL"/>
      </w:pPr>
      <w:r>
        <w:t xml:space="preserve">         //</w:t>
      </w:r>
    </w:p>
    <w:p w14:paraId="1C579BB3" w14:textId="77777777" w:rsidR="00F45460" w:rsidRDefault="00F45460">
      <w:pPr>
        <w:pStyle w:val="PL"/>
      </w:pPr>
      <w:r>
        <w:lastRenderedPageBreak/>
        <w:t xml:space="preserve">         const string </w:t>
      </w:r>
      <w:r w:rsidR="00462D74">
        <w:t xml:space="preserve">id </w:t>
      </w:r>
      <w:r>
        <w:t>= "</w:t>
      </w:r>
      <w:r w:rsidR="00462D74">
        <w:t>id</w:t>
      </w:r>
      <w:r>
        <w:t>";</w:t>
      </w:r>
    </w:p>
    <w:p w14:paraId="67FCF5B8" w14:textId="77777777" w:rsidR="00F45460" w:rsidRDefault="00F45460">
      <w:pPr>
        <w:pStyle w:val="PL"/>
      </w:pPr>
      <w:r>
        <w:t xml:space="preserve">         const string userLabel = "userLabel";</w:t>
      </w:r>
    </w:p>
    <w:p w14:paraId="6E6B8FEC" w14:textId="77777777" w:rsidR="00F45460" w:rsidRDefault="00F45460">
      <w:pPr>
        <w:pStyle w:val="PL"/>
      </w:pPr>
      <w:r>
        <w:t xml:space="preserve">         const string vendorName = "vendorName";</w:t>
      </w:r>
    </w:p>
    <w:p w14:paraId="2F7D4925" w14:textId="77777777" w:rsidR="00F45460" w:rsidRDefault="00F45460">
      <w:pPr>
        <w:pStyle w:val="PL"/>
      </w:pPr>
      <w:r>
        <w:t xml:space="preserve">         const string userDefinedState = "userDefinedState";</w:t>
      </w:r>
    </w:p>
    <w:p w14:paraId="746BE662" w14:textId="77777777" w:rsidR="00F45460" w:rsidRDefault="00F45460">
      <w:pPr>
        <w:pStyle w:val="PL"/>
      </w:pPr>
      <w:r>
        <w:t xml:space="preserve">         const string locationName = "locationName";</w:t>
      </w:r>
    </w:p>
    <w:p w14:paraId="6A72248D" w14:textId="77777777" w:rsidR="00F45460" w:rsidRDefault="00F45460">
      <w:pPr>
        <w:pStyle w:val="PL"/>
      </w:pPr>
      <w:r>
        <w:t xml:space="preserve">         const string managedElements = "managedElements";</w:t>
      </w:r>
    </w:p>
    <w:p w14:paraId="37F1253E" w14:textId="77777777" w:rsidR="00F45460" w:rsidRDefault="00F45460">
      <w:pPr>
        <w:pStyle w:val="PL"/>
      </w:pPr>
      <w:r>
        <w:t xml:space="preserve">         const string swVersion = "swVersion";</w:t>
      </w:r>
    </w:p>
    <w:p w14:paraId="392E8434" w14:textId="77777777" w:rsidR="00F45460" w:rsidRDefault="00F45460">
      <w:pPr>
        <w:pStyle w:val="PL"/>
      </w:pPr>
      <w:r>
        <w:t xml:space="preserve">      };</w:t>
      </w:r>
    </w:p>
    <w:p w14:paraId="4892A013" w14:textId="77777777" w:rsidR="00F45460" w:rsidRDefault="00F45460">
      <w:pPr>
        <w:pStyle w:val="PL"/>
      </w:pPr>
    </w:p>
    <w:p w14:paraId="3C13C2EF" w14:textId="77777777" w:rsidR="00F45460" w:rsidRDefault="00F45460">
      <w:pPr>
        <w:pStyle w:val="PL"/>
      </w:pPr>
      <w:r>
        <w:t xml:space="preserve">      /**</w:t>
      </w:r>
    </w:p>
    <w:p w14:paraId="5D2A0FFB" w14:textId="77777777" w:rsidR="00F45460" w:rsidRDefault="00F45460">
      <w:pPr>
        <w:pStyle w:val="PL"/>
      </w:pPr>
      <w:r>
        <w:t xml:space="preserve">       *  Definitions for abstract MO class ManagedFunction</w:t>
      </w:r>
    </w:p>
    <w:p w14:paraId="31B40320" w14:textId="77777777" w:rsidR="00F45460" w:rsidRDefault="00F45460">
      <w:pPr>
        <w:pStyle w:val="PL"/>
      </w:pPr>
      <w:r>
        <w:t xml:space="preserve">       *</w:t>
      </w:r>
    </w:p>
    <w:p w14:paraId="61E8AE87" w14:textId="77777777" w:rsidR="00F45460" w:rsidRDefault="00F45460">
      <w:pPr>
        <w:pStyle w:val="PL"/>
      </w:pPr>
      <w:r>
        <w:t xml:space="preserve">       */</w:t>
      </w:r>
    </w:p>
    <w:p w14:paraId="367C4AF5" w14:textId="77777777" w:rsidR="00F45460" w:rsidRDefault="00F45460">
      <w:pPr>
        <w:pStyle w:val="PL"/>
      </w:pPr>
      <w:r>
        <w:t xml:space="preserve">      interface ManagedFunction : Top</w:t>
      </w:r>
    </w:p>
    <w:p w14:paraId="595471A5" w14:textId="77777777" w:rsidR="00F45460" w:rsidRDefault="00F45460">
      <w:pPr>
        <w:pStyle w:val="PL"/>
      </w:pPr>
      <w:r>
        <w:t xml:space="preserve">      {</w:t>
      </w:r>
    </w:p>
    <w:p w14:paraId="17989C36" w14:textId="77777777" w:rsidR="00F45460" w:rsidRDefault="00F45460">
      <w:pPr>
        <w:pStyle w:val="PL"/>
      </w:pPr>
      <w:r>
        <w:t xml:space="preserve">         const string CLASS = "ManagedFunction";</w:t>
      </w:r>
    </w:p>
    <w:p w14:paraId="54AD9237" w14:textId="77777777" w:rsidR="00F45460" w:rsidRDefault="00F45460">
      <w:pPr>
        <w:pStyle w:val="PL"/>
      </w:pPr>
      <w:r>
        <w:t xml:space="preserve">         // Attribute Names</w:t>
      </w:r>
    </w:p>
    <w:p w14:paraId="21CF3694" w14:textId="77777777" w:rsidR="00F45460" w:rsidRDefault="00F45460">
      <w:pPr>
        <w:pStyle w:val="PL"/>
      </w:pPr>
      <w:r>
        <w:t xml:space="preserve">         //</w:t>
      </w:r>
    </w:p>
    <w:p w14:paraId="256D8324" w14:textId="77777777" w:rsidR="00D82525" w:rsidRDefault="00462D74" w:rsidP="00D82525">
      <w:pPr>
        <w:pStyle w:val="PL"/>
      </w:pPr>
      <w:r>
        <w:t xml:space="preserve">         const string id = "id";</w:t>
      </w:r>
    </w:p>
    <w:p w14:paraId="754CB878" w14:textId="77777777" w:rsidR="00462D74" w:rsidRDefault="00D82525" w:rsidP="00D82525">
      <w:pPr>
        <w:pStyle w:val="PL"/>
      </w:pPr>
      <w:r>
        <w:t xml:space="preserve">         const string peeParametersList = "peeParametersList";</w:t>
      </w:r>
    </w:p>
    <w:p w14:paraId="1B4DBCDF" w14:textId="77777777" w:rsidR="004C4564" w:rsidRDefault="00F45460" w:rsidP="004C4564">
      <w:pPr>
        <w:pStyle w:val="PL"/>
        <w:rPr>
          <w:lang w:eastAsia="zh-CN"/>
        </w:rPr>
      </w:pPr>
      <w:r>
        <w:t xml:space="preserve">         const string userLabel = "userLabel";</w:t>
      </w:r>
      <w:r w:rsidR="004C4564" w:rsidRPr="004C4564">
        <w:rPr>
          <w:rFonts w:hint="eastAsia"/>
          <w:lang w:eastAsia="zh-CN"/>
        </w:rPr>
        <w:t xml:space="preserve"> </w:t>
      </w:r>
    </w:p>
    <w:p w14:paraId="1053726F" w14:textId="77777777" w:rsidR="00F45460" w:rsidRDefault="00D82525" w:rsidP="004C4564">
      <w:pPr>
        <w:pStyle w:val="PL"/>
      </w:pPr>
      <w:r>
        <w:t xml:space="preserve">         </w:t>
      </w:r>
      <w:r w:rsidR="004C4564">
        <w:t xml:space="preserve">const string </w:t>
      </w:r>
      <w:r w:rsidR="004C4564">
        <w:rPr>
          <w:rFonts w:hint="eastAsia"/>
          <w:lang w:eastAsia="zh-CN"/>
        </w:rPr>
        <w:t>vnfParametersList</w:t>
      </w:r>
      <w:r w:rsidR="004C4564">
        <w:t xml:space="preserve"> = "</w:t>
      </w:r>
      <w:r w:rsidR="004C4564">
        <w:rPr>
          <w:rFonts w:hint="eastAsia"/>
          <w:lang w:eastAsia="zh-CN"/>
        </w:rPr>
        <w:t>vnfParametersList</w:t>
      </w:r>
      <w:r w:rsidR="004C4564">
        <w:t>";</w:t>
      </w:r>
    </w:p>
    <w:p w14:paraId="6C59C15F" w14:textId="77777777" w:rsidR="00F45460" w:rsidRDefault="00F45460">
      <w:pPr>
        <w:pStyle w:val="PL"/>
      </w:pPr>
      <w:r>
        <w:t xml:space="preserve">      };</w:t>
      </w:r>
    </w:p>
    <w:p w14:paraId="4A5C4A6E" w14:textId="77777777" w:rsidR="00F45460" w:rsidRDefault="00F45460">
      <w:pPr>
        <w:pStyle w:val="PL"/>
      </w:pPr>
    </w:p>
    <w:p w14:paraId="51A02D9C" w14:textId="77777777" w:rsidR="00F45460" w:rsidRDefault="00F45460">
      <w:pPr>
        <w:pStyle w:val="PL"/>
      </w:pPr>
      <w:r>
        <w:t xml:space="preserve">      /**</w:t>
      </w:r>
    </w:p>
    <w:p w14:paraId="090296BD" w14:textId="77777777" w:rsidR="00F45460" w:rsidRDefault="00F45460">
      <w:pPr>
        <w:pStyle w:val="PL"/>
      </w:pPr>
      <w:r>
        <w:t xml:space="preserve">       *  Definitions for MO class IRPAgent</w:t>
      </w:r>
    </w:p>
    <w:p w14:paraId="435D74B3" w14:textId="77777777" w:rsidR="00F45460" w:rsidRDefault="00F45460">
      <w:pPr>
        <w:pStyle w:val="PL"/>
      </w:pPr>
      <w:r>
        <w:t xml:space="preserve">       */</w:t>
      </w:r>
    </w:p>
    <w:p w14:paraId="7352DF06" w14:textId="77777777" w:rsidR="00F45460" w:rsidRDefault="00F45460">
      <w:pPr>
        <w:pStyle w:val="PL"/>
      </w:pPr>
      <w:r>
        <w:t xml:space="preserve">      interface IRPAgent : Top</w:t>
      </w:r>
    </w:p>
    <w:p w14:paraId="4D42EDE1" w14:textId="77777777" w:rsidR="00F45460" w:rsidRDefault="00F45460">
      <w:pPr>
        <w:pStyle w:val="PL"/>
      </w:pPr>
      <w:r>
        <w:t xml:space="preserve">      {</w:t>
      </w:r>
    </w:p>
    <w:p w14:paraId="1BAC9E97" w14:textId="77777777" w:rsidR="00F45460" w:rsidRDefault="00F45460">
      <w:pPr>
        <w:pStyle w:val="PL"/>
      </w:pPr>
      <w:r>
        <w:t xml:space="preserve">         const string CLASS = "IRPAgent";</w:t>
      </w:r>
    </w:p>
    <w:p w14:paraId="484CD621" w14:textId="77777777" w:rsidR="00F45460" w:rsidRDefault="00F45460">
      <w:pPr>
        <w:pStyle w:val="PL"/>
      </w:pPr>
      <w:r>
        <w:t xml:space="preserve">         // Attribute Names</w:t>
      </w:r>
    </w:p>
    <w:p w14:paraId="46BF9092" w14:textId="77777777" w:rsidR="00F45460" w:rsidRDefault="00F45460">
      <w:pPr>
        <w:pStyle w:val="PL"/>
        <w:rPr>
          <w:lang w:val="sv-SE"/>
        </w:rPr>
      </w:pPr>
      <w:r>
        <w:t xml:space="preserve">         </w:t>
      </w:r>
      <w:r>
        <w:rPr>
          <w:lang w:val="sv-SE"/>
        </w:rPr>
        <w:t>//</w:t>
      </w:r>
    </w:p>
    <w:p w14:paraId="3E1A100C"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08E6827E" w14:textId="77777777" w:rsidR="00F45460" w:rsidRDefault="00F45460">
      <w:pPr>
        <w:pStyle w:val="PL"/>
        <w:rPr>
          <w:lang w:val="sv-SE"/>
        </w:rPr>
      </w:pPr>
      <w:r>
        <w:rPr>
          <w:lang w:val="sv-SE"/>
        </w:rPr>
        <w:t xml:space="preserve">         const string systemDN = "systemDN";</w:t>
      </w:r>
    </w:p>
    <w:p w14:paraId="0E28BEFE" w14:textId="77777777" w:rsidR="00F45460" w:rsidRDefault="00F45460">
      <w:pPr>
        <w:pStyle w:val="PL"/>
      </w:pPr>
      <w:r>
        <w:rPr>
          <w:lang w:val="sv-SE"/>
        </w:rPr>
        <w:t xml:space="preserve">      </w:t>
      </w:r>
      <w:r>
        <w:t>};</w:t>
      </w:r>
    </w:p>
    <w:p w14:paraId="4C33D7FC" w14:textId="77777777" w:rsidR="00F45460" w:rsidRDefault="00F45460">
      <w:pPr>
        <w:pStyle w:val="PL"/>
      </w:pPr>
      <w:r>
        <w:t xml:space="preserve">      /**</w:t>
      </w:r>
    </w:p>
    <w:p w14:paraId="7BF1C3D9" w14:textId="77777777" w:rsidR="00F45460" w:rsidRDefault="00F45460">
      <w:pPr>
        <w:pStyle w:val="PL"/>
      </w:pPr>
      <w:r>
        <w:t xml:space="preserve">       *  Definitions for abstract MO class Link</w:t>
      </w:r>
    </w:p>
    <w:p w14:paraId="04F34BDB" w14:textId="77777777" w:rsidR="00F45460" w:rsidRDefault="00F45460">
      <w:pPr>
        <w:pStyle w:val="PL"/>
      </w:pPr>
      <w:r>
        <w:t xml:space="preserve">       *  This inherits from ManagedFunction</w:t>
      </w:r>
    </w:p>
    <w:p w14:paraId="04B1B2F4" w14:textId="77777777" w:rsidR="00F45460" w:rsidRDefault="00F45460">
      <w:pPr>
        <w:pStyle w:val="PL"/>
      </w:pPr>
      <w:r>
        <w:t xml:space="preserve">       *  The attributes aEnd and zEnd are populated with the DNs</w:t>
      </w:r>
      <w:r>
        <w:br/>
        <w:t xml:space="preserve">       *  of the entities associated via the link class.</w:t>
      </w:r>
      <w:r>
        <w:br/>
        <w:t xml:space="preserve">       *  The aEnd takes the DN of the 1st entity in alphabetical order,</w:t>
      </w:r>
    </w:p>
    <w:p w14:paraId="302AFC6E" w14:textId="77777777" w:rsidR="00F45460" w:rsidRDefault="00F45460">
      <w:pPr>
        <w:pStyle w:val="PL"/>
      </w:pPr>
      <w:r>
        <w:t xml:space="preserve">       *  the zEnd takes the 2nd entity in alphabetical order of the class</w:t>
      </w:r>
    </w:p>
    <w:p w14:paraId="7C22CDDE" w14:textId="77777777" w:rsidR="00F45460" w:rsidRDefault="00F45460">
      <w:pPr>
        <w:pStyle w:val="PL"/>
      </w:pPr>
      <w:r>
        <w:t xml:space="preserve">       *  names.</w:t>
      </w:r>
    </w:p>
    <w:p w14:paraId="5E40A98B" w14:textId="77777777" w:rsidR="00F45460" w:rsidRDefault="00F45460">
      <w:pPr>
        <w:pStyle w:val="PL"/>
      </w:pPr>
      <w:r>
        <w:t xml:space="preserve">       */</w:t>
      </w:r>
    </w:p>
    <w:p w14:paraId="71B528E9" w14:textId="77777777" w:rsidR="00F45460" w:rsidRDefault="00F45460">
      <w:pPr>
        <w:pStyle w:val="PL"/>
      </w:pPr>
      <w:r>
        <w:t xml:space="preserve">      interface Link : ManagedFunction</w:t>
      </w:r>
    </w:p>
    <w:p w14:paraId="4DEF76AB" w14:textId="77777777" w:rsidR="00F45460" w:rsidRDefault="00F45460">
      <w:pPr>
        <w:pStyle w:val="PL"/>
      </w:pPr>
      <w:r>
        <w:t xml:space="preserve">      {</w:t>
      </w:r>
    </w:p>
    <w:p w14:paraId="76A85A0E" w14:textId="77777777" w:rsidR="00F45460" w:rsidRDefault="00F45460">
      <w:pPr>
        <w:pStyle w:val="PL"/>
      </w:pPr>
      <w:r>
        <w:t xml:space="preserve">         const string CLASS = "Link";</w:t>
      </w:r>
    </w:p>
    <w:p w14:paraId="3393C66B" w14:textId="77777777" w:rsidR="00F45460" w:rsidRDefault="00F45460">
      <w:pPr>
        <w:pStyle w:val="PL"/>
      </w:pPr>
      <w:r>
        <w:t xml:space="preserve">         // Attribute Names</w:t>
      </w:r>
    </w:p>
    <w:p w14:paraId="472FD01C" w14:textId="77777777" w:rsidR="00F45460" w:rsidRDefault="00F45460">
      <w:pPr>
        <w:pStyle w:val="PL"/>
      </w:pPr>
      <w:r>
        <w:t xml:space="preserve">         //</w:t>
      </w:r>
    </w:p>
    <w:p w14:paraId="104FA8D4" w14:textId="77777777" w:rsidR="00F45460" w:rsidRDefault="00F45460">
      <w:pPr>
        <w:pStyle w:val="PL"/>
      </w:pPr>
      <w:r>
        <w:t xml:space="preserve">         const string aEnd = "aEnd";</w:t>
      </w:r>
    </w:p>
    <w:p w14:paraId="5B0C7AA5" w14:textId="77777777" w:rsidR="00F45460" w:rsidRDefault="00F45460">
      <w:pPr>
        <w:pStyle w:val="PL"/>
        <w:rPr>
          <w:lang w:val="de-DE"/>
        </w:rPr>
      </w:pPr>
      <w:r>
        <w:t xml:space="preserve">         </w:t>
      </w:r>
      <w:r>
        <w:rPr>
          <w:lang w:val="de-DE"/>
        </w:rPr>
        <w:t>const string zEnd = "zEnd";</w:t>
      </w:r>
    </w:p>
    <w:p w14:paraId="08C9FD89" w14:textId="77777777" w:rsidR="00F45460" w:rsidRDefault="00F45460">
      <w:pPr>
        <w:pStyle w:val="PL"/>
        <w:rPr>
          <w:lang w:val="en-US"/>
        </w:rPr>
      </w:pPr>
      <w:r>
        <w:rPr>
          <w:lang w:val="de-DE"/>
        </w:rPr>
        <w:t xml:space="preserve">         </w:t>
      </w:r>
      <w:r>
        <w:rPr>
          <w:lang w:val="en-US"/>
        </w:rPr>
        <w:t>const string linkType = "linkType";</w:t>
      </w:r>
    </w:p>
    <w:p w14:paraId="48103255" w14:textId="77777777" w:rsidR="00F45460" w:rsidRDefault="00F45460">
      <w:pPr>
        <w:pStyle w:val="PL"/>
        <w:rPr>
          <w:lang w:val="en-US"/>
        </w:rPr>
      </w:pPr>
      <w:r>
        <w:rPr>
          <w:lang w:val="en-US"/>
        </w:rPr>
        <w:t xml:space="preserve">         const string protocolName = "protocolName";</w:t>
      </w:r>
    </w:p>
    <w:p w14:paraId="3067BE3F" w14:textId="77777777" w:rsidR="00F45460" w:rsidRDefault="00F45460">
      <w:pPr>
        <w:pStyle w:val="PL"/>
        <w:rPr>
          <w:lang w:val="en-US"/>
        </w:rPr>
      </w:pPr>
      <w:r>
        <w:rPr>
          <w:lang w:val="en-US"/>
        </w:rPr>
        <w:t xml:space="preserve">         const string protocolVersion = "protocolVersion";</w:t>
      </w:r>
    </w:p>
    <w:p w14:paraId="16FA48C9" w14:textId="77777777" w:rsidR="00F45460" w:rsidRDefault="00F45460">
      <w:pPr>
        <w:pStyle w:val="PL"/>
        <w:rPr>
          <w:lang w:val="en-US"/>
        </w:rPr>
      </w:pPr>
      <w:r>
        <w:rPr>
          <w:lang w:val="en-US"/>
        </w:rPr>
        <w:t xml:space="preserve">      </w:t>
      </w:r>
      <w:r>
        <w:t>};</w:t>
      </w:r>
    </w:p>
    <w:p w14:paraId="1AC70EF4" w14:textId="77777777" w:rsidR="00F45460" w:rsidRDefault="00F45460">
      <w:pPr>
        <w:pStyle w:val="PL"/>
      </w:pPr>
      <w:r>
        <w:t xml:space="preserve">      /**</w:t>
      </w:r>
    </w:p>
    <w:p w14:paraId="61956880" w14:textId="77777777" w:rsidR="00F45460" w:rsidRDefault="00F45460">
      <w:pPr>
        <w:pStyle w:val="PL"/>
      </w:pPr>
      <w:r>
        <w:t xml:space="preserve">       *  Definitions for MO class VsDataContainer</w:t>
      </w:r>
    </w:p>
    <w:p w14:paraId="3BD6E9BE" w14:textId="77777777" w:rsidR="00F45460" w:rsidRDefault="00F45460">
      <w:pPr>
        <w:pStyle w:val="PL"/>
      </w:pPr>
      <w:r>
        <w:t xml:space="preserve">       */</w:t>
      </w:r>
    </w:p>
    <w:p w14:paraId="3ED1DF70" w14:textId="77777777" w:rsidR="00F45460" w:rsidRDefault="00F45460">
      <w:pPr>
        <w:pStyle w:val="PL"/>
      </w:pPr>
      <w:r>
        <w:t xml:space="preserve">      interface VsDataContainer : Top</w:t>
      </w:r>
    </w:p>
    <w:p w14:paraId="1475951F" w14:textId="77777777" w:rsidR="00F45460" w:rsidRDefault="00F45460">
      <w:pPr>
        <w:pStyle w:val="PL"/>
      </w:pPr>
      <w:r>
        <w:t xml:space="preserve">      {</w:t>
      </w:r>
    </w:p>
    <w:p w14:paraId="7DE67A09" w14:textId="77777777" w:rsidR="00F45460" w:rsidRDefault="00F45460">
      <w:pPr>
        <w:pStyle w:val="PL"/>
      </w:pPr>
      <w:r>
        <w:t xml:space="preserve">         const string CLASS = "VsDataContainer";</w:t>
      </w:r>
    </w:p>
    <w:p w14:paraId="0DE498D1" w14:textId="77777777" w:rsidR="00F45460" w:rsidRDefault="00F45460">
      <w:pPr>
        <w:pStyle w:val="PL"/>
      </w:pPr>
      <w:r>
        <w:t xml:space="preserve">         // Attribute Names</w:t>
      </w:r>
    </w:p>
    <w:p w14:paraId="15C752FC" w14:textId="77777777" w:rsidR="00F45460" w:rsidRDefault="00F45460">
      <w:pPr>
        <w:pStyle w:val="PL"/>
      </w:pPr>
      <w:r>
        <w:t xml:space="preserve">         //</w:t>
      </w:r>
    </w:p>
    <w:p w14:paraId="1AC744D9" w14:textId="77777777" w:rsidR="00F45460" w:rsidRDefault="00F45460">
      <w:pPr>
        <w:pStyle w:val="PL"/>
      </w:pPr>
      <w:r>
        <w:t xml:space="preserve">         const string </w:t>
      </w:r>
      <w:r w:rsidR="00462D74">
        <w:t xml:space="preserve">id </w:t>
      </w:r>
      <w:r>
        <w:t>= "</w:t>
      </w:r>
      <w:r w:rsidR="00462D74">
        <w:t>id</w:t>
      </w:r>
      <w:r>
        <w:t>";</w:t>
      </w:r>
    </w:p>
    <w:p w14:paraId="69A8EE41" w14:textId="77777777" w:rsidR="00F45460" w:rsidRDefault="00F45460">
      <w:pPr>
        <w:pStyle w:val="PL"/>
      </w:pPr>
      <w:r>
        <w:t xml:space="preserve">         const string vsDataType = "vsDataType";</w:t>
      </w:r>
    </w:p>
    <w:p w14:paraId="10C92103" w14:textId="77777777" w:rsidR="00F45460" w:rsidRDefault="00F45460">
      <w:pPr>
        <w:pStyle w:val="PL"/>
      </w:pPr>
      <w:r>
        <w:t xml:space="preserve">         const string vsData = "vsData";</w:t>
      </w:r>
    </w:p>
    <w:p w14:paraId="0F042B10" w14:textId="77777777" w:rsidR="00F45460" w:rsidRDefault="00F45460">
      <w:pPr>
        <w:pStyle w:val="PL"/>
      </w:pPr>
      <w:r>
        <w:t xml:space="preserve">         const string vsDataFormatVersion = "vsDataFormatVersion";</w:t>
      </w:r>
    </w:p>
    <w:p w14:paraId="2DF4B66B" w14:textId="77777777" w:rsidR="00F45460" w:rsidRDefault="00F45460">
      <w:pPr>
        <w:pStyle w:val="PL"/>
      </w:pPr>
      <w:r>
        <w:t xml:space="preserve">      };</w:t>
      </w:r>
    </w:p>
    <w:p w14:paraId="2006E3CA" w14:textId="77777777" w:rsidR="00F45460" w:rsidRDefault="00F45460">
      <w:pPr>
        <w:pStyle w:val="PL"/>
      </w:pPr>
      <w:r>
        <w:t xml:space="preserve">      /**</w:t>
      </w:r>
    </w:p>
    <w:p w14:paraId="435D89B5" w14:textId="77777777" w:rsidR="00F45460" w:rsidRDefault="00F45460">
      <w:pPr>
        <w:pStyle w:val="PL"/>
      </w:pPr>
      <w:r>
        <w:t xml:space="preserve">       *  Definitions for abstract MO class </w:t>
      </w:r>
      <w:r>
        <w:rPr>
          <w:rFonts w:ascii="Courier" w:hAnsi="Courier" w:hint="eastAsia"/>
        </w:rPr>
        <w:t>EP_RP</w:t>
      </w:r>
    </w:p>
    <w:p w14:paraId="7678CFF9" w14:textId="77777777" w:rsidR="00F45460" w:rsidRDefault="00F45460">
      <w:pPr>
        <w:pStyle w:val="PL"/>
      </w:pPr>
      <w:r>
        <w:t xml:space="preserve">       */</w:t>
      </w:r>
    </w:p>
    <w:p w14:paraId="13CF80E4" w14:textId="77777777" w:rsidR="00F45460" w:rsidRDefault="00F45460">
      <w:pPr>
        <w:pStyle w:val="PL"/>
      </w:pPr>
      <w:r>
        <w:t xml:space="preserve">      interface </w:t>
      </w:r>
      <w:r>
        <w:rPr>
          <w:rFonts w:ascii="Courier" w:hAnsi="Courier" w:hint="eastAsia"/>
        </w:rPr>
        <w:t>EP_RP</w:t>
      </w:r>
      <w:r>
        <w:t xml:space="preserve"> : Top</w:t>
      </w:r>
    </w:p>
    <w:p w14:paraId="1A906101" w14:textId="77777777" w:rsidR="00F45460" w:rsidRDefault="00F45460">
      <w:pPr>
        <w:pStyle w:val="PL"/>
      </w:pPr>
      <w:r>
        <w:t xml:space="preserve">      {</w:t>
      </w:r>
    </w:p>
    <w:p w14:paraId="2FE6235A" w14:textId="77777777" w:rsidR="00F45460" w:rsidRDefault="00F45460">
      <w:pPr>
        <w:pStyle w:val="PL"/>
      </w:pPr>
      <w:r>
        <w:t xml:space="preserve">         const string CLASS = "</w:t>
      </w:r>
      <w:r>
        <w:rPr>
          <w:rFonts w:ascii="Courier" w:hAnsi="Courier" w:hint="eastAsia"/>
        </w:rPr>
        <w:t>EP_RP</w:t>
      </w:r>
      <w:r>
        <w:t>";</w:t>
      </w:r>
    </w:p>
    <w:p w14:paraId="2AE7122E" w14:textId="77777777" w:rsidR="00F45460" w:rsidRDefault="00F45460">
      <w:pPr>
        <w:pStyle w:val="PL"/>
      </w:pPr>
      <w:r>
        <w:t xml:space="preserve">         // Attribute Names</w:t>
      </w:r>
    </w:p>
    <w:p w14:paraId="7DB14A6B" w14:textId="77777777" w:rsidR="00F45460" w:rsidRDefault="00F45460">
      <w:pPr>
        <w:pStyle w:val="PL"/>
      </w:pPr>
      <w:r>
        <w:t xml:space="preserve">         //</w:t>
      </w:r>
    </w:p>
    <w:p w14:paraId="1580F7AA" w14:textId="77777777" w:rsidR="00F45460" w:rsidRDefault="00F45460">
      <w:pPr>
        <w:pStyle w:val="PL"/>
      </w:pPr>
      <w:r>
        <w:t xml:space="preserve">         const string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 xml:space="preserve"> =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w:t>
      </w:r>
    </w:p>
    <w:p w14:paraId="0FA9F3ED"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05FF834C" w14:textId="77777777" w:rsidR="00F45460" w:rsidRDefault="00F45460">
      <w:pPr>
        <w:pStyle w:val="PL"/>
        <w:rPr>
          <w:lang w:val="en-US"/>
        </w:rPr>
      </w:pPr>
      <w:r>
        <w:rPr>
          <w:lang w:val="en-US"/>
        </w:rPr>
        <w:lastRenderedPageBreak/>
        <w:t xml:space="preserve">         const string </w:t>
      </w:r>
      <w:r>
        <w:rPr>
          <w:rFonts w:cs="Courier New"/>
        </w:rPr>
        <w:t>userLabel</w:t>
      </w:r>
      <w:r>
        <w:rPr>
          <w:lang w:val="en-US"/>
        </w:rPr>
        <w:t xml:space="preserve"> = "</w:t>
      </w:r>
      <w:r>
        <w:rPr>
          <w:rFonts w:cs="Courier New"/>
        </w:rPr>
        <w:t>userLabel</w:t>
      </w:r>
      <w:r>
        <w:rPr>
          <w:lang w:val="en-US"/>
        </w:rPr>
        <w:t>";</w:t>
      </w:r>
    </w:p>
    <w:p w14:paraId="365CB6ED" w14:textId="77777777" w:rsidR="00B855DB" w:rsidRDefault="00F45460" w:rsidP="00B855DB">
      <w:pPr>
        <w:pStyle w:val="PL"/>
      </w:pPr>
      <w:r>
        <w:rPr>
          <w:lang w:val="en-US"/>
        </w:rPr>
        <w:t xml:space="preserve">      </w:t>
      </w:r>
      <w:r>
        <w:t xml:space="preserve">};      </w:t>
      </w:r>
    </w:p>
    <w:p w14:paraId="1DE28468" w14:textId="77777777" w:rsidR="00B855DB" w:rsidRDefault="00B855DB" w:rsidP="00B855DB">
      <w:pPr>
        <w:pStyle w:val="PL"/>
      </w:pPr>
      <w:r>
        <w:tab/>
        <w:t xml:space="preserve">  </w:t>
      </w:r>
    </w:p>
    <w:p w14:paraId="15FE4940" w14:textId="77777777" w:rsidR="00B855DB" w:rsidRDefault="00B855DB" w:rsidP="00B855DB">
      <w:pPr>
        <w:pStyle w:val="PL"/>
      </w:pPr>
      <w:r>
        <w:t xml:space="preserve">      /**</w:t>
      </w:r>
    </w:p>
    <w:p w14:paraId="574CC9F5" w14:textId="77777777" w:rsidR="00B855DB" w:rsidRDefault="00B855DB" w:rsidP="00B855DB">
      <w:pPr>
        <w:pStyle w:val="PL"/>
      </w:pPr>
      <w:r>
        <w:t xml:space="preserve">       *  Definitions for MO class ThresholdMonitoringCapability</w:t>
      </w:r>
    </w:p>
    <w:p w14:paraId="37EC8E33" w14:textId="77777777" w:rsidR="00B855DB" w:rsidRDefault="00B855DB" w:rsidP="00B855DB">
      <w:pPr>
        <w:pStyle w:val="PL"/>
      </w:pPr>
      <w:r>
        <w:t xml:space="preserve">       */</w:t>
      </w:r>
    </w:p>
    <w:p w14:paraId="09181E56" w14:textId="77777777" w:rsidR="00B855DB" w:rsidRDefault="00B855DB" w:rsidP="00B855DB">
      <w:pPr>
        <w:pStyle w:val="PL"/>
      </w:pPr>
      <w:r>
        <w:t xml:space="preserve">      interface ThresholdMonitoringCapability : Top</w:t>
      </w:r>
    </w:p>
    <w:p w14:paraId="7D507A9E" w14:textId="77777777" w:rsidR="00B855DB" w:rsidRDefault="00B855DB" w:rsidP="00B855DB">
      <w:pPr>
        <w:pStyle w:val="PL"/>
      </w:pPr>
      <w:r>
        <w:t xml:space="preserve">      {</w:t>
      </w:r>
    </w:p>
    <w:p w14:paraId="137CF424" w14:textId="77777777" w:rsidR="00B855DB" w:rsidRDefault="00B855DB" w:rsidP="00B855DB">
      <w:pPr>
        <w:pStyle w:val="PL"/>
      </w:pPr>
      <w:r>
        <w:t xml:space="preserve">         const string CLASS = "ThresholdMonitoringCapability";</w:t>
      </w:r>
    </w:p>
    <w:p w14:paraId="3BAEBC8E" w14:textId="77777777" w:rsidR="00B855DB" w:rsidRDefault="00B855DB" w:rsidP="00B855DB">
      <w:pPr>
        <w:pStyle w:val="PL"/>
      </w:pPr>
      <w:r>
        <w:t xml:space="preserve">         // Attribute Names</w:t>
      </w:r>
    </w:p>
    <w:p w14:paraId="39846542" w14:textId="77777777" w:rsidR="00B855DB" w:rsidRDefault="00B855DB" w:rsidP="00B855DB">
      <w:pPr>
        <w:pStyle w:val="PL"/>
      </w:pPr>
      <w:r>
        <w:t xml:space="preserve">         //</w:t>
      </w:r>
    </w:p>
    <w:p w14:paraId="272D6E5E" w14:textId="77777777" w:rsidR="00B855DB" w:rsidRDefault="00B855DB" w:rsidP="00B855DB">
      <w:pPr>
        <w:pStyle w:val="PL"/>
      </w:pPr>
      <w:r>
        <w:t xml:space="preserve">         const string supportedMonitoringGPs = "supportedMonitoringGPs";</w:t>
      </w:r>
    </w:p>
    <w:p w14:paraId="14EFDA60" w14:textId="77777777" w:rsidR="00B855DB" w:rsidRDefault="00B855DB" w:rsidP="00B855DB">
      <w:pPr>
        <w:pStyle w:val="PL"/>
      </w:pPr>
      <w:r>
        <w:t xml:space="preserve">      };      </w:t>
      </w:r>
    </w:p>
    <w:p w14:paraId="509960A0" w14:textId="77777777" w:rsidR="00B855DB" w:rsidRDefault="00B855DB" w:rsidP="00B855DB">
      <w:pPr>
        <w:pStyle w:val="PL"/>
      </w:pPr>
    </w:p>
    <w:p w14:paraId="271CCC78" w14:textId="77777777" w:rsidR="00B855DB" w:rsidRDefault="00B855DB" w:rsidP="00B855DB">
      <w:pPr>
        <w:pStyle w:val="PL"/>
      </w:pPr>
      <w:r>
        <w:t xml:space="preserve">      /**</w:t>
      </w:r>
    </w:p>
    <w:p w14:paraId="16DCD21E" w14:textId="77777777" w:rsidR="00B855DB" w:rsidRDefault="00B855DB" w:rsidP="00B855DB">
      <w:pPr>
        <w:pStyle w:val="PL"/>
      </w:pPr>
      <w:r>
        <w:t xml:space="preserve">       *  Definitions for MO class ThresholdMonitor</w:t>
      </w:r>
    </w:p>
    <w:p w14:paraId="3075770E" w14:textId="77777777" w:rsidR="00B855DB" w:rsidRDefault="00B855DB" w:rsidP="00B855DB">
      <w:pPr>
        <w:pStyle w:val="PL"/>
      </w:pPr>
      <w:r>
        <w:t xml:space="preserve">       */</w:t>
      </w:r>
    </w:p>
    <w:p w14:paraId="256529BB" w14:textId="77777777" w:rsidR="00B855DB" w:rsidRDefault="00B855DB" w:rsidP="00B855DB">
      <w:pPr>
        <w:pStyle w:val="PL"/>
      </w:pPr>
      <w:r>
        <w:t xml:space="preserve">      interface ThresholdMonitor : Top</w:t>
      </w:r>
    </w:p>
    <w:p w14:paraId="34FEB603" w14:textId="77777777" w:rsidR="00B855DB" w:rsidRDefault="00B855DB" w:rsidP="00B855DB">
      <w:pPr>
        <w:pStyle w:val="PL"/>
      </w:pPr>
      <w:r>
        <w:t xml:space="preserve">      {</w:t>
      </w:r>
    </w:p>
    <w:p w14:paraId="2A996B15" w14:textId="77777777" w:rsidR="00B855DB" w:rsidRDefault="00B855DB" w:rsidP="00B855DB">
      <w:pPr>
        <w:pStyle w:val="PL"/>
      </w:pPr>
      <w:r>
        <w:t xml:space="preserve">         const string CLASS = "ThresholdMonitor";</w:t>
      </w:r>
    </w:p>
    <w:p w14:paraId="5AADBDDF" w14:textId="77777777" w:rsidR="00B855DB" w:rsidRDefault="00B855DB" w:rsidP="00B855DB">
      <w:pPr>
        <w:pStyle w:val="PL"/>
      </w:pPr>
      <w:r>
        <w:t xml:space="preserve">         // Attribute Names</w:t>
      </w:r>
    </w:p>
    <w:p w14:paraId="565A0B85" w14:textId="77777777" w:rsidR="00B855DB" w:rsidRDefault="00B855DB" w:rsidP="00B855DB">
      <w:pPr>
        <w:pStyle w:val="PL"/>
      </w:pPr>
      <w:r>
        <w:t xml:space="preserve">         //</w:t>
      </w:r>
    </w:p>
    <w:p w14:paraId="5778E2A7" w14:textId="77777777" w:rsidR="00B855DB" w:rsidRDefault="00B855DB" w:rsidP="00B855DB">
      <w:pPr>
        <w:pStyle w:val="PL"/>
      </w:pPr>
      <w:r>
        <w:t xml:space="preserve">         const string thresholdInfoList = "thresholdInfoList";</w:t>
      </w:r>
    </w:p>
    <w:p w14:paraId="539C0BBD" w14:textId="77777777" w:rsidR="00B855DB" w:rsidRDefault="00B855DB" w:rsidP="00B855DB">
      <w:pPr>
        <w:pStyle w:val="PL"/>
      </w:pPr>
      <w:r>
        <w:t xml:space="preserve">         const string monitoringGP = "monitoringGP";</w:t>
      </w:r>
    </w:p>
    <w:p w14:paraId="247B4128" w14:textId="77777777" w:rsidR="00B855DB" w:rsidRDefault="00B855DB" w:rsidP="00B855DB">
      <w:pPr>
        <w:pStyle w:val="PL"/>
      </w:pPr>
      <w:r>
        <w:t xml:space="preserve">         const string monitoringNotifTarget = "monitoringNotifTarget";</w:t>
      </w:r>
    </w:p>
    <w:p w14:paraId="277F59CC" w14:textId="77777777" w:rsidR="00B855DB" w:rsidRDefault="00B855DB" w:rsidP="00B855DB">
      <w:pPr>
        <w:pStyle w:val="PL"/>
      </w:pPr>
      <w:r>
        <w:t xml:space="preserve">         const string monitoredIO</w:t>
      </w:r>
      <w:smartTag w:uri="urn:schemas-microsoft-com:office:smarttags" w:element="PersonName">
        <w:r>
          <w:t>CN</w:t>
        </w:r>
      </w:smartTag>
      <w:r>
        <w:t>ame = "monitoredIO</w:t>
      </w:r>
      <w:smartTag w:uri="urn:schemas-microsoft-com:office:smarttags" w:element="PersonName">
        <w:r>
          <w:t>CN</w:t>
        </w:r>
      </w:smartTag>
      <w:r>
        <w:t>ame";</w:t>
      </w:r>
    </w:p>
    <w:p w14:paraId="5BA4BEC6" w14:textId="77777777" w:rsidR="00B855DB" w:rsidRDefault="00B855DB" w:rsidP="00B855DB">
      <w:pPr>
        <w:pStyle w:val="PL"/>
      </w:pPr>
      <w:r>
        <w:t xml:space="preserve">         const string monitoredObjectDNs = "monitoredObjectDNs";</w:t>
      </w:r>
    </w:p>
    <w:p w14:paraId="5A379FB3" w14:textId="77777777" w:rsidR="00B855DB" w:rsidRDefault="00B855DB" w:rsidP="00B855DB">
      <w:pPr>
        <w:pStyle w:val="PL"/>
      </w:pPr>
      <w:r>
        <w:t xml:space="preserve">      };      </w:t>
      </w:r>
    </w:p>
    <w:p w14:paraId="22F673D7" w14:textId="77777777" w:rsidR="00B855DB" w:rsidRDefault="00B855DB" w:rsidP="00B855DB">
      <w:pPr>
        <w:pStyle w:val="PL"/>
      </w:pPr>
    </w:p>
    <w:p w14:paraId="63C6C277" w14:textId="77777777" w:rsidR="00F45460" w:rsidRDefault="00B855DB" w:rsidP="00B855DB">
      <w:pPr>
        <w:pStyle w:val="PL"/>
        <w:rPr>
          <w:rFonts w:eastAsia="Arial Unicode MS"/>
        </w:rPr>
      </w:pPr>
      <w:r>
        <w:t xml:space="preserve">      </w:t>
      </w:r>
      <w:r w:rsidR="00F45460">
        <w:t>/**</w:t>
      </w:r>
    </w:p>
    <w:p w14:paraId="5B1F3462" w14:textId="77777777" w:rsidR="00F45460" w:rsidRDefault="00F45460">
      <w:pPr>
        <w:pStyle w:val="PL"/>
        <w:rPr>
          <w:rFonts w:eastAsia="Arial Unicode MS"/>
        </w:rPr>
      </w:pPr>
      <w:r>
        <w:t xml:space="preserve">       *  This module adds datatypes definitions for </w:t>
      </w:r>
      <w:r>
        <w:rPr>
          <w:lang w:eastAsia="zh-CN"/>
        </w:rPr>
        <w:t>the Link Class</w:t>
      </w:r>
    </w:p>
    <w:p w14:paraId="572975AE" w14:textId="77777777" w:rsidR="00F45460" w:rsidRDefault="00F45460">
      <w:pPr>
        <w:pStyle w:val="PL"/>
        <w:rPr>
          <w:rFonts w:eastAsia="Arial Unicode MS"/>
        </w:rPr>
      </w:pPr>
      <w:r>
        <w:t xml:space="preserve">       *  These attributes are not the basic datatypes already defined</w:t>
      </w:r>
    </w:p>
    <w:p w14:paraId="6C948B7F" w14:textId="77777777" w:rsidR="00F45460" w:rsidRDefault="00F45460">
      <w:pPr>
        <w:pStyle w:val="PL"/>
        <w:rPr>
          <w:rFonts w:eastAsia="Arial Unicode MS"/>
          <w:lang w:eastAsia="zh-CN"/>
        </w:rPr>
      </w:pPr>
      <w:r>
        <w:t xml:space="preserve">       */</w:t>
      </w:r>
    </w:p>
    <w:p w14:paraId="19B86792" w14:textId="77777777" w:rsidR="00F45460" w:rsidRDefault="00F45460">
      <w:pPr>
        <w:pStyle w:val="PL"/>
        <w:rPr>
          <w:rFonts w:eastAsia="Arial Unicode MS"/>
          <w:lang w:eastAsia="zh-CN"/>
        </w:rPr>
      </w:pPr>
      <w:r>
        <w:t xml:space="preserve">      module </w:t>
      </w:r>
      <w:r>
        <w:rPr>
          <w:lang w:eastAsia="zh-CN"/>
        </w:rPr>
        <w:t>LinkAttribute</w:t>
      </w:r>
      <w:r>
        <w:t>Type</w:t>
      </w:r>
      <w:r>
        <w:rPr>
          <w:lang w:eastAsia="zh-CN"/>
        </w:rPr>
        <w:t>s</w:t>
      </w:r>
    </w:p>
    <w:p w14:paraId="526A1D30" w14:textId="77777777" w:rsidR="00F45460" w:rsidRDefault="00F45460">
      <w:pPr>
        <w:pStyle w:val="PL"/>
        <w:rPr>
          <w:rFonts w:eastAsia="Arial Unicode MS"/>
          <w:lang w:eastAsia="zh-CN"/>
        </w:rPr>
      </w:pPr>
      <w:r>
        <w:t xml:space="preserve">   </w:t>
      </w:r>
      <w:r>
        <w:rPr>
          <w:lang w:eastAsia="zh-CN"/>
        </w:rPr>
        <w:t xml:space="preserve">   {</w:t>
      </w:r>
    </w:p>
    <w:p w14:paraId="4BEE8969" w14:textId="77777777" w:rsidR="00F45460" w:rsidRDefault="00F45460">
      <w:pPr>
        <w:pStyle w:val="PL"/>
        <w:rPr>
          <w:rFonts w:eastAsia="Arial Unicode MS"/>
        </w:rPr>
      </w:pPr>
      <w:r>
        <w:t xml:space="preserve">         enum </w:t>
      </w:r>
      <w:r>
        <w:rPr>
          <w:rFonts w:cs="Arial"/>
        </w:rPr>
        <w:t>LinkType</w:t>
      </w:r>
    </w:p>
    <w:p w14:paraId="191A6C38" w14:textId="77777777" w:rsidR="00F45460" w:rsidRDefault="00F45460">
      <w:pPr>
        <w:pStyle w:val="PL"/>
        <w:rPr>
          <w:rFonts w:eastAsia="Arial Unicode MS"/>
        </w:rPr>
      </w:pPr>
      <w:r>
        <w:t xml:space="preserve">         {</w:t>
      </w:r>
    </w:p>
    <w:p w14:paraId="25B6697A" w14:textId="77777777" w:rsidR="00F45460" w:rsidRDefault="00F45460">
      <w:pPr>
        <w:pStyle w:val="PL"/>
        <w:rPr>
          <w:rFonts w:eastAsia="Arial Unicode MS"/>
        </w:rPr>
      </w:pPr>
      <w:r>
        <w:t xml:space="preserve">            </w:t>
      </w:r>
      <w:r>
        <w:rPr>
          <w:lang w:eastAsia="zh-CN"/>
        </w:rPr>
        <w:t>SIGNALLING</w:t>
      </w:r>
      <w:r>
        <w:t>,</w:t>
      </w:r>
    </w:p>
    <w:p w14:paraId="61F92B95" w14:textId="77777777" w:rsidR="00F45460" w:rsidRDefault="00F45460">
      <w:pPr>
        <w:pStyle w:val="PL"/>
        <w:rPr>
          <w:rFonts w:eastAsia="Arial Unicode MS"/>
        </w:rPr>
      </w:pPr>
      <w:r>
        <w:t xml:space="preserve">            </w:t>
      </w:r>
      <w:r>
        <w:rPr>
          <w:lang w:eastAsia="zh-CN"/>
        </w:rPr>
        <w:t>BEARER</w:t>
      </w:r>
      <w:r>
        <w:t>,</w:t>
      </w:r>
    </w:p>
    <w:p w14:paraId="2F09F129" w14:textId="77777777" w:rsidR="00F45460" w:rsidRDefault="00F45460">
      <w:pPr>
        <w:pStyle w:val="PL"/>
        <w:rPr>
          <w:lang w:eastAsia="zh-CN"/>
        </w:rPr>
      </w:pPr>
      <w:r>
        <w:t xml:space="preserve">            </w:t>
      </w:r>
      <w:r>
        <w:rPr>
          <w:lang w:eastAsia="zh-CN"/>
        </w:rPr>
        <w:t>OAM_AND_P,</w:t>
      </w:r>
    </w:p>
    <w:p w14:paraId="2B75794E" w14:textId="77777777" w:rsidR="00F45460" w:rsidRDefault="00F45460">
      <w:pPr>
        <w:pStyle w:val="PL"/>
        <w:rPr>
          <w:rFonts w:eastAsia="Arial Unicode MS"/>
          <w:lang w:eastAsia="zh-CN"/>
        </w:rPr>
      </w:pPr>
      <w:r>
        <w:t xml:space="preserve">   </w:t>
      </w:r>
      <w:r>
        <w:rPr>
          <w:lang w:eastAsia="zh-CN"/>
        </w:rPr>
        <w:t xml:space="preserve">         OTHER</w:t>
      </w:r>
    </w:p>
    <w:p w14:paraId="54BB5CC8" w14:textId="77777777" w:rsidR="00F45460" w:rsidRDefault="00F45460">
      <w:pPr>
        <w:pStyle w:val="PL"/>
        <w:rPr>
          <w:rFonts w:eastAsia="Arial Unicode MS"/>
        </w:rPr>
      </w:pPr>
      <w:r>
        <w:t xml:space="preserve">         };</w:t>
      </w:r>
    </w:p>
    <w:p w14:paraId="32E34E62"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&lt;LinkType&gt; LinkTypeType;</w:t>
      </w:r>
    </w:p>
    <w:p w14:paraId="5542C464" w14:textId="77777777" w:rsidR="00F45460" w:rsidRDefault="00F45460">
      <w:pPr>
        <w:pStyle w:val="PL"/>
        <w:rPr>
          <w:rFonts w:eastAsia="Arial Unicode MS"/>
          <w:lang w:eastAsia="zh-CN"/>
        </w:rPr>
      </w:pPr>
      <w:r>
        <w:t xml:space="preserve">   </w:t>
      </w:r>
      <w:r>
        <w:rPr>
          <w:lang w:eastAsia="zh-CN"/>
        </w:rPr>
        <w:t xml:space="preserve">   };</w:t>
      </w:r>
    </w:p>
    <w:p w14:paraId="7D751268" w14:textId="77777777" w:rsidR="00F45460" w:rsidRDefault="00F45460">
      <w:pPr>
        <w:pStyle w:val="PL"/>
      </w:pPr>
      <w:r>
        <w:t>};</w:t>
      </w:r>
    </w:p>
    <w:p w14:paraId="0F501712" w14:textId="77777777" w:rsidR="00F45460" w:rsidRDefault="00F45460">
      <w:pPr>
        <w:pStyle w:val="PL"/>
        <w:spacing w:after="180"/>
      </w:pPr>
      <w:r>
        <w:t>#endif // _GENERIC_NETWORK_RESOURCES_NRM_DEFS_IDL_</w:t>
      </w:r>
    </w:p>
    <w:p w14:paraId="0E91C79D" w14:textId="77777777" w:rsidR="00F45460" w:rsidRDefault="00F45460">
      <w:pPr>
        <w:pStyle w:val="Heading8"/>
        <w:pageBreakBefore/>
        <w:rPr>
          <w:lang w:eastAsia="zh-CN"/>
        </w:rPr>
      </w:pPr>
      <w:bookmarkStart w:id="292" w:name="_CRAnnexBnormative"/>
      <w:bookmarkStart w:id="293" w:name="_Toc20153431"/>
      <w:bookmarkStart w:id="294" w:name="_Toc27489903"/>
      <w:bookmarkStart w:id="295" w:name="_Toc36033487"/>
      <w:bookmarkStart w:id="296" w:name="_Toc36475749"/>
      <w:bookmarkStart w:id="297" w:name="_Toc44581509"/>
      <w:bookmarkStart w:id="298" w:name="_Toc51769125"/>
      <w:bookmarkStart w:id="299" w:name="_Toc203130056"/>
      <w:bookmarkEnd w:id="292"/>
      <w:r>
        <w:lastRenderedPageBreak/>
        <w:t>Annex B (normative):</w:t>
      </w:r>
      <w:r>
        <w:br/>
        <w:t>XML Definitions</w:t>
      </w:r>
      <w:bookmarkEnd w:id="293"/>
      <w:bookmarkEnd w:id="294"/>
      <w:bookmarkEnd w:id="295"/>
      <w:bookmarkEnd w:id="296"/>
      <w:bookmarkEnd w:id="297"/>
      <w:bookmarkEnd w:id="298"/>
      <w:bookmarkEnd w:id="299"/>
    </w:p>
    <w:p w14:paraId="09A37CBF" w14:textId="77777777" w:rsidR="00155CC2" w:rsidRDefault="00155CC2" w:rsidP="00155CC2">
      <w:pPr>
        <w:pStyle w:val="Heading1"/>
      </w:pPr>
      <w:bookmarkStart w:id="300" w:name="_CRB_0"/>
      <w:bookmarkStart w:id="301" w:name="_Toc20153432"/>
      <w:bookmarkStart w:id="302" w:name="_Toc27489904"/>
      <w:bookmarkStart w:id="303" w:name="_Toc36033488"/>
      <w:bookmarkStart w:id="304" w:name="_Toc36475750"/>
      <w:bookmarkStart w:id="305" w:name="_Toc44581510"/>
      <w:bookmarkStart w:id="306" w:name="_Toc51769126"/>
      <w:bookmarkStart w:id="307" w:name="_Toc203130057"/>
      <w:bookmarkEnd w:id="300"/>
      <w:r>
        <w:t>B.0</w:t>
      </w:r>
      <w:r>
        <w:tab/>
        <w:t>General</w:t>
      </w:r>
      <w:bookmarkEnd w:id="301"/>
      <w:bookmarkEnd w:id="302"/>
      <w:bookmarkEnd w:id="303"/>
      <w:bookmarkEnd w:id="304"/>
      <w:bookmarkEnd w:id="305"/>
      <w:bookmarkEnd w:id="306"/>
      <w:bookmarkEnd w:id="307"/>
    </w:p>
    <w:p w14:paraId="5FF57364" w14:textId="77777777" w:rsidR="00032472" w:rsidRDefault="00F45460" w:rsidP="00032472">
      <w:r>
        <w:t xml:space="preserve">This annex contains the </w:t>
      </w:r>
      <w:bookmarkStart w:id="308" w:name="OLE_LINK2"/>
      <w:bookmarkStart w:id="309" w:name="OLE_LINK3"/>
      <w:r>
        <w:rPr>
          <w:color w:val="000000"/>
        </w:rPr>
        <w:t xml:space="preserve">XML Definitions </w:t>
      </w:r>
      <w:bookmarkEnd w:id="308"/>
      <w:bookmarkEnd w:id="309"/>
      <w:r>
        <w:rPr>
          <w:color w:val="000000"/>
        </w:rPr>
        <w:t>for the Generic NRM IRP as it applies to</w:t>
      </w:r>
      <w:r>
        <w:t xml:space="preserve"> Itf-N, in accordance with Generic NRM IRP IS definitions </w:t>
      </w:r>
      <w:r w:rsidR="00F430BD">
        <w:t xml:space="preserve">TS 28.622 </w:t>
      </w:r>
      <w:r>
        <w:t>[4].</w:t>
      </w:r>
      <w:r w:rsidR="00032472" w:rsidRPr="00032472">
        <w:t xml:space="preserve"> </w:t>
      </w:r>
    </w:p>
    <w:p w14:paraId="6658B28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73C5876F" w14:textId="77777777" w:rsidR="00F45460" w:rsidRDefault="00F45460">
      <w:pPr>
        <w:pStyle w:val="Heading1"/>
      </w:pPr>
      <w:bookmarkStart w:id="310" w:name="_CRB_1"/>
      <w:bookmarkStart w:id="311" w:name="_Toc20153433"/>
      <w:bookmarkStart w:id="312" w:name="_Toc27489905"/>
      <w:bookmarkStart w:id="313" w:name="_Toc36033489"/>
      <w:bookmarkStart w:id="314" w:name="_Toc36475751"/>
      <w:bookmarkStart w:id="315" w:name="_Toc44581511"/>
      <w:bookmarkStart w:id="316" w:name="_Toc51769127"/>
      <w:bookmarkStart w:id="317" w:name="_Toc203130058"/>
      <w:bookmarkEnd w:id="310"/>
      <w:r>
        <w:rPr>
          <w:rFonts w:hint="eastAsia"/>
          <w:lang w:eastAsia="zh-CN"/>
        </w:rPr>
        <w:t>B</w:t>
      </w:r>
      <w:r>
        <w:t>.1</w:t>
      </w:r>
      <w:r>
        <w:tab/>
        <w:t>Architectural features</w:t>
      </w:r>
      <w:bookmarkEnd w:id="311"/>
      <w:bookmarkEnd w:id="312"/>
      <w:bookmarkEnd w:id="313"/>
      <w:bookmarkEnd w:id="314"/>
      <w:bookmarkEnd w:id="315"/>
      <w:bookmarkEnd w:id="316"/>
      <w:bookmarkEnd w:id="317"/>
    </w:p>
    <w:p w14:paraId="7BE99579" w14:textId="77777777" w:rsidR="00155CC2" w:rsidRDefault="00155CC2" w:rsidP="00155CC2">
      <w:pPr>
        <w:pStyle w:val="Heading2"/>
      </w:pPr>
      <w:bookmarkStart w:id="318" w:name="_CRB_1_0"/>
      <w:bookmarkStart w:id="319" w:name="_Toc20153434"/>
      <w:bookmarkStart w:id="320" w:name="_Toc27489906"/>
      <w:bookmarkStart w:id="321" w:name="_Toc36033490"/>
      <w:bookmarkStart w:id="322" w:name="_Toc36475752"/>
      <w:bookmarkStart w:id="323" w:name="_Toc44581512"/>
      <w:bookmarkStart w:id="324" w:name="_Toc51769128"/>
      <w:bookmarkStart w:id="325" w:name="_Toc203130059"/>
      <w:bookmarkEnd w:id="318"/>
      <w:r>
        <w:t>B.1.0</w:t>
      </w:r>
      <w:r>
        <w:tab/>
        <w:t>Introduction</w:t>
      </w:r>
      <w:bookmarkEnd w:id="319"/>
      <w:bookmarkEnd w:id="320"/>
      <w:bookmarkEnd w:id="321"/>
      <w:bookmarkEnd w:id="322"/>
      <w:bookmarkEnd w:id="323"/>
      <w:bookmarkEnd w:id="324"/>
      <w:bookmarkEnd w:id="325"/>
    </w:p>
    <w:p w14:paraId="4B182F61" w14:textId="77777777" w:rsidR="00032472" w:rsidRDefault="00F45460" w:rsidP="00032472">
      <w:r>
        <w:t>The overall architectural feature of Generic Network Resources IRP is specified in 3GPP TS 28.622 [4].</w:t>
      </w:r>
      <w:r w:rsidR="00032472" w:rsidRPr="00032472">
        <w:t xml:space="preserve"> </w:t>
      </w:r>
    </w:p>
    <w:p w14:paraId="79DE6FC8"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657339CD" w14:textId="77777777" w:rsidR="00F45460" w:rsidRDefault="00F45460">
      <w:pPr>
        <w:pStyle w:val="Heading2"/>
      </w:pPr>
      <w:bookmarkStart w:id="326" w:name="_CRB_1_1"/>
      <w:bookmarkStart w:id="327" w:name="_Toc20153435"/>
      <w:bookmarkStart w:id="328" w:name="_Toc27489907"/>
      <w:bookmarkStart w:id="329" w:name="_Toc36033491"/>
      <w:bookmarkStart w:id="330" w:name="_Toc36475753"/>
      <w:bookmarkStart w:id="331" w:name="_Toc44581513"/>
      <w:bookmarkStart w:id="332" w:name="_Toc51769129"/>
      <w:bookmarkStart w:id="333" w:name="_Toc203130060"/>
      <w:bookmarkEnd w:id="326"/>
      <w:r>
        <w:rPr>
          <w:rFonts w:hint="eastAsia"/>
          <w:lang w:eastAsia="zh-CN"/>
        </w:rPr>
        <w:t>B</w:t>
      </w:r>
      <w:r>
        <w:t>.1.1</w:t>
      </w:r>
      <w:r>
        <w:tab/>
        <w:t>Syntax for Distinguished Names</w:t>
      </w:r>
      <w:bookmarkEnd w:id="327"/>
      <w:bookmarkEnd w:id="328"/>
      <w:bookmarkEnd w:id="329"/>
      <w:bookmarkEnd w:id="330"/>
      <w:bookmarkEnd w:id="331"/>
      <w:bookmarkEnd w:id="332"/>
      <w:bookmarkEnd w:id="333"/>
    </w:p>
    <w:p w14:paraId="107D47EA" w14:textId="77777777" w:rsidR="00F45460" w:rsidRDefault="00F45460">
      <w:r>
        <w:t>The syntax of a Distinguished Name is defined in 3GPP TS 32.300 [5].</w:t>
      </w:r>
    </w:p>
    <w:p w14:paraId="313C98B3" w14:textId="77777777" w:rsidR="00F45460" w:rsidRDefault="00F45460">
      <w:pPr>
        <w:pStyle w:val="Heading1"/>
      </w:pPr>
      <w:bookmarkStart w:id="334" w:name="_CRB_2"/>
      <w:bookmarkStart w:id="335" w:name="_Toc20153436"/>
      <w:bookmarkStart w:id="336" w:name="_Toc27489908"/>
      <w:bookmarkStart w:id="337" w:name="_Toc36033492"/>
      <w:bookmarkStart w:id="338" w:name="_Toc36475754"/>
      <w:bookmarkStart w:id="339" w:name="_Toc44581514"/>
      <w:bookmarkStart w:id="340" w:name="_Toc51769130"/>
      <w:bookmarkStart w:id="341" w:name="_Toc203130061"/>
      <w:bookmarkEnd w:id="334"/>
      <w:r>
        <w:t>B.</w:t>
      </w:r>
      <w:r>
        <w:rPr>
          <w:rFonts w:hint="eastAsia"/>
          <w:lang w:eastAsia="zh-CN"/>
        </w:rPr>
        <w:t>2</w:t>
      </w:r>
      <w:r>
        <w:tab/>
        <w:t>Mapping</w:t>
      </w:r>
      <w:bookmarkEnd w:id="335"/>
      <w:bookmarkEnd w:id="336"/>
      <w:bookmarkEnd w:id="337"/>
      <w:bookmarkEnd w:id="338"/>
      <w:bookmarkEnd w:id="339"/>
      <w:bookmarkEnd w:id="340"/>
      <w:bookmarkEnd w:id="341"/>
    </w:p>
    <w:p w14:paraId="7CBAE9CF" w14:textId="77777777" w:rsidR="00F45460" w:rsidRDefault="00F45460" w:rsidP="00DA284F">
      <w:pPr>
        <w:pStyle w:val="Heading2"/>
        <w:rPr>
          <w:lang w:eastAsia="zh-CN"/>
        </w:rPr>
      </w:pPr>
      <w:bookmarkStart w:id="342" w:name="_CRB_2_1"/>
      <w:bookmarkStart w:id="343" w:name="_Toc20153437"/>
      <w:bookmarkStart w:id="344" w:name="_Toc27489909"/>
      <w:bookmarkStart w:id="345" w:name="_Toc36033493"/>
      <w:bookmarkStart w:id="346" w:name="_Toc36475755"/>
      <w:bookmarkStart w:id="347" w:name="_Toc44581515"/>
      <w:bookmarkStart w:id="348" w:name="_Toc51769131"/>
      <w:bookmarkStart w:id="349" w:name="_Toc203130062"/>
      <w:bookmarkEnd w:id="342"/>
      <w:r>
        <w:t>B.</w:t>
      </w:r>
      <w:r>
        <w:rPr>
          <w:rFonts w:eastAsia="SimSun" w:hint="eastAsia"/>
          <w:lang w:eastAsia="zh-CN"/>
        </w:rPr>
        <w:t>2</w:t>
      </w:r>
      <w:r>
        <w:t>.1</w:t>
      </w:r>
      <w:r>
        <w:tab/>
        <w:t xml:space="preserve">General </w:t>
      </w:r>
      <w:r>
        <w:rPr>
          <w:rFonts w:hint="eastAsia"/>
          <w:lang w:eastAsia="zh-CN"/>
        </w:rPr>
        <w:t>mapping</w:t>
      </w:r>
      <w:bookmarkEnd w:id="343"/>
      <w:bookmarkEnd w:id="344"/>
      <w:bookmarkEnd w:id="345"/>
      <w:bookmarkEnd w:id="346"/>
      <w:bookmarkEnd w:id="347"/>
      <w:bookmarkEnd w:id="348"/>
      <w:bookmarkEnd w:id="349"/>
    </w:p>
    <w:p w14:paraId="29A8A1C9"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455371F6" w14:textId="77777777" w:rsidR="00F45460" w:rsidRDefault="00F45460" w:rsidP="00DA284F">
      <w:pPr>
        <w:pStyle w:val="Heading2"/>
      </w:pPr>
      <w:bookmarkStart w:id="350" w:name="_CRB_2_2"/>
      <w:bookmarkStart w:id="351" w:name="_Toc20153438"/>
      <w:bookmarkStart w:id="352" w:name="_Toc27489910"/>
      <w:bookmarkStart w:id="353" w:name="_Toc36033494"/>
      <w:bookmarkStart w:id="354" w:name="_Toc36475756"/>
      <w:bookmarkStart w:id="355" w:name="_Toc44581516"/>
      <w:bookmarkStart w:id="356" w:name="_Toc51769132"/>
      <w:bookmarkStart w:id="357" w:name="_Toc203130063"/>
      <w:bookmarkEnd w:id="350"/>
      <w:r>
        <w:t>B.</w:t>
      </w:r>
      <w:r>
        <w:rPr>
          <w:rFonts w:hint="eastAsia"/>
        </w:rPr>
        <w:t>2.2</w:t>
      </w:r>
      <w:r>
        <w:tab/>
        <w:t>Information Object Class (IOC) mapping</w:t>
      </w:r>
      <w:bookmarkEnd w:id="351"/>
      <w:bookmarkEnd w:id="352"/>
      <w:bookmarkEnd w:id="353"/>
      <w:bookmarkEnd w:id="354"/>
      <w:bookmarkEnd w:id="355"/>
      <w:bookmarkEnd w:id="356"/>
      <w:bookmarkEnd w:id="357"/>
    </w:p>
    <w:p w14:paraId="2D47D152" w14:textId="77777777" w:rsidR="00F45460" w:rsidRDefault="00032472">
      <w:pPr>
        <w:rPr>
          <w:lang w:eastAsia="zh-CN"/>
        </w:rPr>
      </w:pPr>
      <w:r>
        <w:t>The mapping is n</w:t>
      </w:r>
      <w:r w:rsidR="00F45460">
        <w:t>ot present in the current version of this specification.</w:t>
      </w:r>
    </w:p>
    <w:p w14:paraId="3736004B" w14:textId="77777777" w:rsidR="00F45460" w:rsidRDefault="00F45460">
      <w:pPr>
        <w:pStyle w:val="Heading1"/>
        <w:pageBreakBefore/>
        <w:ind w:left="1138" w:hanging="1138"/>
        <w:rPr>
          <w:lang w:eastAsia="zh-CN"/>
        </w:rPr>
      </w:pPr>
      <w:bookmarkStart w:id="358" w:name="_CRB_3"/>
      <w:bookmarkStart w:id="359" w:name="_Toc20153439"/>
      <w:bookmarkStart w:id="360" w:name="_Toc27489911"/>
      <w:bookmarkStart w:id="361" w:name="_Toc36033495"/>
      <w:bookmarkStart w:id="362" w:name="_Toc36475757"/>
      <w:bookmarkStart w:id="363" w:name="_Toc44581517"/>
      <w:bookmarkStart w:id="364" w:name="_Toc51769133"/>
      <w:bookmarkStart w:id="365" w:name="_Toc203130064"/>
      <w:bookmarkEnd w:id="358"/>
      <w:r>
        <w:rPr>
          <w:rFonts w:hint="eastAsia"/>
          <w:lang w:eastAsia="zh-CN"/>
        </w:rPr>
        <w:lastRenderedPageBreak/>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59"/>
      <w:bookmarkEnd w:id="360"/>
      <w:bookmarkEnd w:id="361"/>
      <w:bookmarkEnd w:id="362"/>
      <w:bookmarkEnd w:id="363"/>
      <w:bookmarkEnd w:id="364"/>
      <w:bookmarkEnd w:id="365"/>
    </w:p>
    <w:p w14:paraId="2DB61E5B" w14:textId="77777777" w:rsidR="00F45460" w:rsidRDefault="00F45460">
      <w:pPr>
        <w:pStyle w:val="Heading2"/>
      </w:pPr>
      <w:bookmarkStart w:id="366" w:name="_CRB_3_1"/>
      <w:bookmarkStart w:id="367" w:name="_Toc20153440"/>
      <w:bookmarkStart w:id="368" w:name="_Toc27489912"/>
      <w:bookmarkStart w:id="369" w:name="_Toc36033496"/>
      <w:bookmarkStart w:id="370" w:name="_Toc36475758"/>
      <w:bookmarkStart w:id="371" w:name="_Toc44581518"/>
      <w:bookmarkStart w:id="372" w:name="_Toc51769134"/>
      <w:bookmarkStart w:id="373" w:name="_Toc203130065"/>
      <w:bookmarkEnd w:id="366"/>
      <w:r>
        <w:t>B.</w:t>
      </w:r>
      <w:r>
        <w:rPr>
          <w:lang w:eastAsia="zh-CN"/>
        </w:rPr>
        <w:t>3</w:t>
      </w:r>
      <w:r>
        <w:rPr>
          <w:rFonts w:hint="eastAsia"/>
          <w:lang w:eastAsia="zh-CN"/>
        </w:rPr>
        <w:t>.</w:t>
      </w:r>
      <w:r>
        <w:rPr>
          <w:lang w:eastAsia="zh-CN"/>
        </w:rPr>
        <w:t>1</w:t>
      </w:r>
      <w:r>
        <w:tab/>
        <w:t>XML definition structure</w:t>
      </w:r>
      <w:bookmarkEnd w:id="367"/>
      <w:bookmarkEnd w:id="368"/>
      <w:bookmarkEnd w:id="369"/>
      <w:bookmarkEnd w:id="370"/>
      <w:bookmarkEnd w:id="371"/>
      <w:bookmarkEnd w:id="372"/>
      <w:bookmarkEnd w:id="373"/>
    </w:p>
    <w:p w14:paraId="3EB74C1F" w14:textId="77777777" w:rsidR="00F45460" w:rsidRDefault="00F45460">
      <w:r>
        <w:t>The overall description of the file format of configuration data XML files is provided by 3GPP TS 28.616 [7].</w:t>
      </w:r>
    </w:p>
    <w:p w14:paraId="18F00A8B"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BD142B3"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35F89C74"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r>
        <w:rPr>
          <w:rFonts w:ascii="Courier New" w:hAnsi="Courier New" w:cs="Courier New"/>
        </w:rPr>
        <w:t>vsData</w:t>
      </w:r>
      <w:r>
        <w:t xml:space="preserve"> XML element type has an empty XML content.</w:t>
      </w:r>
    </w:p>
    <w:p w14:paraId="1D96D64D"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3EA7F860" w14:textId="77777777" w:rsidR="00F45460" w:rsidRDefault="00F45460">
      <w:pPr>
        <w:pStyle w:val="B1"/>
      </w:pPr>
      <w:r>
        <w:t>-</w:t>
      </w:r>
      <w:r>
        <w:tab/>
        <w:t xml:space="preserve">XML complex type </w:t>
      </w:r>
      <w:r>
        <w:rPr>
          <w:rFonts w:ascii="Courier New" w:hAnsi="Courier New" w:cs="Courier New"/>
        </w:rPr>
        <w:t>NrmClass</w:t>
      </w:r>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4CF061C0" w14:textId="77777777" w:rsidR="00F45460" w:rsidRDefault="00F45460">
      <w:pPr>
        <w:pStyle w:val="B1"/>
      </w:pPr>
      <w:r>
        <w:t>-</w:t>
      </w:r>
      <w:r>
        <w:tab/>
        <w:t xml:space="preserve">XML element type </w:t>
      </w:r>
      <w:r>
        <w:rPr>
          <w:rFonts w:ascii="Courier New" w:hAnsi="Courier New" w:cs="Courier New"/>
        </w:rPr>
        <w:t>vsData</w:t>
      </w:r>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3CE2EBA6" w14:textId="77777777" w:rsidR="00F45460" w:rsidRDefault="00F45460">
      <w:pPr>
        <w:pStyle w:val="B1"/>
      </w:pPr>
      <w:r>
        <w:t>-</w:t>
      </w:r>
      <w:r>
        <w:tab/>
        <w:t xml:space="preserve">XML element type </w:t>
      </w:r>
      <w:r>
        <w:rPr>
          <w:rFonts w:ascii="Courier New" w:eastAsia="MS Mincho" w:hAnsi="Courier New" w:cs="Courier New"/>
        </w:rPr>
        <w:t>SubNetworkOptionallyContainedNrmClass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SubNetwork</w:t>
      </w:r>
      <w:r>
        <w:rPr>
          <w:rFonts w:eastAsia="MS Mincho"/>
        </w:rPr>
        <w:t xml:space="preserve"> NRM class;</w:t>
      </w:r>
    </w:p>
    <w:p w14:paraId="68772488" w14:textId="77777777" w:rsidR="00F45460" w:rsidRDefault="00F45460">
      <w:pPr>
        <w:pStyle w:val="B1"/>
      </w:pPr>
      <w:r>
        <w:t>-</w:t>
      </w:r>
      <w:r>
        <w:tab/>
        <w:t xml:space="preserve">XML element type </w:t>
      </w:r>
      <w:r>
        <w:rPr>
          <w:rFonts w:ascii="Courier New" w:eastAsia="MS Mincho" w:hAnsi="Courier New" w:cs="Courier New"/>
        </w:rPr>
        <w:t>ManagedElementOptionallyContainedNrmClass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ManagedElement</w:t>
      </w:r>
      <w:r>
        <w:rPr>
          <w:rFonts w:eastAsia="MS Mincho"/>
        </w:rPr>
        <w:t xml:space="preserve"> NRM class</w:t>
      </w:r>
      <w:r>
        <w:t>.</w:t>
      </w:r>
    </w:p>
    <w:p w14:paraId="3DC15E75" w14:textId="77777777" w:rsidR="00F45460" w:rsidRDefault="00F45460">
      <w:pPr>
        <w:pStyle w:val="B1"/>
      </w:pPr>
    </w:p>
    <w:p w14:paraId="3E517B4E" w14:textId="77777777" w:rsidR="00F45460" w:rsidRDefault="00F45460">
      <w:pPr>
        <w:pStyle w:val="Heading2"/>
      </w:pPr>
      <w:bookmarkStart w:id="374" w:name="_CRB_3_2"/>
      <w:bookmarkStart w:id="375" w:name="_Toc20153441"/>
      <w:bookmarkStart w:id="376" w:name="_Toc27489913"/>
      <w:bookmarkStart w:id="377" w:name="_Toc36033497"/>
      <w:bookmarkStart w:id="378" w:name="_Toc36475759"/>
      <w:bookmarkStart w:id="379" w:name="_Toc44581519"/>
      <w:bookmarkStart w:id="380" w:name="_Toc51769135"/>
      <w:bookmarkStart w:id="381" w:name="_Toc203130066"/>
      <w:bookmarkEnd w:id="374"/>
      <w:r>
        <w:t>B.</w:t>
      </w:r>
      <w:r>
        <w:rPr>
          <w:lang w:eastAsia="zh-CN"/>
        </w:rPr>
        <w:t>3</w:t>
      </w:r>
      <w:r>
        <w:rPr>
          <w:rFonts w:hint="eastAsia"/>
          <w:lang w:eastAsia="zh-CN"/>
        </w:rPr>
        <w:t>.2</w:t>
      </w:r>
      <w:r>
        <w:tab/>
        <w:t>Graphical Representation</w:t>
      </w:r>
      <w:bookmarkEnd w:id="375"/>
      <w:bookmarkEnd w:id="376"/>
      <w:bookmarkEnd w:id="377"/>
      <w:bookmarkEnd w:id="378"/>
      <w:bookmarkEnd w:id="379"/>
      <w:bookmarkEnd w:id="380"/>
      <w:bookmarkEnd w:id="381"/>
    </w:p>
    <w:p w14:paraId="56F44024" w14:textId="77777777" w:rsidR="00F45460" w:rsidRDefault="00032472">
      <w:pPr>
        <w:rPr>
          <w:lang w:eastAsia="zh-CN"/>
        </w:rPr>
      </w:pPr>
      <w:r>
        <w:t>The graphical representation is n</w:t>
      </w:r>
      <w:r w:rsidR="00F45460">
        <w:t>ot present in the current version of this specification.</w:t>
      </w:r>
    </w:p>
    <w:p w14:paraId="734D98FD" w14:textId="77777777" w:rsidR="00F45460" w:rsidRDefault="00F45460">
      <w:pPr>
        <w:pStyle w:val="Heading2"/>
        <w:pageBreakBefore/>
        <w:ind w:left="1138" w:hanging="1138"/>
        <w:rPr>
          <w:lang w:val="de-DE"/>
        </w:rPr>
      </w:pPr>
      <w:bookmarkStart w:id="382" w:name="_CRB_3_3"/>
      <w:bookmarkStart w:id="383" w:name="_Toc20153442"/>
      <w:bookmarkStart w:id="384" w:name="_Toc27489914"/>
      <w:bookmarkStart w:id="385" w:name="_Toc36033498"/>
      <w:bookmarkStart w:id="386" w:name="_Toc36475760"/>
      <w:bookmarkStart w:id="387" w:name="_Toc44581520"/>
      <w:bookmarkStart w:id="388" w:name="_Toc51769136"/>
      <w:bookmarkStart w:id="389" w:name="_Toc203130067"/>
      <w:bookmarkEnd w:id="382"/>
      <w:r>
        <w:rPr>
          <w:lang w:val="de-DE"/>
        </w:rPr>
        <w:lastRenderedPageBreak/>
        <w:t>B.3</w:t>
      </w:r>
      <w:r>
        <w:rPr>
          <w:rFonts w:hint="eastAsia"/>
          <w:lang w:val="de-DE" w:eastAsia="zh-CN"/>
        </w:rPr>
        <w:t>.3</w:t>
      </w:r>
      <w:r>
        <w:rPr>
          <w:lang w:val="de-DE"/>
        </w:rPr>
        <w:tab/>
        <w:t>XML schema "genericNrm.xsd"</w:t>
      </w:r>
      <w:bookmarkEnd w:id="383"/>
      <w:bookmarkEnd w:id="384"/>
      <w:bookmarkEnd w:id="385"/>
      <w:bookmarkEnd w:id="386"/>
      <w:bookmarkEnd w:id="387"/>
      <w:bookmarkEnd w:id="388"/>
      <w:bookmarkEnd w:id="389"/>
    </w:p>
    <w:p w14:paraId="02F3220B" w14:textId="77777777" w:rsidR="00F45460" w:rsidRDefault="00F45460">
      <w:pPr>
        <w:pStyle w:val="PL"/>
      </w:pPr>
      <w:r>
        <w:t>&lt;?xml version="1.</w:t>
      </w:r>
      <w:r w:rsidR="00032472">
        <w:t>1</w:t>
      </w:r>
      <w:r>
        <w:t>" encoding="UTF-8"?&gt;</w:t>
      </w:r>
    </w:p>
    <w:p w14:paraId="446DA47C" w14:textId="77777777" w:rsidR="00F45460" w:rsidRDefault="00F45460">
      <w:pPr>
        <w:pStyle w:val="PL"/>
      </w:pPr>
    </w:p>
    <w:p w14:paraId="3D4C147F" w14:textId="77777777" w:rsidR="00F45460" w:rsidRDefault="00F45460">
      <w:pPr>
        <w:pStyle w:val="PL"/>
      </w:pPr>
      <w:r>
        <w:t>&lt;!--</w:t>
      </w:r>
    </w:p>
    <w:p w14:paraId="2ABB28C0" w14:textId="77777777" w:rsidR="00F45460" w:rsidRDefault="00F45460">
      <w:pPr>
        <w:pStyle w:val="PL"/>
      </w:pPr>
      <w:r>
        <w:t xml:space="preserve">  3GPP TS 28.623 Generic Network Resources IRP</w:t>
      </w:r>
    </w:p>
    <w:p w14:paraId="691714B4" w14:textId="77777777" w:rsidR="00F45460" w:rsidRDefault="00F45460">
      <w:pPr>
        <w:pStyle w:val="PL"/>
      </w:pPr>
      <w:r>
        <w:t xml:space="preserve">  Bulk CM Configuration data file NRM-specific XML schema</w:t>
      </w:r>
    </w:p>
    <w:p w14:paraId="35823E1E" w14:textId="77777777" w:rsidR="00F45460" w:rsidRDefault="00F45460">
      <w:pPr>
        <w:pStyle w:val="PL"/>
      </w:pPr>
      <w:r>
        <w:t xml:space="preserve">  genericNrm.xsd</w:t>
      </w:r>
    </w:p>
    <w:p w14:paraId="6095E0FC" w14:textId="77777777" w:rsidR="00F45460" w:rsidRDefault="00F45460">
      <w:pPr>
        <w:pStyle w:val="PL"/>
      </w:pPr>
      <w:r>
        <w:t>--&gt;</w:t>
      </w:r>
    </w:p>
    <w:p w14:paraId="70E50673" w14:textId="77777777" w:rsidR="00F45460" w:rsidRDefault="00F45460">
      <w:pPr>
        <w:pStyle w:val="PL"/>
      </w:pPr>
    </w:p>
    <w:p w14:paraId="1D3560FE" w14:textId="77777777" w:rsidR="00F45460" w:rsidRDefault="00F45460">
      <w:pPr>
        <w:pStyle w:val="PL"/>
      </w:pPr>
      <w:r>
        <w:t>&lt;schema</w:t>
      </w:r>
    </w:p>
    <w:p w14:paraId="23D6A374" w14:textId="77777777" w:rsidR="00F45460" w:rsidRDefault="00F45460">
      <w:pPr>
        <w:pStyle w:val="PL"/>
      </w:pPr>
      <w:r>
        <w:t xml:space="preserve">  targetNamespace="http://www.3gpp.org/ftp/specs/archive/28_series/28.623#genericNrm"</w:t>
      </w:r>
    </w:p>
    <w:p w14:paraId="7C494EF0" w14:textId="77777777" w:rsidR="00F45460" w:rsidRDefault="00F45460">
      <w:pPr>
        <w:pStyle w:val="PL"/>
      </w:pPr>
      <w:r>
        <w:t xml:space="preserve">  elementFormDefault="qualified"</w:t>
      </w:r>
    </w:p>
    <w:p w14:paraId="23663710" w14:textId="77777777" w:rsidR="00F45460" w:rsidRDefault="00F45460">
      <w:pPr>
        <w:pStyle w:val="PL"/>
      </w:pPr>
      <w:r>
        <w:t xml:space="preserve">  attributeFormDefault="unqualified"</w:t>
      </w:r>
    </w:p>
    <w:p w14:paraId="235B2D9E" w14:textId="77777777" w:rsidR="00F45460" w:rsidRDefault="00F45460">
      <w:pPr>
        <w:pStyle w:val="PL"/>
      </w:pPr>
      <w:r>
        <w:t xml:space="preserve">  xmlns="http://www.w3.org/2001/XMLSchema"</w:t>
      </w:r>
    </w:p>
    <w:p w14:paraId="7BF1C0D7" w14:textId="77777777" w:rsidR="00F45460" w:rsidRDefault="00F45460">
      <w:pPr>
        <w:pStyle w:val="PL"/>
      </w:pPr>
      <w:r>
        <w:t xml:space="preserve">  xmlns:xn="http://www.3gpp.org/ftp/specs/archive/28_series/28.623#genericNrm"</w:t>
      </w:r>
    </w:p>
    <w:p w14:paraId="047FEC06" w14:textId="77777777" w:rsidR="00F45460" w:rsidRDefault="00F45460">
      <w:pPr>
        <w:pStyle w:val="PL"/>
        <w:rPr>
          <w:lang w:eastAsia="zh-CN"/>
        </w:rPr>
      </w:pPr>
      <w:r>
        <w:rPr>
          <w:lang w:eastAsia="zh-CN"/>
        </w:rPr>
        <w:t xml:space="preserve">  xmlns:sp="http://www.3gpp.org/ftp/specs/archive/28_series/28.629#sonPolicyNrm"</w:t>
      </w:r>
    </w:p>
    <w:p w14:paraId="3A8E55A8" w14:textId="77777777" w:rsidR="00F45460" w:rsidRPr="00557539" w:rsidRDefault="00F45460">
      <w:pPr>
        <w:pStyle w:val="PL"/>
        <w:rPr>
          <w:lang w:val="fr-FR"/>
        </w:rPr>
      </w:pPr>
      <w:r w:rsidRPr="00557539">
        <w:rPr>
          <w:lang w:val="fr-FR"/>
        </w:rPr>
        <w:t>&gt;</w:t>
      </w:r>
    </w:p>
    <w:p w14:paraId="0178DFB5"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152AD5C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75827E2" w14:textId="77777777" w:rsidR="00F45460" w:rsidRDefault="00F45460">
      <w:pPr>
        <w:pStyle w:val="PL"/>
      </w:pPr>
    </w:p>
    <w:p w14:paraId="7BFEE05A" w14:textId="77777777" w:rsidR="00F45460" w:rsidRDefault="00F45460">
      <w:pPr>
        <w:pStyle w:val="PL"/>
      </w:pPr>
      <w:r>
        <w:t xml:space="preserve">  &lt;complexType name="NrmClass"&gt;</w:t>
      </w:r>
    </w:p>
    <w:p w14:paraId="7BF1DDAE" w14:textId="77777777" w:rsidR="00F45460" w:rsidRDefault="00F45460">
      <w:pPr>
        <w:pStyle w:val="PL"/>
      </w:pPr>
      <w:r>
        <w:t xml:space="preserve">    &lt;attribute name="id" type="string" use="required"/&gt;</w:t>
      </w:r>
    </w:p>
    <w:p w14:paraId="08D263E9" w14:textId="77777777" w:rsidR="00F45460" w:rsidRDefault="00F45460">
      <w:pPr>
        <w:pStyle w:val="PL"/>
      </w:pPr>
      <w:r>
        <w:t xml:space="preserve">    &lt;attribute name="modifier" use="optional"&gt;</w:t>
      </w:r>
    </w:p>
    <w:p w14:paraId="0A4F9353" w14:textId="77777777" w:rsidR="00F45460" w:rsidRDefault="00F45460">
      <w:pPr>
        <w:pStyle w:val="PL"/>
      </w:pPr>
      <w:r>
        <w:t xml:space="preserve">      &lt;simpleType&gt;</w:t>
      </w:r>
    </w:p>
    <w:p w14:paraId="29D39B0A" w14:textId="77777777" w:rsidR="00F45460" w:rsidRDefault="00F45460">
      <w:pPr>
        <w:pStyle w:val="PL"/>
      </w:pPr>
      <w:r>
        <w:t xml:space="preserve">        &lt;restriction base="string"&gt;</w:t>
      </w:r>
    </w:p>
    <w:p w14:paraId="35EF97D7" w14:textId="77777777" w:rsidR="00F45460" w:rsidRDefault="00F45460">
      <w:pPr>
        <w:pStyle w:val="PL"/>
      </w:pPr>
      <w:r>
        <w:t xml:space="preserve">          &lt;enumeration value="create"/&gt;</w:t>
      </w:r>
    </w:p>
    <w:p w14:paraId="43A0D857" w14:textId="77777777" w:rsidR="00F45460" w:rsidRDefault="00F45460">
      <w:pPr>
        <w:pStyle w:val="PL"/>
      </w:pPr>
      <w:r>
        <w:t xml:space="preserve">          &lt;enumeration value="delete"/&gt;</w:t>
      </w:r>
    </w:p>
    <w:p w14:paraId="0C985527" w14:textId="77777777" w:rsidR="00F45460" w:rsidRDefault="00F45460">
      <w:pPr>
        <w:pStyle w:val="PL"/>
      </w:pPr>
      <w:r>
        <w:t xml:space="preserve">          &lt;enumeration value="update"/&gt;</w:t>
      </w:r>
    </w:p>
    <w:p w14:paraId="4B0780F3" w14:textId="77777777" w:rsidR="00F45460" w:rsidRDefault="00F45460">
      <w:pPr>
        <w:pStyle w:val="PL"/>
      </w:pPr>
      <w:r>
        <w:t xml:space="preserve">        &lt;/restriction&gt;</w:t>
      </w:r>
    </w:p>
    <w:p w14:paraId="79EAC490" w14:textId="77777777" w:rsidR="00F45460" w:rsidRDefault="00F45460">
      <w:pPr>
        <w:pStyle w:val="PL"/>
      </w:pPr>
      <w:r>
        <w:t xml:space="preserve">      &lt;/simpleType&gt;</w:t>
      </w:r>
    </w:p>
    <w:p w14:paraId="3E83C3CB" w14:textId="77777777" w:rsidR="00F45460" w:rsidRDefault="00F45460">
      <w:pPr>
        <w:pStyle w:val="PL"/>
      </w:pPr>
      <w:r>
        <w:t xml:space="preserve">    &lt;/attribute&gt;</w:t>
      </w:r>
    </w:p>
    <w:p w14:paraId="5FFB29C5" w14:textId="77777777" w:rsidR="00F45460" w:rsidRDefault="00F45460">
      <w:pPr>
        <w:pStyle w:val="PL"/>
      </w:pPr>
      <w:r>
        <w:t xml:space="preserve">  &lt;/complexType&gt;</w:t>
      </w:r>
    </w:p>
    <w:p w14:paraId="417E6167" w14:textId="77777777" w:rsidR="00F45460" w:rsidRDefault="00F45460">
      <w:pPr>
        <w:pStyle w:val="PL"/>
      </w:pPr>
    </w:p>
    <w:p w14:paraId="286B8968" w14:textId="77777777" w:rsidR="00F45460" w:rsidRDefault="00F45460">
      <w:pPr>
        <w:pStyle w:val="PL"/>
      </w:pPr>
      <w:r>
        <w:t xml:space="preserve">  &lt;!-- Generic Network Resources IRP NRM attribute related XML types --&gt;</w:t>
      </w:r>
    </w:p>
    <w:p w14:paraId="40831E38" w14:textId="77777777" w:rsidR="00F45460" w:rsidRDefault="00F45460">
      <w:pPr>
        <w:pStyle w:val="PL"/>
      </w:pPr>
    </w:p>
    <w:p w14:paraId="012B101B" w14:textId="77777777" w:rsidR="00F45460" w:rsidRDefault="00F45460">
      <w:pPr>
        <w:pStyle w:val="PL"/>
      </w:pPr>
      <w:r>
        <w:t xml:space="preserve">  &lt;simpleType name="dn"&gt;</w:t>
      </w:r>
    </w:p>
    <w:p w14:paraId="6C159367" w14:textId="77777777" w:rsidR="00F45460" w:rsidRDefault="00F45460">
      <w:pPr>
        <w:pStyle w:val="PL"/>
      </w:pPr>
      <w:r>
        <w:t xml:space="preserve">    &lt;restriction base="string"&gt;</w:t>
      </w:r>
    </w:p>
    <w:p w14:paraId="12C4CE15" w14:textId="77777777" w:rsidR="00F45460" w:rsidRDefault="00F45460">
      <w:pPr>
        <w:pStyle w:val="PL"/>
      </w:pPr>
      <w:r>
        <w:t xml:space="preserve">      &lt;maxLength value="400"/&gt;</w:t>
      </w:r>
    </w:p>
    <w:p w14:paraId="2322BDCB" w14:textId="77777777" w:rsidR="00F45460" w:rsidRDefault="00F45460">
      <w:pPr>
        <w:pStyle w:val="PL"/>
      </w:pPr>
      <w:r>
        <w:t xml:space="preserve">    &lt;/restriction&gt;</w:t>
      </w:r>
    </w:p>
    <w:p w14:paraId="06D7D723" w14:textId="77777777" w:rsidR="00F45460" w:rsidRDefault="00F45460">
      <w:pPr>
        <w:pStyle w:val="PL"/>
      </w:pPr>
      <w:r>
        <w:t xml:space="preserve">  &lt;/simpleType&gt;</w:t>
      </w:r>
    </w:p>
    <w:p w14:paraId="21650AA5" w14:textId="77777777" w:rsidR="00F45460" w:rsidRDefault="00F45460">
      <w:pPr>
        <w:pStyle w:val="PL"/>
      </w:pPr>
    </w:p>
    <w:p w14:paraId="3C5626DF" w14:textId="77777777" w:rsidR="00F45460" w:rsidRDefault="00F45460">
      <w:pPr>
        <w:pStyle w:val="PL"/>
      </w:pPr>
      <w:r>
        <w:t xml:space="preserve">  &lt;</w:t>
      </w:r>
      <w:r>
        <w:rPr>
          <w:rFonts w:eastAsia="MS Mincho"/>
        </w:rPr>
        <w:t>complexType</w:t>
      </w:r>
      <w:r>
        <w:t xml:space="preserve"> name="dnList"&gt;</w:t>
      </w:r>
    </w:p>
    <w:p w14:paraId="501E0510" w14:textId="77777777" w:rsidR="00F45460" w:rsidRDefault="00F45460">
      <w:pPr>
        <w:pStyle w:val="PL"/>
      </w:pPr>
      <w:r>
        <w:t xml:space="preserve">    &lt;sequence minOccurs="0" maxOccurs="unbounded"&gt;</w:t>
      </w:r>
    </w:p>
    <w:p w14:paraId="2AB51EAA" w14:textId="77777777" w:rsidR="00F45460" w:rsidRDefault="00F45460">
      <w:pPr>
        <w:pStyle w:val="PL"/>
      </w:pPr>
      <w:r>
        <w:t xml:space="preserve">      &lt;element name="dn" type="xn:dn"/&gt;</w:t>
      </w:r>
    </w:p>
    <w:p w14:paraId="01663029" w14:textId="77777777" w:rsidR="00F45460" w:rsidRDefault="00F45460">
      <w:pPr>
        <w:pStyle w:val="PL"/>
      </w:pPr>
      <w:r>
        <w:t xml:space="preserve">    &lt;/sequence&gt;</w:t>
      </w:r>
    </w:p>
    <w:p w14:paraId="4852448C" w14:textId="77777777" w:rsidR="00F45460" w:rsidRDefault="00F45460">
      <w:pPr>
        <w:pStyle w:val="PL"/>
      </w:pPr>
      <w:r>
        <w:t xml:space="preserve">  &lt;/</w:t>
      </w:r>
      <w:r>
        <w:rPr>
          <w:rFonts w:eastAsia="MS Mincho"/>
        </w:rPr>
        <w:t>complexType</w:t>
      </w:r>
      <w:r>
        <w:t>&gt;</w:t>
      </w:r>
    </w:p>
    <w:p w14:paraId="171C9CC8" w14:textId="77777777" w:rsidR="00F45460" w:rsidRDefault="00F45460">
      <w:pPr>
        <w:pStyle w:val="PL"/>
      </w:pPr>
    </w:p>
    <w:p w14:paraId="3FB77581" w14:textId="77777777" w:rsidR="00F45460" w:rsidRDefault="00F45460">
      <w:pPr>
        <w:pStyle w:val="PL"/>
      </w:pPr>
      <w:r>
        <w:t xml:space="preserve">  &lt;simpleType name="linkType"&gt;</w:t>
      </w:r>
    </w:p>
    <w:p w14:paraId="7C23AF53" w14:textId="77777777" w:rsidR="00F45460" w:rsidRDefault="00F45460">
      <w:pPr>
        <w:pStyle w:val="PL"/>
      </w:pPr>
      <w:r>
        <w:t xml:space="preserve">    &lt;list&gt;</w:t>
      </w:r>
    </w:p>
    <w:p w14:paraId="0009FEB7" w14:textId="77777777" w:rsidR="00F45460" w:rsidRDefault="00F45460">
      <w:pPr>
        <w:pStyle w:val="PL"/>
      </w:pPr>
      <w:r>
        <w:t xml:space="preserve">      &lt;simpleType&gt;</w:t>
      </w:r>
    </w:p>
    <w:p w14:paraId="1A7D53D4" w14:textId="77777777" w:rsidR="00F45460" w:rsidRDefault="00F45460">
      <w:pPr>
        <w:pStyle w:val="PL"/>
      </w:pPr>
      <w:r>
        <w:t xml:space="preserve">        &lt;restriction base="string"&gt;</w:t>
      </w:r>
    </w:p>
    <w:p w14:paraId="550598F9" w14:textId="77777777" w:rsidR="00F45460" w:rsidRDefault="00F45460">
      <w:pPr>
        <w:pStyle w:val="PL"/>
      </w:pPr>
      <w:r>
        <w:t xml:space="preserve">          &lt;enumeration value="Signalling"/&gt;</w:t>
      </w:r>
    </w:p>
    <w:p w14:paraId="52CA6F5A" w14:textId="77777777" w:rsidR="00F45460" w:rsidRDefault="00F45460">
      <w:pPr>
        <w:pStyle w:val="PL"/>
      </w:pPr>
      <w:r>
        <w:t xml:space="preserve">          &lt;enumeration value="Bearer"/&gt;</w:t>
      </w:r>
    </w:p>
    <w:p w14:paraId="3B1EB0BA" w14:textId="77777777" w:rsidR="00F45460" w:rsidRDefault="00F45460">
      <w:pPr>
        <w:pStyle w:val="PL"/>
      </w:pPr>
      <w:r>
        <w:t xml:space="preserve">          &lt;enumeration value="OAM_AND_P"/&gt;</w:t>
      </w:r>
    </w:p>
    <w:p w14:paraId="236EB207" w14:textId="77777777" w:rsidR="00F45460" w:rsidRDefault="00F45460">
      <w:pPr>
        <w:pStyle w:val="PL"/>
      </w:pPr>
      <w:r>
        <w:t xml:space="preserve">          &lt;enumeration value="Other"/&gt;</w:t>
      </w:r>
    </w:p>
    <w:p w14:paraId="68B083F1" w14:textId="77777777" w:rsidR="00F45460" w:rsidRDefault="00F45460">
      <w:pPr>
        <w:pStyle w:val="PL"/>
      </w:pPr>
      <w:r>
        <w:t xml:space="preserve">        &lt;/restriction&gt;</w:t>
      </w:r>
    </w:p>
    <w:p w14:paraId="56C2A6BE" w14:textId="77777777" w:rsidR="00F45460" w:rsidRDefault="00F45460">
      <w:pPr>
        <w:pStyle w:val="PL"/>
      </w:pPr>
      <w:r>
        <w:t xml:space="preserve">      &lt;/simpleType&gt;</w:t>
      </w:r>
    </w:p>
    <w:p w14:paraId="048399F9" w14:textId="77777777" w:rsidR="00F45460" w:rsidRDefault="00F45460">
      <w:pPr>
        <w:pStyle w:val="PL"/>
      </w:pPr>
      <w:r>
        <w:t xml:space="preserve">    &lt;/list&gt;</w:t>
      </w:r>
    </w:p>
    <w:p w14:paraId="47B69BDB" w14:textId="77777777" w:rsidR="00F45460" w:rsidRDefault="00F45460">
      <w:pPr>
        <w:pStyle w:val="PL"/>
      </w:pPr>
      <w:r>
        <w:t xml:space="preserve">  &lt;/simpleType&gt;</w:t>
      </w:r>
    </w:p>
    <w:p w14:paraId="4385F574" w14:textId="77777777" w:rsidR="00F45460" w:rsidRDefault="00F45460">
      <w:pPr>
        <w:pStyle w:val="PL"/>
      </w:pPr>
    </w:p>
    <w:p w14:paraId="05263544" w14:textId="77777777" w:rsidR="00F45460" w:rsidRDefault="00F45460">
      <w:pPr>
        <w:pStyle w:val="PL"/>
        <w:rPr>
          <w:lang w:val="en-US"/>
        </w:rPr>
      </w:pPr>
      <w:r>
        <w:t xml:space="preserve">  </w:t>
      </w:r>
      <w:r>
        <w:rPr>
          <w:lang w:val="en-US"/>
        </w:rPr>
        <w:t>&lt;complexType name="linkListType"&gt;</w:t>
      </w:r>
    </w:p>
    <w:p w14:paraId="25D6282E" w14:textId="77777777" w:rsidR="00F45460" w:rsidRDefault="00F45460">
      <w:pPr>
        <w:pStyle w:val="PL"/>
        <w:rPr>
          <w:lang w:val="en-US"/>
        </w:rPr>
      </w:pPr>
      <w:r>
        <w:t xml:space="preserve">    </w:t>
      </w:r>
      <w:r>
        <w:rPr>
          <w:lang w:val="en-US"/>
        </w:rPr>
        <w:t>&lt;sequence minOccurs="0" maxOccurs="unbounded"&gt;</w:t>
      </w:r>
    </w:p>
    <w:p w14:paraId="23D02236" w14:textId="77777777" w:rsidR="00F45460" w:rsidRDefault="00F45460">
      <w:pPr>
        <w:pStyle w:val="PL"/>
        <w:rPr>
          <w:lang w:val="en-US"/>
        </w:rPr>
      </w:pPr>
      <w:r>
        <w:t xml:space="preserve">      </w:t>
      </w:r>
      <w:r>
        <w:rPr>
          <w:szCs w:val="24"/>
          <w:lang w:val="en-US"/>
        </w:rPr>
        <w:t>&lt;element name="dn" type="xn:dn"/&gt;</w:t>
      </w:r>
    </w:p>
    <w:p w14:paraId="02BD3F9F" w14:textId="77777777" w:rsidR="00F45460" w:rsidRDefault="00F45460">
      <w:pPr>
        <w:pStyle w:val="PL"/>
        <w:rPr>
          <w:lang w:val="en-US"/>
        </w:rPr>
      </w:pPr>
      <w:r>
        <w:t xml:space="preserve">    </w:t>
      </w:r>
      <w:r>
        <w:rPr>
          <w:lang w:val="en-US"/>
        </w:rPr>
        <w:t>&lt;/sequence&gt;</w:t>
      </w:r>
    </w:p>
    <w:p w14:paraId="313E6D9C" w14:textId="77777777" w:rsidR="00F45460" w:rsidRDefault="00F45460">
      <w:pPr>
        <w:pStyle w:val="PL"/>
      </w:pPr>
      <w:r>
        <w:t xml:space="preserve">  </w:t>
      </w:r>
      <w:r>
        <w:rPr>
          <w:lang w:val="en-US"/>
        </w:rPr>
        <w:t>&lt;/complexType&gt;</w:t>
      </w:r>
    </w:p>
    <w:p w14:paraId="42FFD204" w14:textId="77777777" w:rsidR="00F45460" w:rsidRDefault="00F45460">
      <w:pPr>
        <w:pStyle w:val="PL"/>
      </w:pPr>
    </w:p>
    <w:p w14:paraId="6B28B3D9" w14:textId="77777777" w:rsidR="00F45460" w:rsidRDefault="00F45460">
      <w:pPr>
        <w:pStyle w:val="PL"/>
        <w:ind w:firstLineChars="100" w:firstLine="160"/>
        <w:rPr>
          <w:lang w:val="en-US" w:eastAsia="zh-CN"/>
        </w:rPr>
      </w:pPr>
      <w:r>
        <w:t xml:space="preserve"> </w:t>
      </w:r>
      <w:r>
        <w:rPr>
          <w:rFonts w:hint="eastAsia"/>
          <w:lang w:val="en-US" w:eastAsia="zh-CN"/>
        </w:rPr>
        <w:t>&lt;</w:t>
      </w:r>
      <w:r>
        <w:rPr>
          <w:lang w:val="en-US"/>
        </w:rPr>
        <w:t>complexType</w:t>
      </w:r>
      <w:r>
        <w:rPr>
          <w:rFonts w:eastAsia="MS Mincho"/>
        </w:rPr>
        <w:t xml:space="preserve"> </w:t>
      </w:r>
      <w:r>
        <w:rPr>
          <w:lang w:val="en-US"/>
        </w:rPr>
        <w:t>name="</w:t>
      </w:r>
      <w:r>
        <w:rPr>
          <w:rFonts w:eastAsia="MS Mincho"/>
        </w:rPr>
        <w:t>managedElementType</w:t>
      </w:r>
      <w:r>
        <w:rPr>
          <w:rFonts w:hint="eastAsia"/>
          <w:lang w:eastAsia="zh-CN"/>
        </w:rPr>
        <w:t>ListType</w:t>
      </w:r>
      <w:r>
        <w:rPr>
          <w:lang w:val="en-US"/>
        </w:rPr>
        <w:t>"&gt;</w:t>
      </w:r>
    </w:p>
    <w:p w14:paraId="13888837" w14:textId="77777777" w:rsidR="00F45460" w:rsidRDefault="00F45460">
      <w:pPr>
        <w:pStyle w:val="PL"/>
      </w:pPr>
      <w:r>
        <w:rPr>
          <w:rFonts w:hint="eastAsia"/>
          <w:lang w:eastAsia="zh-CN"/>
        </w:rPr>
        <w:tab/>
      </w:r>
      <w:r>
        <w:t>&lt;sequence minOccurs="0" maxOccurs="unbounded"&gt;</w:t>
      </w:r>
    </w:p>
    <w:p w14:paraId="77DE6D89" w14:textId="77777777" w:rsidR="00F45460" w:rsidRDefault="00F45460">
      <w:pPr>
        <w:pStyle w:val="PL"/>
      </w:pPr>
      <w:r>
        <w:t xml:space="preserve">      &lt;element name="</w:t>
      </w:r>
      <w:r>
        <w:rPr>
          <w:rFonts w:eastAsia="MS Mincho"/>
        </w:rPr>
        <w:t>managedElementType</w:t>
      </w:r>
      <w:r>
        <w:t>" type="</w:t>
      </w:r>
      <w:r>
        <w:rPr>
          <w:rFonts w:hint="eastAsia"/>
          <w:lang w:eastAsia="zh-CN"/>
        </w:rPr>
        <w:t>string</w:t>
      </w:r>
      <w:r>
        <w:t>"/&gt;</w:t>
      </w:r>
    </w:p>
    <w:p w14:paraId="2B1D0C85" w14:textId="77777777" w:rsidR="00F45460" w:rsidRDefault="00F45460">
      <w:pPr>
        <w:pStyle w:val="PL"/>
      </w:pPr>
      <w:r>
        <w:t xml:space="preserve">    &lt;/sequence&gt;</w:t>
      </w:r>
    </w:p>
    <w:p w14:paraId="14760596" w14:textId="77777777" w:rsidR="004C4564" w:rsidRDefault="00F45460" w:rsidP="004C4564">
      <w:pPr>
        <w:pStyle w:val="PL"/>
        <w:rPr>
          <w:lang w:eastAsia="zh-CN"/>
        </w:rPr>
      </w:pPr>
      <w:r>
        <w:t xml:space="preserve">  &lt;/</w:t>
      </w:r>
      <w:r>
        <w:rPr>
          <w:rFonts w:eastAsia="MS Mincho"/>
        </w:rPr>
        <w:t>complexType</w:t>
      </w:r>
      <w:r>
        <w:t>&gt;</w:t>
      </w:r>
    </w:p>
    <w:p w14:paraId="0EC118F9" w14:textId="77777777" w:rsidR="004C4564" w:rsidRDefault="004C4564" w:rsidP="004C4564">
      <w:pPr>
        <w:pStyle w:val="PL"/>
        <w:rPr>
          <w:lang w:eastAsia="zh-CN"/>
        </w:rPr>
      </w:pPr>
    </w:p>
    <w:p w14:paraId="20E7B4E4" w14:textId="77777777" w:rsidR="004C4564" w:rsidRDefault="004C4564" w:rsidP="004C4564">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hint="eastAsia"/>
          <w:lang w:eastAsia="zh-CN"/>
        </w:rPr>
        <w:t>vnfParametersList</w:t>
      </w:r>
      <w:r>
        <w:rPr>
          <w:rFonts w:hint="eastAsia"/>
          <w:lang w:eastAsia="zh-CN"/>
        </w:rPr>
        <w:t>Type</w:t>
      </w:r>
      <w:r>
        <w:rPr>
          <w:lang w:val="en-US"/>
        </w:rPr>
        <w:t>"&gt;</w:t>
      </w:r>
    </w:p>
    <w:p w14:paraId="74135DA6" w14:textId="77777777" w:rsidR="004C4564" w:rsidRDefault="004C4564" w:rsidP="004C4564">
      <w:pPr>
        <w:pStyle w:val="PL"/>
      </w:pPr>
      <w:r>
        <w:rPr>
          <w:rFonts w:hint="eastAsia"/>
          <w:lang w:eastAsia="zh-CN"/>
        </w:rPr>
        <w:tab/>
      </w:r>
      <w:r>
        <w:t>&lt;sequence minOccurs="</w:t>
      </w:r>
      <w:r>
        <w:rPr>
          <w:rFonts w:hint="eastAsia"/>
          <w:lang w:eastAsia="zh-CN"/>
        </w:rPr>
        <w:t>1</w:t>
      </w:r>
      <w:r>
        <w:t>" maxOccurs="unbounded"&gt;</w:t>
      </w:r>
    </w:p>
    <w:p w14:paraId="25FCACCE" w14:textId="77777777" w:rsidR="004C4564" w:rsidRDefault="004C4564" w:rsidP="004C4564">
      <w:pPr>
        <w:pStyle w:val="PL"/>
        <w:rPr>
          <w:lang w:eastAsia="zh-CN"/>
        </w:rPr>
      </w:pPr>
      <w:r>
        <w:t xml:space="preserve">      &lt;element name="</w:t>
      </w:r>
      <w:r>
        <w:rPr>
          <w:rFonts w:cs="Courier New" w:hint="eastAsia"/>
          <w:lang w:eastAsia="zh-CN"/>
        </w:rPr>
        <w:t>vnfInstanceId</w:t>
      </w:r>
      <w:r>
        <w:t>" type="</w:t>
      </w:r>
      <w:r>
        <w:rPr>
          <w:rFonts w:hint="eastAsia"/>
          <w:lang w:eastAsia="zh-CN"/>
        </w:rPr>
        <w:t>string</w:t>
      </w:r>
      <w:r>
        <w:t>"/&gt;</w:t>
      </w:r>
    </w:p>
    <w:p w14:paraId="697E2C48" w14:textId="77777777" w:rsidR="004C4564" w:rsidRDefault="004C4564" w:rsidP="004C4564">
      <w:pPr>
        <w:pStyle w:val="PL"/>
        <w:rPr>
          <w:lang w:eastAsia="zh-CN"/>
        </w:rPr>
      </w:pPr>
      <w:r>
        <w:rPr>
          <w:rFonts w:hint="eastAsia"/>
          <w:lang w:eastAsia="zh-CN"/>
        </w:rPr>
        <w:lastRenderedPageBreak/>
        <w:t xml:space="preserve">      </w:t>
      </w:r>
      <w:r>
        <w:t>&lt;element name="</w:t>
      </w:r>
      <w:r>
        <w:rPr>
          <w:rFonts w:cs="Courier New" w:hint="eastAsia"/>
          <w:lang w:eastAsia="zh-CN"/>
        </w:rPr>
        <w:t>vnfdId</w:t>
      </w:r>
      <w:r>
        <w:t>" type="</w:t>
      </w:r>
      <w:r>
        <w:rPr>
          <w:rFonts w:hint="eastAsia"/>
          <w:lang w:eastAsia="zh-CN"/>
        </w:rPr>
        <w:t>string</w:t>
      </w:r>
      <w:r>
        <w:t>"</w:t>
      </w:r>
      <w:r>
        <w:rPr>
          <w:rFonts w:hint="eastAsia"/>
          <w:lang w:eastAsia="zh-CN"/>
        </w:rPr>
        <w:t xml:space="preserve"> </w:t>
      </w:r>
      <w:r w:rsidRPr="004C4564">
        <w:rPr>
          <w:lang w:val="en-US"/>
        </w:rPr>
        <w:t>minOccurs="0"</w:t>
      </w:r>
      <w:r>
        <w:t>/&gt;</w:t>
      </w:r>
    </w:p>
    <w:p w14:paraId="2875B101" w14:textId="77777777" w:rsidR="004C4564" w:rsidRDefault="004C4564" w:rsidP="004C4564">
      <w:pPr>
        <w:pStyle w:val="PL"/>
        <w:ind w:firstLineChars="350" w:firstLine="560"/>
        <w:rPr>
          <w:lang w:eastAsia="zh-CN"/>
        </w:rPr>
      </w:pPr>
      <w:r>
        <w:t>&lt;element name="</w:t>
      </w:r>
      <w:r>
        <w:rPr>
          <w:rFonts w:cs="Courier New" w:hint="eastAsia"/>
          <w:lang w:eastAsia="zh-CN"/>
        </w:rPr>
        <w:t>flavourId</w:t>
      </w:r>
      <w:r>
        <w:t>" type="</w:t>
      </w:r>
      <w:r>
        <w:rPr>
          <w:rFonts w:hint="eastAsia"/>
          <w:lang w:eastAsia="zh-CN"/>
        </w:rPr>
        <w:t>string</w:t>
      </w:r>
      <w:r>
        <w:t>"</w:t>
      </w:r>
      <w:r>
        <w:rPr>
          <w:rFonts w:hint="eastAsia"/>
          <w:lang w:eastAsia="zh-CN"/>
        </w:rPr>
        <w:t xml:space="preserve"> </w:t>
      </w:r>
      <w:r w:rsidRPr="004C4564">
        <w:rPr>
          <w:lang w:val="en-US"/>
        </w:rPr>
        <w:t>minOccurs="0"</w:t>
      </w:r>
      <w:r>
        <w:t>/&gt;</w:t>
      </w:r>
    </w:p>
    <w:p w14:paraId="46144DF4" w14:textId="77777777" w:rsidR="004C4564" w:rsidRPr="00A746EC" w:rsidRDefault="004C4564" w:rsidP="004C4564">
      <w:pPr>
        <w:pStyle w:val="PL"/>
        <w:ind w:firstLineChars="350" w:firstLine="560"/>
        <w:rPr>
          <w:lang w:eastAsia="zh-CN"/>
        </w:rPr>
      </w:pPr>
      <w:r>
        <w:t>&lt;element name="</w:t>
      </w:r>
      <w:r w:rsidRPr="004448CA">
        <w:rPr>
          <w:rFonts w:hint="eastAsia"/>
        </w:rPr>
        <w:t>autoScalable</w:t>
      </w:r>
      <w:r>
        <w:t>" type="</w:t>
      </w:r>
      <w:r>
        <w:rPr>
          <w:rFonts w:hint="eastAsia"/>
          <w:lang w:eastAsia="zh-CN"/>
        </w:rPr>
        <w:t>boolean</w:t>
      </w:r>
      <w:r>
        <w:t>"/&gt;</w:t>
      </w:r>
    </w:p>
    <w:p w14:paraId="13FF5446" w14:textId="77777777" w:rsidR="004C4564" w:rsidRDefault="004C4564" w:rsidP="004C4564">
      <w:pPr>
        <w:pStyle w:val="PL"/>
      </w:pPr>
      <w:r>
        <w:t xml:space="preserve">    &lt;/sequence&gt;</w:t>
      </w:r>
    </w:p>
    <w:p w14:paraId="4550B19C" w14:textId="77777777" w:rsidR="00D82525" w:rsidRDefault="004C4564" w:rsidP="00D82525">
      <w:pPr>
        <w:pStyle w:val="PL"/>
      </w:pPr>
      <w:r>
        <w:t xml:space="preserve">  &lt;/</w:t>
      </w:r>
      <w:r>
        <w:rPr>
          <w:rFonts w:eastAsia="MS Mincho"/>
        </w:rPr>
        <w:t>complexType</w:t>
      </w:r>
      <w:r>
        <w:t>&gt;</w:t>
      </w:r>
    </w:p>
    <w:p w14:paraId="43BA7FA5" w14:textId="77777777" w:rsidR="00D82525" w:rsidRDefault="00D82525" w:rsidP="00D82525">
      <w:pPr>
        <w:pStyle w:val="PL"/>
      </w:pPr>
    </w:p>
    <w:p w14:paraId="64BFABD7" w14:textId="77777777" w:rsidR="00D82525" w:rsidRDefault="00D82525" w:rsidP="00D82525">
      <w:pPr>
        <w:pStyle w:val="PL"/>
      </w:pPr>
      <w:r>
        <w:t xml:space="preserve">  &lt;simpleType name="latitude"&gt;</w:t>
      </w:r>
    </w:p>
    <w:p w14:paraId="28303B36" w14:textId="77777777" w:rsidR="00D82525" w:rsidRDefault="00D82525" w:rsidP="00D82525">
      <w:pPr>
        <w:pStyle w:val="PL"/>
      </w:pPr>
      <w:r>
        <w:t xml:space="preserve">    &lt;restriction base="decimal"&gt;</w:t>
      </w:r>
    </w:p>
    <w:p w14:paraId="5D5C53DE" w14:textId="77777777" w:rsidR="00D82525" w:rsidRDefault="00D82525" w:rsidP="00D82525">
      <w:pPr>
        <w:pStyle w:val="PL"/>
      </w:pPr>
      <w:r>
        <w:t xml:space="preserve">      &lt;fractionDigits value="4"/&gt;</w:t>
      </w:r>
    </w:p>
    <w:p w14:paraId="3A0A4FE7" w14:textId="77777777" w:rsidR="00D82525" w:rsidRDefault="00D82525" w:rsidP="00D82525">
      <w:pPr>
        <w:pStyle w:val="PL"/>
      </w:pPr>
      <w:r>
        <w:t xml:space="preserve">      &lt;minInclusive value="-90.0000"/&gt;</w:t>
      </w:r>
    </w:p>
    <w:p w14:paraId="38A82C1B" w14:textId="77777777" w:rsidR="00D82525" w:rsidRDefault="00D82525" w:rsidP="00D82525">
      <w:pPr>
        <w:pStyle w:val="PL"/>
      </w:pPr>
      <w:r>
        <w:t xml:space="preserve">      &lt;maxInclusive value="90.0000"/&gt;</w:t>
      </w:r>
    </w:p>
    <w:p w14:paraId="26B0E3D3" w14:textId="77777777" w:rsidR="00D82525" w:rsidRDefault="00D82525" w:rsidP="00D82525">
      <w:pPr>
        <w:pStyle w:val="PL"/>
      </w:pPr>
      <w:r>
        <w:t xml:space="preserve">    &lt;/restriction&gt;</w:t>
      </w:r>
    </w:p>
    <w:p w14:paraId="6B20CB39" w14:textId="77777777" w:rsidR="00D82525" w:rsidRDefault="00D82525" w:rsidP="00D82525">
      <w:pPr>
        <w:pStyle w:val="PL"/>
      </w:pPr>
      <w:r>
        <w:t xml:space="preserve">  &lt;/simpleType&gt;</w:t>
      </w:r>
    </w:p>
    <w:p w14:paraId="6421450A" w14:textId="77777777" w:rsidR="00D82525" w:rsidRDefault="00D82525" w:rsidP="00D82525">
      <w:pPr>
        <w:pStyle w:val="PL"/>
      </w:pPr>
    </w:p>
    <w:p w14:paraId="6B6269DF" w14:textId="77777777" w:rsidR="00D82525" w:rsidRDefault="00D82525" w:rsidP="00D82525">
      <w:pPr>
        <w:pStyle w:val="PL"/>
      </w:pPr>
      <w:r>
        <w:t xml:space="preserve">  &lt;simpleType name="longitude"&gt;</w:t>
      </w:r>
    </w:p>
    <w:p w14:paraId="398476AA" w14:textId="77777777" w:rsidR="00D82525" w:rsidRDefault="00D82525" w:rsidP="00D82525">
      <w:pPr>
        <w:pStyle w:val="PL"/>
      </w:pPr>
      <w:r>
        <w:t xml:space="preserve">    &lt;restriction base="decimal"&gt;</w:t>
      </w:r>
    </w:p>
    <w:p w14:paraId="29C92BE7" w14:textId="77777777" w:rsidR="00D82525" w:rsidRDefault="00D82525" w:rsidP="00D82525">
      <w:pPr>
        <w:pStyle w:val="PL"/>
      </w:pPr>
      <w:r>
        <w:t xml:space="preserve">      &lt;fractionDigits value="4"/&gt;</w:t>
      </w:r>
    </w:p>
    <w:p w14:paraId="25A61616" w14:textId="77777777" w:rsidR="00D82525" w:rsidRDefault="00D82525" w:rsidP="00D82525">
      <w:pPr>
        <w:pStyle w:val="PL"/>
      </w:pPr>
      <w:r>
        <w:t xml:space="preserve">      &lt;minInclusive value="-180.0000"/&gt;</w:t>
      </w:r>
    </w:p>
    <w:p w14:paraId="6FAA034F" w14:textId="77777777" w:rsidR="00D82525" w:rsidRDefault="00D82525" w:rsidP="00D82525">
      <w:pPr>
        <w:pStyle w:val="PL"/>
      </w:pPr>
      <w:r>
        <w:t xml:space="preserve">      &lt;maxInclusive value="180.0000"/&gt;</w:t>
      </w:r>
    </w:p>
    <w:p w14:paraId="684DEC2D" w14:textId="77777777" w:rsidR="00D82525" w:rsidRDefault="00D82525" w:rsidP="00D82525">
      <w:pPr>
        <w:pStyle w:val="PL"/>
      </w:pPr>
      <w:r>
        <w:t xml:space="preserve">    &lt;/restriction&gt;</w:t>
      </w:r>
    </w:p>
    <w:p w14:paraId="106A6B91" w14:textId="77777777" w:rsidR="00D82525" w:rsidRDefault="00D82525" w:rsidP="00D82525">
      <w:pPr>
        <w:pStyle w:val="PL"/>
      </w:pPr>
      <w:r>
        <w:t xml:space="preserve">  &lt;/simpleType&gt;</w:t>
      </w:r>
    </w:p>
    <w:p w14:paraId="5DAD5EC2" w14:textId="77777777" w:rsidR="00D82525" w:rsidRDefault="00D82525" w:rsidP="00D82525">
      <w:pPr>
        <w:pStyle w:val="PL"/>
      </w:pPr>
    </w:p>
    <w:p w14:paraId="5F192472" w14:textId="77777777" w:rsidR="00D82525" w:rsidRDefault="00D82525" w:rsidP="00D82525">
      <w:pPr>
        <w:pStyle w:val="PL"/>
        <w:rPr>
          <w:lang w:eastAsia="zh-CN"/>
        </w:rPr>
      </w:pPr>
    </w:p>
    <w:p w14:paraId="62981FCD" w14:textId="77777777" w:rsidR="00D82525" w:rsidRDefault="00D82525" w:rsidP="00D82525">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lang w:eastAsia="zh-CN"/>
        </w:rPr>
        <w:t>pee</w:t>
      </w:r>
      <w:r>
        <w:rPr>
          <w:rFonts w:cs="Courier New" w:hint="eastAsia"/>
          <w:lang w:eastAsia="zh-CN"/>
        </w:rPr>
        <w:t>ParametersList</w:t>
      </w:r>
      <w:r>
        <w:rPr>
          <w:rFonts w:hint="eastAsia"/>
          <w:lang w:eastAsia="zh-CN"/>
        </w:rPr>
        <w:t>Type</w:t>
      </w:r>
      <w:r>
        <w:rPr>
          <w:lang w:val="en-US"/>
        </w:rPr>
        <w:t>"&gt;</w:t>
      </w:r>
    </w:p>
    <w:p w14:paraId="0108D504" w14:textId="77777777" w:rsidR="00D82525" w:rsidRDefault="00D82525" w:rsidP="00D82525">
      <w:pPr>
        <w:pStyle w:val="PL"/>
      </w:pPr>
      <w:r>
        <w:rPr>
          <w:rFonts w:hint="eastAsia"/>
          <w:lang w:eastAsia="zh-CN"/>
        </w:rPr>
        <w:tab/>
      </w:r>
      <w:r>
        <w:t>&lt;sequence minOccurs="</w:t>
      </w:r>
      <w:r>
        <w:rPr>
          <w:rFonts w:hint="eastAsia"/>
          <w:lang w:eastAsia="zh-CN"/>
        </w:rPr>
        <w:t>1</w:t>
      </w:r>
      <w:r>
        <w:t>" maxOccurs="unbounded"&gt;</w:t>
      </w:r>
    </w:p>
    <w:p w14:paraId="4AE0B040" w14:textId="77777777" w:rsidR="00D82525" w:rsidRDefault="00D82525" w:rsidP="00D82525">
      <w:pPr>
        <w:pStyle w:val="PL"/>
        <w:rPr>
          <w:lang w:eastAsia="zh-CN"/>
        </w:rPr>
      </w:pPr>
      <w:r>
        <w:t xml:space="preserve">      &lt;element name="</w:t>
      </w:r>
      <w:r>
        <w:rPr>
          <w:rFonts w:cs="Courier New"/>
          <w:lang w:eastAsia="zh-CN"/>
        </w:rPr>
        <w:t>siteIdentification</w:t>
      </w:r>
      <w:r>
        <w:t>" type="</w:t>
      </w:r>
      <w:r>
        <w:rPr>
          <w:rFonts w:hint="eastAsia"/>
          <w:lang w:eastAsia="zh-CN"/>
        </w:rPr>
        <w:t>string</w:t>
      </w:r>
      <w:r>
        <w:t>"/&gt;</w:t>
      </w:r>
    </w:p>
    <w:p w14:paraId="28D67120" w14:textId="77777777" w:rsidR="00D82525" w:rsidRDefault="00D82525" w:rsidP="00D82525">
      <w:pPr>
        <w:pStyle w:val="PL"/>
      </w:pPr>
      <w:r>
        <w:rPr>
          <w:rFonts w:hint="eastAsia"/>
          <w:lang w:eastAsia="zh-CN"/>
        </w:rPr>
        <w:t xml:space="preserve">      </w:t>
      </w:r>
      <w:r>
        <w:t>&lt;element name="</w:t>
      </w:r>
      <w:r>
        <w:rPr>
          <w:rFonts w:cs="Courier New"/>
          <w:lang w:eastAsia="zh-CN"/>
        </w:rPr>
        <w:t>siteLatitude</w:t>
      </w:r>
      <w:r>
        <w:t>" type="</w:t>
      </w:r>
      <w:r w:rsidR="001808C0">
        <w:t>xn:</w:t>
      </w:r>
      <w:r>
        <w:rPr>
          <w:lang w:eastAsia="zh-CN"/>
        </w:rPr>
        <w:t>latitude</w:t>
      </w:r>
      <w:r>
        <w:t>"</w:t>
      </w:r>
      <w:r>
        <w:rPr>
          <w:rFonts w:hint="eastAsia"/>
          <w:lang w:eastAsia="zh-CN"/>
        </w:rPr>
        <w:t xml:space="preserve"> </w:t>
      </w:r>
      <w:r w:rsidRPr="004C4564">
        <w:rPr>
          <w:lang w:val="en-US"/>
        </w:rPr>
        <w:t>minOccurs="0"</w:t>
      </w:r>
      <w:r>
        <w:t>/&gt;</w:t>
      </w:r>
    </w:p>
    <w:p w14:paraId="45BEB0D1" w14:textId="77777777" w:rsidR="00D82525" w:rsidRPr="005D39DC" w:rsidRDefault="00D82525" w:rsidP="00D82525">
      <w:pPr>
        <w:pStyle w:val="PL"/>
      </w:pPr>
      <w:r w:rsidRPr="005D39DC">
        <w:rPr>
          <w:rFonts w:hint="eastAsia"/>
          <w:lang w:eastAsia="zh-CN"/>
        </w:rPr>
        <w:t xml:space="preserve">      </w:t>
      </w:r>
      <w:r w:rsidRPr="005D39DC">
        <w:t>&lt;element name="</w:t>
      </w:r>
      <w:r w:rsidRPr="005D39DC">
        <w:rPr>
          <w:rFonts w:cs="Courier New"/>
          <w:lang w:eastAsia="zh-CN"/>
        </w:rPr>
        <w:t>siteLongitude</w:t>
      </w:r>
      <w:r w:rsidRPr="005D39DC">
        <w:t>" type="</w:t>
      </w:r>
      <w:r w:rsidR="001808C0">
        <w:t>xn:</w:t>
      </w:r>
      <w:r w:rsidRPr="005D39DC">
        <w:rPr>
          <w:lang w:eastAsia="zh-CN"/>
        </w:rPr>
        <w:t>longitude</w:t>
      </w:r>
      <w:r w:rsidRPr="005D39DC">
        <w:t>"</w:t>
      </w:r>
      <w:r w:rsidRPr="005D39DC">
        <w:rPr>
          <w:rFonts w:hint="eastAsia"/>
          <w:lang w:eastAsia="zh-CN"/>
        </w:rPr>
        <w:t xml:space="preserve"> </w:t>
      </w:r>
      <w:r w:rsidRPr="005D39DC">
        <w:t>minOccurs="0"/&gt;</w:t>
      </w:r>
    </w:p>
    <w:p w14:paraId="3F9213BF" w14:textId="77777777" w:rsidR="00D82525" w:rsidRDefault="00D82525" w:rsidP="00D82525">
      <w:pPr>
        <w:pStyle w:val="PL"/>
        <w:rPr>
          <w:lang w:eastAsia="zh-CN"/>
        </w:rPr>
      </w:pPr>
      <w:r>
        <w:t xml:space="preserve">      &lt;element name="</w:t>
      </w:r>
      <w:r>
        <w:rPr>
          <w:rFonts w:cs="Courier New"/>
          <w:lang w:eastAsia="zh-CN"/>
        </w:rPr>
        <w:t>siteDescription</w:t>
      </w:r>
      <w:r>
        <w:t>" type="</w:t>
      </w:r>
      <w:r>
        <w:rPr>
          <w:rFonts w:hint="eastAsia"/>
          <w:lang w:eastAsia="zh-CN"/>
        </w:rPr>
        <w:t>string</w:t>
      </w:r>
      <w:r>
        <w:t>"/&gt;</w:t>
      </w:r>
    </w:p>
    <w:p w14:paraId="620C6DB6" w14:textId="77777777" w:rsidR="00D82525" w:rsidRDefault="00D82525" w:rsidP="00D82525">
      <w:pPr>
        <w:pStyle w:val="PL"/>
        <w:ind w:firstLineChars="350" w:firstLine="560"/>
      </w:pPr>
      <w:r>
        <w:t>&lt;element name="equipmentType" type="</w:t>
      </w:r>
      <w:r>
        <w:rPr>
          <w:lang w:eastAsia="zh-CN"/>
        </w:rPr>
        <w:t>string</w:t>
      </w:r>
      <w:r>
        <w:t>"/&gt;</w:t>
      </w:r>
    </w:p>
    <w:p w14:paraId="11D9CB77" w14:textId="77777777" w:rsidR="00D82525" w:rsidRPr="00A746EC" w:rsidRDefault="00D82525" w:rsidP="00D82525">
      <w:pPr>
        <w:pStyle w:val="PL"/>
        <w:ind w:firstLineChars="350" w:firstLine="560"/>
        <w:rPr>
          <w:lang w:eastAsia="zh-CN"/>
        </w:rPr>
      </w:pPr>
      <w:r>
        <w:t>&lt;element name="environmentType" type="</w:t>
      </w:r>
      <w:r>
        <w:rPr>
          <w:lang w:eastAsia="zh-CN"/>
        </w:rPr>
        <w:t>string</w:t>
      </w:r>
      <w:r>
        <w:t>"/&gt;</w:t>
      </w:r>
    </w:p>
    <w:p w14:paraId="6B5F60BB" w14:textId="77777777" w:rsidR="00D82525" w:rsidRPr="00A746EC" w:rsidRDefault="00D82525" w:rsidP="00D82525">
      <w:pPr>
        <w:pStyle w:val="PL"/>
        <w:ind w:firstLineChars="350" w:firstLine="560"/>
        <w:rPr>
          <w:lang w:eastAsia="zh-CN"/>
        </w:rPr>
      </w:pPr>
      <w:r>
        <w:t>&lt;element name="powerInterface" type="</w:t>
      </w:r>
      <w:r>
        <w:rPr>
          <w:lang w:eastAsia="zh-CN"/>
        </w:rPr>
        <w:t>string</w:t>
      </w:r>
      <w:r>
        <w:t>"/&gt;</w:t>
      </w:r>
    </w:p>
    <w:p w14:paraId="450ED13B" w14:textId="77777777" w:rsidR="00D82525" w:rsidRDefault="00D82525" w:rsidP="00D82525">
      <w:pPr>
        <w:pStyle w:val="PL"/>
      </w:pPr>
      <w:r>
        <w:t xml:space="preserve">    &lt;/sequence&gt;</w:t>
      </w:r>
    </w:p>
    <w:p w14:paraId="647DA277" w14:textId="77777777" w:rsidR="001808C0" w:rsidRDefault="00D82525" w:rsidP="001808C0">
      <w:pPr>
        <w:pStyle w:val="PL"/>
      </w:pPr>
      <w:r>
        <w:t xml:space="preserve">  &lt;/</w:t>
      </w:r>
      <w:r>
        <w:rPr>
          <w:rFonts w:eastAsia="MS Mincho"/>
        </w:rPr>
        <w:t>complexType</w:t>
      </w:r>
      <w:r>
        <w:t>&gt;</w:t>
      </w:r>
    </w:p>
    <w:p w14:paraId="42CEADDC" w14:textId="77777777" w:rsidR="00D82525" w:rsidRDefault="00D82525" w:rsidP="00D82525">
      <w:pPr>
        <w:pStyle w:val="PL"/>
      </w:pPr>
    </w:p>
    <w:p w14:paraId="0DF0A9B7" w14:textId="77777777" w:rsidR="001808C0" w:rsidRDefault="001808C0" w:rsidP="001808C0">
      <w:pPr>
        <w:pStyle w:val="PL"/>
      </w:pPr>
      <w:r>
        <w:t xml:space="preserve">  &lt;simpleType name="pMAdministrativeStateType"&gt;</w:t>
      </w:r>
    </w:p>
    <w:p w14:paraId="64AB8E52" w14:textId="77777777" w:rsidR="001808C0" w:rsidRDefault="001808C0" w:rsidP="001808C0">
      <w:pPr>
        <w:pStyle w:val="PL"/>
      </w:pPr>
      <w:r>
        <w:t xml:space="preserve">    &lt;restriction base="string"&gt;</w:t>
      </w:r>
    </w:p>
    <w:p w14:paraId="247FCC83" w14:textId="77777777" w:rsidR="001808C0" w:rsidRDefault="001808C0" w:rsidP="001808C0">
      <w:pPr>
        <w:pStyle w:val="PL"/>
      </w:pPr>
      <w:r>
        <w:t xml:space="preserve">      &lt;enumeration value="LOCKED"/&gt;</w:t>
      </w:r>
    </w:p>
    <w:p w14:paraId="55D58692" w14:textId="77777777" w:rsidR="001808C0" w:rsidRDefault="001808C0" w:rsidP="001808C0">
      <w:pPr>
        <w:pStyle w:val="PL"/>
      </w:pPr>
      <w:r>
        <w:t xml:space="preserve">      &lt;enumeration value="SHUTTINGDOWN"/&gt;</w:t>
      </w:r>
    </w:p>
    <w:p w14:paraId="7B9865BA" w14:textId="77777777" w:rsidR="001808C0" w:rsidRDefault="001808C0" w:rsidP="001808C0">
      <w:pPr>
        <w:pStyle w:val="PL"/>
      </w:pPr>
      <w:r>
        <w:t xml:space="preserve">      &lt;enumeration value="UNLOCKED"/&gt;</w:t>
      </w:r>
    </w:p>
    <w:p w14:paraId="208396D8" w14:textId="77777777" w:rsidR="001808C0" w:rsidRDefault="001808C0" w:rsidP="001808C0">
      <w:pPr>
        <w:pStyle w:val="PL"/>
      </w:pPr>
      <w:r>
        <w:t xml:space="preserve">    &lt;/restriction&gt;</w:t>
      </w:r>
    </w:p>
    <w:p w14:paraId="733EA320" w14:textId="77777777" w:rsidR="001808C0" w:rsidRDefault="001808C0" w:rsidP="001808C0">
      <w:pPr>
        <w:pStyle w:val="PL"/>
      </w:pPr>
      <w:r>
        <w:t xml:space="preserve">  &lt;/simpleType&gt;</w:t>
      </w:r>
    </w:p>
    <w:p w14:paraId="4504E77A" w14:textId="77777777" w:rsidR="001808C0" w:rsidRDefault="001808C0" w:rsidP="001808C0">
      <w:pPr>
        <w:pStyle w:val="PL"/>
      </w:pPr>
    </w:p>
    <w:p w14:paraId="6831200A" w14:textId="77777777" w:rsidR="001808C0" w:rsidRDefault="001808C0" w:rsidP="001808C0">
      <w:pPr>
        <w:pStyle w:val="PL"/>
      </w:pPr>
      <w:r>
        <w:t xml:space="preserve">  &lt;simpleType name="pMOperationalStateType"&gt;</w:t>
      </w:r>
    </w:p>
    <w:p w14:paraId="3FA70EFA" w14:textId="77777777" w:rsidR="001808C0" w:rsidRDefault="001808C0" w:rsidP="001808C0">
      <w:pPr>
        <w:pStyle w:val="PL"/>
      </w:pPr>
      <w:r>
        <w:t xml:space="preserve">    &lt;restriction base="string"&gt;</w:t>
      </w:r>
    </w:p>
    <w:p w14:paraId="06F66384" w14:textId="77777777" w:rsidR="001808C0" w:rsidRDefault="001808C0" w:rsidP="001808C0">
      <w:pPr>
        <w:pStyle w:val="PL"/>
      </w:pPr>
      <w:r>
        <w:t xml:space="preserve">      &lt;enumeration value="ENABLED"/&gt;</w:t>
      </w:r>
    </w:p>
    <w:p w14:paraId="35547880" w14:textId="77777777" w:rsidR="001808C0" w:rsidRDefault="001808C0" w:rsidP="001808C0">
      <w:pPr>
        <w:pStyle w:val="PL"/>
      </w:pPr>
      <w:r>
        <w:t xml:space="preserve">      &lt;enumeration value="DISABLED"/&gt;</w:t>
      </w:r>
    </w:p>
    <w:p w14:paraId="049F8D29" w14:textId="77777777" w:rsidR="001808C0" w:rsidRDefault="001808C0" w:rsidP="001808C0">
      <w:pPr>
        <w:pStyle w:val="PL"/>
      </w:pPr>
      <w:r>
        <w:t xml:space="preserve">    &lt;/restriction&gt;</w:t>
      </w:r>
    </w:p>
    <w:p w14:paraId="77F71C62" w14:textId="77777777" w:rsidR="001808C0" w:rsidRDefault="001808C0" w:rsidP="001808C0">
      <w:pPr>
        <w:pStyle w:val="PL"/>
      </w:pPr>
      <w:r>
        <w:t xml:space="preserve">  &lt;/simpleType&gt;</w:t>
      </w:r>
    </w:p>
    <w:p w14:paraId="5E08C82C" w14:textId="77777777" w:rsidR="00487169" w:rsidRDefault="00487169" w:rsidP="00487169">
      <w:pPr>
        <w:pStyle w:val="PL"/>
      </w:pPr>
    </w:p>
    <w:p w14:paraId="11F42178" w14:textId="77777777" w:rsidR="00487169" w:rsidRDefault="00487169" w:rsidP="00487169">
      <w:pPr>
        <w:pStyle w:val="PL"/>
        <w:ind w:firstLineChars="100" w:firstLine="160"/>
      </w:pPr>
      <w:r>
        <w:t>&lt;simpleType name="</w:t>
      </w:r>
      <w:r>
        <w:rPr>
          <w:lang w:eastAsia="zh-CN"/>
        </w:rPr>
        <w:t>nFServiceType</w:t>
      </w:r>
      <w:r>
        <w:t>"&gt;</w:t>
      </w:r>
    </w:p>
    <w:p w14:paraId="5DB4B822" w14:textId="77777777" w:rsidR="00487169" w:rsidRDefault="00487169" w:rsidP="00487169">
      <w:pPr>
        <w:pStyle w:val="PL"/>
      </w:pPr>
      <w:r>
        <w:t xml:space="preserve">    &lt;restriction base="string"&gt;</w:t>
      </w:r>
    </w:p>
    <w:p w14:paraId="7908CB63" w14:textId="77777777" w:rsidR="00487169" w:rsidRDefault="00487169" w:rsidP="00487169">
      <w:pPr>
        <w:pStyle w:val="PL"/>
      </w:pPr>
      <w:r>
        <w:t xml:space="preserve">      &lt;enumeration value="Namf_Communication"/&gt;</w:t>
      </w:r>
    </w:p>
    <w:p w14:paraId="616F8967" w14:textId="77777777" w:rsidR="00487169" w:rsidRDefault="00487169" w:rsidP="00487169">
      <w:pPr>
        <w:pStyle w:val="PL"/>
      </w:pPr>
      <w:r>
        <w:t xml:space="preserve">      &lt;enumeration value="Namf_EventExposure"/&gt;</w:t>
      </w:r>
    </w:p>
    <w:p w14:paraId="0EF718C0" w14:textId="77777777" w:rsidR="00487169" w:rsidRDefault="00487169" w:rsidP="00487169">
      <w:pPr>
        <w:pStyle w:val="PL"/>
      </w:pPr>
      <w:r>
        <w:rPr>
          <w:lang w:eastAsia="zh-CN"/>
        </w:rPr>
        <w:t xml:space="preserve">      </w:t>
      </w:r>
      <w:r>
        <w:t>&lt;enumeration value="Namf_MT"/&gt;</w:t>
      </w:r>
    </w:p>
    <w:p w14:paraId="387D398B" w14:textId="77777777" w:rsidR="00487169" w:rsidRDefault="00487169" w:rsidP="00487169">
      <w:pPr>
        <w:pStyle w:val="PL"/>
      </w:pPr>
      <w:r>
        <w:t xml:space="preserve">      &lt;enumeration value="Namf_Location"/&gt;</w:t>
      </w:r>
    </w:p>
    <w:p w14:paraId="37156163" w14:textId="77777777" w:rsidR="00487169" w:rsidRDefault="00487169" w:rsidP="00487169">
      <w:pPr>
        <w:pStyle w:val="PL"/>
      </w:pPr>
      <w:r>
        <w:t xml:space="preserve">      &lt;enumeration value="Nsmf_PDUSession"/&gt;</w:t>
      </w:r>
    </w:p>
    <w:p w14:paraId="4A45EF47" w14:textId="77777777" w:rsidR="00487169" w:rsidRDefault="00487169" w:rsidP="00487169">
      <w:pPr>
        <w:pStyle w:val="PL"/>
      </w:pPr>
      <w:r>
        <w:t xml:space="preserve">      &lt;enumeration value="Nsmf_EventExposure"/&gt;</w:t>
      </w:r>
    </w:p>
    <w:p w14:paraId="77F9483D" w14:textId="77777777" w:rsidR="00487169" w:rsidRDefault="00487169" w:rsidP="00487169">
      <w:pPr>
        <w:pStyle w:val="PL"/>
        <w:rPr>
          <w:lang w:eastAsia="zh-CN"/>
        </w:rPr>
      </w:pPr>
      <w:r>
        <w:rPr>
          <w:lang w:eastAsia="zh-CN"/>
        </w:rPr>
        <w:t xml:space="preserve">      </w:t>
      </w:r>
      <w:r>
        <w:t>&lt;enumeration value="others"/&gt;</w:t>
      </w:r>
    </w:p>
    <w:p w14:paraId="31553702" w14:textId="77777777" w:rsidR="00487169" w:rsidRDefault="00487169" w:rsidP="00487169">
      <w:pPr>
        <w:pStyle w:val="PL"/>
      </w:pPr>
      <w:r>
        <w:t xml:space="preserve">    &lt;/restriction&gt;</w:t>
      </w:r>
    </w:p>
    <w:p w14:paraId="2D2C2277" w14:textId="77777777" w:rsidR="00487169" w:rsidRDefault="00487169" w:rsidP="00487169">
      <w:pPr>
        <w:pStyle w:val="PL"/>
      </w:pPr>
      <w:r>
        <w:t xml:space="preserve">  &lt;/simpleType&gt;</w:t>
      </w:r>
    </w:p>
    <w:p w14:paraId="113307CD" w14:textId="77777777" w:rsidR="00487169" w:rsidRDefault="00487169" w:rsidP="00487169">
      <w:pPr>
        <w:pStyle w:val="PL"/>
      </w:pPr>
    </w:p>
    <w:p w14:paraId="6DBEEB68" w14:textId="77777777" w:rsidR="00487169" w:rsidRDefault="00487169" w:rsidP="00487169">
      <w:pPr>
        <w:pStyle w:val="PL"/>
        <w:ind w:firstLineChars="100" w:firstLine="160"/>
      </w:pPr>
      <w:r>
        <w:t>&lt;simpleType name="usageStateType"&gt;</w:t>
      </w:r>
    </w:p>
    <w:p w14:paraId="5059EDDD" w14:textId="77777777" w:rsidR="00487169" w:rsidRDefault="00487169" w:rsidP="00487169">
      <w:pPr>
        <w:pStyle w:val="PL"/>
      </w:pPr>
      <w:r>
        <w:t xml:space="preserve">    &lt;restriction base="string"&gt;</w:t>
      </w:r>
    </w:p>
    <w:p w14:paraId="25072582" w14:textId="77777777" w:rsidR="00487169" w:rsidRDefault="00487169" w:rsidP="00487169">
      <w:pPr>
        <w:pStyle w:val="PL"/>
      </w:pPr>
      <w:r>
        <w:t xml:space="preserve">      &lt;enumeration value="IDEL"/&gt;</w:t>
      </w:r>
    </w:p>
    <w:p w14:paraId="1E36A71F" w14:textId="77777777" w:rsidR="00487169" w:rsidRDefault="00487169" w:rsidP="00487169">
      <w:pPr>
        <w:pStyle w:val="PL"/>
      </w:pPr>
      <w:r>
        <w:t xml:space="preserve">      &lt;enumeration value="ACTIVE"/&gt;</w:t>
      </w:r>
    </w:p>
    <w:p w14:paraId="31B62143" w14:textId="77777777" w:rsidR="00487169" w:rsidRDefault="00487169" w:rsidP="00487169">
      <w:pPr>
        <w:pStyle w:val="PL"/>
      </w:pPr>
      <w:r>
        <w:rPr>
          <w:lang w:eastAsia="zh-CN"/>
        </w:rPr>
        <w:t xml:space="preserve">      </w:t>
      </w:r>
      <w:r>
        <w:t>&lt;enumeration value="BUSY"/&gt;</w:t>
      </w:r>
    </w:p>
    <w:p w14:paraId="3326C861" w14:textId="77777777" w:rsidR="00487169" w:rsidRDefault="00487169" w:rsidP="00487169">
      <w:pPr>
        <w:pStyle w:val="PL"/>
      </w:pPr>
      <w:r>
        <w:t xml:space="preserve">    &lt;/restriction&gt;</w:t>
      </w:r>
    </w:p>
    <w:p w14:paraId="71E1FE30" w14:textId="77777777" w:rsidR="00487169" w:rsidRDefault="00487169" w:rsidP="00487169">
      <w:pPr>
        <w:pStyle w:val="PL"/>
      </w:pPr>
      <w:r>
        <w:t xml:space="preserve">  &lt;/simpleType&gt;</w:t>
      </w:r>
    </w:p>
    <w:p w14:paraId="05E1662F" w14:textId="77777777" w:rsidR="00487169" w:rsidRDefault="00487169" w:rsidP="00487169">
      <w:pPr>
        <w:pStyle w:val="PL"/>
      </w:pPr>
    </w:p>
    <w:p w14:paraId="3319DE89" w14:textId="77777777" w:rsidR="00487169" w:rsidRDefault="00487169" w:rsidP="00487169">
      <w:pPr>
        <w:pStyle w:val="PL"/>
        <w:ind w:firstLineChars="100" w:firstLine="160"/>
      </w:pPr>
      <w:r>
        <w:t>&lt;simpleType name="</w:t>
      </w:r>
      <w:r>
        <w:rPr>
          <w:rFonts w:cs="Courier New"/>
          <w:szCs w:val="18"/>
        </w:rPr>
        <w:t>registrationState</w:t>
      </w:r>
      <w:r>
        <w:t>Type"&gt;</w:t>
      </w:r>
    </w:p>
    <w:p w14:paraId="027AEFDC" w14:textId="77777777" w:rsidR="00487169" w:rsidRDefault="00487169" w:rsidP="00487169">
      <w:pPr>
        <w:pStyle w:val="PL"/>
      </w:pPr>
      <w:r>
        <w:t xml:space="preserve">    &lt;restriction base="string"&gt;</w:t>
      </w:r>
    </w:p>
    <w:p w14:paraId="41508657" w14:textId="77777777" w:rsidR="00487169" w:rsidRDefault="00487169" w:rsidP="00487169">
      <w:pPr>
        <w:pStyle w:val="PL"/>
      </w:pPr>
      <w:r>
        <w:t xml:space="preserve">      &lt;enumeration value="LOCKED"/&gt;</w:t>
      </w:r>
    </w:p>
    <w:p w14:paraId="493E9305" w14:textId="77777777" w:rsidR="00487169" w:rsidRDefault="00487169" w:rsidP="00487169">
      <w:pPr>
        <w:pStyle w:val="PL"/>
      </w:pPr>
      <w:r>
        <w:t xml:space="preserve">      &lt;enumeration value="SHUTTING_DOWN"/&gt;</w:t>
      </w:r>
    </w:p>
    <w:p w14:paraId="009B0861" w14:textId="77777777" w:rsidR="00487169" w:rsidRDefault="00487169" w:rsidP="00487169">
      <w:pPr>
        <w:pStyle w:val="PL"/>
      </w:pPr>
      <w:r>
        <w:rPr>
          <w:lang w:eastAsia="zh-CN"/>
        </w:rPr>
        <w:t xml:space="preserve">      </w:t>
      </w:r>
      <w:r>
        <w:t>&lt;enumeration value="UNLOCKED"/&gt;</w:t>
      </w:r>
    </w:p>
    <w:p w14:paraId="569D1162" w14:textId="77777777" w:rsidR="00487169" w:rsidRDefault="00487169" w:rsidP="00487169">
      <w:pPr>
        <w:pStyle w:val="PL"/>
      </w:pPr>
      <w:r>
        <w:t xml:space="preserve">    &lt;/restriction&gt;</w:t>
      </w:r>
    </w:p>
    <w:p w14:paraId="62B0B385" w14:textId="77777777" w:rsidR="00487169" w:rsidRDefault="00487169" w:rsidP="00487169">
      <w:pPr>
        <w:pStyle w:val="PL"/>
      </w:pPr>
      <w:r>
        <w:t xml:space="preserve">  &lt;/simpleType&gt;</w:t>
      </w:r>
    </w:p>
    <w:p w14:paraId="2FE3CF3B" w14:textId="77777777" w:rsidR="00487169" w:rsidRDefault="00487169" w:rsidP="00487169">
      <w:pPr>
        <w:pStyle w:val="PL"/>
      </w:pPr>
    </w:p>
    <w:p w14:paraId="5191E313" w14:textId="77777777" w:rsidR="00487169" w:rsidRDefault="00487169" w:rsidP="00487169">
      <w:pPr>
        <w:pStyle w:val="PL"/>
        <w:ind w:firstLineChars="100" w:firstLine="160"/>
      </w:pPr>
      <w:r>
        <w:lastRenderedPageBreak/>
        <w:t xml:space="preserve">  &lt;simpleType name="</w:t>
      </w:r>
      <w:r>
        <w:rPr>
          <w:rFonts w:cs="Courier New"/>
          <w:szCs w:val="18"/>
        </w:rPr>
        <w:t>NF</w:t>
      </w:r>
      <w:r>
        <w:t>Type"&gt;</w:t>
      </w:r>
    </w:p>
    <w:p w14:paraId="64C1252B" w14:textId="77777777" w:rsidR="00487169" w:rsidRDefault="00487169" w:rsidP="00487169">
      <w:pPr>
        <w:pStyle w:val="PL"/>
      </w:pPr>
      <w:r>
        <w:t xml:space="preserve">    &lt;restriction base="string"&gt;</w:t>
      </w:r>
    </w:p>
    <w:p w14:paraId="60BBD795" w14:textId="77777777" w:rsidR="00487169" w:rsidRDefault="00487169" w:rsidP="00487169">
      <w:pPr>
        <w:pStyle w:val="PL"/>
      </w:pPr>
      <w:r>
        <w:t xml:space="preserve">      &lt;enumeration value="NRF"/&gt;</w:t>
      </w:r>
    </w:p>
    <w:p w14:paraId="214A5DBA" w14:textId="77777777" w:rsidR="00487169" w:rsidRDefault="00487169" w:rsidP="00487169">
      <w:pPr>
        <w:pStyle w:val="PL"/>
      </w:pPr>
      <w:r>
        <w:t xml:space="preserve">      &lt;enumeration value="UDM"/&gt;</w:t>
      </w:r>
    </w:p>
    <w:p w14:paraId="3CFA5FF1" w14:textId="77777777" w:rsidR="00487169" w:rsidRDefault="00487169" w:rsidP="00487169">
      <w:pPr>
        <w:pStyle w:val="PL"/>
      </w:pPr>
      <w:r>
        <w:rPr>
          <w:lang w:eastAsia="zh-CN"/>
        </w:rPr>
        <w:t xml:space="preserve">      </w:t>
      </w:r>
      <w:r>
        <w:t>&lt;enumeration value="AMF"/&gt;</w:t>
      </w:r>
    </w:p>
    <w:p w14:paraId="6C3F834E" w14:textId="77777777" w:rsidR="00487169" w:rsidRDefault="00487169" w:rsidP="00487169">
      <w:pPr>
        <w:pStyle w:val="PL"/>
      </w:pPr>
      <w:r>
        <w:t xml:space="preserve">      &lt;enumeration value="SMF"/&gt;</w:t>
      </w:r>
    </w:p>
    <w:p w14:paraId="5B9D309C" w14:textId="77777777" w:rsidR="00487169" w:rsidRDefault="00487169" w:rsidP="00487169">
      <w:pPr>
        <w:pStyle w:val="PL"/>
      </w:pPr>
      <w:r>
        <w:t xml:space="preserve">      &lt;enumeration value="AUSF"/&gt;</w:t>
      </w:r>
    </w:p>
    <w:p w14:paraId="385EB274" w14:textId="77777777" w:rsidR="00487169" w:rsidRDefault="00487169" w:rsidP="00487169">
      <w:pPr>
        <w:pStyle w:val="PL"/>
      </w:pPr>
      <w:r>
        <w:rPr>
          <w:lang w:eastAsia="zh-CN"/>
        </w:rPr>
        <w:t xml:space="preserve">      </w:t>
      </w:r>
      <w:r>
        <w:t>&lt;enumeration value="NEF"/&gt;</w:t>
      </w:r>
    </w:p>
    <w:p w14:paraId="23F0E78E" w14:textId="77777777" w:rsidR="00487169" w:rsidRDefault="00487169" w:rsidP="00487169">
      <w:pPr>
        <w:pStyle w:val="PL"/>
      </w:pPr>
      <w:r>
        <w:t xml:space="preserve">      &lt;enumeration value="PCF"/&gt;</w:t>
      </w:r>
    </w:p>
    <w:p w14:paraId="6BEFFD23" w14:textId="77777777" w:rsidR="00487169" w:rsidRDefault="00487169" w:rsidP="00487169">
      <w:pPr>
        <w:pStyle w:val="PL"/>
      </w:pPr>
      <w:r>
        <w:t xml:space="preserve">      &lt;enumeration value="SMSF"/&gt;</w:t>
      </w:r>
    </w:p>
    <w:p w14:paraId="70CF1DA6" w14:textId="77777777" w:rsidR="00487169" w:rsidRDefault="00487169" w:rsidP="00487169">
      <w:pPr>
        <w:pStyle w:val="PL"/>
      </w:pPr>
      <w:r>
        <w:rPr>
          <w:lang w:eastAsia="zh-CN"/>
        </w:rPr>
        <w:t xml:space="preserve">      </w:t>
      </w:r>
      <w:r>
        <w:t>&lt;enumeration value="NSSF"/&gt;</w:t>
      </w:r>
    </w:p>
    <w:p w14:paraId="54B165E9" w14:textId="77777777" w:rsidR="00487169" w:rsidRDefault="00487169" w:rsidP="00487169">
      <w:pPr>
        <w:pStyle w:val="PL"/>
      </w:pPr>
      <w:r>
        <w:t xml:space="preserve">      &lt;enumeration value="UDR"/&gt;</w:t>
      </w:r>
    </w:p>
    <w:p w14:paraId="349F782F" w14:textId="77777777" w:rsidR="00487169" w:rsidRDefault="00487169" w:rsidP="00487169">
      <w:pPr>
        <w:pStyle w:val="PL"/>
      </w:pPr>
      <w:r>
        <w:t xml:space="preserve">      &lt;enumeration value="GMLC"/&gt;</w:t>
      </w:r>
    </w:p>
    <w:p w14:paraId="64D26310" w14:textId="77777777" w:rsidR="00487169" w:rsidRDefault="00487169" w:rsidP="00487169">
      <w:pPr>
        <w:pStyle w:val="PL"/>
      </w:pPr>
      <w:r>
        <w:rPr>
          <w:lang w:eastAsia="zh-CN"/>
        </w:rPr>
        <w:t xml:space="preserve">      </w:t>
      </w:r>
      <w:r>
        <w:t>&lt;enumeration value="5G EIR"/&gt;</w:t>
      </w:r>
    </w:p>
    <w:p w14:paraId="762F3B4B" w14:textId="77777777" w:rsidR="00487169" w:rsidRDefault="00487169" w:rsidP="00487169">
      <w:pPr>
        <w:pStyle w:val="PL"/>
      </w:pPr>
      <w:r>
        <w:t xml:space="preserve">      &lt;enumeration value="SEPP"/&gt;</w:t>
      </w:r>
    </w:p>
    <w:p w14:paraId="0D02AE53" w14:textId="77777777" w:rsidR="00487169" w:rsidRDefault="00487169" w:rsidP="00487169">
      <w:pPr>
        <w:pStyle w:val="PL"/>
      </w:pPr>
      <w:r>
        <w:t xml:space="preserve">      &lt;enumeration value="UPF"/&gt;</w:t>
      </w:r>
    </w:p>
    <w:p w14:paraId="3AE66637" w14:textId="77777777" w:rsidR="00487169" w:rsidRDefault="00487169" w:rsidP="00487169">
      <w:pPr>
        <w:pStyle w:val="PL"/>
      </w:pPr>
      <w:r>
        <w:rPr>
          <w:lang w:eastAsia="zh-CN"/>
        </w:rPr>
        <w:t xml:space="preserve">      </w:t>
      </w:r>
      <w:r>
        <w:t>&lt;enumeration value="N3IWF"/&gt;</w:t>
      </w:r>
    </w:p>
    <w:p w14:paraId="33EC316F" w14:textId="77777777" w:rsidR="00487169" w:rsidRDefault="00487169" w:rsidP="00487169">
      <w:pPr>
        <w:pStyle w:val="PL"/>
      </w:pPr>
      <w:r>
        <w:t xml:space="preserve">      &lt;enumeration value="AF"/&gt;</w:t>
      </w:r>
    </w:p>
    <w:p w14:paraId="073146EB" w14:textId="77777777" w:rsidR="00487169" w:rsidRDefault="00487169" w:rsidP="00487169">
      <w:pPr>
        <w:pStyle w:val="PL"/>
      </w:pPr>
      <w:r>
        <w:t xml:space="preserve">      &lt;enumeration value="UDSF"/&gt;</w:t>
      </w:r>
    </w:p>
    <w:p w14:paraId="087A65D0" w14:textId="77777777" w:rsidR="00487169" w:rsidRDefault="00487169" w:rsidP="00487169">
      <w:pPr>
        <w:pStyle w:val="PL"/>
      </w:pPr>
      <w:r>
        <w:rPr>
          <w:lang w:eastAsia="zh-CN"/>
        </w:rPr>
        <w:t xml:space="preserve">      </w:t>
      </w:r>
      <w:r>
        <w:t>&lt;enumeration value="DN"/&gt;</w:t>
      </w:r>
    </w:p>
    <w:p w14:paraId="5AA09821" w14:textId="77777777" w:rsidR="00487169" w:rsidRDefault="00487169" w:rsidP="00487169">
      <w:pPr>
        <w:pStyle w:val="PL"/>
      </w:pPr>
      <w:r>
        <w:t xml:space="preserve">    &lt;/restriction&gt;</w:t>
      </w:r>
    </w:p>
    <w:p w14:paraId="5DF91356" w14:textId="77777777" w:rsidR="00487169" w:rsidRDefault="00487169" w:rsidP="00487169">
      <w:pPr>
        <w:pStyle w:val="PL"/>
      </w:pPr>
      <w:r>
        <w:t xml:space="preserve">  &lt;/simpleType&gt;</w:t>
      </w:r>
    </w:p>
    <w:p w14:paraId="3767B2EB" w14:textId="77777777" w:rsidR="00487169" w:rsidRDefault="00487169" w:rsidP="00487169">
      <w:pPr>
        <w:pStyle w:val="PL"/>
      </w:pPr>
    </w:p>
    <w:p w14:paraId="2047B1B2" w14:textId="77777777" w:rsidR="00487169" w:rsidRDefault="00487169" w:rsidP="00487169">
      <w:pPr>
        <w:pStyle w:val="PL"/>
        <w:ind w:firstLineChars="100" w:firstLine="160"/>
      </w:pPr>
      <w:r>
        <w:t>&lt;simpleType name="operationSemanticsType"&gt;</w:t>
      </w:r>
    </w:p>
    <w:p w14:paraId="7978C8B6" w14:textId="77777777" w:rsidR="00487169" w:rsidRDefault="00487169" w:rsidP="00487169">
      <w:pPr>
        <w:pStyle w:val="PL"/>
      </w:pPr>
      <w:r>
        <w:t xml:space="preserve">    &lt;restriction base="string"&gt;</w:t>
      </w:r>
    </w:p>
    <w:p w14:paraId="29B8E029" w14:textId="77777777" w:rsidR="00487169" w:rsidRDefault="00487169" w:rsidP="00487169">
      <w:pPr>
        <w:pStyle w:val="PL"/>
      </w:pPr>
      <w:r>
        <w:t xml:space="preserve">      &lt;enumeration value="REQUEST_RESPONSE"/&gt;</w:t>
      </w:r>
    </w:p>
    <w:p w14:paraId="347C4A0E" w14:textId="77777777" w:rsidR="00487169" w:rsidRDefault="00487169" w:rsidP="00487169">
      <w:pPr>
        <w:pStyle w:val="PL"/>
      </w:pPr>
      <w:r>
        <w:t xml:space="preserve">      &lt;enumeration value="SUBSCRIBE_NOTIFY"/&gt;</w:t>
      </w:r>
    </w:p>
    <w:p w14:paraId="1F31C7AA" w14:textId="77777777" w:rsidR="00487169" w:rsidRDefault="00487169" w:rsidP="00487169">
      <w:pPr>
        <w:pStyle w:val="PL"/>
      </w:pPr>
      <w:r>
        <w:t xml:space="preserve">    &lt;/restriction&gt;</w:t>
      </w:r>
    </w:p>
    <w:p w14:paraId="53C590A9" w14:textId="77777777" w:rsidR="00487169" w:rsidRDefault="00487169" w:rsidP="00487169">
      <w:pPr>
        <w:pStyle w:val="PL"/>
      </w:pPr>
      <w:r>
        <w:t xml:space="preserve">  &lt;/simpleType&gt;</w:t>
      </w:r>
    </w:p>
    <w:p w14:paraId="5D4B7D4F" w14:textId="77777777" w:rsidR="00487169" w:rsidRDefault="00487169" w:rsidP="00487169">
      <w:pPr>
        <w:pStyle w:val="PL"/>
        <w:rPr>
          <w:lang w:eastAsia="zh-CN"/>
        </w:rPr>
      </w:pPr>
    </w:p>
    <w:p w14:paraId="34131857" w14:textId="77777777" w:rsidR="00487169" w:rsidRDefault="00487169" w:rsidP="00487169">
      <w:pPr>
        <w:pStyle w:val="PL"/>
      </w:pPr>
      <w:r>
        <w:rPr>
          <w:lang w:eastAsia="zh-CN"/>
        </w:rPr>
        <w:t xml:space="preserve">  </w:t>
      </w:r>
      <w:r>
        <w:t>&lt;complexType name="SAP"&gt;</w:t>
      </w:r>
    </w:p>
    <w:p w14:paraId="5B9996DF" w14:textId="77777777" w:rsidR="00487169" w:rsidRDefault="00487169" w:rsidP="00487169">
      <w:pPr>
        <w:pStyle w:val="PL"/>
      </w:pPr>
      <w:r>
        <w:t xml:space="preserve">    &lt;sequence&gt;</w:t>
      </w:r>
    </w:p>
    <w:p w14:paraId="2E3DDDFA" w14:textId="77777777" w:rsidR="00487169" w:rsidRDefault="00487169" w:rsidP="00487169">
      <w:pPr>
        <w:pStyle w:val="PL"/>
      </w:pPr>
      <w:r>
        <w:t xml:space="preserve">      &lt;element name="host" type="xn:hostType"/&gt;</w:t>
      </w:r>
    </w:p>
    <w:p w14:paraId="1679880E" w14:textId="77777777" w:rsidR="00487169" w:rsidRDefault="00487169" w:rsidP="00487169">
      <w:pPr>
        <w:pStyle w:val="PL"/>
      </w:pPr>
      <w:r>
        <w:t xml:space="preserve">      &lt;element name="port" type="integer"/&gt;</w:t>
      </w:r>
    </w:p>
    <w:p w14:paraId="4F653875" w14:textId="77777777" w:rsidR="00487169" w:rsidRDefault="00487169" w:rsidP="00487169">
      <w:pPr>
        <w:pStyle w:val="PL"/>
      </w:pPr>
      <w:r>
        <w:t xml:space="preserve">    &lt;/sequence&gt;</w:t>
      </w:r>
    </w:p>
    <w:p w14:paraId="7933C342" w14:textId="77777777" w:rsidR="00487169" w:rsidRDefault="00487169" w:rsidP="00487169">
      <w:pPr>
        <w:pStyle w:val="PL"/>
        <w:rPr>
          <w:lang w:eastAsia="zh-CN"/>
        </w:rPr>
      </w:pPr>
      <w:r>
        <w:t xml:space="preserve">  &lt;/complexType&gt;</w:t>
      </w:r>
    </w:p>
    <w:p w14:paraId="51D6A440" w14:textId="77777777" w:rsidR="00487169" w:rsidRDefault="00487169" w:rsidP="00487169">
      <w:pPr>
        <w:pStyle w:val="PL"/>
      </w:pPr>
    </w:p>
    <w:p w14:paraId="32680D08" w14:textId="77777777" w:rsidR="00487169" w:rsidRDefault="00487169" w:rsidP="00487169">
      <w:pPr>
        <w:pStyle w:val="PL"/>
      </w:pPr>
      <w:r>
        <w:rPr>
          <w:lang w:eastAsia="zh-CN"/>
        </w:rPr>
        <w:t xml:space="preserve">  </w:t>
      </w:r>
      <w:r>
        <w:t>&lt;complexType name="hostType"&gt;</w:t>
      </w:r>
    </w:p>
    <w:p w14:paraId="5CC8C751" w14:textId="77777777" w:rsidR="00487169" w:rsidRDefault="00487169" w:rsidP="00487169">
      <w:pPr>
        <w:pStyle w:val="PL"/>
      </w:pPr>
      <w:r>
        <w:tab/>
        <w:t>&lt;sequence&gt;</w:t>
      </w:r>
    </w:p>
    <w:p w14:paraId="1D935F58" w14:textId="77777777" w:rsidR="00487169" w:rsidRDefault="00487169" w:rsidP="00487169">
      <w:pPr>
        <w:pStyle w:val="PL"/>
      </w:pPr>
      <w:r>
        <w:tab/>
        <w:t>&lt;element name="ipv4Address" type="string"/&gt;</w:t>
      </w:r>
    </w:p>
    <w:p w14:paraId="39BD828B" w14:textId="77777777" w:rsidR="00487169" w:rsidRDefault="00487169" w:rsidP="00487169">
      <w:pPr>
        <w:pStyle w:val="PL"/>
      </w:pPr>
      <w:r>
        <w:tab/>
        <w:t>&lt;element name="ipv6Address" type="string"/&gt;</w:t>
      </w:r>
    </w:p>
    <w:p w14:paraId="3645E497" w14:textId="77777777" w:rsidR="00487169" w:rsidRDefault="00487169" w:rsidP="00487169">
      <w:pPr>
        <w:pStyle w:val="PL"/>
      </w:pPr>
      <w:r>
        <w:tab/>
        <w:t>&lt;element name="fqdn" type="string"/&gt;</w:t>
      </w:r>
    </w:p>
    <w:p w14:paraId="325F4362" w14:textId="77777777" w:rsidR="00487169" w:rsidRDefault="00487169" w:rsidP="00487169">
      <w:pPr>
        <w:pStyle w:val="PL"/>
      </w:pPr>
      <w:r>
        <w:tab/>
        <w:t>&lt;/sequence&gt;</w:t>
      </w:r>
    </w:p>
    <w:p w14:paraId="0BA8C7DE" w14:textId="77777777" w:rsidR="00487169" w:rsidRDefault="00487169" w:rsidP="00487169">
      <w:pPr>
        <w:pStyle w:val="PL"/>
        <w:ind w:firstLineChars="100" w:firstLine="160"/>
      </w:pPr>
      <w:r>
        <w:t>&lt;/complexType&gt;</w:t>
      </w:r>
    </w:p>
    <w:p w14:paraId="65084B24" w14:textId="77777777" w:rsidR="00487169" w:rsidRDefault="00487169" w:rsidP="00753254">
      <w:pPr>
        <w:pStyle w:val="PL"/>
        <w:ind w:firstLineChars="100" w:firstLine="160"/>
      </w:pPr>
    </w:p>
    <w:p w14:paraId="0A378676" w14:textId="77777777" w:rsidR="00487169" w:rsidRDefault="00487169" w:rsidP="00487169">
      <w:pPr>
        <w:pStyle w:val="PL"/>
        <w:ind w:firstLineChars="100" w:firstLine="160"/>
      </w:pPr>
      <w:r>
        <w:t>&lt;complexType name="</w:t>
      </w:r>
      <w:r>
        <w:rPr>
          <w:lang w:eastAsia="zh-CN"/>
        </w:rPr>
        <w:t>o</w:t>
      </w:r>
      <w:r>
        <w:rPr>
          <w:lang w:val="en-US" w:eastAsia="zh-CN"/>
        </w:rPr>
        <w:t>perations</w:t>
      </w:r>
      <w:r>
        <w:t>List"&gt;</w:t>
      </w:r>
    </w:p>
    <w:p w14:paraId="0F2E234E" w14:textId="77777777" w:rsidR="00487169" w:rsidRDefault="00487169" w:rsidP="00487169">
      <w:pPr>
        <w:pStyle w:val="PL"/>
      </w:pPr>
      <w:r>
        <w:t xml:space="preserve">    &lt;sequence&gt;</w:t>
      </w:r>
    </w:p>
    <w:p w14:paraId="780D10EB" w14:textId="77777777" w:rsidR="00487169" w:rsidRDefault="00487169" w:rsidP="00487169">
      <w:pPr>
        <w:pStyle w:val="PL"/>
      </w:pPr>
      <w:r>
        <w:t xml:space="preserve">      &lt;element name="operation" type="xn:operationType" minOccurs="1" maxOccurs="unbounded"/&gt;</w:t>
      </w:r>
    </w:p>
    <w:p w14:paraId="284F004F" w14:textId="77777777" w:rsidR="00487169" w:rsidRDefault="00487169" w:rsidP="00487169">
      <w:pPr>
        <w:pStyle w:val="PL"/>
      </w:pPr>
      <w:r>
        <w:t xml:space="preserve">    &lt;/sequence&gt;</w:t>
      </w:r>
    </w:p>
    <w:p w14:paraId="79CB90C4" w14:textId="77777777" w:rsidR="00487169" w:rsidRDefault="00487169" w:rsidP="00487169">
      <w:pPr>
        <w:pStyle w:val="PL"/>
      </w:pPr>
      <w:r>
        <w:t xml:space="preserve">  &lt;/complexType&gt;</w:t>
      </w:r>
    </w:p>
    <w:p w14:paraId="117DA6A4" w14:textId="77777777" w:rsidR="00487169" w:rsidRDefault="00487169" w:rsidP="00487169">
      <w:pPr>
        <w:pStyle w:val="PL"/>
      </w:pPr>
    </w:p>
    <w:p w14:paraId="1C6EA9BD" w14:textId="77777777" w:rsidR="00487169" w:rsidRDefault="00487169" w:rsidP="00487169">
      <w:pPr>
        <w:pStyle w:val="PL"/>
      </w:pPr>
      <w:r>
        <w:rPr>
          <w:lang w:eastAsia="zh-CN"/>
        </w:rPr>
        <w:t xml:space="preserve">  </w:t>
      </w:r>
      <w:r>
        <w:t>&lt;complexType name="operationType"&gt;</w:t>
      </w:r>
    </w:p>
    <w:p w14:paraId="5C726810" w14:textId="77777777" w:rsidR="00487169" w:rsidRDefault="00487169" w:rsidP="00487169">
      <w:pPr>
        <w:pStyle w:val="PL"/>
      </w:pPr>
      <w:r>
        <w:t xml:space="preserve">    &lt;sequence&gt;</w:t>
      </w:r>
    </w:p>
    <w:p w14:paraId="2C0F14B1" w14:textId="77777777" w:rsidR="00487169" w:rsidRDefault="00487169" w:rsidP="00487169">
      <w:pPr>
        <w:pStyle w:val="PL"/>
      </w:pPr>
      <w:r>
        <w:t xml:space="preserve">      &lt;element name="name" type="string"/&gt;</w:t>
      </w:r>
    </w:p>
    <w:p w14:paraId="59998CD6" w14:textId="77777777" w:rsidR="00487169" w:rsidRDefault="00487169" w:rsidP="00487169">
      <w:pPr>
        <w:pStyle w:val="PL"/>
      </w:pPr>
      <w:r>
        <w:t xml:space="preserve">      &lt;element name="allowedNFTypes" type="xn:NFType"/&gt;</w:t>
      </w:r>
    </w:p>
    <w:p w14:paraId="72BCD2F8" w14:textId="77777777" w:rsidR="00487169" w:rsidRDefault="00487169" w:rsidP="00487169">
      <w:pPr>
        <w:pStyle w:val="PL"/>
      </w:pPr>
      <w:r>
        <w:t xml:space="preserve">      &lt;element name="operationSemantics" type="xn:operationSemanticsType"/&gt;</w:t>
      </w:r>
    </w:p>
    <w:p w14:paraId="50F65D24" w14:textId="77777777" w:rsidR="00487169" w:rsidRDefault="00487169" w:rsidP="00487169">
      <w:pPr>
        <w:pStyle w:val="PL"/>
      </w:pPr>
      <w:r>
        <w:t xml:space="preserve">    &lt;/sequence&gt;</w:t>
      </w:r>
    </w:p>
    <w:p w14:paraId="16602165" w14:textId="77777777" w:rsidR="00487169" w:rsidRDefault="00487169" w:rsidP="00487169">
      <w:pPr>
        <w:pStyle w:val="PL"/>
        <w:rPr>
          <w:lang w:eastAsia="zh-CN"/>
        </w:rPr>
      </w:pPr>
      <w:r>
        <w:t xml:space="preserve">  &lt;/complexType&gt;</w:t>
      </w:r>
    </w:p>
    <w:p w14:paraId="00EDE814" w14:textId="77777777" w:rsidR="001808C0" w:rsidRDefault="001808C0" w:rsidP="001808C0">
      <w:pPr>
        <w:pStyle w:val="PL"/>
      </w:pPr>
    </w:p>
    <w:p w14:paraId="41ECE636" w14:textId="77777777" w:rsidR="001808C0" w:rsidRDefault="001808C0" w:rsidP="001808C0">
      <w:pPr>
        <w:pStyle w:val="PL"/>
      </w:pPr>
      <w:r>
        <w:t xml:space="preserve">  &lt;</w:t>
      </w:r>
      <w:r>
        <w:rPr>
          <w:rFonts w:eastAsia="MS Mincho"/>
        </w:rPr>
        <w:t>complexType</w:t>
      </w:r>
      <w:r>
        <w:t xml:space="preserve"> name="MeasurementTypeList"&gt;</w:t>
      </w:r>
    </w:p>
    <w:p w14:paraId="38488022" w14:textId="77777777" w:rsidR="001808C0" w:rsidRDefault="001808C0" w:rsidP="001808C0">
      <w:pPr>
        <w:pStyle w:val="PL"/>
      </w:pPr>
      <w:r>
        <w:t xml:space="preserve">    &lt;sequence minOccurs="1" maxOccurs="unbounded"&gt;</w:t>
      </w:r>
    </w:p>
    <w:p w14:paraId="5068677A" w14:textId="77777777" w:rsidR="001808C0" w:rsidRDefault="001808C0" w:rsidP="001808C0">
      <w:pPr>
        <w:pStyle w:val="PL"/>
      </w:pPr>
      <w:r>
        <w:t xml:space="preserve">      &lt;element name="measurementType" type="string"/&gt;</w:t>
      </w:r>
    </w:p>
    <w:p w14:paraId="505685F7" w14:textId="77777777" w:rsidR="001808C0" w:rsidRDefault="001808C0" w:rsidP="001808C0">
      <w:pPr>
        <w:pStyle w:val="PL"/>
      </w:pPr>
      <w:r>
        <w:t xml:space="preserve">    &lt;/sequence&gt;</w:t>
      </w:r>
    </w:p>
    <w:p w14:paraId="225E3BFC" w14:textId="77777777" w:rsidR="001808C0" w:rsidRDefault="001808C0" w:rsidP="001808C0">
      <w:pPr>
        <w:pStyle w:val="PL"/>
      </w:pPr>
      <w:r>
        <w:t xml:space="preserve">  &lt;/</w:t>
      </w:r>
      <w:r>
        <w:rPr>
          <w:rFonts w:eastAsia="MS Mincho"/>
        </w:rPr>
        <w:t>complexType</w:t>
      </w:r>
      <w:r>
        <w:t>&gt;</w:t>
      </w:r>
    </w:p>
    <w:p w14:paraId="142FF191" w14:textId="77777777" w:rsidR="001808C0" w:rsidRDefault="001808C0" w:rsidP="001808C0">
      <w:pPr>
        <w:pStyle w:val="PL"/>
      </w:pPr>
    </w:p>
    <w:p w14:paraId="0E52F1F0" w14:textId="77777777" w:rsidR="001808C0" w:rsidRDefault="001808C0" w:rsidP="001808C0">
      <w:pPr>
        <w:pStyle w:val="PL"/>
      </w:pPr>
      <w:r>
        <w:t xml:space="preserve">  &lt;</w:t>
      </w:r>
      <w:r>
        <w:rPr>
          <w:rFonts w:eastAsia="MS Mincho"/>
        </w:rPr>
        <w:t>complexType</w:t>
      </w:r>
      <w:r>
        <w:t xml:space="preserve"> name="GPList"&gt;</w:t>
      </w:r>
    </w:p>
    <w:p w14:paraId="1F1848C0" w14:textId="77777777" w:rsidR="001808C0" w:rsidRDefault="001808C0" w:rsidP="001808C0">
      <w:pPr>
        <w:pStyle w:val="PL"/>
      </w:pPr>
      <w:r>
        <w:t xml:space="preserve">    &lt;sequence minOccurs="1" maxOccurs="unbounded"&gt;</w:t>
      </w:r>
    </w:p>
    <w:p w14:paraId="01ABA8F3" w14:textId="77777777" w:rsidR="001808C0" w:rsidRDefault="001808C0" w:rsidP="001808C0">
      <w:pPr>
        <w:pStyle w:val="PL"/>
      </w:pPr>
      <w:r>
        <w:t xml:space="preserve">      &lt;element name="gP" type="integer"/&gt;</w:t>
      </w:r>
    </w:p>
    <w:p w14:paraId="317D126C" w14:textId="77777777" w:rsidR="001808C0" w:rsidRDefault="001808C0" w:rsidP="001808C0">
      <w:pPr>
        <w:pStyle w:val="PL"/>
      </w:pPr>
      <w:r>
        <w:t xml:space="preserve">    &lt;/sequence&gt;</w:t>
      </w:r>
    </w:p>
    <w:p w14:paraId="26389028" w14:textId="77777777" w:rsidR="001808C0" w:rsidRDefault="001808C0" w:rsidP="001808C0">
      <w:pPr>
        <w:pStyle w:val="PL"/>
      </w:pPr>
      <w:r>
        <w:t xml:space="preserve">  &lt;/</w:t>
      </w:r>
      <w:r>
        <w:rPr>
          <w:rFonts w:eastAsia="MS Mincho"/>
        </w:rPr>
        <w:t>complexType</w:t>
      </w:r>
      <w:r>
        <w:t>&gt;</w:t>
      </w:r>
    </w:p>
    <w:p w14:paraId="62FF0D9E" w14:textId="77777777" w:rsidR="001808C0" w:rsidRDefault="001808C0" w:rsidP="001808C0">
      <w:pPr>
        <w:pStyle w:val="PL"/>
      </w:pPr>
    </w:p>
    <w:p w14:paraId="6DBA645A" w14:textId="77777777" w:rsidR="001808C0" w:rsidRDefault="001808C0" w:rsidP="001808C0">
      <w:pPr>
        <w:pStyle w:val="PL"/>
      </w:pPr>
      <w:r>
        <w:t xml:space="preserve">  &lt;complexType name="Measurements"&gt;</w:t>
      </w:r>
    </w:p>
    <w:p w14:paraId="22A8B780" w14:textId="77777777" w:rsidR="001808C0" w:rsidRDefault="001808C0" w:rsidP="001808C0">
      <w:pPr>
        <w:pStyle w:val="PL"/>
      </w:pPr>
      <w:r>
        <w:t xml:space="preserve">    &lt;sequence&gt;</w:t>
      </w:r>
    </w:p>
    <w:p w14:paraId="3D946512" w14:textId="77777777" w:rsidR="001808C0" w:rsidRDefault="001808C0" w:rsidP="001808C0">
      <w:pPr>
        <w:pStyle w:val="PL"/>
      </w:pPr>
      <w:r>
        <w:t xml:space="preserve">      &lt;element name="measurementTypes" type="xn:MeasurementTypeList"/&gt;</w:t>
      </w:r>
    </w:p>
    <w:p w14:paraId="00F62687" w14:textId="77777777" w:rsidR="001808C0" w:rsidRDefault="001808C0" w:rsidP="001808C0">
      <w:pPr>
        <w:pStyle w:val="PL"/>
      </w:pPr>
      <w:r>
        <w:t xml:space="preserve">      &lt;element name="GPs" type="xn:GPList"/&gt;</w:t>
      </w:r>
    </w:p>
    <w:p w14:paraId="7E30CB5A" w14:textId="77777777" w:rsidR="001808C0" w:rsidRDefault="001808C0" w:rsidP="001808C0">
      <w:pPr>
        <w:pStyle w:val="PL"/>
      </w:pPr>
      <w:r>
        <w:t xml:space="preserve">    &lt;/sequence&gt;</w:t>
      </w:r>
    </w:p>
    <w:p w14:paraId="30F63262" w14:textId="77777777" w:rsidR="001808C0" w:rsidRDefault="001808C0" w:rsidP="001808C0">
      <w:pPr>
        <w:pStyle w:val="PL"/>
      </w:pPr>
      <w:r>
        <w:t xml:space="preserve">  &lt;/complexType&gt;</w:t>
      </w:r>
    </w:p>
    <w:p w14:paraId="6FF7B430" w14:textId="77777777" w:rsidR="001808C0" w:rsidRDefault="001808C0" w:rsidP="001808C0">
      <w:pPr>
        <w:pStyle w:val="PL"/>
      </w:pPr>
    </w:p>
    <w:p w14:paraId="0CC8866F" w14:textId="77777777" w:rsidR="001808C0" w:rsidRDefault="001808C0" w:rsidP="001808C0">
      <w:pPr>
        <w:pStyle w:val="PL"/>
      </w:pPr>
      <w:r>
        <w:lastRenderedPageBreak/>
        <w:t xml:space="preserve">  &lt;complexType name="MeasurementsList"&gt;</w:t>
      </w:r>
    </w:p>
    <w:p w14:paraId="03DA0082" w14:textId="77777777" w:rsidR="001808C0" w:rsidRDefault="001808C0" w:rsidP="001808C0">
      <w:pPr>
        <w:pStyle w:val="PL"/>
      </w:pPr>
      <w:r>
        <w:t xml:space="preserve">    &lt;sequence&gt;</w:t>
      </w:r>
    </w:p>
    <w:p w14:paraId="5D5226D5" w14:textId="77777777" w:rsidR="001808C0" w:rsidRDefault="001808C0" w:rsidP="001808C0">
      <w:pPr>
        <w:pStyle w:val="PL"/>
      </w:pPr>
      <w:r>
        <w:t xml:space="preserve">      &lt;element name="measurements" type="xn:Measurements" minOccurs="1" maxOccurs="unbounded"/&gt;</w:t>
      </w:r>
    </w:p>
    <w:p w14:paraId="33A8AEA5" w14:textId="77777777" w:rsidR="001808C0" w:rsidRDefault="001808C0" w:rsidP="001808C0">
      <w:pPr>
        <w:pStyle w:val="PL"/>
      </w:pPr>
      <w:r>
        <w:t xml:space="preserve">    &lt;/sequence&gt;</w:t>
      </w:r>
    </w:p>
    <w:p w14:paraId="6940ADAE" w14:textId="77777777" w:rsidR="001808C0" w:rsidRDefault="001808C0" w:rsidP="001808C0">
      <w:pPr>
        <w:pStyle w:val="PL"/>
      </w:pPr>
      <w:r>
        <w:t xml:space="preserve">  &lt;/complexType&gt;</w:t>
      </w:r>
    </w:p>
    <w:p w14:paraId="7153DFD3" w14:textId="77777777" w:rsidR="001808C0" w:rsidRDefault="001808C0" w:rsidP="001808C0">
      <w:pPr>
        <w:pStyle w:val="PL"/>
        <w:rPr>
          <w:lang w:eastAsia="zh-CN"/>
        </w:rPr>
      </w:pPr>
    </w:p>
    <w:p w14:paraId="39BE85E8" w14:textId="77777777" w:rsidR="0098157C" w:rsidRDefault="0098157C" w:rsidP="0098157C">
      <w:pPr>
        <w:pStyle w:val="PL"/>
      </w:pPr>
    </w:p>
    <w:p w14:paraId="5D23F09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eastAsia="MS Mincho"/>
        </w:rPr>
        <w:t>GPListType</w:t>
      </w:r>
      <w:r>
        <w:rPr>
          <w:lang w:val="en-US"/>
        </w:rPr>
        <w:t>"&gt;</w:t>
      </w:r>
    </w:p>
    <w:p w14:paraId="46D2C759" w14:textId="77777777" w:rsidR="0098157C" w:rsidRDefault="0098157C" w:rsidP="0098157C">
      <w:pPr>
        <w:pStyle w:val="PL"/>
      </w:pPr>
      <w:r>
        <w:rPr>
          <w:lang w:eastAsia="zh-CN"/>
        </w:rPr>
        <w:tab/>
      </w:r>
      <w:r>
        <w:t>&lt;sequence minOccurs="1" maxOccurs="unbounded"&gt;</w:t>
      </w:r>
    </w:p>
    <w:p w14:paraId="1F367507" w14:textId="77777777" w:rsidR="0098157C" w:rsidRDefault="0098157C" w:rsidP="0098157C">
      <w:pPr>
        <w:pStyle w:val="PL"/>
      </w:pPr>
      <w:r>
        <w:t xml:space="preserve">      &lt;element name="</w:t>
      </w:r>
      <w:r>
        <w:rPr>
          <w:rFonts w:eastAsia="MS Mincho"/>
        </w:rPr>
        <w:t>GP</w:t>
      </w:r>
      <w:r>
        <w:t>" type="</w:t>
      </w:r>
      <w:r>
        <w:rPr>
          <w:lang w:eastAsia="zh-CN"/>
        </w:rPr>
        <w:t>integer</w:t>
      </w:r>
      <w:r>
        <w:t>"/&gt;</w:t>
      </w:r>
    </w:p>
    <w:p w14:paraId="07346344" w14:textId="77777777" w:rsidR="0098157C" w:rsidRDefault="0098157C" w:rsidP="0098157C">
      <w:pPr>
        <w:pStyle w:val="PL"/>
      </w:pPr>
      <w:r>
        <w:t xml:space="preserve">    &lt;/sequence&gt;</w:t>
      </w:r>
    </w:p>
    <w:p w14:paraId="7FD0D362" w14:textId="77777777" w:rsidR="00D41389" w:rsidRDefault="0098157C" w:rsidP="00D41389">
      <w:pPr>
        <w:pStyle w:val="PL"/>
      </w:pPr>
      <w:r>
        <w:t xml:space="preserve">  &lt;/</w:t>
      </w:r>
      <w:r>
        <w:rPr>
          <w:rFonts w:eastAsia="MS Mincho"/>
        </w:rPr>
        <w:t>complexType</w:t>
      </w:r>
      <w:r>
        <w:t>&gt;</w:t>
      </w:r>
    </w:p>
    <w:p w14:paraId="094A52D6" w14:textId="77777777" w:rsidR="00D41389" w:rsidRDefault="00D41389" w:rsidP="00D41389">
      <w:pPr>
        <w:pStyle w:val="PL"/>
      </w:pPr>
    </w:p>
    <w:p w14:paraId="03589584" w14:textId="77777777" w:rsidR="00D41389" w:rsidRDefault="00D41389" w:rsidP="00D41389">
      <w:pPr>
        <w:pStyle w:val="PL"/>
      </w:pPr>
      <w:r>
        <w:t xml:space="preserve">  &lt;</w:t>
      </w:r>
      <w:r>
        <w:rPr>
          <w:rFonts w:eastAsia="MS Mincho"/>
        </w:rPr>
        <w:t>complexType</w:t>
      </w:r>
      <w:r>
        <w:t xml:space="preserve"> name="KPINameList"&gt;</w:t>
      </w:r>
    </w:p>
    <w:p w14:paraId="786C9E26" w14:textId="77777777" w:rsidR="00D41389" w:rsidRDefault="00D41389" w:rsidP="00D41389">
      <w:pPr>
        <w:pStyle w:val="PL"/>
      </w:pPr>
      <w:r>
        <w:t xml:space="preserve">    &lt;sequence minOccurs="1" maxOccurs="unbounded"&gt;</w:t>
      </w:r>
    </w:p>
    <w:p w14:paraId="79FC16A8" w14:textId="77777777" w:rsidR="00D41389" w:rsidRDefault="00D41389" w:rsidP="00D41389">
      <w:pPr>
        <w:pStyle w:val="PL"/>
      </w:pPr>
      <w:r>
        <w:t xml:space="preserve">      &lt;element name="kPIName" type="string"/&gt;</w:t>
      </w:r>
    </w:p>
    <w:p w14:paraId="56FE18CD" w14:textId="77777777" w:rsidR="00D41389" w:rsidRDefault="00D41389" w:rsidP="00D41389">
      <w:pPr>
        <w:pStyle w:val="PL"/>
      </w:pPr>
      <w:r>
        <w:t xml:space="preserve">    &lt;/sequence&gt;</w:t>
      </w:r>
    </w:p>
    <w:p w14:paraId="6D0A4E5B" w14:textId="77777777" w:rsidR="00D41389" w:rsidRDefault="00D41389" w:rsidP="00D41389">
      <w:pPr>
        <w:pStyle w:val="PL"/>
      </w:pPr>
      <w:r>
        <w:t xml:space="preserve">  &lt;/</w:t>
      </w:r>
      <w:r>
        <w:rPr>
          <w:rFonts w:eastAsia="MS Mincho"/>
        </w:rPr>
        <w:t>complexType</w:t>
      </w:r>
      <w:r>
        <w:t>&gt;</w:t>
      </w:r>
    </w:p>
    <w:p w14:paraId="3F6CE9C0" w14:textId="77777777" w:rsidR="00D41389" w:rsidRDefault="00D41389" w:rsidP="00D41389">
      <w:pPr>
        <w:pStyle w:val="PL"/>
      </w:pPr>
    </w:p>
    <w:p w14:paraId="50504BC8" w14:textId="77777777" w:rsidR="00D41389" w:rsidRDefault="00D41389" w:rsidP="00D41389">
      <w:pPr>
        <w:pStyle w:val="PL"/>
        <w:ind w:firstLineChars="100" w:firstLine="160"/>
      </w:pPr>
      <w:r>
        <w:t>&lt;complexType name="KPIs"&gt;</w:t>
      </w:r>
    </w:p>
    <w:p w14:paraId="33781A1D" w14:textId="77777777" w:rsidR="00D41389" w:rsidRDefault="00D41389" w:rsidP="00D41389">
      <w:pPr>
        <w:pStyle w:val="PL"/>
      </w:pPr>
      <w:r>
        <w:t xml:space="preserve">    &lt;sequence&gt;</w:t>
      </w:r>
    </w:p>
    <w:p w14:paraId="218E97F0" w14:textId="77777777" w:rsidR="00D41389" w:rsidRDefault="00D41389" w:rsidP="00D41389">
      <w:pPr>
        <w:pStyle w:val="PL"/>
      </w:pPr>
      <w:r>
        <w:t xml:space="preserve">      &lt;element name="kPITypes" type="xn:KPINameList"/&gt;</w:t>
      </w:r>
    </w:p>
    <w:p w14:paraId="76679E03" w14:textId="77777777" w:rsidR="00D41389" w:rsidRDefault="00D41389" w:rsidP="00D41389">
      <w:pPr>
        <w:pStyle w:val="PL"/>
      </w:pPr>
      <w:r>
        <w:t xml:space="preserve">      &lt;element name="GPs" type="xn:GPList"/&gt;</w:t>
      </w:r>
    </w:p>
    <w:p w14:paraId="0025D267" w14:textId="77777777" w:rsidR="00D41389" w:rsidRDefault="00D41389" w:rsidP="00D41389">
      <w:pPr>
        <w:pStyle w:val="PL"/>
      </w:pPr>
      <w:r>
        <w:t xml:space="preserve">    &lt;/sequence&gt;</w:t>
      </w:r>
    </w:p>
    <w:p w14:paraId="46056FE4" w14:textId="77777777" w:rsidR="00D41389" w:rsidRDefault="00D41389" w:rsidP="00D41389">
      <w:pPr>
        <w:pStyle w:val="PL"/>
      </w:pPr>
      <w:r>
        <w:t xml:space="preserve">  &lt;/complexType&gt;</w:t>
      </w:r>
    </w:p>
    <w:p w14:paraId="59A259B1" w14:textId="77777777" w:rsidR="00D41389" w:rsidRDefault="00D41389" w:rsidP="00D41389">
      <w:pPr>
        <w:pStyle w:val="PL"/>
      </w:pPr>
    </w:p>
    <w:p w14:paraId="4457B7B0" w14:textId="77777777" w:rsidR="00D41389" w:rsidRDefault="00D41389" w:rsidP="00D41389">
      <w:pPr>
        <w:pStyle w:val="PL"/>
      </w:pPr>
      <w:r>
        <w:t xml:space="preserve">  &lt;complexType name="KPIsList"&gt;</w:t>
      </w:r>
    </w:p>
    <w:p w14:paraId="742EB35A" w14:textId="77777777" w:rsidR="00D41389" w:rsidRDefault="00D41389" w:rsidP="00D41389">
      <w:pPr>
        <w:pStyle w:val="PL"/>
      </w:pPr>
      <w:r>
        <w:t xml:space="preserve">    &lt;sequence&gt;</w:t>
      </w:r>
    </w:p>
    <w:p w14:paraId="3EA36A6C" w14:textId="77777777" w:rsidR="00D41389" w:rsidRDefault="00D41389" w:rsidP="00D41389">
      <w:pPr>
        <w:pStyle w:val="PL"/>
      </w:pPr>
      <w:r>
        <w:t xml:space="preserve">      &lt;element name="kPIs" type="xn:KPIs" minOccurs="1" maxOccurs="unbounded"/&gt;</w:t>
      </w:r>
    </w:p>
    <w:p w14:paraId="1E368C46" w14:textId="77777777" w:rsidR="00D41389" w:rsidRDefault="00D41389" w:rsidP="00D41389">
      <w:pPr>
        <w:pStyle w:val="PL"/>
      </w:pPr>
      <w:r>
        <w:t xml:space="preserve">    &lt;/sequence&gt;</w:t>
      </w:r>
    </w:p>
    <w:p w14:paraId="2DB02782" w14:textId="77777777" w:rsidR="00D41389" w:rsidRDefault="00D41389" w:rsidP="00D41389">
      <w:pPr>
        <w:pStyle w:val="PL"/>
      </w:pPr>
      <w:r>
        <w:t xml:space="preserve">  &lt;/complexType&gt;</w:t>
      </w:r>
    </w:p>
    <w:p w14:paraId="59E8640B" w14:textId="77777777" w:rsidR="0098157C" w:rsidRDefault="0098157C" w:rsidP="0098157C">
      <w:pPr>
        <w:pStyle w:val="PL"/>
      </w:pPr>
    </w:p>
    <w:p w14:paraId="4352CE37" w14:textId="77777777" w:rsidR="0098157C" w:rsidRDefault="0098157C" w:rsidP="0098157C">
      <w:pPr>
        <w:pStyle w:val="PL"/>
      </w:pPr>
    </w:p>
    <w:p w14:paraId="5ABDF41D" w14:textId="77777777" w:rsidR="0098157C" w:rsidRDefault="0098157C" w:rsidP="0098157C">
      <w:pPr>
        <w:pStyle w:val="PL"/>
      </w:pPr>
      <w:r>
        <w:t xml:space="preserve">  &lt;simpleType name="d</w:t>
      </w:r>
      <w:r>
        <w:rPr>
          <w:rFonts w:cs="Courier New"/>
          <w:szCs w:val="16"/>
        </w:rPr>
        <w:t>irection</w:t>
      </w:r>
      <w:r>
        <w:t>Type"&gt;</w:t>
      </w:r>
    </w:p>
    <w:p w14:paraId="444AD819" w14:textId="77777777" w:rsidR="0098157C" w:rsidRDefault="0098157C" w:rsidP="0098157C">
      <w:pPr>
        <w:pStyle w:val="PL"/>
      </w:pPr>
      <w:r>
        <w:t xml:space="preserve">    &lt;list&gt;</w:t>
      </w:r>
    </w:p>
    <w:p w14:paraId="06510F94" w14:textId="77777777" w:rsidR="0098157C" w:rsidRDefault="0098157C" w:rsidP="0098157C">
      <w:pPr>
        <w:pStyle w:val="PL"/>
      </w:pPr>
      <w:r>
        <w:t xml:space="preserve">      &lt;simpleType&gt;</w:t>
      </w:r>
    </w:p>
    <w:p w14:paraId="6ECF41BB" w14:textId="77777777" w:rsidR="0098157C" w:rsidRDefault="0098157C" w:rsidP="0098157C">
      <w:pPr>
        <w:pStyle w:val="PL"/>
      </w:pPr>
      <w:r>
        <w:t xml:space="preserve">        &lt;restriction base="string"&gt;</w:t>
      </w:r>
    </w:p>
    <w:p w14:paraId="2019A024" w14:textId="77777777" w:rsidR="0098157C" w:rsidRDefault="0098157C" w:rsidP="0098157C">
      <w:pPr>
        <w:pStyle w:val="PL"/>
      </w:pPr>
      <w:r>
        <w:t xml:space="preserve">          &lt;enumeration value="increasing"/&gt;</w:t>
      </w:r>
    </w:p>
    <w:p w14:paraId="12214CA3" w14:textId="77777777" w:rsidR="0098157C" w:rsidRDefault="0098157C" w:rsidP="0098157C">
      <w:pPr>
        <w:pStyle w:val="PL"/>
      </w:pPr>
      <w:r>
        <w:t xml:space="preserve">          &lt;enumeration value="decreasing"/&gt;</w:t>
      </w:r>
    </w:p>
    <w:p w14:paraId="2285CE9A" w14:textId="77777777" w:rsidR="0098157C" w:rsidRDefault="0098157C" w:rsidP="0098157C">
      <w:pPr>
        <w:pStyle w:val="PL"/>
      </w:pPr>
      <w:r>
        <w:t xml:space="preserve">        &lt;/restriction&gt;</w:t>
      </w:r>
    </w:p>
    <w:p w14:paraId="0253A511" w14:textId="77777777" w:rsidR="0098157C" w:rsidRDefault="0098157C" w:rsidP="0098157C">
      <w:pPr>
        <w:pStyle w:val="PL"/>
      </w:pPr>
      <w:r>
        <w:t xml:space="preserve">      &lt;/simpleType&gt;</w:t>
      </w:r>
    </w:p>
    <w:p w14:paraId="5DF03CB7" w14:textId="77777777" w:rsidR="0098157C" w:rsidRDefault="0098157C" w:rsidP="0098157C">
      <w:pPr>
        <w:pStyle w:val="PL"/>
      </w:pPr>
      <w:r>
        <w:t xml:space="preserve">    &lt;/list&gt;</w:t>
      </w:r>
    </w:p>
    <w:p w14:paraId="64561385" w14:textId="77777777" w:rsidR="0098157C" w:rsidRDefault="0098157C" w:rsidP="0098157C">
      <w:pPr>
        <w:pStyle w:val="PL"/>
      </w:pPr>
      <w:r>
        <w:t xml:space="preserve">  &lt;/simpleType&gt;</w:t>
      </w:r>
    </w:p>
    <w:p w14:paraId="5537BA65" w14:textId="77777777" w:rsidR="0098157C" w:rsidRDefault="0098157C" w:rsidP="0098157C">
      <w:pPr>
        <w:pStyle w:val="PL"/>
      </w:pPr>
    </w:p>
    <w:p w14:paraId="55F68FC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thrsholdPack</w:t>
      </w:r>
      <w:r>
        <w:t>Type</w:t>
      </w:r>
      <w:r>
        <w:rPr>
          <w:lang w:val="en-US"/>
        </w:rPr>
        <w:t>"&gt;</w:t>
      </w:r>
    </w:p>
    <w:p w14:paraId="6EF7A6E1" w14:textId="77777777" w:rsidR="0098157C" w:rsidRDefault="0098157C" w:rsidP="0098157C">
      <w:pPr>
        <w:pStyle w:val="PL"/>
      </w:pPr>
      <w:r>
        <w:rPr>
          <w:lang w:eastAsia="zh-CN"/>
        </w:rPr>
        <w:tab/>
      </w:r>
      <w:r>
        <w:t>&lt;sequence minOccurs="1" maxOccurs="unbounded"&gt;</w:t>
      </w:r>
    </w:p>
    <w:p w14:paraId="2DC9E5CC" w14:textId="77777777" w:rsidR="0098157C" w:rsidRDefault="0098157C" w:rsidP="0098157C">
      <w:pPr>
        <w:pStyle w:val="PL"/>
        <w:rPr>
          <w:lang w:eastAsia="zh-CN"/>
        </w:rPr>
      </w:pPr>
      <w:r>
        <w:t xml:space="preserve">      &lt;element name="t</w:t>
      </w:r>
      <w:r>
        <w:rPr>
          <w:rFonts w:cs="Courier New"/>
          <w:szCs w:val="16"/>
        </w:rPr>
        <w:t>hresholdPackElement</w:t>
      </w:r>
      <w:r>
        <w:t>" type="xn:</w:t>
      </w:r>
      <w:r>
        <w:rPr>
          <w:rFonts w:cs="Courier New"/>
          <w:szCs w:val="16"/>
        </w:rPr>
        <w:t>thresholdPackElement</w:t>
      </w:r>
      <w:r>
        <w:rPr>
          <w:lang w:eastAsia="zh-CN"/>
        </w:rPr>
        <w:t>Type</w:t>
      </w:r>
      <w:r>
        <w:t>"/&gt;</w:t>
      </w:r>
    </w:p>
    <w:p w14:paraId="358197DB" w14:textId="77777777" w:rsidR="0098157C" w:rsidRDefault="0098157C" w:rsidP="0098157C">
      <w:pPr>
        <w:pStyle w:val="PL"/>
      </w:pPr>
      <w:r>
        <w:t xml:space="preserve">    &lt;/sequence&gt;</w:t>
      </w:r>
    </w:p>
    <w:p w14:paraId="47AB70BE" w14:textId="77777777" w:rsidR="0098157C" w:rsidRDefault="0098157C" w:rsidP="0098157C">
      <w:pPr>
        <w:pStyle w:val="PL"/>
        <w:rPr>
          <w:lang w:eastAsia="zh-CN"/>
        </w:rPr>
      </w:pPr>
      <w:r>
        <w:t xml:space="preserve">  &lt;/</w:t>
      </w:r>
      <w:r>
        <w:rPr>
          <w:rFonts w:eastAsia="MS Mincho"/>
        </w:rPr>
        <w:t>complexType</w:t>
      </w:r>
      <w:r>
        <w:t>&gt;</w:t>
      </w:r>
    </w:p>
    <w:p w14:paraId="17110E1B" w14:textId="77777777" w:rsidR="0098157C" w:rsidRDefault="0098157C" w:rsidP="0098157C">
      <w:pPr>
        <w:pStyle w:val="PL"/>
      </w:pPr>
    </w:p>
    <w:p w14:paraId="0456D690"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thresholdPackElement</w:t>
      </w:r>
      <w:r>
        <w:rPr>
          <w:lang w:eastAsia="zh-CN"/>
        </w:rPr>
        <w:t>Type</w:t>
      </w:r>
      <w:r>
        <w:rPr>
          <w:lang w:val="en-US"/>
        </w:rPr>
        <w:t>"&gt;</w:t>
      </w:r>
    </w:p>
    <w:p w14:paraId="127200FF" w14:textId="77777777" w:rsidR="0098157C" w:rsidRDefault="0098157C" w:rsidP="0098157C">
      <w:pPr>
        <w:pStyle w:val="PL"/>
      </w:pPr>
      <w:r>
        <w:rPr>
          <w:lang w:eastAsia="zh-CN"/>
        </w:rPr>
        <w:tab/>
      </w:r>
      <w:r>
        <w:t>&lt;all&gt;</w:t>
      </w:r>
    </w:p>
    <w:p w14:paraId="3A9CF055" w14:textId="77777777" w:rsidR="0098157C" w:rsidRDefault="0098157C" w:rsidP="0098157C">
      <w:pPr>
        <w:pStyle w:val="PL"/>
      </w:pPr>
      <w:r>
        <w:t xml:space="preserve">      &lt;element name="t</w:t>
      </w:r>
      <w:r>
        <w:rPr>
          <w:rFonts w:cs="Courier New"/>
          <w:szCs w:val="16"/>
        </w:rPr>
        <w:t>hresholdValue</w:t>
      </w:r>
      <w:r>
        <w:t>" type="string"/&gt;</w:t>
      </w:r>
    </w:p>
    <w:p w14:paraId="31BCC179" w14:textId="77777777" w:rsidR="0098157C" w:rsidRDefault="0098157C" w:rsidP="0098157C">
      <w:pPr>
        <w:pStyle w:val="PL"/>
      </w:pPr>
      <w:r>
        <w:t xml:space="preserve">      &lt;element name="t</w:t>
      </w:r>
      <w:r>
        <w:rPr>
          <w:rFonts w:cs="Courier New"/>
          <w:szCs w:val="16"/>
        </w:rPr>
        <w:t>hresholdLevel</w:t>
      </w:r>
      <w:r>
        <w:t>" type="integer"/&gt;</w:t>
      </w:r>
    </w:p>
    <w:p w14:paraId="31571B92"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75C976FE" w14:textId="77777777" w:rsidR="0098157C" w:rsidRDefault="0098157C" w:rsidP="0098157C">
      <w:pPr>
        <w:pStyle w:val="PL"/>
      </w:pPr>
      <w:r>
        <w:t xml:space="preserve">    &lt;/all&gt;</w:t>
      </w:r>
    </w:p>
    <w:p w14:paraId="4CE6EF00" w14:textId="77777777" w:rsidR="0098157C" w:rsidRDefault="0098157C" w:rsidP="0098157C">
      <w:pPr>
        <w:pStyle w:val="PL"/>
        <w:rPr>
          <w:lang w:eastAsia="zh-CN"/>
        </w:rPr>
      </w:pPr>
      <w:r>
        <w:t xml:space="preserve">  &lt;/</w:t>
      </w:r>
      <w:r>
        <w:rPr>
          <w:rFonts w:eastAsia="MS Mincho"/>
        </w:rPr>
        <w:t>complexType</w:t>
      </w:r>
      <w:r>
        <w:t>&gt;</w:t>
      </w:r>
    </w:p>
    <w:p w14:paraId="526BAF3C" w14:textId="77777777" w:rsidR="0098157C" w:rsidRDefault="0098157C" w:rsidP="0098157C">
      <w:pPr>
        <w:pStyle w:val="PL"/>
      </w:pPr>
    </w:p>
    <w:p w14:paraId="082E81A5"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w:t>
      </w:r>
      <w:r>
        <w:t>Type</w:t>
      </w:r>
      <w:r>
        <w:rPr>
          <w:lang w:val="en-US"/>
        </w:rPr>
        <w:t>"&gt;</w:t>
      </w:r>
    </w:p>
    <w:p w14:paraId="7B30392E" w14:textId="77777777" w:rsidR="0098157C" w:rsidRDefault="0098157C" w:rsidP="0098157C">
      <w:pPr>
        <w:pStyle w:val="PL"/>
      </w:pPr>
      <w:r>
        <w:rPr>
          <w:lang w:eastAsia="zh-CN"/>
        </w:rPr>
        <w:tab/>
      </w:r>
      <w:r>
        <w:t>&lt;all&gt;</w:t>
      </w:r>
    </w:p>
    <w:p w14:paraId="040E9A4B" w14:textId="77777777" w:rsidR="0098157C" w:rsidRDefault="0098157C" w:rsidP="0098157C">
      <w:pPr>
        <w:pStyle w:val="PL"/>
        <w:rPr>
          <w:lang w:eastAsia="zh-CN"/>
        </w:rPr>
      </w:pPr>
      <w:r>
        <w:t xml:space="preserve">      &lt;element name="</w:t>
      </w:r>
      <w:r>
        <w:rPr>
          <w:rFonts w:cs="Courier New"/>
          <w:szCs w:val="16"/>
        </w:rPr>
        <w:t>measurementType</w:t>
      </w:r>
      <w:r>
        <w:t>" type="</w:t>
      </w:r>
      <w:r>
        <w:rPr>
          <w:lang w:eastAsia="zh-CN"/>
        </w:rPr>
        <w:t>string</w:t>
      </w:r>
      <w:r>
        <w:t>"/&gt;</w:t>
      </w:r>
    </w:p>
    <w:p w14:paraId="3F41D709" w14:textId="77777777" w:rsidR="0098157C" w:rsidRDefault="0098157C" w:rsidP="0098157C">
      <w:pPr>
        <w:pStyle w:val="PL"/>
      </w:pPr>
      <w:r>
        <w:rPr>
          <w:lang w:eastAsia="zh-CN"/>
        </w:rPr>
        <w:t xml:space="preserve">      </w:t>
      </w:r>
      <w:r>
        <w:t>&lt;element name="</w:t>
      </w:r>
      <w:r>
        <w:rPr>
          <w:rFonts w:cs="Courier New"/>
          <w:szCs w:val="16"/>
        </w:rPr>
        <w:t>direction</w:t>
      </w:r>
      <w:r>
        <w:t>" type=" xn:d</w:t>
      </w:r>
      <w:r>
        <w:rPr>
          <w:rFonts w:cs="Courier New"/>
          <w:szCs w:val="16"/>
        </w:rPr>
        <w:t>irection</w:t>
      </w:r>
      <w:r>
        <w:t>Type"/&gt;</w:t>
      </w:r>
    </w:p>
    <w:p w14:paraId="5BE3390D" w14:textId="77777777" w:rsidR="0098157C" w:rsidRDefault="0098157C" w:rsidP="0098157C">
      <w:pPr>
        <w:pStyle w:val="PL"/>
      </w:pPr>
      <w:r>
        <w:rPr>
          <w:lang w:eastAsia="zh-CN"/>
        </w:rPr>
        <w:t xml:space="preserve">      </w:t>
      </w:r>
      <w:r>
        <w:t>&lt;element name="</w:t>
      </w:r>
      <w:r>
        <w:rPr>
          <w:rFonts w:cs="Courier New"/>
          <w:szCs w:val="16"/>
        </w:rPr>
        <w:t>thresholdPack</w:t>
      </w:r>
      <w:r>
        <w:t>" type=" xn:</w:t>
      </w:r>
      <w:r>
        <w:rPr>
          <w:rFonts w:cs="Courier New"/>
          <w:szCs w:val="16"/>
        </w:rPr>
        <w:t>thrsholdPack</w:t>
      </w:r>
      <w:r>
        <w:t>Type"/&gt;</w:t>
      </w:r>
    </w:p>
    <w:p w14:paraId="37109E2F" w14:textId="77777777" w:rsidR="0098157C" w:rsidRDefault="0098157C" w:rsidP="0098157C">
      <w:pPr>
        <w:pStyle w:val="PL"/>
      </w:pPr>
      <w:r>
        <w:t xml:space="preserve">    &lt;/all&gt;</w:t>
      </w:r>
    </w:p>
    <w:p w14:paraId="13915196" w14:textId="77777777" w:rsidR="0098157C" w:rsidRDefault="0098157C" w:rsidP="0098157C">
      <w:pPr>
        <w:pStyle w:val="PL"/>
        <w:rPr>
          <w:lang w:eastAsia="zh-CN"/>
        </w:rPr>
      </w:pPr>
      <w:r>
        <w:t xml:space="preserve">  &lt;/</w:t>
      </w:r>
      <w:r>
        <w:rPr>
          <w:rFonts w:eastAsia="MS Mincho"/>
        </w:rPr>
        <w:t>complexType</w:t>
      </w:r>
      <w:r>
        <w:t>&gt;</w:t>
      </w:r>
    </w:p>
    <w:p w14:paraId="48F3992B" w14:textId="77777777" w:rsidR="0098157C" w:rsidRDefault="0098157C" w:rsidP="0098157C">
      <w:pPr>
        <w:pStyle w:val="PL"/>
      </w:pPr>
    </w:p>
    <w:p w14:paraId="4447F0DF"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thresholdInfoListType</w:t>
      </w:r>
      <w:r>
        <w:rPr>
          <w:lang w:val="en-US"/>
        </w:rPr>
        <w:t>"&gt;</w:t>
      </w:r>
    </w:p>
    <w:p w14:paraId="16F06438" w14:textId="77777777" w:rsidR="0098157C" w:rsidRDefault="0098157C" w:rsidP="0098157C">
      <w:pPr>
        <w:pStyle w:val="PL"/>
      </w:pPr>
      <w:r>
        <w:rPr>
          <w:lang w:eastAsia="zh-CN"/>
        </w:rPr>
        <w:tab/>
      </w:r>
      <w:r>
        <w:t>&lt;sequence minOccurs="1" maxOccurs="unbounded"&gt;</w:t>
      </w:r>
    </w:p>
    <w:p w14:paraId="1F417D94" w14:textId="77777777" w:rsidR="0098157C" w:rsidRDefault="0098157C" w:rsidP="0098157C">
      <w:pPr>
        <w:pStyle w:val="PL"/>
      </w:pPr>
      <w:r>
        <w:t xml:space="preserve">      &lt;element name="</w:t>
      </w:r>
      <w:r>
        <w:rPr>
          <w:rFonts w:cs="Courier New"/>
          <w:szCs w:val="16"/>
        </w:rPr>
        <w:t>ThresholdInfoElement</w:t>
      </w:r>
      <w:r>
        <w:t>" type="xn:</w:t>
      </w:r>
      <w:r>
        <w:rPr>
          <w:rFonts w:cs="Courier New"/>
          <w:szCs w:val="16"/>
        </w:rPr>
        <w:t>thresholdInfo</w:t>
      </w:r>
      <w:r>
        <w:t>Type"/&gt;</w:t>
      </w:r>
    </w:p>
    <w:p w14:paraId="2E7B6A50" w14:textId="77777777" w:rsidR="0098157C" w:rsidRDefault="0098157C" w:rsidP="0098157C">
      <w:pPr>
        <w:pStyle w:val="PL"/>
      </w:pPr>
      <w:r>
        <w:t xml:space="preserve">    &lt;/sequence&gt;</w:t>
      </w:r>
    </w:p>
    <w:p w14:paraId="4FAA46D8" w14:textId="77777777" w:rsidR="004C4564" w:rsidRDefault="0098157C" w:rsidP="004C4564">
      <w:pPr>
        <w:pStyle w:val="PL"/>
        <w:rPr>
          <w:lang w:eastAsia="zh-CN"/>
        </w:rPr>
      </w:pPr>
      <w:r>
        <w:t xml:space="preserve">  &lt;/</w:t>
      </w:r>
      <w:r>
        <w:rPr>
          <w:rFonts w:eastAsia="MS Mincho"/>
        </w:rPr>
        <w:t>complexType</w:t>
      </w:r>
      <w:r>
        <w:t>&gt;</w:t>
      </w:r>
    </w:p>
    <w:p w14:paraId="526CA6C2" w14:textId="77777777" w:rsidR="003A430E" w:rsidRDefault="003A430E" w:rsidP="003A430E">
      <w:pPr>
        <w:pStyle w:val="PL"/>
      </w:pPr>
    </w:p>
    <w:p w14:paraId="2D463599" w14:textId="77777777" w:rsidR="003A430E" w:rsidRDefault="003A430E" w:rsidP="003A430E">
      <w:pPr>
        <w:pStyle w:val="PL"/>
      </w:pPr>
      <w:r>
        <w:t xml:space="preserve">  &lt;simpleType name="ScopeType"&gt;</w:t>
      </w:r>
    </w:p>
    <w:p w14:paraId="7982EF3E" w14:textId="77777777" w:rsidR="003A430E" w:rsidRDefault="003A430E" w:rsidP="003A430E">
      <w:pPr>
        <w:pStyle w:val="PL"/>
      </w:pPr>
      <w:r>
        <w:t xml:space="preserve">    &lt;restriction base="string"&gt;</w:t>
      </w:r>
    </w:p>
    <w:p w14:paraId="2F21145C" w14:textId="77777777" w:rsidR="003A430E" w:rsidRDefault="003A430E" w:rsidP="003A430E">
      <w:pPr>
        <w:pStyle w:val="PL"/>
      </w:pPr>
      <w:r>
        <w:t xml:space="preserve">      &lt;enumeration value="BASE_ONLY"/&gt;</w:t>
      </w:r>
    </w:p>
    <w:p w14:paraId="2316EA8F" w14:textId="77777777" w:rsidR="003A430E" w:rsidRDefault="003A430E" w:rsidP="003A430E">
      <w:pPr>
        <w:pStyle w:val="PL"/>
      </w:pPr>
      <w:r>
        <w:t xml:space="preserve">      &lt;enumeration value="BASE_ALL"/&gt;</w:t>
      </w:r>
    </w:p>
    <w:p w14:paraId="41314152" w14:textId="77777777" w:rsidR="003A430E" w:rsidRDefault="003A430E" w:rsidP="003A430E">
      <w:pPr>
        <w:pStyle w:val="PL"/>
      </w:pPr>
      <w:r>
        <w:t xml:space="preserve">      &lt;enumeration value="BASE_NTH_LEVEL"/&gt;</w:t>
      </w:r>
    </w:p>
    <w:p w14:paraId="19A3CAAC" w14:textId="77777777" w:rsidR="003A430E" w:rsidRDefault="003A430E" w:rsidP="003A430E">
      <w:pPr>
        <w:pStyle w:val="PL"/>
      </w:pPr>
      <w:r>
        <w:t xml:space="preserve">      &lt;enumeration value="BASE_SUBTREE"/&gt;</w:t>
      </w:r>
    </w:p>
    <w:p w14:paraId="3BA2E0D5" w14:textId="77777777" w:rsidR="003A430E" w:rsidRDefault="003A430E" w:rsidP="003A430E">
      <w:pPr>
        <w:pStyle w:val="PL"/>
      </w:pPr>
      <w:r>
        <w:lastRenderedPageBreak/>
        <w:t xml:space="preserve">    &lt;/restriction&gt;</w:t>
      </w:r>
    </w:p>
    <w:p w14:paraId="729815A1" w14:textId="77777777" w:rsidR="003A430E" w:rsidRDefault="003A430E" w:rsidP="003A430E">
      <w:pPr>
        <w:pStyle w:val="PL"/>
      </w:pPr>
      <w:r>
        <w:t xml:space="preserve">  &lt;/simpleType&gt;</w:t>
      </w:r>
    </w:p>
    <w:p w14:paraId="4F82C1EA" w14:textId="77777777" w:rsidR="003A430E" w:rsidRDefault="003A430E" w:rsidP="003A430E">
      <w:pPr>
        <w:pStyle w:val="PL"/>
      </w:pPr>
    </w:p>
    <w:p w14:paraId="665614BC" w14:textId="77777777" w:rsidR="003A430E" w:rsidRDefault="003A430E" w:rsidP="003A430E">
      <w:pPr>
        <w:pStyle w:val="PL"/>
      </w:pPr>
      <w:r>
        <w:t xml:space="preserve">  &lt;complexType name="Scope"&gt;</w:t>
      </w:r>
    </w:p>
    <w:p w14:paraId="0F664B43" w14:textId="77777777" w:rsidR="003A430E" w:rsidRDefault="003A430E" w:rsidP="003A430E">
      <w:pPr>
        <w:pStyle w:val="PL"/>
      </w:pPr>
      <w:r>
        <w:t xml:space="preserve">    &lt;sequence&gt;</w:t>
      </w:r>
    </w:p>
    <w:p w14:paraId="62621072" w14:textId="77777777" w:rsidR="003A430E" w:rsidRDefault="003A430E" w:rsidP="003A430E">
      <w:pPr>
        <w:pStyle w:val="PL"/>
      </w:pPr>
      <w:r>
        <w:t xml:space="preserve">      &lt;element name="scopeType" type="xn:ScopeType"/&gt;</w:t>
      </w:r>
    </w:p>
    <w:p w14:paraId="671DCDB6" w14:textId="77777777" w:rsidR="003A430E" w:rsidRDefault="003A430E" w:rsidP="003A430E">
      <w:pPr>
        <w:pStyle w:val="PL"/>
      </w:pPr>
      <w:r>
        <w:t xml:space="preserve">      &lt;element name="scopeLevel" type="integer" </w:t>
      </w:r>
      <w:r>
        <w:rPr>
          <w:lang w:val="en-US" w:eastAsia="zh-CN"/>
        </w:rPr>
        <w:t>minOccurs=</w:t>
      </w:r>
      <w:r w:rsidRPr="00557539">
        <w:t>"0"</w:t>
      </w:r>
      <w:r>
        <w:t>/&gt;</w:t>
      </w:r>
    </w:p>
    <w:p w14:paraId="7D69B952" w14:textId="77777777" w:rsidR="003A430E" w:rsidRDefault="003A430E" w:rsidP="003A430E">
      <w:pPr>
        <w:pStyle w:val="PL"/>
      </w:pPr>
      <w:r>
        <w:t xml:space="preserve">    &lt;/sequence&gt;</w:t>
      </w:r>
    </w:p>
    <w:p w14:paraId="5BF788CE" w14:textId="77777777" w:rsidR="003A430E" w:rsidRDefault="003A430E" w:rsidP="003A430E">
      <w:pPr>
        <w:pStyle w:val="PL"/>
      </w:pPr>
      <w:r>
        <w:t xml:space="preserve">  &lt;/complexType&gt;</w:t>
      </w:r>
    </w:p>
    <w:p w14:paraId="42483727" w14:textId="77777777" w:rsidR="003A430E" w:rsidRDefault="003A430E" w:rsidP="003A430E">
      <w:pPr>
        <w:pStyle w:val="PL"/>
      </w:pPr>
    </w:p>
    <w:p w14:paraId="6778B7B8" w14:textId="77777777" w:rsidR="00F45460" w:rsidRDefault="00F45460">
      <w:pPr>
        <w:pStyle w:val="PL"/>
      </w:pPr>
    </w:p>
    <w:p w14:paraId="1D2D04E8" w14:textId="77777777" w:rsidR="00F45460" w:rsidRDefault="00F45460">
      <w:pPr>
        <w:pStyle w:val="PL"/>
      </w:pPr>
      <w:r>
        <w:t xml:space="preserve"> &lt;!-- Generic Network Resources IRP NRM class associated XML elements --&gt;</w:t>
      </w:r>
    </w:p>
    <w:p w14:paraId="632203CF" w14:textId="77777777" w:rsidR="00F45460" w:rsidRDefault="00F45460">
      <w:pPr>
        <w:pStyle w:val="PL"/>
      </w:pPr>
    </w:p>
    <w:p w14:paraId="2AF8F9A3" w14:textId="77777777" w:rsidR="00F45460" w:rsidRDefault="00F45460">
      <w:pPr>
        <w:pStyle w:val="PL"/>
        <w:rPr>
          <w:rFonts w:eastAsia="MS Mincho"/>
        </w:rPr>
      </w:pPr>
      <w:r>
        <w:rPr>
          <w:rFonts w:eastAsia="MS Mincho"/>
        </w:rPr>
        <w:t xml:space="preserve">  &lt;element name="SubNetwork"&gt;</w:t>
      </w:r>
    </w:p>
    <w:p w14:paraId="2C8DA919" w14:textId="77777777" w:rsidR="00F45460" w:rsidRDefault="00F45460">
      <w:pPr>
        <w:pStyle w:val="PL"/>
        <w:rPr>
          <w:rFonts w:eastAsia="MS Mincho"/>
        </w:rPr>
      </w:pPr>
      <w:r>
        <w:rPr>
          <w:rFonts w:eastAsia="MS Mincho"/>
        </w:rPr>
        <w:t xml:space="preserve">    &lt;complexType&gt;</w:t>
      </w:r>
    </w:p>
    <w:p w14:paraId="519CF77A" w14:textId="77777777" w:rsidR="00F45460" w:rsidRDefault="00F45460">
      <w:pPr>
        <w:pStyle w:val="PL"/>
        <w:rPr>
          <w:rFonts w:eastAsia="MS Mincho"/>
        </w:rPr>
      </w:pPr>
      <w:r>
        <w:rPr>
          <w:rFonts w:eastAsia="MS Mincho"/>
        </w:rPr>
        <w:t xml:space="preserve">      &lt;complexContent&gt;</w:t>
      </w:r>
    </w:p>
    <w:p w14:paraId="0DCEE388" w14:textId="77777777" w:rsidR="00F45460" w:rsidRDefault="00F45460">
      <w:pPr>
        <w:pStyle w:val="PL"/>
        <w:rPr>
          <w:rFonts w:eastAsia="MS Mincho"/>
        </w:rPr>
      </w:pPr>
      <w:r>
        <w:rPr>
          <w:rFonts w:eastAsia="MS Mincho"/>
        </w:rPr>
        <w:t xml:space="preserve">        &lt;extension base="xn:NrmClass"&gt;</w:t>
      </w:r>
    </w:p>
    <w:p w14:paraId="54FB9493" w14:textId="77777777" w:rsidR="00F45460" w:rsidRDefault="00F45460">
      <w:pPr>
        <w:pStyle w:val="PL"/>
        <w:rPr>
          <w:rFonts w:eastAsia="MS Mincho"/>
          <w:lang w:val="en-US"/>
        </w:rPr>
      </w:pPr>
      <w:r>
        <w:rPr>
          <w:rFonts w:eastAsia="MS Mincho"/>
        </w:rPr>
        <w:t xml:space="preserve">          </w:t>
      </w:r>
      <w:r>
        <w:rPr>
          <w:rFonts w:eastAsia="MS Mincho"/>
          <w:lang w:val="en-US"/>
        </w:rPr>
        <w:t>&lt;sequence&gt;</w:t>
      </w:r>
    </w:p>
    <w:p w14:paraId="527F9FC5" w14:textId="77777777" w:rsidR="00F45460" w:rsidRDefault="00F45460">
      <w:pPr>
        <w:pStyle w:val="PL"/>
        <w:rPr>
          <w:lang w:val="en-US"/>
        </w:rPr>
      </w:pPr>
      <w:r>
        <w:rPr>
          <w:rFonts w:eastAsia="MS Mincho"/>
          <w:lang w:val="en-US"/>
        </w:rPr>
        <w:t xml:space="preserve">            </w:t>
      </w:r>
      <w:r>
        <w:rPr>
          <w:lang w:val="en-US"/>
        </w:rPr>
        <w:t>&lt;element name="attributes" minOccurs="0"&gt;</w:t>
      </w:r>
    </w:p>
    <w:p w14:paraId="052136A4" w14:textId="77777777" w:rsidR="00F45460" w:rsidRDefault="00F45460">
      <w:pPr>
        <w:pStyle w:val="PL"/>
        <w:rPr>
          <w:lang w:val="en-US"/>
        </w:rPr>
      </w:pPr>
      <w:r>
        <w:rPr>
          <w:lang w:val="en-US"/>
        </w:rPr>
        <w:t xml:space="preserve">              &lt;complexType&gt;</w:t>
      </w:r>
    </w:p>
    <w:p w14:paraId="6639DE88" w14:textId="77777777" w:rsidR="00F45460" w:rsidRDefault="00F45460">
      <w:pPr>
        <w:pStyle w:val="PL"/>
        <w:rPr>
          <w:rFonts w:eastAsia="MS Mincho"/>
          <w:lang w:val="en-US"/>
        </w:rPr>
      </w:pPr>
      <w:r>
        <w:rPr>
          <w:lang w:val="en-US"/>
        </w:rPr>
        <w:t xml:space="preserve">      </w:t>
      </w:r>
      <w:r>
        <w:rPr>
          <w:rFonts w:eastAsia="MS Mincho"/>
          <w:lang w:val="en-US"/>
        </w:rPr>
        <w:t xml:space="preserve">          &lt;all&gt;</w:t>
      </w:r>
    </w:p>
    <w:p w14:paraId="551B0702" w14:textId="77777777" w:rsidR="00F45460" w:rsidRDefault="00F45460">
      <w:pPr>
        <w:pStyle w:val="PL"/>
        <w:rPr>
          <w:lang w:val="en-US" w:eastAsia="zh-CN"/>
        </w:rPr>
      </w:pPr>
      <w:r>
        <w:rPr>
          <w:rFonts w:hint="eastAsia"/>
          <w:lang w:val="en-US" w:eastAsia="zh-CN"/>
        </w:rPr>
        <w:t xml:space="preserve">                  </w:t>
      </w:r>
      <w:r>
        <w:rPr>
          <w:rFonts w:eastAsia="MS Mincho"/>
          <w:lang w:val="en-US"/>
        </w:rPr>
        <w:t>&lt;element name="dnPrefix"</w:t>
      </w:r>
      <w:r>
        <w:rPr>
          <w:rFonts w:hint="eastAsia"/>
          <w:lang w:val="en-US" w:eastAsia="zh-CN"/>
        </w:rPr>
        <w:t xml:space="preserve"> minOccurs=</w:t>
      </w:r>
      <w:r w:rsidRPr="00557539">
        <w:t>"0"</w:t>
      </w:r>
      <w:r>
        <w:rPr>
          <w:rFonts w:eastAsia="MS Mincho"/>
          <w:lang w:val="en-US"/>
        </w:rPr>
        <w:t>/&gt;</w:t>
      </w:r>
    </w:p>
    <w:p w14:paraId="08E8BE62" w14:textId="77777777" w:rsidR="00F45460" w:rsidRDefault="00F45460">
      <w:pPr>
        <w:pStyle w:val="PL"/>
        <w:rPr>
          <w:rFonts w:eastAsia="MS Mincho"/>
          <w:lang w:val="en-US"/>
        </w:rPr>
      </w:pPr>
      <w:r>
        <w:rPr>
          <w:rFonts w:eastAsia="MS Mincho"/>
          <w:lang w:val="en-US"/>
        </w:rPr>
        <w:t xml:space="preserve">                  &lt;element name="userLabel"/&gt;</w:t>
      </w:r>
    </w:p>
    <w:p w14:paraId="63DC633B" w14:textId="77777777" w:rsidR="00F45460" w:rsidRDefault="00F45460">
      <w:pPr>
        <w:pStyle w:val="PL"/>
        <w:rPr>
          <w:lang w:val="en-US" w:eastAsia="zh-CN"/>
        </w:rPr>
      </w:pPr>
      <w:r>
        <w:rPr>
          <w:rFonts w:eastAsia="MS Mincho"/>
          <w:lang w:val="en-US"/>
        </w:rPr>
        <w:t xml:space="preserve">                  &lt;element name="userDefinedNetworkType"/&gt;</w:t>
      </w:r>
    </w:p>
    <w:p w14:paraId="18D7C007" w14:textId="77777777" w:rsidR="00115E78" w:rsidRDefault="00F45460" w:rsidP="00115E78">
      <w:pPr>
        <w:pStyle w:val="PL"/>
        <w:rPr>
          <w:rFonts w:eastAsia="MS Mincho"/>
          <w:lang w:val="en-US"/>
        </w:rPr>
      </w:pPr>
      <w:r>
        <w:rPr>
          <w:lang w:val="en-US" w:eastAsia="zh-CN"/>
        </w:rPr>
        <w:t xml:space="preserve">                  </w:t>
      </w:r>
      <w:r>
        <w:rPr>
          <w:rFonts w:eastAsia="MS Mincho"/>
          <w:lang w:val="en-US"/>
        </w:rPr>
        <w:t>&lt;element name="</w:t>
      </w:r>
      <w:r>
        <w:rPr>
          <w:lang w:val="en-US" w:eastAsia="zh-CN"/>
        </w:rPr>
        <w:t>setOfMcc</w:t>
      </w:r>
      <w:r>
        <w:rPr>
          <w:rFonts w:eastAsia="MS Mincho"/>
          <w:lang w:val="en-US"/>
        </w:rPr>
        <w:t>"</w:t>
      </w:r>
      <w:r>
        <w:rPr>
          <w:rFonts w:hint="eastAsia"/>
          <w:lang w:val="en-US" w:eastAsia="zh-CN"/>
        </w:rPr>
        <w:t xml:space="preserve"> minOccurs=</w:t>
      </w:r>
      <w:r w:rsidRPr="00557539">
        <w:t>"0"</w:t>
      </w:r>
      <w:r>
        <w:rPr>
          <w:rFonts w:eastAsia="MS Mincho"/>
          <w:lang w:val="en-US"/>
        </w:rPr>
        <w:t>/&gt;</w:t>
      </w:r>
    </w:p>
    <w:p w14:paraId="27EE8E1B"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05CE792E" w14:textId="77777777" w:rsidR="00A85AE2" w:rsidRDefault="001808C0" w:rsidP="00A85AE2">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D0B853E" w14:textId="77777777" w:rsidR="00F45460" w:rsidRDefault="00A85AE2" w:rsidP="00A85AE2">
      <w:pPr>
        <w:pStyle w:val="PL"/>
        <w:rPr>
          <w:rFonts w:eastAsia="MS Mincho"/>
          <w:lang w:val="en-US"/>
        </w:rPr>
      </w:pPr>
      <w:r>
        <w:rPr>
          <w:lang w:val="en-US" w:eastAsia="zh-CN"/>
        </w:rPr>
        <w:t xml:space="preserve">                  </w:t>
      </w:r>
      <w:r>
        <w:rPr>
          <w:rFonts w:eastAsia="MS Mincho"/>
          <w:lang w:val="en-US"/>
        </w:rPr>
        <w:t>&lt;element name="kPIsList"</w:t>
      </w:r>
      <w:r>
        <w:rPr>
          <w:lang w:val="en-US" w:eastAsia="zh-CN"/>
        </w:rPr>
        <w:t xml:space="preserve"> type</w:t>
      </w:r>
      <w:r>
        <w:t xml:space="preserve">="xn:KPIsList" </w:t>
      </w:r>
      <w:r>
        <w:rPr>
          <w:lang w:val="en-US" w:eastAsia="zh-CN"/>
        </w:rPr>
        <w:t>minOccurs=</w:t>
      </w:r>
      <w:r w:rsidRPr="00557539">
        <w:t>"0"</w:t>
      </w:r>
      <w:r>
        <w:rPr>
          <w:rFonts w:eastAsia="MS Mincho"/>
          <w:lang w:val="en-US"/>
        </w:rPr>
        <w:t>/&gt;</w:t>
      </w:r>
    </w:p>
    <w:p w14:paraId="1E0389D2" w14:textId="77777777" w:rsidR="00F45460" w:rsidRDefault="00F45460">
      <w:pPr>
        <w:pStyle w:val="PL"/>
        <w:rPr>
          <w:rFonts w:eastAsia="MS Mincho"/>
        </w:rPr>
      </w:pPr>
      <w:r>
        <w:rPr>
          <w:rFonts w:eastAsia="MS Mincho"/>
          <w:lang w:val="en-US"/>
        </w:rPr>
        <w:t xml:space="preserve">                </w:t>
      </w:r>
      <w:r>
        <w:rPr>
          <w:rFonts w:eastAsia="MS Mincho"/>
        </w:rPr>
        <w:t>&lt;/all&gt;</w:t>
      </w:r>
    </w:p>
    <w:p w14:paraId="08CAFF28" w14:textId="77777777" w:rsidR="00F45460" w:rsidRDefault="00F45460">
      <w:pPr>
        <w:pStyle w:val="PL"/>
      </w:pPr>
      <w:r>
        <w:rPr>
          <w:rFonts w:eastAsia="MS Mincho"/>
        </w:rPr>
        <w:t xml:space="preserve">              </w:t>
      </w:r>
      <w:r>
        <w:t>&lt;/complexType&gt;</w:t>
      </w:r>
    </w:p>
    <w:p w14:paraId="6EAB480B" w14:textId="77777777" w:rsidR="00F45460" w:rsidRDefault="00F45460">
      <w:pPr>
        <w:pStyle w:val="PL"/>
        <w:rPr>
          <w:rFonts w:eastAsia="MS Mincho"/>
        </w:rPr>
      </w:pPr>
      <w:r>
        <w:t xml:space="preserve">            &lt;/element&gt;</w:t>
      </w:r>
    </w:p>
    <w:p w14:paraId="3BF7B5C6" w14:textId="77777777" w:rsidR="00F45460" w:rsidRDefault="00F45460">
      <w:pPr>
        <w:pStyle w:val="PL"/>
        <w:rPr>
          <w:rFonts w:eastAsia="MS Mincho"/>
        </w:rPr>
      </w:pPr>
      <w:r>
        <w:rPr>
          <w:rFonts w:eastAsia="MS Mincho"/>
        </w:rPr>
        <w:t xml:space="preserve">            &lt;choice minOccurs="0" maxOccurs="unbounded"&gt;</w:t>
      </w:r>
    </w:p>
    <w:p w14:paraId="29053670" w14:textId="77777777" w:rsidR="00F45460" w:rsidRDefault="00F45460">
      <w:pPr>
        <w:pStyle w:val="PL"/>
        <w:rPr>
          <w:rFonts w:eastAsia="MS Mincho"/>
        </w:rPr>
      </w:pPr>
      <w:r>
        <w:rPr>
          <w:rFonts w:eastAsia="MS Mincho"/>
        </w:rPr>
        <w:t xml:space="preserve">              &lt;element ref="xn:SubNetwork"/&gt;</w:t>
      </w:r>
    </w:p>
    <w:p w14:paraId="4806216E" w14:textId="77777777" w:rsidR="00F45460" w:rsidRDefault="00F45460">
      <w:pPr>
        <w:pStyle w:val="PL"/>
        <w:rPr>
          <w:rFonts w:eastAsia="MS Mincho"/>
        </w:rPr>
      </w:pPr>
      <w:r>
        <w:rPr>
          <w:rFonts w:eastAsia="MS Mincho"/>
        </w:rPr>
        <w:t xml:space="preserve">              &lt;element ref="xn:ManagedElement"/&gt;</w:t>
      </w:r>
    </w:p>
    <w:p w14:paraId="2E3D6263" w14:textId="77777777" w:rsidR="00F45460" w:rsidRDefault="00F45460">
      <w:pPr>
        <w:pStyle w:val="PL"/>
        <w:rPr>
          <w:rFonts w:eastAsia="MS Mincho"/>
        </w:rPr>
      </w:pPr>
      <w:r>
        <w:rPr>
          <w:rFonts w:eastAsia="MS Mincho"/>
        </w:rPr>
        <w:t xml:space="preserve">              &lt;element ref="xn:MeContext"/&gt;</w:t>
      </w:r>
    </w:p>
    <w:p w14:paraId="03F43940" w14:textId="77777777" w:rsidR="00F45460" w:rsidRPr="00557539" w:rsidRDefault="00F45460">
      <w:pPr>
        <w:pStyle w:val="PL"/>
        <w:rPr>
          <w:rFonts w:eastAsia="MS Mincho"/>
        </w:rPr>
      </w:pPr>
      <w:r>
        <w:rPr>
          <w:rFonts w:eastAsia="MS Mincho"/>
        </w:rPr>
        <w:t xml:space="preserve">              </w:t>
      </w:r>
      <w:r w:rsidRPr="00557539">
        <w:rPr>
          <w:rFonts w:eastAsia="MS Mincho"/>
        </w:rPr>
        <w:t>&lt;element ref="xn:ManagementNode"/&gt;</w:t>
      </w:r>
    </w:p>
    <w:p w14:paraId="4B44F217" w14:textId="77777777" w:rsidR="001808C0" w:rsidRPr="00557539" w:rsidRDefault="00F45460" w:rsidP="001808C0">
      <w:pPr>
        <w:pStyle w:val="PL"/>
        <w:rPr>
          <w:rFonts w:eastAsia="MS Mincho"/>
        </w:rPr>
      </w:pPr>
      <w:r w:rsidRPr="00557539">
        <w:rPr>
          <w:rFonts w:eastAsia="MS Mincho"/>
        </w:rPr>
        <w:t xml:space="preserve">              &lt;element ref="xn:IRPAgent"/&gt;</w:t>
      </w:r>
    </w:p>
    <w:p w14:paraId="2F082BC8" w14:textId="77777777" w:rsidR="00F45460" w:rsidRPr="00557539" w:rsidRDefault="00F45460">
      <w:pPr>
        <w:pStyle w:val="PL"/>
        <w:rPr>
          <w:rFonts w:eastAsia="MS Mincho"/>
        </w:rPr>
      </w:pPr>
      <w:r w:rsidRPr="00557539">
        <w:rPr>
          <w:rFonts w:eastAsia="MS Mincho"/>
        </w:rPr>
        <w:t xml:space="preserve">              &lt;element ref="xn:SubNetworkOptionallyContainedNrmClass"/&gt;</w:t>
      </w:r>
    </w:p>
    <w:p w14:paraId="67845FCF" w14:textId="77777777" w:rsidR="005C1ED6" w:rsidRPr="00557539" w:rsidRDefault="00F45460" w:rsidP="005C1ED6">
      <w:pPr>
        <w:pStyle w:val="PL"/>
        <w:rPr>
          <w:rFonts w:eastAsia="MS Mincho"/>
        </w:rPr>
      </w:pPr>
      <w:r w:rsidRPr="00557539">
        <w:rPr>
          <w:rFonts w:eastAsia="MS Mincho"/>
        </w:rPr>
        <w:t xml:space="preserve">              &lt;element ref="xn:VsDataContainer"/&gt;</w:t>
      </w:r>
    </w:p>
    <w:p w14:paraId="5C5C8554"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6473CE64" w14:textId="77777777" w:rsidR="00F45460"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9C1BB3A"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2838854D"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1B5E9DA9" w14:textId="77777777" w:rsidR="00F45460" w:rsidRPr="00557539" w:rsidRDefault="00F45460">
      <w:pPr>
        <w:pStyle w:val="PL"/>
        <w:rPr>
          <w:rFonts w:eastAsia="MS Mincho"/>
        </w:rPr>
      </w:pPr>
      <w:r w:rsidRPr="00557539">
        <w:rPr>
          <w:rFonts w:eastAsia="MS Mincho"/>
        </w:rPr>
        <w:t xml:space="preserve">            &lt;/choice&gt;</w:t>
      </w:r>
    </w:p>
    <w:p w14:paraId="17D32933" w14:textId="77777777" w:rsidR="00F45460" w:rsidRPr="00557539" w:rsidRDefault="00F45460">
      <w:pPr>
        <w:pStyle w:val="PL"/>
        <w:rPr>
          <w:rFonts w:eastAsia="MS Mincho"/>
        </w:rPr>
      </w:pPr>
      <w:r w:rsidRPr="00557539">
        <w:rPr>
          <w:rFonts w:eastAsia="MS Mincho"/>
        </w:rPr>
        <w:t xml:space="preserve">            &lt;choice minOccurs="0" maxOccurs="1"&gt;</w:t>
      </w:r>
    </w:p>
    <w:p w14:paraId="1AE043F9" w14:textId="77777777" w:rsidR="00F45460" w:rsidRPr="00557539" w:rsidRDefault="00F45460">
      <w:pPr>
        <w:pStyle w:val="PL"/>
        <w:rPr>
          <w:rFonts w:eastAsia="MS Mincho"/>
        </w:rPr>
      </w:pPr>
      <w:r w:rsidRPr="00557539">
        <w:rPr>
          <w:rFonts w:eastAsia="MS Mincho"/>
        </w:rPr>
        <w:t xml:space="preserve">              &lt;element ref="sp:</w:t>
      </w:r>
      <w:r w:rsidRPr="00557539">
        <w:rPr>
          <w:rFonts w:hint="eastAsia"/>
          <w:lang w:eastAsia="zh-CN"/>
        </w:rPr>
        <w:t>ESPolicies</w:t>
      </w:r>
      <w:r w:rsidRPr="00557539">
        <w:rPr>
          <w:rFonts w:eastAsia="MS Mincho"/>
        </w:rPr>
        <w:t>"/&gt;</w:t>
      </w:r>
    </w:p>
    <w:p w14:paraId="289C7502" w14:textId="77777777" w:rsidR="001808C0" w:rsidRPr="00557539" w:rsidRDefault="00F45460" w:rsidP="001808C0">
      <w:pPr>
        <w:pStyle w:val="PL"/>
        <w:rPr>
          <w:rFonts w:eastAsia="MS Mincho"/>
        </w:rPr>
      </w:pPr>
      <w:r w:rsidRPr="00557539">
        <w:rPr>
          <w:rFonts w:eastAsia="MS Mincho"/>
        </w:rPr>
        <w:t xml:space="preserve">            &lt;/choice&gt;</w:t>
      </w:r>
    </w:p>
    <w:p w14:paraId="1541A77E" w14:textId="77777777" w:rsidR="00F45460" w:rsidRPr="00557539" w:rsidRDefault="00F45460">
      <w:pPr>
        <w:pStyle w:val="PL"/>
        <w:rPr>
          <w:rFonts w:eastAsia="MS Mincho"/>
        </w:rPr>
      </w:pPr>
      <w:r w:rsidRPr="00557539">
        <w:rPr>
          <w:rFonts w:eastAsia="MS Mincho"/>
        </w:rPr>
        <w:t xml:space="preserve">          &lt;/sequence&gt;</w:t>
      </w:r>
    </w:p>
    <w:p w14:paraId="12C3577B" w14:textId="77777777" w:rsidR="00F45460" w:rsidRPr="00557539" w:rsidRDefault="00F45460">
      <w:pPr>
        <w:pStyle w:val="PL"/>
        <w:rPr>
          <w:rFonts w:eastAsia="MS Mincho"/>
        </w:rPr>
      </w:pPr>
      <w:r w:rsidRPr="00557539">
        <w:rPr>
          <w:rFonts w:eastAsia="MS Mincho"/>
        </w:rPr>
        <w:t xml:space="preserve">        &lt;/extension&gt;</w:t>
      </w:r>
    </w:p>
    <w:p w14:paraId="6AFFC0D4" w14:textId="77777777" w:rsidR="00F45460" w:rsidRPr="00557539" w:rsidRDefault="00F45460">
      <w:pPr>
        <w:pStyle w:val="PL"/>
        <w:rPr>
          <w:rFonts w:eastAsia="MS Mincho"/>
        </w:rPr>
      </w:pPr>
      <w:r w:rsidRPr="00557539">
        <w:rPr>
          <w:rFonts w:eastAsia="MS Mincho"/>
        </w:rPr>
        <w:t xml:space="preserve">      &lt;/complexContent&gt;</w:t>
      </w:r>
    </w:p>
    <w:p w14:paraId="7095793A" w14:textId="77777777" w:rsidR="00F45460" w:rsidRDefault="00F45460">
      <w:pPr>
        <w:pStyle w:val="PL"/>
        <w:rPr>
          <w:rFonts w:eastAsia="MS Mincho"/>
        </w:rPr>
      </w:pPr>
      <w:r w:rsidRPr="00557539">
        <w:rPr>
          <w:rFonts w:eastAsia="MS Mincho"/>
        </w:rPr>
        <w:t xml:space="preserve">    </w:t>
      </w:r>
      <w:r>
        <w:rPr>
          <w:rFonts w:eastAsia="MS Mincho"/>
        </w:rPr>
        <w:t>&lt;/complexType&gt;</w:t>
      </w:r>
    </w:p>
    <w:p w14:paraId="31589BC9" w14:textId="77777777" w:rsidR="00F45460" w:rsidRDefault="00F45460">
      <w:pPr>
        <w:pStyle w:val="PL"/>
        <w:rPr>
          <w:rFonts w:eastAsia="MS Mincho"/>
        </w:rPr>
      </w:pPr>
      <w:r>
        <w:rPr>
          <w:rFonts w:eastAsia="MS Mincho"/>
        </w:rPr>
        <w:t xml:space="preserve">  &lt;/element&gt;</w:t>
      </w:r>
    </w:p>
    <w:p w14:paraId="2F5D2F49" w14:textId="77777777" w:rsidR="00F45460" w:rsidRPr="00412E68" w:rsidRDefault="00F45460">
      <w:pPr>
        <w:pStyle w:val="PL"/>
        <w:rPr>
          <w:rFonts w:eastAsia="MS Mincho"/>
        </w:rPr>
      </w:pPr>
    </w:p>
    <w:p w14:paraId="24EBBF04" w14:textId="77777777" w:rsidR="00F45460" w:rsidRDefault="00F45460">
      <w:pPr>
        <w:pStyle w:val="PL"/>
        <w:rPr>
          <w:rFonts w:eastAsia="MS Mincho"/>
        </w:rPr>
      </w:pPr>
      <w:r>
        <w:rPr>
          <w:rFonts w:eastAsia="MS Mincho"/>
        </w:rPr>
        <w:t xml:space="preserve">  &lt;element name="ManagedElement"&gt;</w:t>
      </w:r>
    </w:p>
    <w:p w14:paraId="030BB87A" w14:textId="77777777" w:rsidR="00F45460" w:rsidRPr="002331AD" w:rsidRDefault="00F45460">
      <w:pPr>
        <w:pStyle w:val="PL"/>
        <w:rPr>
          <w:rFonts w:eastAsia="MS Mincho"/>
          <w:lang w:val="fr-FR"/>
        </w:rPr>
      </w:pPr>
      <w:r>
        <w:rPr>
          <w:rFonts w:eastAsia="MS Mincho"/>
        </w:rPr>
        <w:t xml:space="preserve">    </w:t>
      </w:r>
      <w:r w:rsidRPr="002331AD">
        <w:rPr>
          <w:rFonts w:eastAsia="MS Mincho"/>
          <w:lang w:val="fr-FR"/>
        </w:rPr>
        <w:t>&lt;complexType&gt;</w:t>
      </w:r>
    </w:p>
    <w:p w14:paraId="73B0C063" w14:textId="77777777" w:rsidR="00F45460" w:rsidRPr="002331AD" w:rsidRDefault="00F45460">
      <w:pPr>
        <w:pStyle w:val="PL"/>
        <w:rPr>
          <w:rFonts w:eastAsia="MS Mincho"/>
          <w:lang w:val="fr-FR"/>
        </w:rPr>
      </w:pPr>
      <w:r w:rsidRPr="002331AD">
        <w:rPr>
          <w:rFonts w:eastAsia="MS Mincho"/>
          <w:lang w:val="fr-FR"/>
        </w:rPr>
        <w:t xml:space="preserve">      &lt;complexContent&gt;</w:t>
      </w:r>
    </w:p>
    <w:p w14:paraId="5ED18C47" w14:textId="77777777" w:rsidR="00F45460" w:rsidRPr="002331AD" w:rsidRDefault="00F45460">
      <w:pPr>
        <w:pStyle w:val="PL"/>
        <w:rPr>
          <w:rFonts w:eastAsia="MS Mincho"/>
          <w:lang w:val="fr-FR"/>
        </w:rPr>
      </w:pPr>
      <w:r w:rsidRPr="002331AD">
        <w:rPr>
          <w:rFonts w:eastAsia="MS Mincho"/>
          <w:lang w:val="fr-FR"/>
        </w:rPr>
        <w:t xml:space="preserve">        &lt;extension base="xn:NrmClass"&gt;</w:t>
      </w:r>
    </w:p>
    <w:p w14:paraId="27FF695E" w14:textId="77777777" w:rsidR="00F45460" w:rsidRDefault="00F45460">
      <w:pPr>
        <w:pStyle w:val="PL"/>
        <w:rPr>
          <w:rFonts w:eastAsia="MS Mincho"/>
        </w:rPr>
      </w:pPr>
      <w:r w:rsidRPr="002331AD">
        <w:rPr>
          <w:rFonts w:eastAsia="MS Mincho"/>
          <w:lang w:val="fr-FR"/>
        </w:rPr>
        <w:t xml:space="preserve">          </w:t>
      </w:r>
      <w:r>
        <w:rPr>
          <w:rFonts w:eastAsia="MS Mincho"/>
        </w:rPr>
        <w:t>&lt;sequence&gt;</w:t>
      </w:r>
    </w:p>
    <w:p w14:paraId="0C7A125E" w14:textId="77777777" w:rsidR="00F45460" w:rsidRDefault="00F45460">
      <w:pPr>
        <w:pStyle w:val="PL"/>
      </w:pPr>
      <w:r>
        <w:rPr>
          <w:rFonts w:eastAsia="MS Mincho"/>
        </w:rPr>
        <w:t xml:space="preserve">            </w:t>
      </w:r>
      <w:r>
        <w:t>&lt;element name="attributes" minOccurs="0"&gt;</w:t>
      </w:r>
    </w:p>
    <w:p w14:paraId="421F641C" w14:textId="77777777" w:rsidR="00F45460" w:rsidRDefault="00F45460">
      <w:pPr>
        <w:pStyle w:val="PL"/>
      </w:pPr>
      <w:r>
        <w:t xml:space="preserve">              &lt;complexType&gt;</w:t>
      </w:r>
    </w:p>
    <w:p w14:paraId="49505658" w14:textId="77777777" w:rsidR="00F45460" w:rsidRDefault="00F45460">
      <w:pPr>
        <w:pStyle w:val="PL"/>
        <w:rPr>
          <w:rFonts w:eastAsia="MS Mincho"/>
        </w:rPr>
      </w:pPr>
      <w:r>
        <w:t xml:space="preserve">      </w:t>
      </w:r>
      <w:r>
        <w:rPr>
          <w:rFonts w:eastAsia="MS Mincho"/>
        </w:rPr>
        <w:t xml:space="preserve">          &lt;all&gt;</w:t>
      </w:r>
    </w:p>
    <w:p w14:paraId="2A0D5572" w14:textId="77777777" w:rsidR="00F45460" w:rsidRDefault="00F45460">
      <w:pPr>
        <w:pStyle w:val="PL"/>
        <w:rPr>
          <w:lang w:eastAsia="zh-CN"/>
        </w:rPr>
      </w:pPr>
      <w:r>
        <w:rPr>
          <w:rFonts w:hint="eastAsia"/>
          <w:lang w:eastAsia="zh-CN"/>
        </w:rPr>
        <w:t xml:space="preserve">                  </w:t>
      </w:r>
      <w:r>
        <w:rPr>
          <w:rFonts w:eastAsia="MS Mincho"/>
        </w:rPr>
        <w:t>&lt;element name="dnPrefix"/&gt;</w:t>
      </w:r>
    </w:p>
    <w:p w14:paraId="5C93CA55"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name="managedElementType</w:t>
      </w:r>
      <w:r>
        <w:rPr>
          <w:rFonts w:hint="eastAsia"/>
          <w:lang w:eastAsia="zh-CN"/>
        </w:rPr>
        <w:t>List</w:t>
      </w:r>
      <w:r>
        <w:rPr>
          <w:rFonts w:eastAsia="MS Mincho"/>
        </w:rPr>
        <w:t>"</w:t>
      </w:r>
      <w:r>
        <w:rPr>
          <w:rFonts w:hint="eastAsia"/>
          <w:lang w:eastAsia="zh-CN"/>
        </w:rPr>
        <w:t xml:space="preserve"> type=</w:t>
      </w:r>
      <w:r w:rsidRPr="002E648B">
        <w:rPr>
          <w:lang w:val="en-US"/>
        </w:rPr>
        <w:t>"</w:t>
      </w:r>
      <w:r>
        <w:rPr>
          <w:rFonts w:eastAsia="MS Mincho"/>
        </w:rPr>
        <w:t>xn:</w:t>
      </w:r>
      <w:r w:rsidR="002E648B">
        <w:rPr>
          <w:rFonts w:eastAsia="MS Mincho"/>
        </w:rPr>
        <w:t>m</w:t>
      </w:r>
      <w:r>
        <w:rPr>
          <w:rFonts w:eastAsia="MS Mincho"/>
        </w:rPr>
        <w:t>anagedElement</w:t>
      </w:r>
      <w:r>
        <w:rPr>
          <w:rFonts w:hint="eastAsia"/>
          <w:lang w:eastAsia="zh-CN"/>
        </w:rPr>
        <w:t>TypeListType</w:t>
      </w:r>
      <w:r w:rsidRPr="002E648B">
        <w:rPr>
          <w:lang w:val="en-US"/>
        </w:rPr>
        <w:t>"</w:t>
      </w:r>
      <w:r>
        <w:rPr>
          <w:rFonts w:hint="eastAsia"/>
          <w:lang w:eastAsia="zh-CN"/>
        </w:rPr>
        <w:t xml:space="preserve"> minOccurs=</w:t>
      </w:r>
      <w:r w:rsidRPr="002E648B">
        <w:rPr>
          <w:lang w:val="en-US"/>
        </w:rPr>
        <w:t>"0"</w:t>
      </w:r>
      <w:r>
        <w:rPr>
          <w:rFonts w:eastAsia="MS Mincho"/>
        </w:rPr>
        <w:t>/&gt;</w:t>
      </w:r>
    </w:p>
    <w:p w14:paraId="2CC6098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name="userLabel"/&gt;</w:t>
      </w:r>
    </w:p>
    <w:p w14:paraId="44675F8C"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name="vendorName"/&gt;</w:t>
      </w:r>
    </w:p>
    <w:p w14:paraId="4CC954DA"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62C9049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name="locationName"/&gt;</w:t>
      </w:r>
    </w:p>
    <w:p w14:paraId="54C2D792"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name="swVersion"/&gt;</w:t>
      </w:r>
    </w:p>
    <w:p w14:paraId="51D4E264"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name="managedBy" type="xn:dnList"</w:t>
      </w:r>
      <w:r>
        <w:rPr>
          <w:rFonts w:hint="eastAsia"/>
          <w:lang w:eastAsia="zh-CN"/>
        </w:rPr>
        <w:t xml:space="preserve"> minOccurs=</w:t>
      </w:r>
      <w:r w:rsidRPr="00557539">
        <w:t>"0"</w:t>
      </w:r>
      <w:r>
        <w:rPr>
          <w:rFonts w:eastAsia="MS Mincho"/>
        </w:rPr>
        <w:t>/&gt;</w:t>
      </w:r>
    </w:p>
    <w:p w14:paraId="6EFDF4CF"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MS Mincho"/>
          <w:lang w:val="en-US"/>
        </w:rPr>
        <w:t>/&gt;</w:t>
      </w:r>
    </w:p>
    <w:p w14:paraId="1FA5AB47"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31A882D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28B0F103" w14:textId="77777777" w:rsidR="00F45460" w:rsidRDefault="00F45460">
      <w:pPr>
        <w:pStyle w:val="PL"/>
      </w:pPr>
      <w:r>
        <w:rPr>
          <w:rFonts w:eastAsia="MS Mincho"/>
        </w:rPr>
        <w:t xml:space="preserve">              </w:t>
      </w:r>
      <w:r>
        <w:t>&lt;/complexType&gt;</w:t>
      </w:r>
    </w:p>
    <w:p w14:paraId="271AD7AF" w14:textId="77777777" w:rsidR="00F45460" w:rsidRDefault="00F45460">
      <w:pPr>
        <w:pStyle w:val="PL"/>
        <w:rPr>
          <w:rFonts w:eastAsia="MS Mincho"/>
        </w:rPr>
      </w:pPr>
      <w:r>
        <w:t xml:space="preserve">            &lt;/element&gt;</w:t>
      </w:r>
    </w:p>
    <w:p w14:paraId="4BD11503" w14:textId="77777777" w:rsidR="00F45460" w:rsidRDefault="00F45460">
      <w:pPr>
        <w:pStyle w:val="PL"/>
        <w:rPr>
          <w:rFonts w:eastAsia="MS Mincho"/>
        </w:rPr>
      </w:pPr>
      <w:r>
        <w:rPr>
          <w:rFonts w:eastAsia="MS Mincho"/>
        </w:rPr>
        <w:t xml:space="preserve">            &lt;choice minOccurs="0" maxOccurs="unbounded"&gt;</w:t>
      </w:r>
    </w:p>
    <w:p w14:paraId="2F1FF606" w14:textId="77777777" w:rsidR="00F45460" w:rsidRDefault="00F45460">
      <w:pPr>
        <w:pStyle w:val="PL"/>
        <w:rPr>
          <w:rFonts w:eastAsia="MS Mincho"/>
        </w:rPr>
      </w:pPr>
      <w:r>
        <w:rPr>
          <w:rFonts w:eastAsia="MS Mincho"/>
        </w:rPr>
        <w:t xml:space="preserve">              &lt;element ref="xn:IRPAgent"/&gt;</w:t>
      </w:r>
    </w:p>
    <w:p w14:paraId="782E072A" w14:textId="77777777" w:rsidR="00F45460" w:rsidRDefault="00F45460">
      <w:pPr>
        <w:pStyle w:val="PL"/>
        <w:rPr>
          <w:rFonts w:eastAsia="MS Mincho"/>
        </w:rPr>
      </w:pPr>
      <w:r>
        <w:rPr>
          <w:rFonts w:eastAsia="MS Mincho"/>
        </w:rPr>
        <w:t xml:space="preserve">              &lt;element ref="xn:ManagedElementOptionallyContainedNrmClass"/&gt;</w:t>
      </w:r>
    </w:p>
    <w:p w14:paraId="18D5BEEF" w14:textId="77777777" w:rsidR="005C1ED6" w:rsidRDefault="00F45460" w:rsidP="005C1ED6">
      <w:pPr>
        <w:pStyle w:val="PL"/>
        <w:rPr>
          <w:rFonts w:eastAsia="MS Mincho"/>
        </w:rPr>
      </w:pPr>
      <w:r>
        <w:rPr>
          <w:rFonts w:eastAsia="MS Mincho"/>
        </w:rPr>
        <w:lastRenderedPageBreak/>
        <w:t xml:space="preserve">              &lt;element ref="xn:VsDataContainer"/&gt;</w:t>
      </w:r>
    </w:p>
    <w:p w14:paraId="5B0AA739"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42BE0BBA" w14:textId="77777777" w:rsidR="00F45460"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0FD4A621"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6BF6055F"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5838EEFE" w14:textId="77777777" w:rsidR="001808C0" w:rsidRDefault="00F45460" w:rsidP="001808C0">
      <w:pPr>
        <w:pStyle w:val="PL"/>
        <w:rPr>
          <w:rFonts w:eastAsia="MS Mincho"/>
        </w:rPr>
      </w:pPr>
      <w:r>
        <w:rPr>
          <w:rFonts w:eastAsia="MS Mincho"/>
        </w:rPr>
        <w:t xml:space="preserve">            &lt;/choice&gt;</w:t>
      </w:r>
    </w:p>
    <w:p w14:paraId="1B356C41" w14:textId="77777777" w:rsidR="00F45460" w:rsidRDefault="00F45460">
      <w:pPr>
        <w:pStyle w:val="PL"/>
        <w:rPr>
          <w:rFonts w:eastAsia="MS Mincho"/>
        </w:rPr>
      </w:pPr>
    </w:p>
    <w:p w14:paraId="6B86B541" w14:textId="77777777" w:rsidR="00F45460" w:rsidRDefault="00F45460">
      <w:pPr>
        <w:pStyle w:val="PL"/>
        <w:rPr>
          <w:rFonts w:eastAsia="MS Mincho"/>
        </w:rPr>
      </w:pPr>
      <w:r>
        <w:rPr>
          <w:rFonts w:eastAsia="MS Mincho"/>
        </w:rPr>
        <w:t xml:space="preserve">          &lt;/sequence&gt;</w:t>
      </w:r>
    </w:p>
    <w:p w14:paraId="29E46EEF" w14:textId="77777777" w:rsidR="00F45460" w:rsidRDefault="00F45460">
      <w:pPr>
        <w:pStyle w:val="PL"/>
        <w:rPr>
          <w:rFonts w:eastAsia="MS Mincho"/>
        </w:rPr>
      </w:pPr>
      <w:r>
        <w:rPr>
          <w:rFonts w:eastAsia="MS Mincho"/>
        </w:rPr>
        <w:t xml:space="preserve">        &lt;/extension&gt;</w:t>
      </w:r>
    </w:p>
    <w:p w14:paraId="3B808517" w14:textId="77777777" w:rsidR="00F45460" w:rsidRPr="00557539" w:rsidRDefault="00F45460">
      <w:pPr>
        <w:pStyle w:val="PL"/>
        <w:rPr>
          <w:rFonts w:eastAsia="MS Mincho"/>
        </w:rPr>
      </w:pPr>
      <w:r>
        <w:rPr>
          <w:rFonts w:eastAsia="MS Mincho"/>
        </w:rPr>
        <w:t xml:space="preserve">      </w:t>
      </w:r>
      <w:r w:rsidRPr="00557539">
        <w:rPr>
          <w:rFonts w:eastAsia="MS Mincho"/>
        </w:rPr>
        <w:t>&lt;/complexContent&gt;</w:t>
      </w:r>
    </w:p>
    <w:p w14:paraId="4C7E9B05" w14:textId="77777777" w:rsidR="00F45460" w:rsidRPr="00557539" w:rsidRDefault="00F45460">
      <w:pPr>
        <w:pStyle w:val="PL"/>
        <w:rPr>
          <w:rFonts w:eastAsia="MS Mincho"/>
        </w:rPr>
      </w:pPr>
      <w:r w:rsidRPr="00557539">
        <w:rPr>
          <w:rFonts w:eastAsia="MS Mincho"/>
        </w:rPr>
        <w:t xml:space="preserve">    &lt;/complexType&gt;</w:t>
      </w:r>
    </w:p>
    <w:p w14:paraId="300DFC96" w14:textId="77777777" w:rsidR="00115E78" w:rsidRPr="00557539" w:rsidRDefault="00F45460" w:rsidP="00115E78">
      <w:pPr>
        <w:pStyle w:val="PL"/>
        <w:rPr>
          <w:rFonts w:eastAsia="MS Mincho"/>
        </w:rPr>
      </w:pPr>
      <w:r w:rsidRPr="00557539">
        <w:rPr>
          <w:rFonts w:eastAsia="MS Mincho"/>
        </w:rPr>
        <w:t xml:space="preserve">  &lt;/element&gt;</w:t>
      </w:r>
    </w:p>
    <w:p w14:paraId="239FE44E" w14:textId="77777777" w:rsidR="00F45460" w:rsidRPr="00557539" w:rsidRDefault="00F45460">
      <w:pPr>
        <w:pStyle w:val="PL"/>
        <w:rPr>
          <w:rFonts w:eastAsia="MS Mincho"/>
        </w:rPr>
      </w:pPr>
    </w:p>
    <w:p w14:paraId="480647B2" w14:textId="77777777" w:rsidR="00115E78" w:rsidRDefault="00115E78" w:rsidP="00115E78">
      <w:pPr>
        <w:pStyle w:val="PL"/>
        <w:rPr>
          <w:rFonts w:eastAsia="MS Mincho"/>
        </w:rPr>
      </w:pPr>
      <w:r>
        <w:rPr>
          <w:rFonts w:eastAsia="MS Mincho"/>
        </w:rPr>
        <w:t xml:space="preserve">  &lt;element name="ManagedFunction"&gt;</w:t>
      </w:r>
    </w:p>
    <w:p w14:paraId="33F95CD1"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&lt;complexType&gt;</w:t>
      </w:r>
    </w:p>
    <w:p w14:paraId="006AA003" w14:textId="77777777" w:rsidR="00115E78" w:rsidRPr="00557539" w:rsidRDefault="00115E78" w:rsidP="00115E78">
      <w:pPr>
        <w:pStyle w:val="PL"/>
        <w:rPr>
          <w:rFonts w:eastAsia="MS Mincho"/>
        </w:rPr>
      </w:pPr>
      <w:r w:rsidRPr="00557539">
        <w:rPr>
          <w:rFonts w:eastAsia="MS Mincho"/>
        </w:rPr>
        <w:t xml:space="preserve">      &lt;complexContent&gt;</w:t>
      </w:r>
    </w:p>
    <w:p w14:paraId="15893DA7" w14:textId="77777777" w:rsidR="00115E78" w:rsidRPr="00557539" w:rsidRDefault="00115E78" w:rsidP="00115E78">
      <w:pPr>
        <w:pStyle w:val="PL"/>
        <w:rPr>
          <w:rFonts w:eastAsia="MS Mincho"/>
        </w:rPr>
      </w:pPr>
      <w:r w:rsidRPr="00557539">
        <w:rPr>
          <w:rFonts w:eastAsia="MS Mincho"/>
        </w:rPr>
        <w:t xml:space="preserve">        &lt;extension base="xn:NrmClass"&gt;</w:t>
      </w:r>
    </w:p>
    <w:p w14:paraId="4D0EE9BD" w14:textId="77777777" w:rsidR="00115E78" w:rsidRDefault="00115E78" w:rsidP="00115E78">
      <w:pPr>
        <w:pStyle w:val="PL"/>
        <w:rPr>
          <w:rFonts w:eastAsia="MS Mincho"/>
        </w:rPr>
      </w:pPr>
      <w:r w:rsidRPr="00557539">
        <w:rPr>
          <w:rFonts w:eastAsia="MS Mincho"/>
        </w:rPr>
        <w:t xml:space="preserve">          </w:t>
      </w:r>
      <w:r>
        <w:rPr>
          <w:rFonts w:eastAsia="MS Mincho"/>
        </w:rPr>
        <w:t>&lt;sequence&gt;</w:t>
      </w:r>
    </w:p>
    <w:p w14:paraId="5029D43C" w14:textId="77777777" w:rsidR="00115E78" w:rsidRDefault="00115E78" w:rsidP="00115E78">
      <w:pPr>
        <w:pStyle w:val="PL"/>
      </w:pPr>
      <w:r>
        <w:rPr>
          <w:rFonts w:eastAsia="MS Mincho"/>
        </w:rPr>
        <w:t xml:space="preserve">            </w:t>
      </w:r>
      <w:r>
        <w:t>&lt;element name="attributes" minOccurs="0"&gt;</w:t>
      </w:r>
    </w:p>
    <w:p w14:paraId="6FBFD869" w14:textId="77777777" w:rsidR="00115E78" w:rsidRDefault="00115E78" w:rsidP="00115E78">
      <w:pPr>
        <w:pStyle w:val="PL"/>
      </w:pPr>
      <w:r>
        <w:t xml:space="preserve">              &lt;complexType&gt;</w:t>
      </w:r>
    </w:p>
    <w:p w14:paraId="2DDE3373" w14:textId="77777777" w:rsidR="00115E78" w:rsidRDefault="00115E78" w:rsidP="00115E78">
      <w:pPr>
        <w:pStyle w:val="PL"/>
        <w:rPr>
          <w:rFonts w:eastAsia="MS Mincho"/>
        </w:rPr>
      </w:pPr>
      <w:r>
        <w:t xml:space="preserve">      </w:t>
      </w:r>
      <w:r>
        <w:rPr>
          <w:rFonts w:eastAsia="MS Mincho"/>
        </w:rPr>
        <w:t xml:space="preserve">          &lt;all&gt;</w:t>
      </w:r>
    </w:p>
    <w:p w14:paraId="40688DA2"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060E44F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rPr>
          <w:rFonts w:hint="eastAsia"/>
          <w:lang w:eastAsia="zh-CN"/>
        </w:rPr>
        <w:t>vnfParametersList</w:t>
      </w:r>
      <w:r>
        <w:rPr>
          <w:rFonts w:eastAsia="MS Mincho"/>
        </w:rPr>
        <w:t xml:space="preserve">" </w:t>
      </w:r>
      <w:r>
        <w:rPr>
          <w:lang w:val="en-US" w:eastAsia="zh-CN"/>
        </w:rPr>
        <w:t>type</w:t>
      </w:r>
      <w:r>
        <w:t>="xn:</w:t>
      </w:r>
      <w:r>
        <w:rPr>
          <w:rFonts w:cs="Courier New" w:hint="eastAsia"/>
          <w:lang w:eastAsia="zh-CN"/>
        </w:rPr>
        <w:t>vnfParametersList</w:t>
      </w:r>
      <w:r>
        <w:rPr>
          <w:rFonts w:hint="eastAsia"/>
          <w:lang w:eastAsia="zh-CN"/>
        </w:rPr>
        <w:t>Type</w:t>
      </w:r>
      <w:r>
        <w:t>"</w:t>
      </w:r>
      <w:r>
        <w:rPr>
          <w:rFonts w:eastAsia="MS Mincho"/>
        </w:rPr>
        <w:t>/&gt;</w:t>
      </w:r>
    </w:p>
    <w:p w14:paraId="6C7770CB"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t>peeParametersList</w:t>
      </w:r>
      <w:r>
        <w:rPr>
          <w:rFonts w:eastAsia="MS Mincho"/>
        </w:rPr>
        <w:t>"</w:t>
      </w:r>
      <w:r w:rsidRPr="00651DD8">
        <w:rPr>
          <w:lang w:val="en-US" w:eastAsia="zh-CN"/>
        </w:rPr>
        <w:t xml:space="preserve"> </w:t>
      </w:r>
      <w:r>
        <w:rPr>
          <w:lang w:val="en-US" w:eastAsia="zh-CN"/>
        </w:rPr>
        <w:t>type</w:t>
      </w:r>
      <w:r>
        <w:t>="xn:</w:t>
      </w:r>
      <w:r>
        <w:rPr>
          <w:rFonts w:cs="Courier New"/>
          <w:lang w:eastAsia="zh-CN"/>
        </w:rPr>
        <w:t>pee</w:t>
      </w:r>
      <w:r>
        <w:rPr>
          <w:rFonts w:cs="Courier New" w:hint="eastAsia"/>
          <w:lang w:eastAsia="zh-CN"/>
        </w:rPr>
        <w:t>ParametersList</w:t>
      </w:r>
      <w:r>
        <w:rPr>
          <w:rFonts w:hint="eastAsia"/>
          <w:lang w:eastAsia="zh-CN"/>
        </w:rPr>
        <w:t>Type</w:t>
      </w:r>
      <w:r>
        <w:t>"</w:t>
      </w:r>
      <w:r>
        <w:rPr>
          <w:rFonts w:eastAsia="MS Mincho"/>
        </w:rPr>
        <w:t>/&gt;</w:t>
      </w:r>
    </w:p>
    <w:p w14:paraId="3D2F1222"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51D77BE4"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2B8B5FD"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&lt;/all&gt;</w:t>
      </w:r>
    </w:p>
    <w:p w14:paraId="132A94C9" w14:textId="77777777" w:rsidR="00115E78" w:rsidRDefault="00115E78" w:rsidP="00115E78">
      <w:pPr>
        <w:pStyle w:val="PL"/>
      </w:pPr>
      <w:r>
        <w:rPr>
          <w:rFonts w:eastAsia="MS Mincho"/>
        </w:rPr>
        <w:t xml:space="preserve">              </w:t>
      </w:r>
      <w:r>
        <w:t>&lt;/complexType&gt;</w:t>
      </w:r>
    </w:p>
    <w:p w14:paraId="639AAFBF" w14:textId="77777777" w:rsidR="00115E78" w:rsidRDefault="00115E78" w:rsidP="00115E78">
      <w:pPr>
        <w:pStyle w:val="PL"/>
        <w:rPr>
          <w:rFonts w:eastAsia="MS Mincho"/>
        </w:rPr>
      </w:pPr>
      <w:r>
        <w:t xml:space="preserve">            &lt;/element&gt;</w:t>
      </w:r>
    </w:p>
    <w:p w14:paraId="40550C3A" w14:textId="77777777" w:rsidR="00115E78" w:rsidRDefault="00115E78" w:rsidP="00115E78">
      <w:pPr>
        <w:pStyle w:val="PL"/>
        <w:rPr>
          <w:rFonts w:eastAsia="MS Mincho"/>
        </w:rPr>
      </w:pPr>
      <w:r>
        <w:rPr>
          <w:rFonts w:eastAsia="MS Mincho"/>
        </w:rPr>
        <w:t xml:space="preserve">            &lt;choice minOccurs="0" maxOccurs="unbounded"&gt;</w:t>
      </w:r>
    </w:p>
    <w:p w14:paraId="19C2DEBF" w14:textId="77777777" w:rsidR="00115E78" w:rsidRDefault="00115E78" w:rsidP="00115E78">
      <w:pPr>
        <w:pStyle w:val="PL"/>
        <w:rPr>
          <w:rFonts w:eastAsia="MS Mincho"/>
        </w:rPr>
      </w:pPr>
      <w:r>
        <w:rPr>
          <w:rFonts w:eastAsia="MS Mincho"/>
        </w:rPr>
        <w:t xml:space="preserve">              &lt;element ref="xn:VsDataContainer"/&gt;</w:t>
      </w:r>
    </w:p>
    <w:p w14:paraId="63E7F869" w14:textId="77777777" w:rsidR="005C1ED6" w:rsidRDefault="00115E78" w:rsidP="005C1ED6">
      <w:pPr>
        <w:pStyle w:val="PL"/>
        <w:rPr>
          <w:rFonts w:eastAsia="MS Mincho"/>
        </w:rPr>
      </w:pPr>
      <w:r>
        <w:rPr>
          <w:rFonts w:eastAsia="MS Mincho"/>
        </w:rPr>
        <w:t xml:space="preserve">              &lt;element ref="xn:EP_RP"/&gt;</w:t>
      </w:r>
    </w:p>
    <w:p w14:paraId="5531C8BB"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71EEA00C" w14:textId="77777777" w:rsidR="003A430E" w:rsidRPr="00557539" w:rsidRDefault="005C1ED6" w:rsidP="003A430E">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6A7EDEB3" w14:textId="77777777" w:rsidR="00115E78" w:rsidRDefault="003A430E" w:rsidP="005C1ED6">
      <w:pPr>
        <w:pStyle w:val="PL"/>
        <w:rPr>
          <w:rFonts w:eastAsia="MS Mincho"/>
        </w:rPr>
      </w:pPr>
      <w:r w:rsidRPr="00557539">
        <w:rPr>
          <w:rFonts w:eastAsia="MS Mincho"/>
        </w:rPr>
        <w:t xml:space="preserve">              &lt;element ref="xn:MeasurementControl"/&gt;</w:t>
      </w:r>
    </w:p>
    <w:p w14:paraId="20325A10" w14:textId="77777777" w:rsidR="001808C0" w:rsidRDefault="00115E78" w:rsidP="001808C0">
      <w:pPr>
        <w:pStyle w:val="PL"/>
        <w:rPr>
          <w:rFonts w:eastAsia="MS Mincho"/>
        </w:rPr>
      </w:pPr>
      <w:r>
        <w:rPr>
          <w:rFonts w:eastAsia="MS Mincho"/>
        </w:rPr>
        <w:t xml:space="preserve">            &lt;/choice&gt;</w:t>
      </w:r>
    </w:p>
    <w:p w14:paraId="46B5D3E8" w14:textId="77777777" w:rsidR="00115E78" w:rsidRDefault="00115E78" w:rsidP="00115E78">
      <w:pPr>
        <w:pStyle w:val="PL"/>
        <w:rPr>
          <w:rFonts w:eastAsia="MS Mincho"/>
        </w:rPr>
      </w:pPr>
      <w:r>
        <w:rPr>
          <w:rFonts w:eastAsia="MS Mincho"/>
        </w:rPr>
        <w:t xml:space="preserve">          &lt;/sequence&gt;</w:t>
      </w:r>
    </w:p>
    <w:p w14:paraId="488F38AF" w14:textId="77777777" w:rsidR="00115E78" w:rsidRDefault="00115E78" w:rsidP="00115E78">
      <w:pPr>
        <w:pStyle w:val="PL"/>
        <w:rPr>
          <w:rFonts w:eastAsia="MS Mincho"/>
        </w:rPr>
      </w:pPr>
      <w:r>
        <w:rPr>
          <w:rFonts w:eastAsia="MS Mincho"/>
        </w:rPr>
        <w:t xml:space="preserve">        &lt;/extension&gt;</w:t>
      </w:r>
    </w:p>
    <w:p w14:paraId="397E5D67"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&lt;/complexContent&gt;</w:t>
      </w:r>
    </w:p>
    <w:p w14:paraId="3FD20B5D" w14:textId="77777777" w:rsidR="00115E78" w:rsidRPr="00557539" w:rsidRDefault="00115E78" w:rsidP="00115E78">
      <w:pPr>
        <w:pStyle w:val="PL"/>
        <w:rPr>
          <w:rFonts w:eastAsia="MS Mincho"/>
        </w:rPr>
      </w:pPr>
      <w:r w:rsidRPr="00557539">
        <w:rPr>
          <w:rFonts w:eastAsia="MS Mincho"/>
        </w:rPr>
        <w:t xml:space="preserve">    &lt;/complexType&gt;</w:t>
      </w:r>
    </w:p>
    <w:p w14:paraId="780ACB8B" w14:textId="77777777" w:rsidR="00115E78" w:rsidRPr="00557539" w:rsidRDefault="00115E78" w:rsidP="00115E78">
      <w:pPr>
        <w:pStyle w:val="PL"/>
        <w:rPr>
          <w:rFonts w:eastAsia="MS Mincho"/>
        </w:rPr>
      </w:pPr>
      <w:r w:rsidRPr="00557539">
        <w:rPr>
          <w:rFonts w:eastAsia="MS Mincho"/>
        </w:rPr>
        <w:t xml:space="preserve">  &lt;/element&gt;</w:t>
      </w:r>
    </w:p>
    <w:p w14:paraId="512F8EC1" w14:textId="77777777" w:rsidR="00487169" w:rsidRPr="00557539" w:rsidRDefault="00487169" w:rsidP="00487169">
      <w:pPr>
        <w:pStyle w:val="PL"/>
        <w:rPr>
          <w:lang w:eastAsia="zh-CN"/>
        </w:rPr>
      </w:pPr>
    </w:p>
    <w:p w14:paraId="28845450" w14:textId="77777777" w:rsidR="00487169" w:rsidRDefault="00487169" w:rsidP="00487169">
      <w:pPr>
        <w:pStyle w:val="PL"/>
        <w:rPr>
          <w:rFonts w:eastAsia="MS Mincho"/>
        </w:rPr>
      </w:pPr>
      <w:r>
        <w:rPr>
          <w:rFonts w:eastAsia="MS Mincho"/>
        </w:rPr>
        <w:t>&lt;element name="ManagedNFService"&gt;</w:t>
      </w:r>
    </w:p>
    <w:p w14:paraId="77A33E80" w14:textId="77777777" w:rsidR="00487169" w:rsidRPr="00557539" w:rsidRDefault="00487169" w:rsidP="00487169">
      <w:pPr>
        <w:pStyle w:val="PL"/>
        <w:rPr>
          <w:rFonts w:eastAsia="MS Mincho"/>
        </w:rPr>
      </w:pPr>
      <w:r>
        <w:rPr>
          <w:rFonts w:eastAsia="MS Mincho"/>
        </w:rPr>
        <w:t xml:space="preserve">    </w:t>
      </w:r>
      <w:r w:rsidRPr="00557539">
        <w:rPr>
          <w:rFonts w:eastAsia="MS Mincho"/>
        </w:rPr>
        <w:t>&lt;complexType&gt;</w:t>
      </w:r>
    </w:p>
    <w:p w14:paraId="4CA1B29B" w14:textId="77777777" w:rsidR="00487169" w:rsidRPr="00557539" w:rsidRDefault="00487169" w:rsidP="00487169">
      <w:pPr>
        <w:pStyle w:val="PL"/>
        <w:rPr>
          <w:rFonts w:eastAsia="MS Mincho"/>
        </w:rPr>
      </w:pPr>
      <w:r w:rsidRPr="00557539">
        <w:rPr>
          <w:rFonts w:eastAsia="MS Mincho"/>
        </w:rPr>
        <w:t xml:space="preserve">      &lt;complexContent&gt;</w:t>
      </w:r>
    </w:p>
    <w:p w14:paraId="724DB2C1" w14:textId="77777777" w:rsidR="00487169" w:rsidRPr="00557539" w:rsidRDefault="00487169" w:rsidP="00487169">
      <w:pPr>
        <w:pStyle w:val="PL"/>
        <w:rPr>
          <w:rFonts w:eastAsia="MS Mincho"/>
        </w:rPr>
      </w:pPr>
      <w:r w:rsidRPr="00557539">
        <w:rPr>
          <w:rFonts w:eastAsia="MS Mincho"/>
        </w:rPr>
        <w:t xml:space="preserve">        &lt;extension base="xn:NrmClass"&gt;</w:t>
      </w:r>
    </w:p>
    <w:p w14:paraId="29CF9D23" w14:textId="77777777" w:rsidR="00487169" w:rsidRDefault="00487169" w:rsidP="00487169">
      <w:pPr>
        <w:pStyle w:val="PL"/>
        <w:rPr>
          <w:rFonts w:eastAsia="MS Mincho"/>
        </w:rPr>
      </w:pPr>
      <w:r w:rsidRPr="00557539">
        <w:rPr>
          <w:rFonts w:eastAsia="MS Mincho"/>
        </w:rPr>
        <w:t xml:space="preserve">          </w:t>
      </w:r>
      <w:r>
        <w:rPr>
          <w:rFonts w:eastAsia="MS Mincho"/>
        </w:rPr>
        <w:t>&lt;sequence&gt;</w:t>
      </w:r>
    </w:p>
    <w:p w14:paraId="1CCC077B" w14:textId="77777777" w:rsidR="00487169" w:rsidRPr="00487169" w:rsidRDefault="00487169" w:rsidP="00487169">
      <w:pPr>
        <w:pStyle w:val="PL"/>
      </w:pPr>
      <w:r>
        <w:rPr>
          <w:rFonts w:eastAsia="MS Mincho"/>
        </w:rPr>
        <w:t xml:space="preserve">            </w:t>
      </w:r>
      <w:r>
        <w:t>&lt;element name="attributes" minOccurs="0"&gt;</w:t>
      </w:r>
    </w:p>
    <w:p w14:paraId="5A47C343" w14:textId="77777777" w:rsidR="00487169" w:rsidRDefault="00487169" w:rsidP="00487169">
      <w:pPr>
        <w:pStyle w:val="PL"/>
      </w:pPr>
      <w:r>
        <w:t xml:space="preserve">              &lt;complexType&gt;</w:t>
      </w:r>
    </w:p>
    <w:p w14:paraId="0E1AC96B" w14:textId="77777777" w:rsidR="00487169" w:rsidRDefault="00487169" w:rsidP="00487169">
      <w:pPr>
        <w:pStyle w:val="PL"/>
        <w:rPr>
          <w:rFonts w:eastAsia="MS Mincho"/>
        </w:rPr>
      </w:pPr>
      <w:r>
        <w:t xml:space="preserve">      </w:t>
      </w:r>
      <w:r>
        <w:rPr>
          <w:rFonts w:eastAsia="MS Mincho"/>
        </w:rPr>
        <w:t xml:space="preserve">          &lt;all&gt;</w:t>
      </w:r>
    </w:p>
    <w:p w14:paraId="34ADCCD0"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0A971138"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r>
        <w:rPr>
          <w:lang w:eastAsia="zh-CN"/>
        </w:rPr>
        <w:t>nFServiceType</w:t>
      </w:r>
      <w:r>
        <w:rPr>
          <w:rFonts w:eastAsia="MS Mincho"/>
        </w:rPr>
        <w:t xml:space="preserve">" </w:t>
      </w:r>
      <w:r>
        <w:rPr>
          <w:lang w:val="en-US" w:eastAsia="zh-CN"/>
        </w:rPr>
        <w:t>type</w:t>
      </w:r>
      <w:r>
        <w:t>="xn:</w:t>
      </w:r>
      <w:r>
        <w:rPr>
          <w:lang w:eastAsia="zh-CN"/>
        </w:rPr>
        <w:t>nFServiceType</w:t>
      </w:r>
      <w:r>
        <w:t>"</w:t>
      </w:r>
      <w:r>
        <w:rPr>
          <w:rFonts w:eastAsia="MS Mincho"/>
        </w:rPr>
        <w:t>/&gt;</w:t>
      </w:r>
    </w:p>
    <w:p w14:paraId="607C5A06" w14:textId="77777777" w:rsidR="00487169" w:rsidRDefault="00487169" w:rsidP="00487169">
      <w:pPr>
        <w:pStyle w:val="PL"/>
        <w:rPr>
          <w:rFonts w:eastAsia="MS Mincho"/>
          <w:lang w:val="en-US"/>
        </w:rPr>
      </w:pPr>
      <w:r>
        <w:rPr>
          <w:lang w:val="en-US" w:eastAsia="zh-CN"/>
        </w:rPr>
        <w:t xml:space="preserve">                  </w:t>
      </w:r>
      <w:r>
        <w:rPr>
          <w:rFonts w:eastAsia="MS Mincho"/>
          <w:lang w:val="en-US"/>
        </w:rPr>
        <w:t>&lt;element name="</w:t>
      </w:r>
      <w:r>
        <w:t>AdministrativeState</w:t>
      </w:r>
      <w:r>
        <w:rPr>
          <w:rFonts w:eastAsia="MS Mincho"/>
          <w:lang w:val="en-US"/>
        </w:rPr>
        <w:t>"</w:t>
      </w:r>
      <w:r>
        <w:rPr>
          <w:lang w:val="en-US" w:eastAsia="zh-CN"/>
        </w:rPr>
        <w:t xml:space="preserve"> type</w:t>
      </w:r>
      <w:r>
        <w:t>="xn:pMAdministrativeStateType"</w:t>
      </w:r>
      <w:r>
        <w:rPr>
          <w:rFonts w:eastAsia="MS Mincho"/>
          <w:lang w:val="en-US"/>
        </w:rPr>
        <w:t>/&gt;</w:t>
      </w:r>
    </w:p>
    <w:p w14:paraId="1D96795D" w14:textId="77777777" w:rsidR="00487169" w:rsidRPr="00557539" w:rsidRDefault="00487169" w:rsidP="00487169">
      <w:pPr>
        <w:pStyle w:val="PL"/>
        <w:rPr>
          <w:rFonts w:eastAsia="MS Mincho"/>
        </w:rPr>
      </w:pPr>
      <w:r>
        <w:rPr>
          <w:rFonts w:eastAsia="MS Mincho"/>
          <w:lang w:val="en-US"/>
        </w:rPr>
        <w:t xml:space="preserve">                  </w:t>
      </w:r>
      <w:r w:rsidRPr="00557539">
        <w:rPr>
          <w:rFonts w:eastAsia="MS Mincho"/>
        </w:rPr>
        <w:t>&lt;element name="</w:t>
      </w:r>
      <w:r>
        <w:rPr>
          <w:rFonts w:cs="Courier New"/>
          <w:szCs w:val="18"/>
        </w:rPr>
        <w:t>OperationalState</w:t>
      </w:r>
      <w:r w:rsidRPr="00557539">
        <w:rPr>
          <w:rFonts w:eastAsia="MS Mincho"/>
        </w:rPr>
        <w:t>" type=</w:t>
      </w:r>
      <w:r>
        <w:t>"xn:pMOperationalStateType"</w:t>
      </w:r>
      <w:r w:rsidRPr="00557539">
        <w:rPr>
          <w:rFonts w:eastAsia="MS Mincho"/>
        </w:rPr>
        <w:t>/&gt;</w:t>
      </w:r>
    </w:p>
    <w:p w14:paraId="30BAAED1"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usageState</w:t>
      </w:r>
      <w:r w:rsidRPr="00557539">
        <w:rPr>
          <w:rFonts w:eastAsia="MS Mincho"/>
        </w:rPr>
        <w:t>" type=</w:t>
      </w:r>
      <w:r>
        <w:t>"xn:usageStateType"</w:t>
      </w:r>
      <w:r w:rsidRPr="00557539">
        <w:rPr>
          <w:rFonts w:eastAsia="MS Mincho"/>
        </w:rPr>
        <w:t>/&gt;</w:t>
      </w:r>
    </w:p>
    <w:p w14:paraId="04D14D17"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registrationState</w:t>
      </w:r>
      <w:r w:rsidRPr="00557539">
        <w:rPr>
          <w:rFonts w:eastAsia="MS Mincho"/>
        </w:rPr>
        <w:t>" type=</w:t>
      </w:r>
      <w:r>
        <w:t>"xn:</w:t>
      </w:r>
      <w:r>
        <w:rPr>
          <w:rFonts w:cs="Courier New"/>
          <w:szCs w:val="18"/>
        </w:rPr>
        <w:t>registrationState</w:t>
      </w:r>
      <w:r>
        <w:t>Type"</w:t>
      </w:r>
      <w:r w:rsidRPr="00557539">
        <w:rPr>
          <w:rFonts w:eastAsia="MS Mincho"/>
        </w:rPr>
        <w:t>/&gt;</w:t>
      </w:r>
    </w:p>
    <w:p w14:paraId="6C871191" w14:textId="77777777" w:rsidR="00487169" w:rsidRDefault="00487169" w:rsidP="00487169">
      <w:pPr>
        <w:pStyle w:val="PL"/>
        <w:rPr>
          <w:rFonts w:eastAsia="MS Mincho"/>
          <w:lang w:val="en-US"/>
        </w:rPr>
      </w:pPr>
      <w:r w:rsidRPr="00557539">
        <w:rPr>
          <w:rFonts w:eastAsia="MS Mincho"/>
        </w:rPr>
        <w:t xml:space="preserve">                  </w:t>
      </w:r>
      <w:r>
        <w:rPr>
          <w:rFonts w:eastAsia="MS Mincho"/>
          <w:lang w:val="en-US"/>
        </w:rPr>
        <w:t>&lt;element name="sAP"</w:t>
      </w:r>
      <w:r>
        <w:rPr>
          <w:lang w:val="en-US" w:eastAsia="zh-CN"/>
        </w:rPr>
        <w:t xml:space="preserve"> type</w:t>
      </w:r>
      <w:r>
        <w:t xml:space="preserve">="xn:SAP" </w:t>
      </w:r>
      <w:r>
        <w:rPr>
          <w:lang w:val="en-US" w:eastAsia="zh-CN"/>
        </w:rPr>
        <w:t>minOccurs=</w:t>
      </w:r>
      <w:r w:rsidRPr="00557539">
        <w:t>"0"</w:t>
      </w:r>
      <w:r>
        <w:rPr>
          <w:rFonts w:eastAsia="MS Mincho"/>
          <w:lang w:val="en-US"/>
        </w:rPr>
        <w:t>/&gt;</w:t>
      </w:r>
    </w:p>
    <w:p w14:paraId="14B9D9F2" w14:textId="77777777" w:rsidR="00487169" w:rsidRDefault="00487169" w:rsidP="00487169">
      <w:pPr>
        <w:pStyle w:val="PL"/>
        <w:ind w:firstLineChars="1100" w:firstLine="1760"/>
        <w:rPr>
          <w:rFonts w:eastAsia="MS Mincho"/>
          <w:lang w:val="en-US"/>
        </w:rPr>
      </w:pPr>
      <w:r>
        <w:rPr>
          <w:rFonts w:eastAsia="MS Mincho"/>
          <w:lang w:val="en-US"/>
        </w:rPr>
        <w:t>&lt;element name="</w:t>
      </w:r>
      <w:r>
        <w:rPr>
          <w:lang w:val="en-US" w:eastAsia="zh-CN"/>
        </w:rPr>
        <w:t>operations</w:t>
      </w:r>
      <w:r>
        <w:rPr>
          <w:rFonts w:eastAsia="MS Mincho"/>
          <w:lang w:val="en-US"/>
        </w:rPr>
        <w:t>"</w:t>
      </w:r>
      <w:r>
        <w:rPr>
          <w:lang w:val="en-US" w:eastAsia="zh-CN"/>
        </w:rPr>
        <w:t xml:space="preserve"> type</w:t>
      </w:r>
      <w:r>
        <w:t>="xn:</w:t>
      </w:r>
      <w:r>
        <w:rPr>
          <w:lang w:eastAsia="zh-CN"/>
        </w:rPr>
        <w:t>o</w:t>
      </w:r>
      <w:r>
        <w:rPr>
          <w:lang w:val="en-US" w:eastAsia="zh-CN"/>
        </w:rPr>
        <w:t>perations</w:t>
      </w:r>
      <w:r>
        <w:t xml:space="preserve">List" </w:t>
      </w:r>
      <w:r>
        <w:rPr>
          <w:lang w:val="en-US" w:eastAsia="zh-CN"/>
        </w:rPr>
        <w:t>minOccurs=</w:t>
      </w:r>
      <w:r w:rsidRPr="00557539">
        <w:t>"0"</w:t>
      </w:r>
      <w:r>
        <w:rPr>
          <w:rFonts w:eastAsia="MS Mincho"/>
          <w:lang w:val="en-US"/>
        </w:rPr>
        <w:t>/&gt;</w:t>
      </w:r>
    </w:p>
    <w:p w14:paraId="38EACC8A"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&lt;/all&gt;</w:t>
      </w:r>
    </w:p>
    <w:p w14:paraId="22B5A9BE" w14:textId="77777777" w:rsidR="00487169" w:rsidRPr="00487169" w:rsidRDefault="00487169" w:rsidP="00487169">
      <w:pPr>
        <w:pStyle w:val="PL"/>
      </w:pPr>
      <w:r>
        <w:rPr>
          <w:rFonts w:eastAsia="MS Mincho"/>
        </w:rPr>
        <w:t xml:space="preserve">              </w:t>
      </w:r>
      <w:r>
        <w:t>&lt;/complexType&gt;</w:t>
      </w:r>
    </w:p>
    <w:p w14:paraId="2E3DAF2C" w14:textId="77777777" w:rsidR="00487169" w:rsidRDefault="00487169" w:rsidP="00487169">
      <w:pPr>
        <w:pStyle w:val="PL"/>
        <w:rPr>
          <w:rFonts w:eastAsia="MS Mincho"/>
        </w:rPr>
      </w:pPr>
      <w:r>
        <w:t xml:space="preserve">            &lt;/element&gt;</w:t>
      </w:r>
    </w:p>
    <w:p w14:paraId="0F75F9F6" w14:textId="77777777" w:rsidR="00487169" w:rsidRDefault="00487169" w:rsidP="00487169">
      <w:pPr>
        <w:pStyle w:val="PL"/>
        <w:rPr>
          <w:rFonts w:eastAsia="MS Mincho"/>
        </w:rPr>
      </w:pPr>
      <w:r>
        <w:rPr>
          <w:rFonts w:eastAsia="MS Mincho"/>
        </w:rPr>
        <w:t xml:space="preserve">            &lt;choice minOccurs="0" maxOccurs="unbounded"&gt;</w:t>
      </w:r>
    </w:p>
    <w:p w14:paraId="3C031714" w14:textId="77777777" w:rsidR="00487169" w:rsidRDefault="00487169" w:rsidP="00487169">
      <w:pPr>
        <w:pStyle w:val="PL"/>
        <w:rPr>
          <w:rFonts w:eastAsia="MS Mincho"/>
        </w:rPr>
      </w:pPr>
      <w:r>
        <w:rPr>
          <w:rFonts w:eastAsia="MS Mincho"/>
        </w:rPr>
        <w:t xml:space="preserve">              &lt;element ref="xn:VsDataContainer"/&gt;</w:t>
      </w:r>
    </w:p>
    <w:p w14:paraId="5D992365" w14:textId="77777777" w:rsidR="00487169" w:rsidRPr="00557539" w:rsidRDefault="00487169" w:rsidP="00487169">
      <w:pPr>
        <w:pStyle w:val="PL"/>
        <w:rPr>
          <w:rFonts w:eastAsia="MS Mincho"/>
        </w:rPr>
      </w:pPr>
      <w:r>
        <w:rPr>
          <w:rFonts w:eastAsia="MS Mincho"/>
        </w:rPr>
        <w:t xml:space="preserve">            </w:t>
      </w: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56EFBE52" w14:textId="77777777" w:rsidR="00487169" w:rsidRDefault="00487169" w:rsidP="00487169">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6652775" w14:textId="77777777" w:rsidR="00487169" w:rsidRDefault="00487169" w:rsidP="00487169">
      <w:pPr>
        <w:pStyle w:val="PL"/>
        <w:rPr>
          <w:rFonts w:eastAsia="MS Mincho"/>
        </w:rPr>
      </w:pPr>
      <w:r>
        <w:rPr>
          <w:rFonts w:eastAsia="MS Mincho"/>
        </w:rPr>
        <w:t xml:space="preserve">            &lt;/choice&gt;</w:t>
      </w:r>
    </w:p>
    <w:p w14:paraId="31A77AE9" w14:textId="77777777" w:rsidR="00487169" w:rsidRPr="00557539" w:rsidRDefault="00487169" w:rsidP="00487169">
      <w:pPr>
        <w:pStyle w:val="PL"/>
        <w:rPr>
          <w:rFonts w:eastAsia="MS Mincho"/>
          <w:lang w:val="fr-FR"/>
        </w:rPr>
      </w:pPr>
      <w:r w:rsidRPr="00557539">
        <w:rPr>
          <w:rFonts w:eastAsia="MS Mincho"/>
        </w:rPr>
        <w:t xml:space="preserve">          </w:t>
      </w:r>
      <w:r w:rsidRPr="00557539">
        <w:rPr>
          <w:rFonts w:eastAsia="MS Mincho"/>
          <w:lang w:val="fr-FR"/>
        </w:rPr>
        <w:t>&lt;/sequence&gt;</w:t>
      </w:r>
    </w:p>
    <w:p w14:paraId="01231A75" w14:textId="77777777" w:rsidR="00487169" w:rsidRPr="00557539" w:rsidRDefault="00487169" w:rsidP="00487169">
      <w:pPr>
        <w:pStyle w:val="PL"/>
        <w:rPr>
          <w:rFonts w:eastAsia="MS Mincho"/>
          <w:lang w:val="fr-FR"/>
        </w:rPr>
      </w:pPr>
      <w:r w:rsidRPr="00557539">
        <w:rPr>
          <w:rFonts w:eastAsia="MS Mincho"/>
          <w:lang w:val="fr-FR"/>
        </w:rPr>
        <w:t xml:space="preserve">        &lt;/extension&gt;</w:t>
      </w:r>
    </w:p>
    <w:p w14:paraId="3ABABDDD" w14:textId="77777777" w:rsidR="00487169" w:rsidRDefault="00487169" w:rsidP="00487169">
      <w:pPr>
        <w:pStyle w:val="PL"/>
        <w:rPr>
          <w:rFonts w:eastAsia="MS Mincho"/>
          <w:lang w:val="fr-FR"/>
        </w:rPr>
      </w:pPr>
      <w:r w:rsidRPr="00557539">
        <w:rPr>
          <w:rFonts w:eastAsia="MS Mincho"/>
          <w:lang w:val="fr-FR"/>
        </w:rPr>
        <w:t xml:space="preserve">      </w:t>
      </w:r>
      <w:r>
        <w:rPr>
          <w:rFonts w:eastAsia="MS Mincho"/>
          <w:lang w:val="fr-FR"/>
        </w:rPr>
        <w:t>&lt;/complexContent&gt;</w:t>
      </w:r>
    </w:p>
    <w:p w14:paraId="2912AC71" w14:textId="77777777" w:rsidR="00487169" w:rsidRDefault="00487169" w:rsidP="00487169">
      <w:pPr>
        <w:pStyle w:val="PL"/>
        <w:rPr>
          <w:rFonts w:eastAsia="MS Mincho"/>
          <w:lang w:val="fr-FR"/>
        </w:rPr>
      </w:pPr>
      <w:r>
        <w:rPr>
          <w:rFonts w:eastAsia="MS Mincho"/>
          <w:lang w:val="fr-FR"/>
        </w:rPr>
        <w:t xml:space="preserve">    &lt;/complexType&gt;</w:t>
      </w:r>
    </w:p>
    <w:p w14:paraId="4C6E323B" w14:textId="77777777" w:rsidR="00487169" w:rsidRDefault="00487169" w:rsidP="00487169">
      <w:pPr>
        <w:pStyle w:val="PL"/>
        <w:rPr>
          <w:rFonts w:eastAsia="MS Mincho"/>
          <w:lang w:val="fr-FR"/>
        </w:rPr>
      </w:pPr>
      <w:r>
        <w:rPr>
          <w:rFonts w:eastAsia="MS Mincho"/>
          <w:lang w:val="fr-FR"/>
        </w:rPr>
        <w:t xml:space="preserve">  &lt;/element&gt;</w:t>
      </w:r>
    </w:p>
    <w:p w14:paraId="3A89F0B4" w14:textId="77777777" w:rsidR="00115E78" w:rsidRDefault="00115E78" w:rsidP="00115E78">
      <w:pPr>
        <w:pStyle w:val="PL"/>
        <w:rPr>
          <w:rFonts w:eastAsia="MS Mincho"/>
          <w:lang w:val="fr-FR"/>
        </w:rPr>
      </w:pPr>
    </w:p>
    <w:p w14:paraId="58E3F91D" w14:textId="77777777" w:rsidR="00F45460" w:rsidRDefault="00F45460">
      <w:pPr>
        <w:pStyle w:val="PL"/>
        <w:rPr>
          <w:rFonts w:eastAsia="MS Mincho"/>
          <w:lang w:val="fr-FR"/>
        </w:rPr>
      </w:pPr>
      <w:r>
        <w:rPr>
          <w:rFonts w:eastAsia="MS Mincho"/>
          <w:lang w:val="fr-FR"/>
        </w:rPr>
        <w:t xml:space="preserve">  &lt;element name="MeContext"&gt;</w:t>
      </w:r>
    </w:p>
    <w:p w14:paraId="3CD8B191" w14:textId="77777777" w:rsidR="00F45460" w:rsidRDefault="00F45460">
      <w:pPr>
        <w:pStyle w:val="PL"/>
        <w:rPr>
          <w:rFonts w:eastAsia="MS Mincho"/>
          <w:lang w:val="fr-FR"/>
        </w:rPr>
      </w:pPr>
      <w:r>
        <w:rPr>
          <w:rFonts w:eastAsia="MS Mincho"/>
          <w:lang w:val="fr-FR"/>
        </w:rPr>
        <w:t xml:space="preserve">    &lt;complexType&gt;</w:t>
      </w:r>
    </w:p>
    <w:p w14:paraId="6020CDF5" w14:textId="77777777" w:rsidR="00F45460" w:rsidRDefault="00F45460">
      <w:pPr>
        <w:pStyle w:val="PL"/>
        <w:rPr>
          <w:rFonts w:eastAsia="MS Mincho"/>
          <w:lang w:val="fr-FR"/>
        </w:rPr>
      </w:pPr>
      <w:r>
        <w:rPr>
          <w:rFonts w:eastAsia="MS Mincho"/>
          <w:lang w:val="fr-FR"/>
        </w:rPr>
        <w:t xml:space="preserve">      &lt;complexContent&gt;</w:t>
      </w:r>
    </w:p>
    <w:p w14:paraId="658A1861" w14:textId="77777777" w:rsidR="00F45460" w:rsidRDefault="00F45460">
      <w:pPr>
        <w:pStyle w:val="PL"/>
        <w:rPr>
          <w:rFonts w:eastAsia="MS Mincho"/>
          <w:lang w:val="fr-FR"/>
        </w:rPr>
      </w:pPr>
      <w:r>
        <w:rPr>
          <w:rFonts w:eastAsia="MS Mincho"/>
          <w:lang w:val="fr-FR"/>
        </w:rPr>
        <w:t xml:space="preserve">        &lt;extension base="xn:NrmClass"&gt;</w:t>
      </w:r>
    </w:p>
    <w:p w14:paraId="7DD61C0C" w14:textId="77777777" w:rsidR="00F45460" w:rsidRPr="00557539" w:rsidRDefault="00F45460">
      <w:pPr>
        <w:pStyle w:val="PL"/>
        <w:rPr>
          <w:rFonts w:eastAsia="MS Mincho"/>
          <w:lang w:val="fr-FR"/>
        </w:rPr>
      </w:pPr>
      <w:r>
        <w:rPr>
          <w:rFonts w:eastAsia="MS Mincho"/>
          <w:lang w:val="fr-FR"/>
        </w:rPr>
        <w:t xml:space="preserve">          </w:t>
      </w:r>
      <w:r w:rsidRPr="00557539">
        <w:rPr>
          <w:rFonts w:eastAsia="MS Mincho"/>
          <w:lang w:val="fr-FR"/>
        </w:rPr>
        <w:t>&lt;sequence&gt;</w:t>
      </w:r>
    </w:p>
    <w:p w14:paraId="19FEFE42" w14:textId="77777777" w:rsidR="00F45460" w:rsidRPr="00557539" w:rsidRDefault="00F45460">
      <w:pPr>
        <w:pStyle w:val="PL"/>
        <w:rPr>
          <w:lang w:val="fr-FR"/>
        </w:rPr>
      </w:pPr>
      <w:r w:rsidRPr="00557539">
        <w:rPr>
          <w:rFonts w:eastAsia="MS Mincho"/>
          <w:lang w:val="fr-FR"/>
        </w:rPr>
        <w:t xml:space="preserve">            </w:t>
      </w:r>
      <w:r w:rsidRPr="00557539">
        <w:rPr>
          <w:lang w:val="fr-FR"/>
        </w:rPr>
        <w:t>&lt;element name="attributes" minOccurs="0"&gt;</w:t>
      </w:r>
    </w:p>
    <w:p w14:paraId="666CF43A" w14:textId="77777777" w:rsidR="00F45460" w:rsidRPr="00557539" w:rsidRDefault="00F45460">
      <w:pPr>
        <w:pStyle w:val="PL"/>
        <w:rPr>
          <w:lang w:val="fr-FR" w:eastAsia="zh-CN"/>
        </w:rPr>
      </w:pPr>
      <w:r w:rsidRPr="00557539">
        <w:rPr>
          <w:rFonts w:hint="eastAsia"/>
          <w:lang w:val="fr-FR" w:eastAsia="zh-CN"/>
        </w:rPr>
        <w:lastRenderedPageBreak/>
        <w:t xml:space="preserve">              </w:t>
      </w:r>
      <w:r w:rsidRPr="00557539">
        <w:rPr>
          <w:lang w:val="fr-FR" w:eastAsia="zh-CN"/>
        </w:rPr>
        <w:t>&lt;complexType&gt;</w:t>
      </w:r>
    </w:p>
    <w:p w14:paraId="7CE2557E"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11F6CFB7" w14:textId="77777777" w:rsidR="00F45460" w:rsidRPr="00557539" w:rsidRDefault="00F45460">
      <w:pPr>
        <w:pStyle w:val="PL"/>
        <w:rPr>
          <w:lang w:val="fr-FR" w:eastAsia="zh-CN"/>
        </w:rPr>
      </w:pPr>
      <w:r w:rsidRPr="00557539">
        <w:rPr>
          <w:lang w:val="fr-FR" w:eastAsia="zh-CN"/>
        </w:rPr>
        <w:t xml:space="preserve">                 &lt;element name="dnPrefix"</w:t>
      </w:r>
      <w:r w:rsidRPr="00557539">
        <w:rPr>
          <w:rFonts w:hint="eastAsia"/>
          <w:lang w:val="fr-FR" w:eastAsia="zh-CN"/>
        </w:rPr>
        <w:t xml:space="preserve"> minOccurs=</w:t>
      </w:r>
      <w:r>
        <w:rPr>
          <w:lang w:val="fr-FR"/>
        </w:rPr>
        <w:t>"0"</w:t>
      </w:r>
      <w:r w:rsidRPr="00557539">
        <w:rPr>
          <w:lang w:val="fr-FR" w:eastAsia="zh-CN"/>
        </w:rPr>
        <w:t>/&gt;</w:t>
      </w:r>
    </w:p>
    <w:p w14:paraId="448B6C95"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33D16673" w14:textId="77777777" w:rsidR="00F45460" w:rsidRDefault="00F45460">
      <w:pPr>
        <w:pStyle w:val="PL"/>
        <w:rPr>
          <w:lang w:eastAsia="zh-CN"/>
        </w:rPr>
      </w:pPr>
      <w:r>
        <w:rPr>
          <w:lang w:eastAsia="zh-CN"/>
        </w:rPr>
        <w:t xml:space="preserve">              &lt;/complexType&gt;</w:t>
      </w:r>
    </w:p>
    <w:p w14:paraId="035406D9" w14:textId="77777777" w:rsidR="00F45460" w:rsidRDefault="00F45460">
      <w:pPr>
        <w:pStyle w:val="PL"/>
        <w:rPr>
          <w:rFonts w:eastAsia="MS Mincho"/>
        </w:rPr>
      </w:pPr>
      <w:r>
        <w:t xml:space="preserve">            &lt;/element&gt;</w:t>
      </w:r>
    </w:p>
    <w:p w14:paraId="499767BB" w14:textId="77777777" w:rsidR="00F45460" w:rsidRDefault="00F45460">
      <w:pPr>
        <w:pStyle w:val="PL"/>
        <w:rPr>
          <w:rFonts w:eastAsia="MS Mincho"/>
        </w:rPr>
      </w:pPr>
      <w:r>
        <w:rPr>
          <w:rFonts w:eastAsia="MS Mincho"/>
        </w:rPr>
        <w:t xml:space="preserve">            &lt;choice minOccurs="0" maxOccurs="unbounded"&gt;</w:t>
      </w:r>
    </w:p>
    <w:p w14:paraId="507353EA" w14:textId="77777777" w:rsidR="00F45460" w:rsidRDefault="00F45460">
      <w:pPr>
        <w:pStyle w:val="PL"/>
        <w:rPr>
          <w:rFonts w:eastAsia="MS Mincho"/>
        </w:rPr>
      </w:pPr>
      <w:r>
        <w:rPr>
          <w:rFonts w:eastAsia="MS Mincho"/>
        </w:rPr>
        <w:t xml:space="preserve">              &lt;element ref="xn:ManagedElement"/&gt;</w:t>
      </w:r>
    </w:p>
    <w:p w14:paraId="736726D3" w14:textId="77777777" w:rsidR="00F45460" w:rsidRDefault="00F45460">
      <w:pPr>
        <w:pStyle w:val="PL"/>
        <w:rPr>
          <w:rFonts w:eastAsia="MS Mincho"/>
        </w:rPr>
      </w:pPr>
      <w:r>
        <w:rPr>
          <w:rFonts w:eastAsia="MS Mincho"/>
        </w:rPr>
        <w:t xml:space="preserve">            &lt;/choice&gt;</w:t>
      </w:r>
    </w:p>
    <w:p w14:paraId="57495F4B" w14:textId="77777777" w:rsidR="00F45460" w:rsidRPr="00557539" w:rsidRDefault="00F45460">
      <w:pPr>
        <w:pStyle w:val="PL"/>
        <w:rPr>
          <w:rFonts w:eastAsia="MS Mincho"/>
          <w:lang w:val="fr-FR"/>
        </w:rPr>
      </w:pPr>
      <w:r>
        <w:rPr>
          <w:rFonts w:eastAsia="MS Mincho"/>
        </w:rPr>
        <w:t xml:space="preserve">          </w:t>
      </w:r>
      <w:r w:rsidRPr="00557539">
        <w:rPr>
          <w:rFonts w:eastAsia="MS Mincho"/>
          <w:lang w:val="fr-FR"/>
        </w:rPr>
        <w:t>&lt;/sequence&gt;</w:t>
      </w:r>
    </w:p>
    <w:p w14:paraId="34D996CA" w14:textId="77777777" w:rsidR="00F45460" w:rsidRPr="00557539" w:rsidRDefault="00F45460">
      <w:pPr>
        <w:pStyle w:val="PL"/>
        <w:rPr>
          <w:rFonts w:eastAsia="MS Mincho"/>
          <w:lang w:val="fr-FR"/>
        </w:rPr>
      </w:pPr>
      <w:r w:rsidRPr="00557539">
        <w:rPr>
          <w:rFonts w:eastAsia="MS Mincho"/>
          <w:lang w:val="fr-FR"/>
        </w:rPr>
        <w:t xml:space="preserve">        &lt;/extension&gt;</w:t>
      </w:r>
    </w:p>
    <w:p w14:paraId="1A7A955B" w14:textId="77777777" w:rsidR="00F45460" w:rsidRPr="00557539" w:rsidRDefault="00F45460">
      <w:pPr>
        <w:pStyle w:val="PL"/>
        <w:rPr>
          <w:rFonts w:eastAsia="MS Mincho"/>
          <w:lang w:val="fr-FR"/>
        </w:rPr>
      </w:pPr>
      <w:r w:rsidRPr="00557539">
        <w:rPr>
          <w:rFonts w:eastAsia="MS Mincho"/>
          <w:lang w:val="fr-FR"/>
        </w:rPr>
        <w:t xml:space="preserve">      &lt;/complexContent&gt;</w:t>
      </w:r>
    </w:p>
    <w:p w14:paraId="6BC092F5" w14:textId="77777777" w:rsidR="00F45460" w:rsidRPr="00557539" w:rsidRDefault="00F45460">
      <w:pPr>
        <w:pStyle w:val="PL"/>
        <w:rPr>
          <w:rFonts w:eastAsia="MS Mincho"/>
          <w:lang w:val="fr-FR"/>
        </w:rPr>
      </w:pPr>
      <w:r w:rsidRPr="00557539">
        <w:rPr>
          <w:rFonts w:eastAsia="MS Mincho"/>
          <w:lang w:val="fr-FR"/>
        </w:rPr>
        <w:t xml:space="preserve">    &lt;/complexType&gt;</w:t>
      </w:r>
    </w:p>
    <w:p w14:paraId="55D2A51B" w14:textId="77777777" w:rsidR="00F45460" w:rsidRPr="00557539" w:rsidRDefault="00F45460">
      <w:pPr>
        <w:pStyle w:val="PL"/>
        <w:rPr>
          <w:rFonts w:eastAsia="MS Mincho"/>
          <w:lang w:val="fr-FR"/>
        </w:rPr>
      </w:pPr>
      <w:r w:rsidRPr="00557539">
        <w:rPr>
          <w:rFonts w:eastAsia="MS Mincho"/>
          <w:lang w:val="fr-FR"/>
        </w:rPr>
        <w:t xml:space="preserve">  &lt;/element&gt;</w:t>
      </w:r>
    </w:p>
    <w:p w14:paraId="0D14F06D" w14:textId="77777777" w:rsidR="00F45460" w:rsidRPr="00557539" w:rsidRDefault="00F45460">
      <w:pPr>
        <w:pStyle w:val="PL"/>
        <w:rPr>
          <w:rFonts w:eastAsia="MS Mincho"/>
          <w:lang w:val="fr-FR"/>
        </w:rPr>
      </w:pPr>
    </w:p>
    <w:p w14:paraId="7758437C" w14:textId="77777777" w:rsidR="00F45460" w:rsidRPr="00557539" w:rsidRDefault="00F45460">
      <w:pPr>
        <w:pStyle w:val="PL"/>
        <w:rPr>
          <w:rFonts w:eastAsia="MS Mincho"/>
          <w:lang w:val="fr-FR"/>
        </w:rPr>
      </w:pPr>
      <w:r w:rsidRPr="00557539">
        <w:rPr>
          <w:rFonts w:eastAsia="MS Mincho"/>
          <w:lang w:val="fr-FR"/>
        </w:rPr>
        <w:t xml:space="preserve">  &lt;element name="ManagementNode"&gt;</w:t>
      </w:r>
    </w:p>
    <w:p w14:paraId="1021ED9A" w14:textId="77777777" w:rsidR="00F45460" w:rsidRPr="00557539" w:rsidRDefault="00F45460">
      <w:pPr>
        <w:pStyle w:val="PL"/>
        <w:rPr>
          <w:rFonts w:eastAsia="MS Mincho"/>
          <w:lang w:val="fr-FR"/>
        </w:rPr>
      </w:pPr>
      <w:r w:rsidRPr="00557539">
        <w:rPr>
          <w:rFonts w:eastAsia="MS Mincho"/>
          <w:lang w:val="fr-FR"/>
        </w:rPr>
        <w:t xml:space="preserve">    &lt;complexType&gt;</w:t>
      </w:r>
    </w:p>
    <w:p w14:paraId="00A4E2AC" w14:textId="77777777" w:rsidR="00F45460" w:rsidRDefault="00F45460">
      <w:pPr>
        <w:pStyle w:val="PL"/>
        <w:rPr>
          <w:rFonts w:eastAsia="MS Mincho"/>
          <w:lang w:val="fr-FR"/>
        </w:rPr>
      </w:pPr>
      <w:r w:rsidRPr="00557539">
        <w:rPr>
          <w:rFonts w:eastAsia="MS Mincho"/>
          <w:lang w:val="fr-FR"/>
        </w:rPr>
        <w:t xml:space="preserve">      </w:t>
      </w:r>
      <w:r>
        <w:rPr>
          <w:rFonts w:eastAsia="MS Mincho"/>
          <w:lang w:val="fr-FR"/>
        </w:rPr>
        <w:t>&lt;complexContent&gt;</w:t>
      </w:r>
    </w:p>
    <w:p w14:paraId="50989D07" w14:textId="77777777" w:rsidR="00F45460" w:rsidRDefault="00F45460">
      <w:pPr>
        <w:pStyle w:val="PL"/>
        <w:rPr>
          <w:rFonts w:eastAsia="MS Mincho"/>
          <w:lang w:val="fr-FR"/>
        </w:rPr>
      </w:pPr>
      <w:r>
        <w:rPr>
          <w:rFonts w:eastAsia="MS Mincho"/>
          <w:lang w:val="fr-FR"/>
        </w:rPr>
        <w:t xml:space="preserve">        &lt;extension base="xn:NrmClass"&gt;</w:t>
      </w:r>
    </w:p>
    <w:p w14:paraId="09CCE665" w14:textId="77777777" w:rsidR="00F45460" w:rsidRDefault="00F45460">
      <w:pPr>
        <w:pStyle w:val="PL"/>
        <w:rPr>
          <w:rFonts w:eastAsia="MS Mincho"/>
          <w:lang w:val="fr-FR"/>
        </w:rPr>
      </w:pPr>
      <w:r>
        <w:rPr>
          <w:rFonts w:eastAsia="MS Mincho"/>
          <w:lang w:val="fr-FR"/>
        </w:rPr>
        <w:t xml:space="preserve">          &lt;sequence&gt;</w:t>
      </w:r>
    </w:p>
    <w:p w14:paraId="14AF6F42" w14:textId="77777777" w:rsidR="00F45460" w:rsidRDefault="00F45460">
      <w:pPr>
        <w:pStyle w:val="PL"/>
        <w:rPr>
          <w:lang w:val="fr-FR"/>
        </w:rPr>
      </w:pPr>
      <w:r>
        <w:rPr>
          <w:rFonts w:eastAsia="MS Mincho"/>
          <w:lang w:val="fr-FR"/>
        </w:rPr>
        <w:t xml:space="preserve">            </w:t>
      </w:r>
      <w:r>
        <w:rPr>
          <w:lang w:val="fr-FR"/>
        </w:rPr>
        <w:t>&lt;element name="attributes" minOccurs="0"&gt;</w:t>
      </w:r>
    </w:p>
    <w:p w14:paraId="294C0428" w14:textId="77777777" w:rsidR="00F45460" w:rsidRDefault="00F45460">
      <w:pPr>
        <w:pStyle w:val="PL"/>
        <w:rPr>
          <w:lang w:val="fr-FR"/>
        </w:rPr>
      </w:pPr>
      <w:r>
        <w:rPr>
          <w:lang w:val="fr-FR"/>
        </w:rPr>
        <w:t xml:space="preserve">              &lt;complexType&gt;</w:t>
      </w:r>
    </w:p>
    <w:p w14:paraId="64482974" w14:textId="77777777" w:rsidR="00F45460" w:rsidRDefault="00F45460">
      <w:pPr>
        <w:pStyle w:val="PL"/>
        <w:rPr>
          <w:rFonts w:eastAsia="MS Mincho"/>
          <w:lang w:val="fr-FR"/>
        </w:rPr>
      </w:pPr>
      <w:r>
        <w:rPr>
          <w:lang w:val="fr-FR"/>
        </w:rPr>
        <w:t xml:space="preserve">      </w:t>
      </w:r>
      <w:r>
        <w:rPr>
          <w:rFonts w:eastAsia="MS Mincho"/>
          <w:lang w:val="fr-FR"/>
        </w:rPr>
        <w:t xml:space="preserve">          &lt;all&gt;</w:t>
      </w:r>
    </w:p>
    <w:p w14:paraId="3F6B2673"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name="userLabel"/&gt;</w:t>
      </w:r>
    </w:p>
    <w:p w14:paraId="0CAEE56B"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name="vendorName"/&gt;</w:t>
      </w:r>
    </w:p>
    <w:p w14:paraId="2CA3F2F8" w14:textId="77777777" w:rsidR="00F45460" w:rsidRPr="00557539" w:rsidRDefault="00F45460">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name="locationName"/&gt;</w:t>
      </w:r>
    </w:p>
    <w:p w14:paraId="28ACD74E"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name="managedElements" type="xn:dnList"</w:t>
      </w:r>
      <w:r w:rsidRPr="00557539">
        <w:rPr>
          <w:rFonts w:hint="eastAsia"/>
          <w:lang w:eastAsia="zh-CN"/>
        </w:rPr>
        <w:t xml:space="preserve"> </w:t>
      </w:r>
      <w:r>
        <w:rPr>
          <w:rFonts w:hint="eastAsia"/>
          <w:lang w:eastAsia="zh-CN"/>
        </w:rPr>
        <w:t>minOccurs=</w:t>
      </w:r>
      <w:r w:rsidRPr="00557539">
        <w:t>"0"</w:t>
      </w:r>
      <w:r w:rsidRPr="00557539">
        <w:rPr>
          <w:rFonts w:eastAsia="MS Mincho"/>
        </w:rPr>
        <w:t>/&gt;</w:t>
      </w:r>
    </w:p>
    <w:p w14:paraId="09CCA28E"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name="swVersion"/&gt;</w:t>
      </w:r>
    </w:p>
    <w:p w14:paraId="0A84E58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2766FC09"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34DFA662" w14:textId="77777777" w:rsidR="00F45460" w:rsidRDefault="00F45460">
      <w:pPr>
        <w:pStyle w:val="PL"/>
      </w:pPr>
      <w:r>
        <w:rPr>
          <w:rFonts w:eastAsia="MS Mincho"/>
        </w:rPr>
        <w:t xml:space="preserve">              </w:t>
      </w:r>
      <w:r>
        <w:t>&lt;/complexType&gt;</w:t>
      </w:r>
    </w:p>
    <w:p w14:paraId="02FED186" w14:textId="77777777" w:rsidR="00F45460" w:rsidRDefault="00F45460">
      <w:pPr>
        <w:pStyle w:val="PL"/>
        <w:rPr>
          <w:rFonts w:eastAsia="MS Mincho"/>
        </w:rPr>
      </w:pPr>
      <w:r>
        <w:t xml:space="preserve">            &lt;/element&gt;</w:t>
      </w:r>
    </w:p>
    <w:p w14:paraId="04B8C5F1" w14:textId="77777777" w:rsidR="00F45460" w:rsidRDefault="00F45460">
      <w:pPr>
        <w:pStyle w:val="PL"/>
        <w:rPr>
          <w:rFonts w:eastAsia="MS Mincho"/>
        </w:rPr>
      </w:pPr>
      <w:r>
        <w:rPr>
          <w:rFonts w:eastAsia="MS Mincho"/>
        </w:rPr>
        <w:t xml:space="preserve">            &lt;choice minOccurs="0" maxOccurs="unbounded"&gt;</w:t>
      </w:r>
    </w:p>
    <w:p w14:paraId="3F8E743D" w14:textId="77777777" w:rsidR="00F45460" w:rsidRPr="002331AD" w:rsidRDefault="00F45460">
      <w:pPr>
        <w:pStyle w:val="PL"/>
        <w:rPr>
          <w:rFonts w:eastAsia="MS Mincho"/>
        </w:rPr>
      </w:pPr>
      <w:r>
        <w:rPr>
          <w:rFonts w:eastAsia="MS Mincho"/>
        </w:rPr>
        <w:t xml:space="preserve">              </w:t>
      </w:r>
      <w:r w:rsidRPr="002331AD">
        <w:rPr>
          <w:rFonts w:eastAsia="MS Mincho"/>
        </w:rPr>
        <w:t>&lt;element ref="xn:IRPAgent"/&gt;</w:t>
      </w:r>
    </w:p>
    <w:p w14:paraId="570E0FC8" w14:textId="77777777" w:rsidR="00F45460" w:rsidRPr="002331AD" w:rsidRDefault="00F45460">
      <w:pPr>
        <w:pStyle w:val="PL"/>
        <w:rPr>
          <w:rFonts w:eastAsia="MS Mincho"/>
        </w:rPr>
      </w:pPr>
      <w:r w:rsidRPr="002331AD">
        <w:rPr>
          <w:rFonts w:eastAsia="MS Mincho"/>
        </w:rPr>
        <w:t xml:space="preserve">              &lt;element ref="xn:VsDataContainer"/&gt;</w:t>
      </w:r>
    </w:p>
    <w:p w14:paraId="51804F16" w14:textId="77777777" w:rsidR="00F45460" w:rsidRPr="002331AD" w:rsidRDefault="00F45460">
      <w:pPr>
        <w:pStyle w:val="PL"/>
        <w:rPr>
          <w:rFonts w:eastAsia="MS Mincho"/>
        </w:rPr>
      </w:pPr>
      <w:r w:rsidRPr="002331AD">
        <w:rPr>
          <w:rFonts w:eastAsia="MS Mincho"/>
        </w:rPr>
        <w:t xml:space="preserve">            &lt;/choice&gt;</w:t>
      </w:r>
    </w:p>
    <w:p w14:paraId="4266DA41" w14:textId="77777777" w:rsidR="00F45460" w:rsidRPr="002331AD" w:rsidRDefault="00F45460">
      <w:pPr>
        <w:pStyle w:val="PL"/>
        <w:rPr>
          <w:rFonts w:eastAsia="MS Mincho"/>
        </w:rPr>
      </w:pPr>
      <w:r w:rsidRPr="002331AD">
        <w:rPr>
          <w:rFonts w:eastAsia="MS Mincho"/>
        </w:rPr>
        <w:t xml:space="preserve">          &lt;/sequence&gt;</w:t>
      </w:r>
    </w:p>
    <w:p w14:paraId="7ECFD297" w14:textId="77777777" w:rsidR="00F45460" w:rsidRPr="002331AD" w:rsidRDefault="00F45460">
      <w:pPr>
        <w:pStyle w:val="PL"/>
        <w:rPr>
          <w:rFonts w:eastAsia="MS Mincho"/>
        </w:rPr>
      </w:pPr>
      <w:r w:rsidRPr="002331AD">
        <w:rPr>
          <w:rFonts w:eastAsia="MS Mincho"/>
        </w:rPr>
        <w:t xml:space="preserve">        &lt;/extension&gt;</w:t>
      </w:r>
    </w:p>
    <w:p w14:paraId="05CEE90A" w14:textId="77777777" w:rsidR="00F45460" w:rsidRPr="002331AD" w:rsidRDefault="00F45460">
      <w:pPr>
        <w:pStyle w:val="PL"/>
        <w:rPr>
          <w:rFonts w:eastAsia="MS Mincho"/>
        </w:rPr>
      </w:pPr>
      <w:r w:rsidRPr="002331AD">
        <w:rPr>
          <w:rFonts w:eastAsia="MS Mincho"/>
        </w:rPr>
        <w:t xml:space="preserve">      &lt;/complexContent&gt;</w:t>
      </w:r>
    </w:p>
    <w:p w14:paraId="6DCED39C" w14:textId="77777777" w:rsidR="00F45460" w:rsidRPr="002331AD" w:rsidRDefault="00F45460">
      <w:pPr>
        <w:pStyle w:val="PL"/>
        <w:rPr>
          <w:rFonts w:eastAsia="MS Mincho"/>
        </w:rPr>
      </w:pPr>
      <w:r w:rsidRPr="002331AD">
        <w:rPr>
          <w:rFonts w:eastAsia="MS Mincho"/>
        </w:rPr>
        <w:t xml:space="preserve">    &lt;/complexType&gt;</w:t>
      </w:r>
    </w:p>
    <w:p w14:paraId="3299039B" w14:textId="77777777" w:rsidR="001808C0" w:rsidRPr="002331AD" w:rsidRDefault="00F45460" w:rsidP="001808C0">
      <w:pPr>
        <w:pStyle w:val="PL"/>
        <w:rPr>
          <w:rFonts w:eastAsia="MS Mincho"/>
        </w:rPr>
      </w:pPr>
      <w:r w:rsidRPr="002331AD">
        <w:rPr>
          <w:rFonts w:eastAsia="MS Mincho"/>
        </w:rPr>
        <w:t xml:space="preserve">  &lt;/element&gt;</w:t>
      </w:r>
    </w:p>
    <w:p w14:paraId="332C1592" w14:textId="77777777" w:rsidR="001808C0" w:rsidRPr="002331AD" w:rsidRDefault="001808C0" w:rsidP="001808C0">
      <w:pPr>
        <w:pStyle w:val="PL"/>
        <w:rPr>
          <w:rFonts w:eastAsia="MS Mincho"/>
        </w:rPr>
      </w:pPr>
    </w:p>
    <w:p w14:paraId="3D4447B9" w14:textId="77777777" w:rsidR="001808C0" w:rsidRPr="002331AD" w:rsidRDefault="001808C0" w:rsidP="001808C0">
      <w:pPr>
        <w:pStyle w:val="PL"/>
        <w:rPr>
          <w:rFonts w:eastAsia="MS Mincho"/>
        </w:rPr>
      </w:pPr>
      <w:r w:rsidRPr="002331AD">
        <w:rPr>
          <w:rFonts w:eastAsia="MS Mincho"/>
        </w:rPr>
        <w:t xml:space="preserve">  &lt;element name="MeasurementControl"&gt;</w:t>
      </w:r>
    </w:p>
    <w:p w14:paraId="7F805B32" w14:textId="77777777" w:rsidR="001808C0" w:rsidRPr="00557539" w:rsidRDefault="001808C0" w:rsidP="001808C0">
      <w:pPr>
        <w:pStyle w:val="PL"/>
        <w:rPr>
          <w:rFonts w:eastAsia="MS Mincho"/>
          <w:lang w:val="fr-FR"/>
        </w:rPr>
      </w:pPr>
      <w:r w:rsidRPr="002331AD">
        <w:rPr>
          <w:rFonts w:eastAsia="MS Mincho"/>
        </w:rPr>
        <w:t xml:space="preserve">    </w:t>
      </w:r>
      <w:r w:rsidRPr="00557539">
        <w:rPr>
          <w:rFonts w:eastAsia="MS Mincho"/>
          <w:lang w:val="fr-FR"/>
        </w:rPr>
        <w:t>&lt;complexType&gt;</w:t>
      </w:r>
    </w:p>
    <w:p w14:paraId="7A3788F1" w14:textId="77777777" w:rsidR="001808C0" w:rsidRDefault="001808C0" w:rsidP="001808C0">
      <w:pPr>
        <w:pStyle w:val="PL"/>
        <w:rPr>
          <w:rFonts w:eastAsia="MS Mincho"/>
          <w:lang w:val="fr-FR"/>
        </w:rPr>
      </w:pPr>
      <w:r w:rsidRPr="00557539">
        <w:rPr>
          <w:rFonts w:eastAsia="MS Mincho"/>
          <w:lang w:val="fr-FR"/>
        </w:rPr>
        <w:t xml:space="preserve">      </w:t>
      </w:r>
      <w:r>
        <w:rPr>
          <w:rFonts w:eastAsia="MS Mincho"/>
          <w:lang w:val="fr-FR"/>
        </w:rPr>
        <w:t>&lt;complexContent&gt;</w:t>
      </w:r>
    </w:p>
    <w:p w14:paraId="3F8D8873" w14:textId="77777777" w:rsidR="001808C0" w:rsidRDefault="001808C0" w:rsidP="001808C0">
      <w:pPr>
        <w:pStyle w:val="PL"/>
        <w:rPr>
          <w:rFonts w:eastAsia="MS Mincho"/>
          <w:lang w:val="fr-FR"/>
        </w:rPr>
      </w:pPr>
      <w:r>
        <w:rPr>
          <w:rFonts w:eastAsia="MS Mincho"/>
          <w:lang w:val="fr-FR"/>
        </w:rPr>
        <w:t xml:space="preserve">        &lt;extension base="xn:NrmClass"&gt;</w:t>
      </w:r>
    </w:p>
    <w:p w14:paraId="33B88A35" w14:textId="77777777" w:rsidR="001808C0" w:rsidRPr="002331AD" w:rsidRDefault="001808C0" w:rsidP="001808C0">
      <w:pPr>
        <w:pStyle w:val="PL"/>
        <w:rPr>
          <w:rFonts w:eastAsia="MS Mincho"/>
        </w:rPr>
      </w:pPr>
      <w:r>
        <w:rPr>
          <w:rFonts w:eastAsia="MS Mincho"/>
          <w:lang w:val="fr-FR"/>
        </w:rPr>
        <w:t xml:space="preserve">          </w:t>
      </w:r>
      <w:r w:rsidRPr="002331AD">
        <w:rPr>
          <w:rFonts w:eastAsia="MS Mincho"/>
        </w:rPr>
        <w:t>&lt;sequence&gt;</w:t>
      </w:r>
    </w:p>
    <w:p w14:paraId="499AD258" w14:textId="77777777" w:rsidR="001808C0" w:rsidRPr="002331AD" w:rsidRDefault="001808C0" w:rsidP="001808C0">
      <w:pPr>
        <w:pStyle w:val="PL"/>
      </w:pPr>
      <w:r w:rsidRPr="002331AD">
        <w:rPr>
          <w:rFonts w:eastAsia="MS Mincho"/>
        </w:rPr>
        <w:t xml:space="preserve">            </w:t>
      </w:r>
      <w:r w:rsidRPr="002331AD">
        <w:t>&lt;element name="attributes" minOccurs="0"&gt;</w:t>
      </w:r>
    </w:p>
    <w:p w14:paraId="5384518F" w14:textId="77777777" w:rsidR="001808C0" w:rsidRPr="00557539" w:rsidRDefault="001808C0" w:rsidP="001808C0">
      <w:pPr>
        <w:pStyle w:val="PL"/>
      </w:pPr>
      <w:r w:rsidRPr="002331AD">
        <w:t xml:space="preserve">              </w:t>
      </w:r>
      <w:r w:rsidRPr="00557539">
        <w:t>&lt;complexType&gt;</w:t>
      </w:r>
    </w:p>
    <w:p w14:paraId="1639C1C1"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40CAC4A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pMAdministrativeState</w:t>
      </w:r>
      <w:r w:rsidRPr="00557539">
        <w:rPr>
          <w:rFonts w:eastAsia="MS Mincho"/>
        </w:rPr>
        <w:t>" type=</w:t>
      </w:r>
      <w:r>
        <w:t>"xn:pMAdministrativeStateType"</w:t>
      </w:r>
      <w:r w:rsidRPr="00557539">
        <w:rPr>
          <w:rFonts w:eastAsia="MS Mincho"/>
        </w:rPr>
        <w:t>/&gt;</w:t>
      </w:r>
    </w:p>
    <w:p w14:paraId="3DE8309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w:t>
      </w:r>
      <w:r>
        <w:rPr>
          <w:rFonts w:cs="Courier New"/>
          <w:szCs w:val="18"/>
        </w:rPr>
        <w:t>Operational</w:t>
      </w:r>
      <w:r w:rsidRPr="00CE6AD3">
        <w:rPr>
          <w:rFonts w:cs="Courier New"/>
          <w:szCs w:val="18"/>
        </w:rPr>
        <w:t>State</w:t>
      </w:r>
      <w:r w:rsidRPr="00557539">
        <w:rPr>
          <w:rFonts w:eastAsia="MS Mincho"/>
        </w:rPr>
        <w:t>" type=</w:t>
      </w:r>
      <w:r>
        <w:t>"xn:pMOperationalStateType"</w:t>
      </w:r>
      <w:r w:rsidRPr="00557539">
        <w:rPr>
          <w:rFonts w:eastAsia="MS Mincho"/>
        </w:rPr>
        <w:t>/&gt;</w:t>
      </w:r>
    </w:p>
    <w:p w14:paraId="0F9BC6A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w:t>
      </w:r>
      <w:r w:rsidRPr="00CE6AD3">
        <w:rPr>
          <w:rFonts w:ascii="Courier" w:hAnsi="Courier"/>
        </w:rPr>
        <w:t>ileBasedGP</w:t>
      </w:r>
      <w:r w:rsidRPr="00557539">
        <w:rPr>
          <w:rFonts w:eastAsia="MS Mincho"/>
        </w:rPr>
        <w:t xml:space="preserve">" </w:t>
      </w:r>
      <w:r>
        <w:rPr>
          <w:lang w:val="en-US" w:eastAsia="zh-CN"/>
        </w:rPr>
        <w:t>type</w:t>
      </w:r>
      <w:r>
        <w:t>="integer"</w:t>
      </w:r>
      <w:r w:rsidRPr="00557539">
        <w:rPr>
          <w:rFonts w:eastAsia="MS Mincho"/>
        </w:rPr>
        <w:t>/&gt;</w:t>
      </w:r>
    </w:p>
    <w:p w14:paraId="661FB87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defaultFileReportingPeriod</w:t>
      </w:r>
      <w:r w:rsidRPr="00557539">
        <w:rPr>
          <w:rFonts w:eastAsia="MS Mincho"/>
        </w:rPr>
        <w:t xml:space="preserve">" </w:t>
      </w:r>
      <w:r>
        <w:rPr>
          <w:lang w:val="en-US" w:eastAsia="zh-CN"/>
        </w:rPr>
        <w:t>type</w:t>
      </w:r>
      <w:r>
        <w:t>="integer"</w:t>
      </w:r>
      <w:r w:rsidRPr="00557539">
        <w:rPr>
          <w:rFonts w:eastAsia="MS Mincho"/>
        </w:rPr>
        <w:t>/&gt;</w:t>
      </w:r>
    </w:p>
    <w:p w14:paraId="69F3E2D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defaultF</w:t>
      </w:r>
      <w:r w:rsidRPr="00CE6AD3">
        <w:rPr>
          <w:rFonts w:cs="Courier New"/>
          <w:szCs w:val="18"/>
        </w:rPr>
        <w:t>ileLocation</w:t>
      </w:r>
      <w:r w:rsidRPr="00557539">
        <w:rPr>
          <w:rFonts w:eastAsia="MS Mincho"/>
        </w:rPr>
        <w:t xml:space="preserve">" </w:t>
      </w:r>
      <w:r>
        <w:rPr>
          <w:lang w:val="en-US" w:eastAsia="zh-CN"/>
        </w:rPr>
        <w:t>type</w:t>
      </w:r>
      <w:r>
        <w:t>="string"</w:t>
      </w:r>
      <w:r w:rsidRPr="00557539">
        <w:rPr>
          <w:rFonts w:eastAsia="MS Mincho"/>
        </w:rPr>
        <w:t>/&gt;</w:t>
      </w:r>
    </w:p>
    <w:p w14:paraId="4C51AAB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defaultS</w:t>
      </w:r>
      <w:r w:rsidRPr="00CE6AD3">
        <w:rPr>
          <w:rFonts w:ascii="Courier" w:hAnsi="Courier"/>
        </w:rPr>
        <w:t>treamBasedGP</w:t>
      </w:r>
      <w:r w:rsidRPr="00557539">
        <w:rPr>
          <w:rFonts w:eastAsia="MS Mincho"/>
        </w:rPr>
        <w:t xml:space="preserve">" </w:t>
      </w:r>
      <w:r>
        <w:rPr>
          <w:lang w:val="en-US" w:eastAsia="zh-CN"/>
        </w:rPr>
        <w:t>type</w:t>
      </w:r>
      <w:r>
        <w:t>="integer"</w:t>
      </w:r>
      <w:r w:rsidRPr="00557539">
        <w:rPr>
          <w:rFonts w:eastAsia="MS Mincho"/>
        </w:rPr>
        <w:t>/&gt;</w:t>
      </w:r>
    </w:p>
    <w:p w14:paraId="740E33AC"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defaultS</w:t>
      </w:r>
      <w:r w:rsidRPr="00CE6AD3">
        <w:rPr>
          <w:rFonts w:cs="Courier New"/>
          <w:szCs w:val="18"/>
        </w:rPr>
        <w:t>treamTarget</w:t>
      </w:r>
      <w:r w:rsidRPr="00557539">
        <w:rPr>
          <w:rFonts w:eastAsia="MS Mincho"/>
        </w:rPr>
        <w:t xml:space="preserve">" </w:t>
      </w:r>
      <w:r>
        <w:rPr>
          <w:lang w:val="en-US" w:eastAsia="zh-CN"/>
        </w:rPr>
        <w:t>type</w:t>
      </w:r>
      <w:r>
        <w:t>="string"</w:t>
      </w:r>
      <w:r w:rsidRPr="00557539">
        <w:rPr>
          <w:rFonts w:eastAsia="MS Mincho"/>
        </w:rPr>
        <w:t>/&gt;</w:t>
      </w:r>
    </w:p>
    <w:p w14:paraId="5FE1327C"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5D5AB98E" w14:textId="77777777" w:rsidR="001808C0" w:rsidRDefault="001808C0" w:rsidP="001808C0">
      <w:pPr>
        <w:pStyle w:val="PL"/>
      </w:pPr>
      <w:r>
        <w:rPr>
          <w:rFonts w:eastAsia="MS Mincho"/>
        </w:rPr>
        <w:t xml:space="preserve">              </w:t>
      </w:r>
      <w:r>
        <w:t>&lt;/complexType&gt;</w:t>
      </w:r>
    </w:p>
    <w:p w14:paraId="7C8D55BF" w14:textId="77777777" w:rsidR="001808C0" w:rsidRDefault="001808C0" w:rsidP="001808C0">
      <w:pPr>
        <w:pStyle w:val="PL"/>
        <w:rPr>
          <w:rFonts w:eastAsia="MS Mincho"/>
        </w:rPr>
      </w:pPr>
      <w:r>
        <w:t xml:space="preserve">            &lt;/element&gt;</w:t>
      </w:r>
    </w:p>
    <w:p w14:paraId="551F866F" w14:textId="77777777" w:rsidR="001808C0" w:rsidRDefault="001808C0" w:rsidP="001808C0">
      <w:pPr>
        <w:pStyle w:val="PL"/>
        <w:rPr>
          <w:rFonts w:eastAsia="MS Mincho"/>
        </w:rPr>
      </w:pPr>
      <w:r>
        <w:rPr>
          <w:rFonts w:eastAsia="MS Mincho"/>
        </w:rPr>
        <w:t xml:space="preserve">            &lt;choice minOccurs="0" maxOccurs="unbounded"&gt;</w:t>
      </w:r>
    </w:p>
    <w:p w14:paraId="35752884" w14:textId="77777777" w:rsidR="001808C0" w:rsidRDefault="001808C0" w:rsidP="001808C0">
      <w:pPr>
        <w:pStyle w:val="PL"/>
        <w:rPr>
          <w:rFonts w:eastAsia="MS Mincho"/>
        </w:rPr>
      </w:pPr>
      <w:r>
        <w:rPr>
          <w:rFonts w:eastAsia="MS Mincho"/>
        </w:rPr>
        <w:t xml:space="preserve">              &lt;element ref="xn:MeasurementReader"/&gt;</w:t>
      </w:r>
    </w:p>
    <w:p w14:paraId="6AA021C6" w14:textId="77777777" w:rsidR="001808C0" w:rsidRDefault="001808C0" w:rsidP="001808C0">
      <w:pPr>
        <w:pStyle w:val="PL"/>
        <w:rPr>
          <w:rFonts w:eastAsia="MS Mincho"/>
        </w:rPr>
      </w:pPr>
      <w:r>
        <w:rPr>
          <w:rFonts w:eastAsia="MS Mincho"/>
        </w:rPr>
        <w:t xml:space="preserve">            &lt;/choice&gt;</w:t>
      </w:r>
    </w:p>
    <w:p w14:paraId="1C3C9042" w14:textId="77777777" w:rsidR="001808C0" w:rsidRPr="00557539" w:rsidRDefault="001808C0" w:rsidP="001808C0">
      <w:pPr>
        <w:pStyle w:val="PL"/>
        <w:rPr>
          <w:rFonts w:eastAsia="MS Mincho"/>
          <w:lang w:val="fr-FR"/>
        </w:rPr>
      </w:pPr>
      <w:r>
        <w:rPr>
          <w:rFonts w:eastAsia="MS Mincho"/>
        </w:rPr>
        <w:t xml:space="preserve">          </w:t>
      </w:r>
      <w:r w:rsidRPr="00557539">
        <w:rPr>
          <w:rFonts w:eastAsia="MS Mincho"/>
          <w:lang w:val="fr-FR"/>
        </w:rPr>
        <w:t>&lt;/sequence&gt;</w:t>
      </w:r>
    </w:p>
    <w:p w14:paraId="5A76F9F5" w14:textId="77777777" w:rsidR="001808C0" w:rsidRPr="00557539" w:rsidRDefault="001808C0" w:rsidP="001808C0">
      <w:pPr>
        <w:pStyle w:val="PL"/>
        <w:rPr>
          <w:rFonts w:eastAsia="MS Mincho"/>
          <w:lang w:val="fr-FR"/>
        </w:rPr>
      </w:pPr>
      <w:r w:rsidRPr="00557539">
        <w:rPr>
          <w:rFonts w:eastAsia="MS Mincho"/>
          <w:lang w:val="fr-FR"/>
        </w:rPr>
        <w:t xml:space="preserve">        &lt;/extension&gt;</w:t>
      </w:r>
    </w:p>
    <w:p w14:paraId="21601EDF" w14:textId="77777777" w:rsidR="001808C0" w:rsidRPr="00557539" w:rsidRDefault="001808C0" w:rsidP="001808C0">
      <w:pPr>
        <w:pStyle w:val="PL"/>
        <w:rPr>
          <w:rFonts w:eastAsia="MS Mincho"/>
          <w:lang w:val="fr-FR"/>
        </w:rPr>
      </w:pPr>
      <w:r w:rsidRPr="00557539">
        <w:rPr>
          <w:rFonts w:eastAsia="MS Mincho"/>
          <w:lang w:val="fr-FR"/>
        </w:rPr>
        <w:t xml:space="preserve">      &lt;/complexContent&gt;</w:t>
      </w:r>
    </w:p>
    <w:p w14:paraId="7F8D15F1" w14:textId="77777777" w:rsidR="001808C0" w:rsidRPr="00557539" w:rsidRDefault="001808C0" w:rsidP="001808C0">
      <w:pPr>
        <w:pStyle w:val="PL"/>
        <w:rPr>
          <w:rFonts w:eastAsia="MS Mincho"/>
          <w:lang w:val="fr-FR"/>
        </w:rPr>
      </w:pPr>
      <w:r w:rsidRPr="00557539">
        <w:rPr>
          <w:rFonts w:eastAsia="MS Mincho"/>
          <w:lang w:val="fr-FR"/>
        </w:rPr>
        <w:t xml:space="preserve">    &lt;/complexType&gt;</w:t>
      </w:r>
    </w:p>
    <w:p w14:paraId="628FC2F3" w14:textId="77777777" w:rsidR="001808C0" w:rsidRPr="00557539" w:rsidRDefault="001808C0" w:rsidP="001808C0">
      <w:pPr>
        <w:pStyle w:val="PL"/>
        <w:rPr>
          <w:rFonts w:eastAsia="MS Mincho"/>
          <w:lang w:val="fr-FR"/>
        </w:rPr>
      </w:pPr>
      <w:r w:rsidRPr="00557539">
        <w:rPr>
          <w:rFonts w:eastAsia="MS Mincho"/>
          <w:lang w:val="fr-FR"/>
        </w:rPr>
        <w:t xml:space="preserve">  &lt;/element&gt;</w:t>
      </w:r>
    </w:p>
    <w:p w14:paraId="4036BC9E" w14:textId="77777777" w:rsidR="001808C0" w:rsidRPr="00557539" w:rsidRDefault="001808C0" w:rsidP="001808C0">
      <w:pPr>
        <w:pStyle w:val="PL"/>
        <w:rPr>
          <w:rFonts w:eastAsia="MS Mincho"/>
          <w:lang w:val="fr-FR"/>
        </w:rPr>
      </w:pPr>
    </w:p>
    <w:p w14:paraId="0EEED929" w14:textId="77777777" w:rsidR="001808C0" w:rsidRDefault="001808C0" w:rsidP="001808C0">
      <w:pPr>
        <w:pStyle w:val="PL"/>
        <w:rPr>
          <w:rFonts w:eastAsia="MS Mincho"/>
        </w:rPr>
      </w:pPr>
      <w:r w:rsidRPr="00557539">
        <w:rPr>
          <w:rFonts w:eastAsia="MS Mincho"/>
          <w:lang w:val="fr-FR"/>
        </w:rPr>
        <w:t xml:space="preserve">  </w:t>
      </w:r>
      <w:r>
        <w:rPr>
          <w:rFonts w:eastAsia="MS Mincho"/>
        </w:rPr>
        <w:t>&lt;element name="MeasurementReader"&gt;</w:t>
      </w:r>
    </w:p>
    <w:p w14:paraId="7C0DB29D" w14:textId="77777777" w:rsidR="001808C0" w:rsidRDefault="001808C0" w:rsidP="001808C0">
      <w:pPr>
        <w:pStyle w:val="PL"/>
        <w:rPr>
          <w:rFonts w:eastAsia="MS Mincho"/>
        </w:rPr>
      </w:pPr>
      <w:r>
        <w:rPr>
          <w:rFonts w:eastAsia="MS Mincho"/>
        </w:rPr>
        <w:t xml:space="preserve">    &lt;complexType&gt;</w:t>
      </w:r>
    </w:p>
    <w:p w14:paraId="348A1E22"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&lt;complexContent&gt;</w:t>
      </w:r>
    </w:p>
    <w:p w14:paraId="31B2C3D0" w14:textId="77777777" w:rsidR="001808C0" w:rsidRPr="00557539" w:rsidRDefault="001808C0" w:rsidP="001808C0">
      <w:pPr>
        <w:pStyle w:val="PL"/>
        <w:rPr>
          <w:rFonts w:eastAsia="MS Mincho"/>
        </w:rPr>
      </w:pPr>
      <w:r w:rsidRPr="00557539">
        <w:rPr>
          <w:rFonts w:eastAsia="MS Mincho"/>
        </w:rPr>
        <w:t xml:space="preserve">        &lt;extension base="xn:NrmClass"&gt;</w:t>
      </w:r>
    </w:p>
    <w:p w14:paraId="320EC4A7" w14:textId="77777777" w:rsidR="001808C0" w:rsidRPr="00557539" w:rsidRDefault="001808C0" w:rsidP="001808C0">
      <w:pPr>
        <w:pStyle w:val="PL"/>
        <w:rPr>
          <w:rFonts w:eastAsia="MS Mincho"/>
        </w:rPr>
      </w:pPr>
      <w:r w:rsidRPr="00557539">
        <w:rPr>
          <w:rFonts w:eastAsia="MS Mincho"/>
        </w:rPr>
        <w:t xml:space="preserve">          &lt;sequence&gt;</w:t>
      </w:r>
    </w:p>
    <w:p w14:paraId="7B9AF615" w14:textId="77777777" w:rsidR="001808C0" w:rsidRPr="00557539" w:rsidRDefault="001808C0" w:rsidP="001808C0">
      <w:pPr>
        <w:pStyle w:val="PL"/>
      </w:pPr>
      <w:r w:rsidRPr="00557539">
        <w:rPr>
          <w:rFonts w:eastAsia="MS Mincho"/>
        </w:rPr>
        <w:t xml:space="preserve">            </w:t>
      </w:r>
      <w:r w:rsidRPr="00557539">
        <w:t>&lt;element name="attributes" minOccurs="0"&gt;</w:t>
      </w:r>
    </w:p>
    <w:p w14:paraId="02DF8569" w14:textId="77777777" w:rsidR="001808C0" w:rsidRPr="00557539" w:rsidRDefault="001808C0" w:rsidP="001808C0">
      <w:pPr>
        <w:pStyle w:val="PL"/>
      </w:pPr>
      <w:r w:rsidRPr="00557539">
        <w:t xml:space="preserve">              &lt;complexType&gt;</w:t>
      </w:r>
    </w:p>
    <w:p w14:paraId="540DB156"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2C58FFD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measurementTypes</w:t>
      </w:r>
      <w:r w:rsidRPr="00557539">
        <w:rPr>
          <w:rFonts w:eastAsia="MS Mincho"/>
        </w:rPr>
        <w:t>"/&gt;</w:t>
      </w:r>
    </w:p>
    <w:p w14:paraId="6D5AE205" w14:textId="77777777" w:rsidR="001808C0" w:rsidRPr="00557539" w:rsidRDefault="001808C0" w:rsidP="001808C0">
      <w:pPr>
        <w:pStyle w:val="PL"/>
        <w:rPr>
          <w:rFonts w:eastAsia="MS Mincho"/>
        </w:rPr>
      </w:pPr>
      <w:r w:rsidRPr="00557539">
        <w:rPr>
          <w:rFonts w:eastAsia="MS Mincho"/>
        </w:rPr>
        <w:lastRenderedPageBreak/>
        <w:t xml:space="preserve">  </w:t>
      </w:r>
      <w:r w:rsidRPr="00557539">
        <w:t xml:space="preserve">    </w:t>
      </w:r>
      <w:r w:rsidRPr="00557539">
        <w:rPr>
          <w:rFonts w:eastAsia="MS Mincho"/>
        </w:rPr>
        <w:t xml:space="preserve">            &lt;element name="</w:t>
      </w:r>
      <w:r w:rsidRPr="00CE6AD3">
        <w:rPr>
          <w:rFonts w:ascii="Courier" w:hAnsi="Courier"/>
        </w:rPr>
        <w:t>fileBasedGP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529DC5A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fileReportingPeriod</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09B3E6B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fileLocation</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55A7C969"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streamBasedGP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20E6987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streamTarget</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4972CB9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managedObjectDNsBasic</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53FA387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41547BA1"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61179FE2" w14:textId="77777777" w:rsidR="001808C0" w:rsidRDefault="001808C0" w:rsidP="001808C0">
      <w:pPr>
        <w:pStyle w:val="PL"/>
      </w:pPr>
      <w:r>
        <w:rPr>
          <w:rFonts w:eastAsia="MS Mincho"/>
        </w:rPr>
        <w:t xml:space="preserve">              </w:t>
      </w:r>
      <w:r>
        <w:t>&lt;/complexType&gt;</w:t>
      </w:r>
    </w:p>
    <w:p w14:paraId="625D9D7B" w14:textId="77777777" w:rsidR="001808C0" w:rsidRDefault="001808C0" w:rsidP="001808C0">
      <w:pPr>
        <w:pStyle w:val="PL"/>
        <w:rPr>
          <w:rFonts w:eastAsia="MS Mincho"/>
        </w:rPr>
      </w:pPr>
      <w:r>
        <w:t xml:space="preserve">            &lt;/element&gt;</w:t>
      </w:r>
    </w:p>
    <w:p w14:paraId="3C6F659B" w14:textId="77777777" w:rsidR="001808C0" w:rsidRDefault="001808C0" w:rsidP="001808C0">
      <w:pPr>
        <w:pStyle w:val="PL"/>
        <w:rPr>
          <w:rFonts w:eastAsia="MS Mincho"/>
        </w:rPr>
      </w:pPr>
      <w:r>
        <w:rPr>
          <w:rFonts w:eastAsia="MS Mincho"/>
        </w:rPr>
        <w:t xml:space="preserve">          &lt;/sequence&gt;</w:t>
      </w:r>
    </w:p>
    <w:p w14:paraId="1899B0B2" w14:textId="77777777" w:rsidR="001808C0" w:rsidRDefault="001808C0" w:rsidP="001808C0">
      <w:pPr>
        <w:pStyle w:val="PL"/>
        <w:rPr>
          <w:rFonts w:eastAsia="MS Mincho"/>
        </w:rPr>
      </w:pPr>
      <w:r>
        <w:rPr>
          <w:rFonts w:eastAsia="MS Mincho"/>
        </w:rPr>
        <w:t xml:space="preserve">        &lt;/extension&gt;</w:t>
      </w:r>
    </w:p>
    <w:p w14:paraId="5B1C57C8" w14:textId="77777777" w:rsidR="001808C0" w:rsidRDefault="001808C0" w:rsidP="001808C0">
      <w:pPr>
        <w:pStyle w:val="PL"/>
        <w:rPr>
          <w:rFonts w:eastAsia="MS Mincho"/>
        </w:rPr>
      </w:pPr>
      <w:r>
        <w:rPr>
          <w:rFonts w:eastAsia="MS Mincho"/>
        </w:rPr>
        <w:t xml:space="preserve">      &lt;/complexContent&gt;</w:t>
      </w:r>
    </w:p>
    <w:p w14:paraId="6960798E" w14:textId="77777777" w:rsidR="001808C0" w:rsidRDefault="001808C0" w:rsidP="001808C0">
      <w:pPr>
        <w:pStyle w:val="PL"/>
        <w:rPr>
          <w:rFonts w:eastAsia="MS Mincho"/>
        </w:rPr>
      </w:pPr>
      <w:r>
        <w:rPr>
          <w:rFonts w:eastAsia="MS Mincho"/>
        </w:rPr>
        <w:t xml:space="preserve">    &lt;/complexType&gt;</w:t>
      </w:r>
    </w:p>
    <w:p w14:paraId="35243DFD" w14:textId="77777777" w:rsidR="00F45460" w:rsidRDefault="001808C0" w:rsidP="001808C0">
      <w:pPr>
        <w:pStyle w:val="PL"/>
        <w:rPr>
          <w:rFonts w:eastAsia="MS Mincho"/>
        </w:rPr>
      </w:pPr>
      <w:r>
        <w:rPr>
          <w:rFonts w:eastAsia="MS Mincho"/>
        </w:rPr>
        <w:t xml:space="preserve">  &lt;/element&gt;</w:t>
      </w:r>
    </w:p>
    <w:p w14:paraId="4A6AE0FC" w14:textId="77777777" w:rsidR="00F45460" w:rsidRDefault="00F45460">
      <w:pPr>
        <w:pStyle w:val="PL"/>
        <w:rPr>
          <w:rFonts w:eastAsia="MS Mincho"/>
        </w:rPr>
      </w:pPr>
    </w:p>
    <w:p w14:paraId="014607BB" w14:textId="77777777" w:rsidR="00F45460" w:rsidRDefault="00F45460">
      <w:pPr>
        <w:pStyle w:val="PL"/>
        <w:rPr>
          <w:rFonts w:eastAsia="MS Mincho"/>
        </w:rPr>
      </w:pPr>
      <w:r>
        <w:rPr>
          <w:rFonts w:eastAsia="MS Mincho"/>
        </w:rPr>
        <w:t xml:space="preserve">  &lt;element name="IRPAgent"&gt;</w:t>
      </w:r>
    </w:p>
    <w:p w14:paraId="76A33EC9" w14:textId="77777777" w:rsidR="00F45460" w:rsidRPr="00557539" w:rsidRDefault="00F45460">
      <w:pPr>
        <w:pStyle w:val="PL"/>
        <w:rPr>
          <w:rFonts w:eastAsia="MS Mincho"/>
        </w:rPr>
      </w:pPr>
      <w:r>
        <w:rPr>
          <w:rFonts w:eastAsia="MS Mincho"/>
        </w:rPr>
        <w:t xml:space="preserve">    </w:t>
      </w:r>
      <w:r w:rsidRPr="00557539">
        <w:rPr>
          <w:rFonts w:eastAsia="MS Mincho"/>
        </w:rPr>
        <w:t>&lt;complexType&gt;</w:t>
      </w:r>
    </w:p>
    <w:p w14:paraId="6FACAB84" w14:textId="77777777" w:rsidR="00F45460" w:rsidRPr="00557539" w:rsidRDefault="00F45460">
      <w:pPr>
        <w:pStyle w:val="PL"/>
        <w:rPr>
          <w:rFonts w:eastAsia="MS Mincho"/>
        </w:rPr>
      </w:pPr>
      <w:r w:rsidRPr="00557539">
        <w:rPr>
          <w:rFonts w:eastAsia="MS Mincho"/>
        </w:rPr>
        <w:t xml:space="preserve">      &lt;complexContent&gt;</w:t>
      </w:r>
    </w:p>
    <w:p w14:paraId="4E3CCE21" w14:textId="77777777" w:rsidR="00F45460" w:rsidRPr="00557539" w:rsidRDefault="00F45460">
      <w:pPr>
        <w:pStyle w:val="PL"/>
        <w:rPr>
          <w:rFonts w:eastAsia="MS Mincho"/>
        </w:rPr>
      </w:pPr>
      <w:r w:rsidRPr="00557539">
        <w:rPr>
          <w:rFonts w:eastAsia="MS Mincho"/>
        </w:rPr>
        <w:t xml:space="preserve">        &lt;extension base="xn:NrmClass"&gt;</w:t>
      </w:r>
    </w:p>
    <w:p w14:paraId="0DBCA67A" w14:textId="77777777" w:rsidR="00F45460" w:rsidRPr="00557539" w:rsidRDefault="00F45460">
      <w:pPr>
        <w:pStyle w:val="PL"/>
        <w:rPr>
          <w:rFonts w:eastAsia="MS Mincho"/>
        </w:rPr>
      </w:pPr>
      <w:r w:rsidRPr="00557539">
        <w:rPr>
          <w:rFonts w:eastAsia="MS Mincho"/>
        </w:rPr>
        <w:t xml:space="preserve">          &lt;sequence&gt;</w:t>
      </w:r>
    </w:p>
    <w:p w14:paraId="194B4BAC" w14:textId="77777777" w:rsidR="00F45460" w:rsidRPr="00557539" w:rsidRDefault="00F45460">
      <w:pPr>
        <w:pStyle w:val="PL"/>
      </w:pPr>
      <w:r w:rsidRPr="00557539">
        <w:rPr>
          <w:rFonts w:eastAsia="MS Mincho"/>
        </w:rPr>
        <w:t xml:space="preserve">            </w:t>
      </w:r>
      <w:r w:rsidRPr="00557539">
        <w:t>&lt;element name="attributes" minOccurs="0"&gt;</w:t>
      </w:r>
    </w:p>
    <w:p w14:paraId="78A2C58C" w14:textId="77777777" w:rsidR="00F45460" w:rsidRPr="00557539" w:rsidRDefault="00F45460">
      <w:pPr>
        <w:pStyle w:val="PL"/>
      </w:pPr>
      <w:r w:rsidRPr="00557539">
        <w:t xml:space="preserve">              &lt;complexType&gt;</w:t>
      </w:r>
    </w:p>
    <w:p w14:paraId="17817151"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5BE4E1CD"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ref="xn:systemDN"</w:t>
      </w:r>
      <w:r w:rsidRPr="00557539">
        <w:rPr>
          <w:rFonts w:hint="eastAsia"/>
          <w:lang w:eastAsia="zh-CN"/>
        </w:rPr>
        <w:t xml:space="preserve"> </w:t>
      </w:r>
      <w:r w:rsidRPr="00557539">
        <w:rPr>
          <w:rFonts w:eastAsia="MS Mincho"/>
        </w:rPr>
        <w:t>minOccurs="0"/&gt;</w:t>
      </w:r>
    </w:p>
    <w:p w14:paraId="76B76A35"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7572734E" w14:textId="77777777" w:rsidR="00F45460" w:rsidRPr="00557539" w:rsidRDefault="00F45460">
      <w:pPr>
        <w:pStyle w:val="PL"/>
      </w:pPr>
      <w:r w:rsidRPr="00557539">
        <w:rPr>
          <w:rFonts w:eastAsia="MS Mincho"/>
        </w:rPr>
        <w:t xml:space="preserve">              </w:t>
      </w:r>
      <w:r w:rsidRPr="00557539">
        <w:t>&lt;/complexType&gt;</w:t>
      </w:r>
    </w:p>
    <w:p w14:paraId="42BE6182" w14:textId="77777777" w:rsidR="00F45460" w:rsidRPr="00557539" w:rsidRDefault="00F45460">
      <w:pPr>
        <w:pStyle w:val="PL"/>
        <w:rPr>
          <w:rFonts w:eastAsia="MS Mincho"/>
        </w:rPr>
      </w:pPr>
      <w:r w:rsidRPr="00557539">
        <w:t xml:space="preserve">            &lt;/element&gt;</w:t>
      </w:r>
    </w:p>
    <w:p w14:paraId="1CAFA0E7" w14:textId="77777777" w:rsidR="00F45460" w:rsidRPr="00557539" w:rsidRDefault="00F45460">
      <w:pPr>
        <w:pStyle w:val="PL"/>
        <w:rPr>
          <w:rFonts w:eastAsia="MS Mincho"/>
        </w:rPr>
      </w:pPr>
      <w:r w:rsidRPr="00557539">
        <w:rPr>
          <w:rFonts w:eastAsia="MS Mincho"/>
        </w:rPr>
        <w:t xml:space="preserve">          &lt;/sequence&gt;</w:t>
      </w:r>
    </w:p>
    <w:p w14:paraId="18BC8E3E" w14:textId="77777777" w:rsidR="00F45460" w:rsidRPr="00557539" w:rsidRDefault="00F45460">
      <w:pPr>
        <w:pStyle w:val="PL"/>
        <w:rPr>
          <w:rFonts w:eastAsia="MS Mincho"/>
        </w:rPr>
      </w:pPr>
      <w:r w:rsidRPr="00557539">
        <w:rPr>
          <w:rFonts w:eastAsia="MS Mincho"/>
        </w:rPr>
        <w:t xml:space="preserve">        &lt;/extension&gt;</w:t>
      </w:r>
    </w:p>
    <w:p w14:paraId="14A9AF93" w14:textId="77777777" w:rsidR="00F45460" w:rsidRPr="00557539" w:rsidRDefault="00F45460">
      <w:pPr>
        <w:pStyle w:val="PL"/>
        <w:rPr>
          <w:rFonts w:eastAsia="MS Mincho"/>
        </w:rPr>
      </w:pPr>
      <w:r w:rsidRPr="00557539">
        <w:rPr>
          <w:rFonts w:eastAsia="MS Mincho"/>
        </w:rPr>
        <w:t xml:space="preserve">      &lt;/complexContent&gt;</w:t>
      </w:r>
    </w:p>
    <w:p w14:paraId="4CC16614" w14:textId="77777777" w:rsidR="00F45460" w:rsidRPr="00557539" w:rsidRDefault="00F45460">
      <w:pPr>
        <w:pStyle w:val="PL"/>
        <w:rPr>
          <w:rFonts w:eastAsia="MS Mincho"/>
        </w:rPr>
      </w:pPr>
      <w:r w:rsidRPr="00557539">
        <w:rPr>
          <w:rFonts w:eastAsia="MS Mincho"/>
        </w:rPr>
        <w:t xml:space="preserve">    &lt;/complexType&gt;</w:t>
      </w:r>
    </w:p>
    <w:p w14:paraId="3275F8A4" w14:textId="77777777" w:rsidR="001808C0" w:rsidRPr="00557539" w:rsidRDefault="00F45460" w:rsidP="001808C0">
      <w:pPr>
        <w:pStyle w:val="PL"/>
        <w:rPr>
          <w:rFonts w:eastAsia="MS Mincho"/>
        </w:rPr>
      </w:pPr>
      <w:r w:rsidRPr="00557539">
        <w:rPr>
          <w:rFonts w:eastAsia="MS Mincho"/>
        </w:rPr>
        <w:t xml:space="preserve">  &lt;/element&gt;</w:t>
      </w:r>
    </w:p>
    <w:p w14:paraId="72D06A37" w14:textId="77777777" w:rsidR="001808C0" w:rsidRPr="00557539" w:rsidRDefault="001808C0" w:rsidP="001808C0">
      <w:pPr>
        <w:pStyle w:val="PL"/>
        <w:rPr>
          <w:rFonts w:eastAsia="MS Mincho"/>
        </w:rPr>
      </w:pPr>
    </w:p>
    <w:p w14:paraId="4087BA7D" w14:textId="77777777" w:rsidR="001808C0" w:rsidRDefault="001808C0" w:rsidP="001808C0">
      <w:pPr>
        <w:pStyle w:val="PL"/>
        <w:rPr>
          <w:rFonts w:eastAsia="MS Mincho"/>
        </w:rPr>
      </w:pPr>
      <w:r>
        <w:rPr>
          <w:rFonts w:eastAsia="MS Mincho"/>
        </w:rPr>
        <w:t xml:space="preserve">  &lt;element name="EP_RP"&gt;</w:t>
      </w:r>
    </w:p>
    <w:p w14:paraId="320A26A7"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&lt;complexType&gt;</w:t>
      </w:r>
    </w:p>
    <w:p w14:paraId="4A7994F5" w14:textId="77777777" w:rsidR="001808C0" w:rsidRPr="00557539" w:rsidRDefault="001808C0" w:rsidP="001808C0">
      <w:pPr>
        <w:pStyle w:val="PL"/>
        <w:rPr>
          <w:rFonts w:eastAsia="MS Mincho"/>
        </w:rPr>
      </w:pPr>
      <w:r w:rsidRPr="00557539">
        <w:rPr>
          <w:rFonts w:eastAsia="MS Mincho"/>
        </w:rPr>
        <w:t xml:space="preserve">      &lt;complexContent&gt;</w:t>
      </w:r>
    </w:p>
    <w:p w14:paraId="35544F00" w14:textId="77777777" w:rsidR="001808C0" w:rsidRPr="00557539" w:rsidRDefault="001808C0" w:rsidP="001808C0">
      <w:pPr>
        <w:pStyle w:val="PL"/>
        <w:rPr>
          <w:rFonts w:eastAsia="MS Mincho"/>
        </w:rPr>
      </w:pPr>
      <w:r w:rsidRPr="00557539">
        <w:rPr>
          <w:rFonts w:eastAsia="MS Mincho"/>
        </w:rPr>
        <w:t xml:space="preserve">        &lt;extension base="xn:NrmClass"&gt;</w:t>
      </w:r>
    </w:p>
    <w:p w14:paraId="7E677E39" w14:textId="77777777" w:rsidR="001808C0" w:rsidRPr="00557539" w:rsidRDefault="001808C0" w:rsidP="001808C0">
      <w:pPr>
        <w:pStyle w:val="PL"/>
        <w:rPr>
          <w:rFonts w:eastAsia="MS Mincho"/>
        </w:rPr>
      </w:pPr>
      <w:r w:rsidRPr="00557539">
        <w:rPr>
          <w:rFonts w:eastAsia="MS Mincho"/>
        </w:rPr>
        <w:t xml:space="preserve">          &lt;sequence&gt;</w:t>
      </w:r>
    </w:p>
    <w:p w14:paraId="63625EFE" w14:textId="77777777" w:rsidR="001808C0" w:rsidRPr="00557539" w:rsidRDefault="001808C0" w:rsidP="001808C0">
      <w:pPr>
        <w:pStyle w:val="PL"/>
      </w:pPr>
      <w:r w:rsidRPr="00557539">
        <w:rPr>
          <w:rFonts w:eastAsia="MS Mincho"/>
        </w:rPr>
        <w:t xml:space="preserve">            </w:t>
      </w:r>
      <w:r w:rsidRPr="00557539">
        <w:t>&lt;element name="attributes" minOccurs="0"&gt;</w:t>
      </w:r>
    </w:p>
    <w:p w14:paraId="4FE33414" w14:textId="77777777" w:rsidR="001808C0" w:rsidRPr="00557539" w:rsidRDefault="001808C0" w:rsidP="001808C0">
      <w:pPr>
        <w:pStyle w:val="PL"/>
      </w:pPr>
      <w:r w:rsidRPr="00557539">
        <w:t xml:space="preserve">              &lt;complexType&gt;</w:t>
      </w:r>
    </w:p>
    <w:p w14:paraId="5A51BC21"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0CAB282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name="farEndEntity" </w:t>
      </w:r>
      <w:r>
        <w:t xml:space="preserve">type="xn:dn" </w:t>
      </w:r>
      <w:r w:rsidRPr="00557539">
        <w:rPr>
          <w:rFonts w:eastAsia="MS Mincho"/>
        </w:rPr>
        <w:t>minOccurs="0"/&gt;</w:t>
      </w:r>
    </w:p>
    <w:p w14:paraId="1D30957F" w14:textId="77777777" w:rsidR="000B24B9" w:rsidRDefault="001808C0" w:rsidP="000B24B9">
      <w:pPr>
        <w:pStyle w:val="PL"/>
        <w:rPr>
          <w:rFonts w:eastAsia="MS Mincho"/>
        </w:rPr>
      </w:pPr>
      <w:r w:rsidRPr="004F6389">
        <w:rPr>
          <w:rFonts w:eastAsia="MS Mincho"/>
        </w:rPr>
        <w:t xml:space="preserve">                  &lt;element name="userLabel" </w:t>
      </w:r>
      <w:r>
        <w:rPr>
          <w:lang w:val="en-US" w:eastAsia="zh-CN"/>
        </w:rPr>
        <w:t>type</w:t>
      </w:r>
      <w:r>
        <w:t>="string"</w:t>
      </w:r>
      <w:r w:rsidRPr="00557539">
        <w:rPr>
          <w:rFonts w:eastAsia="MS Mincho"/>
        </w:rPr>
        <w:t xml:space="preserve"> </w:t>
      </w:r>
      <w:r>
        <w:t>minOccurs=</w:t>
      </w:r>
      <w:r w:rsidRPr="00557539">
        <w:rPr>
          <w:rFonts w:eastAsia="MS Mincho"/>
        </w:rPr>
        <w:t>"0"</w:t>
      </w:r>
      <w:r>
        <w:rPr>
          <w:rFonts w:eastAsia="MS Mincho"/>
        </w:rPr>
        <w:t>/&gt;</w:t>
      </w:r>
    </w:p>
    <w:p w14:paraId="6BE3F27D" w14:textId="77777777" w:rsidR="00487169" w:rsidRDefault="000B24B9" w:rsidP="000B24B9">
      <w:pPr>
        <w:pStyle w:val="PL"/>
        <w:rPr>
          <w:rFonts w:eastAsia="MS Mincho"/>
        </w:rPr>
      </w:pPr>
      <w:r>
        <w:rPr>
          <w:rFonts w:eastAsia="MS Mincho"/>
        </w:rPr>
        <w:tab/>
      </w:r>
      <w:r>
        <w:rPr>
          <w:rFonts w:eastAsia="MS Mincho"/>
        </w:rPr>
        <w:tab/>
      </w:r>
      <w:r>
        <w:rPr>
          <w:rFonts w:eastAsia="MS Mincho"/>
        </w:rPr>
        <w:tab/>
      </w:r>
      <w:r>
        <w:rPr>
          <w:rFonts w:eastAsia="MS Mincho"/>
        </w:rPr>
        <w:tab/>
      </w:r>
      <w:r>
        <w:rPr>
          <w:rFonts w:eastAsia="MS Mincho"/>
        </w:rPr>
        <w:tab/>
      </w:r>
      <w:r>
        <w:rPr>
          <w:rFonts w:eastAsia="MS Mincho"/>
          <w:lang w:val="en-US"/>
        </w:rPr>
        <w:t>&lt;element name="measurementsList"</w:t>
      </w:r>
      <w:r>
        <w:rPr>
          <w:lang w:val="en-US" w:eastAsia="zh-CN"/>
        </w:rPr>
        <w:t xml:space="preserve"> type</w:t>
      </w:r>
      <w:r>
        <w:t xml:space="preserve">="xn:MeasurementsList" </w:t>
      </w:r>
      <w:r>
        <w:rPr>
          <w:lang w:val="en-US" w:eastAsia="zh-CN"/>
        </w:rPr>
        <w:t>minOccurs=</w:t>
      </w:r>
      <w:r w:rsidRPr="00557539">
        <w:t>"0"</w:t>
      </w:r>
      <w:r>
        <w:rPr>
          <w:rFonts w:eastAsia="MS Mincho"/>
          <w:lang w:val="en-US"/>
        </w:rPr>
        <w:t>/&gt;</w:t>
      </w:r>
    </w:p>
    <w:p w14:paraId="22DA9EF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3810755E" w14:textId="77777777" w:rsidR="001808C0" w:rsidRPr="00557539" w:rsidRDefault="001808C0" w:rsidP="001808C0">
      <w:pPr>
        <w:pStyle w:val="PL"/>
      </w:pPr>
      <w:r w:rsidRPr="00557539">
        <w:rPr>
          <w:rFonts w:eastAsia="MS Mincho"/>
        </w:rPr>
        <w:t xml:space="preserve">              </w:t>
      </w:r>
      <w:r w:rsidRPr="00557539">
        <w:t>&lt;/complexType&gt;</w:t>
      </w:r>
    </w:p>
    <w:p w14:paraId="6A736D9D" w14:textId="77777777" w:rsidR="001808C0" w:rsidRPr="00557539" w:rsidRDefault="001808C0" w:rsidP="001808C0">
      <w:pPr>
        <w:pStyle w:val="PL"/>
        <w:rPr>
          <w:rFonts w:eastAsia="MS Mincho"/>
        </w:rPr>
      </w:pPr>
      <w:r w:rsidRPr="00557539">
        <w:t xml:space="preserve">            &lt;/element&gt;</w:t>
      </w:r>
    </w:p>
    <w:p w14:paraId="69411166" w14:textId="77777777" w:rsidR="001808C0" w:rsidRPr="00557539" w:rsidRDefault="001808C0" w:rsidP="001808C0">
      <w:pPr>
        <w:pStyle w:val="PL"/>
        <w:rPr>
          <w:rFonts w:eastAsia="MS Mincho"/>
        </w:rPr>
      </w:pPr>
      <w:r w:rsidRPr="00557539">
        <w:rPr>
          <w:rFonts w:eastAsia="MS Mincho"/>
        </w:rPr>
        <w:t xml:space="preserve">          &lt;/sequence&gt;</w:t>
      </w:r>
    </w:p>
    <w:p w14:paraId="00456F71" w14:textId="77777777" w:rsidR="001808C0" w:rsidRPr="00557539" w:rsidRDefault="001808C0" w:rsidP="001808C0">
      <w:pPr>
        <w:pStyle w:val="PL"/>
        <w:rPr>
          <w:rFonts w:eastAsia="MS Mincho"/>
        </w:rPr>
      </w:pPr>
      <w:r w:rsidRPr="00557539">
        <w:rPr>
          <w:rFonts w:eastAsia="MS Mincho"/>
        </w:rPr>
        <w:t xml:space="preserve">        &lt;/extension&gt;</w:t>
      </w:r>
    </w:p>
    <w:p w14:paraId="02D0FF6C" w14:textId="77777777" w:rsidR="001808C0" w:rsidRPr="00557539" w:rsidRDefault="001808C0" w:rsidP="001808C0">
      <w:pPr>
        <w:pStyle w:val="PL"/>
        <w:rPr>
          <w:rFonts w:eastAsia="MS Mincho"/>
        </w:rPr>
      </w:pPr>
      <w:r w:rsidRPr="00557539">
        <w:rPr>
          <w:rFonts w:eastAsia="MS Mincho"/>
        </w:rPr>
        <w:t xml:space="preserve">      &lt;/complexContent&gt;</w:t>
      </w:r>
    </w:p>
    <w:p w14:paraId="26E37CA6" w14:textId="77777777" w:rsidR="001808C0" w:rsidRPr="00557539" w:rsidRDefault="001808C0" w:rsidP="001808C0">
      <w:pPr>
        <w:pStyle w:val="PL"/>
        <w:rPr>
          <w:rFonts w:eastAsia="MS Mincho"/>
        </w:rPr>
      </w:pPr>
      <w:r w:rsidRPr="00557539">
        <w:rPr>
          <w:rFonts w:eastAsia="MS Mincho"/>
        </w:rPr>
        <w:t xml:space="preserve">    &lt;/complexType&gt;</w:t>
      </w:r>
    </w:p>
    <w:p w14:paraId="0031A6D1" w14:textId="77777777" w:rsidR="00F45460" w:rsidRPr="00557539" w:rsidRDefault="001808C0" w:rsidP="001808C0">
      <w:pPr>
        <w:pStyle w:val="PL"/>
        <w:rPr>
          <w:rFonts w:eastAsia="MS Mincho"/>
        </w:rPr>
      </w:pPr>
      <w:r w:rsidRPr="00557539">
        <w:rPr>
          <w:rFonts w:eastAsia="MS Mincho"/>
        </w:rPr>
        <w:t xml:space="preserve">  &lt;/element&gt;</w:t>
      </w:r>
    </w:p>
    <w:p w14:paraId="0BD94E33" w14:textId="77777777" w:rsidR="00F45460" w:rsidRPr="00557539" w:rsidRDefault="00F45460">
      <w:pPr>
        <w:pStyle w:val="PL"/>
        <w:rPr>
          <w:rFonts w:eastAsia="MS Mincho"/>
        </w:rPr>
      </w:pPr>
    </w:p>
    <w:p w14:paraId="2A99A115" w14:textId="77777777" w:rsidR="00F45460" w:rsidRPr="00557539" w:rsidRDefault="00F45460">
      <w:pPr>
        <w:pStyle w:val="PL"/>
        <w:rPr>
          <w:rFonts w:eastAsia="MS Mincho"/>
        </w:rPr>
      </w:pPr>
      <w:r w:rsidRPr="00557539">
        <w:rPr>
          <w:rFonts w:eastAsia="MS Mincho"/>
        </w:rPr>
        <w:t xml:space="preserve">  &lt;element name="VsDataContainer"&gt;</w:t>
      </w:r>
    </w:p>
    <w:p w14:paraId="62C562B8" w14:textId="77777777" w:rsidR="00F45460" w:rsidRPr="00557539" w:rsidRDefault="00F45460">
      <w:pPr>
        <w:pStyle w:val="PL"/>
        <w:rPr>
          <w:rFonts w:eastAsia="MS Mincho"/>
        </w:rPr>
      </w:pPr>
      <w:r w:rsidRPr="00557539">
        <w:rPr>
          <w:rFonts w:eastAsia="MS Mincho"/>
        </w:rPr>
        <w:t xml:space="preserve">    &lt;complexType&gt;</w:t>
      </w:r>
    </w:p>
    <w:p w14:paraId="496919B7" w14:textId="77777777" w:rsidR="00F45460" w:rsidRPr="00557539" w:rsidRDefault="00F45460">
      <w:pPr>
        <w:pStyle w:val="PL"/>
        <w:rPr>
          <w:rFonts w:eastAsia="MS Mincho"/>
        </w:rPr>
      </w:pPr>
      <w:r w:rsidRPr="00557539">
        <w:rPr>
          <w:rFonts w:eastAsia="MS Mincho"/>
        </w:rPr>
        <w:t xml:space="preserve">      &lt;complexContent&gt;</w:t>
      </w:r>
    </w:p>
    <w:p w14:paraId="600C5865" w14:textId="77777777" w:rsidR="00F45460" w:rsidRPr="00557539" w:rsidRDefault="00F45460">
      <w:pPr>
        <w:pStyle w:val="PL"/>
        <w:rPr>
          <w:rFonts w:eastAsia="MS Mincho"/>
        </w:rPr>
      </w:pPr>
      <w:r w:rsidRPr="00557539">
        <w:rPr>
          <w:rFonts w:eastAsia="MS Mincho"/>
        </w:rPr>
        <w:t xml:space="preserve">        &lt;extension base="xn:NrmClass"&gt;</w:t>
      </w:r>
    </w:p>
    <w:p w14:paraId="54A80F81" w14:textId="77777777" w:rsidR="00F45460" w:rsidRPr="00557539" w:rsidRDefault="00F45460">
      <w:pPr>
        <w:pStyle w:val="PL"/>
        <w:rPr>
          <w:rFonts w:eastAsia="MS Mincho"/>
        </w:rPr>
      </w:pPr>
      <w:r w:rsidRPr="00557539">
        <w:rPr>
          <w:rFonts w:eastAsia="MS Mincho"/>
        </w:rPr>
        <w:t xml:space="preserve">          &lt;sequence&gt;</w:t>
      </w:r>
    </w:p>
    <w:p w14:paraId="4E67A885" w14:textId="77777777" w:rsidR="00F45460" w:rsidRPr="00557539" w:rsidRDefault="00F45460">
      <w:pPr>
        <w:pStyle w:val="PL"/>
      </w:pPr>
      <w:r w:rsidRPr="00557539">
        <w:rPr>
          <w:rFonts w:eastAsia="MS Mincho"/>
        </w:rPr>
        <w:t xml:space="preserve">            </w:t>
      </w:r>
      <w:r w:rsidRPr="00557539">
        <w:t>&lt;element name="attributes" minOccurs="0"&gt;</w:t>
      </w:r>
    </w:p>
    <w:p w14:paraId="79B8DC4A" w14:textId="77777777" w:rsidR="00F45460" w:rsidRPr="00557539" w:rsidRDefault="00F45460">
      <w:pPr>
        <w:pStyle w:val="PL"/>
      </w:pPr>
      <w:r w:rsidRPr="00557539">
        <w:t xml:space="preserve">              &lt;complexType&gt;</w:t>
      </w:r>
    </w:p>
    <w:p w14:paraId="43E80B41"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38048691"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name="vsDataType"/&gt;</w:t>
      </w:r>
    </w:p>
    <w:p w14:paraId="20AB4D3B"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name="vsDataFormatVersion"/&gt;</w:t>
      </w:r>
    </w:p>
    <w:p w14:paraId="66BEA121"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ref="xn:vsData"/&gt;</w:t>
      </w:r>
    </w:p>
    <w:p w14:paraId="3A3860E1"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1FE9752D" w14:textId="77777777" w:rsidR="00F45460" w:rsidRDefault="00F45460">
      <w:pPr>
        <w:pStyle w:val="PL"/>
      </w:pPr>
      <w:r>
        <w:rPr>
          <w:rFonts w:eastAsia="MS Mincho"/>
        </w:rPr>
        <w:t xml:space="preserve">              </w:t>
      </w:r>
      <w:r>
        <w:t>&lt;/complexType&gt;</w:t>
      </w:r>
    </w:p>
    <w:p w14:paraId="5A41063B" w14:textId="77777777" w:rsidR="00F45460" w:rsidRDefault="00F45460">
      <w:pPr>
        <w:pStyle w:val="PL"/>
        <w:rPr>
          <w:rFonts w:eastAsia="MS Mincho"/>
        </w:rPr>
      </w:pPr>
      <w:r>
        <w:t xml:space="preserve">            &lt;/element&gt;</w:t>
      </w:r>
    </w:p>
    <w:p w14:paraId="0B98D8D5" w14:textId="77777777" w:rsidR="00F45460" w:rsidRDefault="00F45460">
      <w:pPr>
        <w:pStyle w:val="PL"/>
        <w:rPr>
          <w:rFonts w:eastAsia="MS Mincho"/>
        </w:rPr>
      </w:pPr>
      <w:r>
        <w:rPr>
          <w:rFonts w:eastAsia="MS Mincho"/>
        </w:rPr>
        <w:t xml:space="preserve">            &lt;choice minOccurs="0" maxOccurs="unbounded"&gt;</w:t>
      </w:r>
    </w:p>
    <w:p w14:paraId="01C31D3A" w14:textId="77777777" w:rsidR="00F45460" w:rsidRDefault="00F45460">
      <w:pPr>
        <w:pStyle w:val="PL"/>
        <w:rPr>
          <w:rFonts w:eastAsia="MS Mincho"/>
        </w:rPr>
      </w:pPr>
      <w:r>
        <w:rPr>
          <w:rFonts w:eastAsia="MS Mincho"/>
        </w:rPr>
        <w:t xml:space="preserve">              &lt;element ref="xn:VsDataContainer"/&gt;</w:t>
      </w:r>
    </w:p>
    <w:p w14:paraId="3544F63D" w14:textId="77777777" w:rsidR="00F45460" w:rsidRDefault="00F45460">
      <w:pPr>
        <w:pStyle w:val="PL"/>
        <w:rPr>
          <w:rFonts w:eastAsia="MS Mincho"/>
        </w:rPr>
      </w:pPr>
      <w:r>
        <w:rPr>
          <w:rFonts w:eastAsia="MS Mincho"/>
        </w:rPr>
        <w:t xml:space="preserve">            &lt;/choice&gt;</w:t>
      </w:r>
    </w:p>
    <w:p w14:paraId="31A75688" w14:textId="77777777" w:rsidR="00F45460" w:rsidRDefault="00F45460">
      <w:pPr>
        <w:pStyle w:val="PL"/>
        <w:rPr>
          <w:rFonts w:eastAsia="MS Mincho"/>
        </w:rPr>
      </w:pPr>
      <w:r>
        <w:rPr>
          <w:rFonts w:eastAsia="MS Mincho"/>
        </w:rPr>
        <w:t xml:space="preserve">          &lt;/sequence&gt;</w:t>
      </w:r>
    </w:p>
    <w:p w14:paraId="7BAF7E1D" w14:textId="77777777" w:rsidR="00F45460" w:rsidRDefault="00F45460">
      <w:pPr>
        <w:pStyle w:val="PL"/>
        <w:rPr>
          <w:rFonts w:eastAsia="MS Mincho"/>
        </w:rPr>
      </w:pPr>
      <w:r>
        <w:rPr>
          <w:rFonts w:eastAsia="MS Mincho"/>
        </w:rPr>
        <w:t xml:space="preserve">        &lt;/extension&gt;</w:t>
      </w:r>
    </w:p>
    <w:p w14:paraId="16860F28" w14:textId="77777777" w:rsidR="00F45460" w:rsidRDefault="00F45460">
      <w:pPr>
        <w:pStyle w:val="PL"/>
        <w:rPr>
          <w:rFonts w:eastAsia="MS Mincho"/>
        </w:rPr>
      </w:pPr>
      <w:r>
        <w:rPr>
          <w:rFonts w:eastAsia="MS Mincho"/>
        </w:rPr>
        <w:t xml:space="preserve">      &lt;/complexContent&gt;</w:t>
      </w:r>
    </w:p>
    <w:p w14:paraId="3000254F" w14:textId="77777777" w:rsidR="00F45460" w:rsidRDefault="00F45460">
      <w:pPr>
        <w:pStyle w:val="PL"/>
        <w:rPr>
          <w:rFonts w:eastAsia="MS Mincho"/>
        </w:rPr>
      </w:pPr>
      <w:r>
        <w:rPr>
          <w:rFonts w:eastAsia="MS Mincho"/>
        </w:rPr>
        <w:t xml:space="preserve">    &lt;/complexType&gt;</w:t>
      </w:r>
    </w:p>
    <w:p w14:paraId="10A40EE2" w14:textId="77777777" w:rsidR="005C1ED6" w:rsidRDefault="00F45460" w:rsidP="005C1ED6">
      <w:pPr>
        <w:pStyle w:val="PL"/>
        <w:rPr>
          <w:rFonts w:eastAsia="MS Mincho"/>
        </w:rPr>
      </w:pPr>
      <w:r>
        <w:rPr>
          <w:rFonts w:eastAsia="MS Mincho"/>
        </w:rPr>
        <w:t xml:space="preserve">  &lt;/element&gt;</w:t>
      </w:r>
    </w:p>
    <w:p w14:paraId="00DBBD03" w14:textId="77777777" w:rsidR="005C1ED6" w:rsidRDefault="005C1ED6" w:rsidP="005C1ED6">
      <w:pPr>
        <w:pStyle w:val="PL"/>
        <w:rPr>
          <w:rFonts w:eastAsia="MS Mincho"/>
        </w:rPr>
      </w:pPr>
    </w:p>
    <w:p w14:paraId="08EEC574"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ThresholdMonitoringCapability</w:t>
      </w:r>
      <w:r w:rsidRPr="00557539">
        <w:rPr>
          <w:rFonts w:eastAsia="MS Mincho"/>
        </w:rPr>
        <w:t>"&gt;</w:t>
      </w:r>
    </w:p>
    <w:p w14:paraId="4B19B0CF" w14:textId="77777777" w:rsidR="005C1ED6" w:rsidRPr="00557539" w:rsidRDefault="005C1ED6" w:rsidP="005C1ED6">
      <w:pPr>
        <w:pStyle w:val="PL"/>
        <w:rPr>
          <w:rFonts w:eastAsia="MS Mincho"/>
        </w:rPr>
      </w:pPr>
      <w:r w:rsidRPr="00557539">
        <w:rPr>
          <w:rFonts w:eastAsia="MS Mincho"/>
        </w:rPr>
        <w:lastRenderedPageBreak/>
        <w:t xml:space="preserve">    &lt;complexType&gt;</w:t>
      </w:r>
    </w:p>
    <w:p w14:paraId="33A0C6FC" w14:textId="77777777" w:rsidR="005C1ED6" w:rsidRPr="00557539" w:rsidRDefault="005C1ED6" w:rsidP="005C1ED6">
      <w:pPr>
        <w:pStyle w:val="PL"/>
        <w:rPr>
          <w:rFonts w:eastAsia="MS Mincho"/>
        </w:rPr>
      </w:pPr>
      <w:r w:rsidRPr="00557539">
        <w:rPr>
          <w:rFonts w:eastAsia="MS Mincho"/>
        </w:rPr>
        <w:t xml:space="preserve">      &lt;complexContent&gt;</w:t>
      </w:r>
    </w:p>
    <w:p w14:paraId="39FE822C" w14:textId="77777777" w:rsidR="005C1ED6" w:rsidRPr="00557539" w:rsidRDefault="005C1ED6" w:rsidP="005C1ED6">
      <w:pPr>
        <w:pStyle w:val="PL"/>
        <w:rPr>
          <w:rFonts w:eastAsia="MS Mincho"/>
        </w:rPr>
      </w:pPr>
      <w:r w:rsidRPr="00557539">
        <w:rPr>
          <w:rFonts w:eastAsia="MS Mincho"/>
        </w:rPr>
        <w:t xml:space="preserve">        &lt;extension base="xn:NrmClass"&gt;</w:t>
      </w:r>
    </w:p>
    <w:p w14:paraId="73D4968A" w14:textId="77777777" w:rsidR="005C1ED6" w:rsidRDefault="005C1ED6" w:rsidP="005C1ED6">
      <w:pPr>
        <w:pStyle w:val="PL"/>
        <w:rPr>
          <w:rFonts w:eastAsia="MS Mincho"/>
        </w:rPr>
      </w:pPr>
      <w:r w:rsidRPr="00557539">
        <w:rPr>
          <w:rFonts w:eastAsia="MS Mincho"/>
        </w:rPr>
        <w:t xml:space="preserve">          </w:t>
      </w:r>
      <w:r>
        <w:rPr>
          <w:rFonts w:eastAsia="MS Mincho"/>
        </w:rPr>
        <w:t>&lt;sequence&gt;</w:t>
      </w:r>
    </w:p>
    <w:p w14:paraId="3DA0340E" w14:textId="77777777" w:rsidR="005C1ED6" w:rsidRDefault="005C1ED6" w:rsidP="005C1ED6">
      <w:pPr>
        <w:pStyle w:val="PL"/>
        <w:rPr>
          <w:rFonts w:eastAsia="SimSun"/>
        </w:rPr>
      </w:pPr>
      <w:r>
        <w:rPr>
          <w:rFonts w:eastAsia="MS Mincho"/>
        </w:rPr>
        <w:t xml:space="preserve">            </w:t>
      </w:r>
      <w:r>
        <w:t>&lt;element name="attributes" minOccurs="0"&gt;</w:t>
      </w:r>
    </w:p>
    <w:p w14:paraId="45F9C3BE" w14:textId="77777777" w:rsidR="005C1ED6" w:rsidRDefault="005C1ED6" w:rsidP="005C1ED6">
      <w:pPr>
        <w:pStyle w:val="PL"/>
        <w:rPr>
          <w:lang w:eastAsia="zh-CN"/>
        </w:rPr>
      </w:pPr>
      <w:r>
        <w:rPr>
          <w:lang w:eastAsia="zh-CN"/>
        </w:rPr>
        <w:t xml:space="preserve">              &lt;complexType&gt;</w:t>
      </w:r>
    </w:p>
    <w:p w14:paraId="19D734E1" w14:textId="77777777" w:rsidR="005C1ED6" w:rsidRDefault="005C1ED6" w:rsidP="005C1ED6">
      <w:pPr>
        <w:pStyle w:val="PL"/>
        <w:tabs>
          <w:tab w:val="clear" w:pos="768"/>
          <w:tab w:val="left" w:pos="920"/>
        </w:tabs>
        <w:rPr>
          <w:lang w:eastAsia="zh-CN"/>
        </w:rPr>
      </w:pPr>
      <w:r>
        <w:rPr>
          <w:lang w:eastAsia="zh-CN"/>
        </w:rPr>
        <w:t xml:space="preserve">                &lt;all&gt;</w:t>
      </w:r>
    </w:p>
    <w:p w14:paraId="701461F2" w14:textId="77777777" w:rsidR="005C1ED6" w:rsidRDefault="005C1ED6" w:rsidP="005C1ED6">
      <w:pPr>
        <w:pStyle w:val="PL"/>
        <w:rPr>
          <w:lang w:eastAsia="zh-CN"/>
        </w:rPr>
      </w:pPr>
      <w:r>
        <w:rPr>
          <w:lang w:eastAsia="zh-CN"/>
        </w:rPr>
        <w:t xml:space="preserve">                 &lt;element name="</w:t>
      </w:r>
      <w:r>
        <w:rPr>
          <w:rFonts w:ascii="Courier" w:hAnsi="Courier"/>
        </w:rPr>
        <w:t>supportedMonitoringGPs</w:t>
      </w:r>
      <w:r>
        <w:rPr>
          <w:lang w:eastAsia="zh-CN"/>
        </w:rPr>
        <w:t xml:space="preserve">" </w:t>
      </w:r>
      <w:r>
        <w:t>type="xn:</w:t>
      </w:r>
      <w:r>
        <w:rPr>
          <w:rFonts w:eastAsia="MS Mincho"/>
        </w:rPr>
        <w:t>GPListType</w:t>
      </w:r>
      <w:r>
        <w:t>"</w:t>
      </w:r>
      <w:r>
        <w:rPr>
          <w:lang w:eastAsia="zh-CN"/>
        </w:rPr>
        <w:t>/&gt;</w:t>
      </w:r>
    </w:p>
    <w:p w14:paraId="58FE6252" w14:textId="77777777" w:rsidR="005C1ED6" w:rsidRDefault="005C1ED6" w:rsidP="005C1ED6">
      <w:pPr>
        <w:pStyle w:val="PL"/>
        <w:rPr>
          <w:lang w:eastAsia="zh-CN"/>
        </w:rPr>
      </w:pPr>
      <w:r>
        <w:rPr>
          <w:lang w:eastAsia="zh-CN"/>
        </w:rPr>
        <w:t xml:space="preserve">                &lt;/all&gt;</w:t>
      </w:r>
    </w:p>
    <w:p w14:paraId="320EC2B9" w14:textId="77777777" w:rsidR="005C1ED6" w:rsidRDefault="005C1ED6" w:rsidP="005C1ED6">
      <w:pPr>
        <w:pStyle w:val="PL"/>
        <w:rPr>
          <w:lang w:eastAsia="zh-CN"/>
        </w:rPr>
      </w:pPr>
      <w:r>
        <w:rPr>
          <w:lang w:eastAsia="zh-CN"/>
        </w:rPr>
        <w:t xml:space="preserve">              &lt;/complexType&gt;</w:t>
      </w:r>
    </w:p>
    <w:p w14:paraId="7B51125D" w14:textId="77777777" w:rsidR="005C1ED6" w:rsidRDefault="005C1ED6" w:rsidP="005C1ED6">
      <w:pPr>
        <w:pStyle w:val="PL"/>
        <w:rPr>
          <w:rFonts w:eastAsia="MS Mincho"/>
        </w:rPr>
      </w:pPr>
      <w:r>
        <w:t xml:space="preserve">            &lt;/element&gt;</w:t>
      </w:r>
    </w:p>
    <w:p w14:paraId="703A6DD9" w14:textId="77777777" w:rsidR="005C1ED6" w:rsidRDefault="005C1ED6" w:rsidP="005C1ED6">
      <w:pPr>
        <w:pStyle w:val="PL"/>
        <w:rPr>
          <w:rFonts w:eastAsia="MS Mincho"/>
        </w:rPr>
      </w:pPr>
      <w:r>
        <w:rPr>
          <w:rFonts w:eastAsia="MS Mincho"/>
        </w:rPr>
        <w:t xml:space="preserve">            &lt;choice minOccurs="0" maxOccurs="unbounded"&gt;</w:t>
      </w:r>
    </w:p>
    <w:p w14:paraId="0C95059C"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ThresholdMonitoringCapability</w:t>
      </w:r>
      <w:r>
        <w:rPr>
          <w:rFonts w:eastAsia="MS Mincho"/>
        </w:rPr>
        <w:t>OptionallyContainedNrmClass"/&gt;</w:t>
      </w:r>
    </w:p>
    <w:p w14:paraId="4C04FB2D" w14:textId="77777777" w:rsidR="005C1ED6" w:rsidRDefault="005C1ED6" w:rsidP="005C1ED6">
      <w:pPr>
        <w:pStyle w:val="PL"/>
        <w:rPr>
          <w:rFonts w:eastAsia="MS Mincho"/>
        </w:rPr>
      </w:pPr>
      <w:r>
        <w:rPr>
          <w:rFonts w:eastAsia="MS Mincho"/>
        </w:rPr>
        <w:t xml:space="preserve">            &lt;/choice&gt;</w:t>
      </w:r>
    </w:p>
    <w:p w14:paraId="7624CE74"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7D112190"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15418109"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0CFFE328"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FBA2170" w14:textId="77777777" w:rsidR="005C1ED6" w:rsidRPr="00557539" w:rsidRDefault="005C1ED6" w:rsidP="005C1ED6">
      <w:pPr>
        <w:pStyle w:val="PL"/>
        <w:rPr>
          <w:rFonts w:eastAsia="MS Mincho"/>
          <w:lang w:val="fr-FR"/>
        </w:rPr>
      </w:pPr>
      <w:r w:rsidRPr="00557539">
        <w:rPr>
          <w:rFonts w:eastAsia="MS Mincho"/>
          <w:lang w:val="fr-FR"/>
        </w:rPr>
        <w:t xml:space="preserve">  &lt;/element&gt;</w:t>
      </w:r>
    </w:p>
    <w:p w14:paraId="32A1B076" w14:textId="77777777" w:rsidR="00107FAF" w:rsidRPr="00557539" w:rsidRDefault="00107FAF" w:rsidP="00107FAF">
      <w:pPr>
        <w:pStyle w:val="PL"/>
        <w:rPr>
          <w:rFonts w:eastAsia="MS Mincho"/>
          <w:lang w:val="fr-FR"/>
        </w:rPr>
      </w:pPr>
    </w:p>
    <w:p w14:paraId="7FFB727C" w14:textId="77777777" w:rsidR="00107FAF" w:rsidRDefault="00107FAF" w:rsidP="00107FAF">
      <w:pPr>
        <w:pStyle w:val="PL"/>
        <w:rPr>
          <w:rFonts w:eastAsia="MS Mincho"/>
        </w:rPr>
      </w:pPr>
      <w:r w:rsidRPr="00557539">
        <w:rPr>
          <w:rFonts w:eastAsia="MS Mincho"/>
          <w:lang w:val="fr-FR"/>
        </w:rPr>
        <w:t xml:space="preserve">  </w:t>
      </w:r>
      <w:r>
        <w:rPr>
          <w:rFonts w:eastAsia="MS Mincho"/>
        </w:rPr>
        <w:t>&lt;element name="HeartbeatControl"&gt;</w:t>
      </w:r>
    </w:p>
    <w:p w14:paraId="6C63F428" w14:textId="77777777" w:rsidR="00107FAF" w:rsidRPr="00557539" w:rsidRDefault="00107FAF" w:rsidP="00107FAF">
      <w:pPr>
        <w:pStyle w:val="PL"/>
        <w:rPr>
          <w:rFonts w:eastAsia="MS Mincho"/>
        </w:rPr>
      </w:pPr>
      <w:r>
        <w:rPr>
          <w:rFonts w:eastAsia="MS Mincho"/>
        </w:rPr>
        <w:t xml:space="preserve">    </w:t>
      </w:r>
      <w:r w:rsidRPr="00557539">
        <w:rPr>
          <w:rFonts w:eastAsia="MS Mincho"/>
        </w:rPr>
        <w:t>&lt;complexType&gt;</w:t>
      </w:r>
    </w:p>
    <w:p w14:paraId="519A9F23" w14:textId="77777777" w:rsidR="00107FAF" w:rsidRPr="00557539" w:rsidRDefault="00107FAF" w:rsidP="00107FAF">
      <w:pPr>
        <w:pStyle w:val="PL"/>
        <w:rPr>
          <w:rFonts w:eastAsia="MS Mincho"/>
        </w:rPr>
      </w:pPr>
      <w:r w:rsidRPr="00557539">
        <w:rPr>
          <w:rFonts w:eastAsia="MS Mincho"/>
        </w:rPr>
        <w:t xml:space="preserve">      &lt;complexContent&gt;</w:t>
      </w:r>
    </w:p>
    <w:p w14:paraId="33D7DE41" w14:textId="77777777" w:rsidR="00107FAF" w:rsidRPr="00557539" w:rsidRDefault="00107FAF" w:rsidP="00107FAF">
      <w:pPr>
        <w:pStyle w:val="PL"/>
        <w:rPr>
          <w:rFonts w:eastAsia="MS Mincho"/>
        </w:rPr>
      </w:pPr>
      <w:r w:rsidRPr="00557539">
        <w:rPr>
          <w:rFonts w:eastAsia="MS Mincho"/>
        </w:rPr>
        <w:t xml:space="preserve">        &lt;extension base="xn:NrmClass"&gt;</w:t>
      </w:r>
    </w:p>
    <w:p w14:paraId="7B762399" w14:textId="77777777" w:rsidR="00107FAF" w:rsidRPr="00557539" w:rsidRDefault="00107FAF" w:rsidP="00107FAF">
      <w:pPr>
        <w:pStyle w:val="PL"/>
        <w:rPr>
          <w:rFonts w:eastAsia="MS Mincho"/>
        </w:rPr>
      </w:pPr>
      <w:r w:rsidRPr="00557539">
        <w:rPr>
          <w:rFonts w:eastAsia="MS Mincho"/>
        </w:rPr>
        <w:t xml:space="preserve">          &lt;sequence&gt;</w:t>
      </w:r>
    </w:p>
    <w:p w14:paraId="7E40A96D" w14:textId="77777777" w:rsidR="00107FAF" w:rsidRPr="00557539" w:rsidRDefault="00107FAF" w:rsidP="00107FAF">
      <w:pPr>
        <w:pStyle w:val="PL"/>
      </w:pPr>
      <w:r w:rsidRPr="00557539">
        <w:rPr>
          <w:rFonts w:eastAsia="MS Mincho"/>
        </w:rPr>
        <w:t xml:space="preserve">            </w:t>
      </w:r>
      <w:r w:rsidRPr="00557539">
        <w:t>&lt;element name="attributes" minOccurs="0"&gt;</w:t>
      </w:r>
    </w:p>
    <w:p w14:paraId="11B0BCC0" w14:textId="77777777" w:rsidR="00107FAF" w:rsidRPr="00557539" w:rsidRDefault="00107FAF" w:rsidP="00107FAF">
      <w:pPr>
        <w:pStyle w:val="PL"/>
      </w:pPr>
      <w:r w:rsidRPr="00557539">
        <w:t xml:space="preserve">              &lt;complexType&gt;</w:t>
      </w:r>
    </w:p>
    <w:p w14:paraId="4445D8DB" w14:textId="77777777" w:rsidR="00107FAF" w:rsidRPr="00557539" w:rsidRDefault="00107FAF" w:rsidP="00107FAF">
      <w:pPr>
        <w:pStyle w:val="PL"/>
        <w:rPr>
          <w:rFonts w:eastAsia="MS Mincho"/>
        </w:rPr>
      </w:pPr>
      <w:r w:rsidRPr="00557539">
        <w:t xml:space="preserve">      </w:t>
      </w:r>
      <w:r w:rsidRPr="00557539">
        <w:rPr>
          <w:rFonts w:eastAsia="MS Mincho"/>
        </w:rPr>
        <w:t xml:space="preserve">          &lt;all&gt;</w:t>
      </w:r>
    </w:p>
    <w:p w14:paraId="469D31DC"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name="heartbeatNtfPeriod" </w:t>
      </w:r>
      <w:r>
        <w:t>type="integer"</w:t>
      </w:r>
      <w:r w:rsidRPr="00557539">
        <w:rPr>
          <w:rFonts w:eastAsia="MS Mincho"/>
        </w:rPr>
        <w:t>/&gt;</w:t>
      </w:r>
    </w:p>
    <w:p w14:paraId="178E98C5" w14:textId="77777777" w:rsidR="00107FAF" w:rsidRDefault="00107FAF" w:rsidP="00107FAF">
      <w:pPr>
        <w:pStyle w:val="PL"/>
        <w:rPr>
          <w:rFonts w:eastAsia="MS Mincho"/>
        </w:rPr>
      </w:pPr>
      <w:r w:rsidRPr="004F6389">
        <w:rPr>
          <w:rFonts w:eastAsia="MS Mincho"/>
        </w:rPr>
        <w:t xml:space="preserve">                  &lt;element name="</w:t>
      </w:r>
      <w:r w:rsidRPr="00B20B66">
        <w:rPr>
          <w:rFonts w:eastAsia="MS Mincho"/>
        </w:rPr>
        <w:t>triggerHeartbeatNtf</w:t>
      </w:r>
      <w:r w:rsidRPr="004F6389">
        <w:rPr>
          <w:rFonts w:eastAsia="MS Mincho"/>
        </w:rPr>
        <w:t xml:space="preserve">" </w:t>
      </w:r>
      <w:r>
        <w:rPr>
          <w:lang w:val="en-US" w:eastAsia="zh-CN"/>
        </w:rPr>
        <w:t>type</w:t>
      </w:r>
      <w:r>
        <w:t>="boolean"</w:t>
      </w:r>
      <w:r>
        <w:rPr>
          <w:rFonts w:eastAsia="MS Mincho"/>
        </w:rPr>
        <w:t>/&gt;</w:t>
      </w:r>
    </w:p>
    <w:p w14:paraId="54877ADB"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6C8113B9" w14:textId="77777777" w:rsidR="00107FAF" w:rsidRPr="00557539" w:rsidRDefault="00107FAF" w:rsidP="00107FAF">
      <w:pPr>
        <w:pStyle w:val="PL"/>
      </w:pPr>
      <w:r w:rsidRPr="00557539">
        <w:rPr>
          <w:rFonts w:eastAsia="MS Mincho"/>
        </w:rPr>
        <w:t xml:space="preserve">              </w:t>
      </w:r>
      <w:r w:rsidRPr="00557539">
        <w:t>&lt;/complexType&gt;</w:t>
      </w:r>
    </w:p>
    <w:p w14:paraId="2EDE9D30" w14:textId="77777777" w:rsidR="00107FAF" w:rsidRPr="00557539" w:rsidRDefault="00107FAF" w:rsidP="00107FAF">
      <w:pPr>
        <w:pStyle w:val="PL"/>
        <w:rPr>
          <w:rFonts w:eastAsia="MS Mincho"/>
        </w:rPr>
      </w:pPr>
      <w:r w:rsidRPr="00557539">
        <w:t xml:space="preserve">            &lt;/element&gt;</w:t>
      </w:r>
    </w:p>
    <w:p w14:paraId="2D411361" w14:textId="77777777" w:rsidR="00107FAF" w:rsidRPr="00557539" w:rsidRDefault="00107FAF" w:rsidP="00107FAF">
      <w:pPr>
        <w:pStyle w:val="PL"/>
        <w:rPr>
          <w:rFonts w:eastAsia="MS Mincho"/>
        </w:rPr>
      </w:pPr>
      <w:r w:rsidRPr="00557539">
        <w:rPr>
          <w:rFonts w:eastAsia="MS Mincho"/>
        </w:rPr>
        <w:t xml:space="preserve">          &lt;/sequence&gt;</w:t>
      </w:r>
    </w:p>
    <w:p w14:paraId="34913B05" w14:textId="77777777" w:rsidR="00107FAF" w:rsidRPr="00557539" w:rsidRDefault="00107FAF" w:rsidP="00107FAF">
      <w:pPr>
        <w:pStyle w:val="PL"/>
        <w:rPr>
          <w:rFonts w:eastAsia="MS Mincho"/>
        </w:rPr>
      </w:pPr>
      <w:r w:rsidRPr="00557539">
        <w:rPr>
          <w:rFonts w:eastAsia="MS Mincho"/>
        </w:rPr>
        <w:t xml:space="preserve">        &lt;/extension&gt;</w:t>
      </w:r>
    </w:p>
    <w:p w14:paraId="4291ECEF" w14:textId="77777777" w:rsidR="00107FAF" w:rsidRPr="00557539" w:rsidRDefault="00107FAF" w:rsidP="00107FAF">
      <w:pPr>
        <w:pStyle w:val="PL"/>
        <w:rPr>
          <w:rFonts w:eastAsia="MS Mincho"/>
        </w:rPr>
      </w:pPr>
      <w:r w:rsidRPr="00557539">
        <w:rPr>
          <w:rFonts w:eastAsia="MS Mincho"/>
        </w:rPr>
        <w:t xml:space="preserve">      &lt;/complexContent&gt;</w:t>
      </w:r>
    </w:p>
    <w:p w14:paraId="733B568D" w14:textId="77777777" w:rsidR="00107FAF" w:rsidRPr="00557539" w:rsidRDefault="00107FAF" w:rsidP="00107FAF">
      <w:pPr>
        <w:pStyle w:val="PL"/>
        <w:rPr>
          <w:rFonts w:eastAsia="MS Mincho"/>
        </w:rPr>
      </w:pPr>
      <w:r w:rsidRPr="00557539">
        <w:rPr>
          <w:rFonts w:eastAsia="MS Mincho"/>
        </w:rPr>
        <w:t xml:space="preserve">    &lt;/complexType&gt;</w:t>
      </w:r>
    </w:p>
    <w:p w14:paraId="4674553C" w14:textId="77777777" w:rsidR="00107FAF" w:rsidRPr="00557539" w:rsidRDefault="00107FAF" w:rsidP="00107FAF">
      <w:pPr>
        <w:pStyle w:val="PL"/>
        <w:rPr>
          <w:rFonts w:eastAsia="MS Mincho"/>
        </w:rPr>
      </w:pPr>
      <w:r w:rsidRPr="00557539">
        <w:rPr>
          <w:rFonts w:eastAsia="MS Mincho"/>
        </w:rPr>
        <w:t xml:space="preserve">  &lt;/element&gt;</w:t>
      </w:r>
    </w:p>
    <w:p w14:paraId="77F6BBEE" w14:textId="77777777" w:rsidR="005C1ED6" w:rsidRDefault="005C1ED6" w:rsidP="005C1ED6">
      <w:pPr>
        <w:pStyle w:val="PL"/>
        <w:rPr>
          <w:rFonts w:eastAsia="MS Mincho"/>
        </w:rPr>
      </w:pPr>
    </w:p>
    <w:p w14:paraId="4F949132"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w:t>
      </w:r>
      <w:r w:rsidRPr="00557539">
        <w:rPr>
          <w:rFonts w:eastAsia="MS Mincho"/>
        </w:rPr>
        <w:t>"&gt;</w:t>
      </w:r>
    </w:p>
    <w:p w14:paraId="11930F32" w14:textId="77777777" w:rsidR="005C1ED6" w:rsidRPr="002331AD" w:rsidRDefault="005C1ED6" w:rsidP="005C1ED6">
      <w:pPr>
        <w:pStyle w:val="PL"/>
        <w:rPr>
          <w:rFonts w:eastAsia="MS Mincho"/>
          <w:lang w:val="fr-FR"/>
        </w:rPr>
      </w:pPr>
      <w:r w:rsidRPr="00557539">
        <w:rPr>
          <w:rFonts w:eastAsia="MS Mincho"/>
        </w:rPr>
        <w:t xml:space="preserve">    </w:t>
      </w:r>
      <w:r w:rsidRPr="002331AD">
        <w:rPr>
          <w:rFonts w:eastAsia="MS Mincho"/>
          <w:lang w:val="fr-FR"/>
        </w:rPr>
        <w:t>&lt;complexType&gt;</w:t>
      </w:r>
    </w:p>
    <w:p w14:paraId="51BAB772" w14:textId="77777777" w:rsidR="005C1ED6" w:rsidRPr="002331AD" w:rsidRDefault="005C1ED6" w:rsidP="005C1ED6">
      <w:pPr>
        <w:pStyle w:val="PL"/>
        <w:rPr>
          <w:rFonts w:eastAsia="MS Mincho"/>
          <w:lang w:val="fr-FR"/>
        </w:rPr>
      </w:pPr>
      <w:r w:rsidRPr="002331AD">
        <w:rPr>
          <w:rFonts w:eastAsia="MS Mincho"/>
          <w:lang w:val="fr-FR"/>
        </w:rPr>
        <w:t xml:space="preserve">      &lt;complexContent&gt;</w:t>
      </w:r>
    </w:p>
    <w:p w14:paraId="031C78CB" w14:textId="77777777" w:rsidR="005C1ED6" w:rsidRPr="002331AD" w:rsidRDefault="005C1ED6" w:rsidP="005C1ED6">
      <w:pPr>
        <w:pStyle w:val="PL"/>
        <w:rPr>
          <w:rFonts w:eastAsia="MS Mincho"/>
          <w:lang w:val="fr-FR"/>
        </w:rPr>
      </w:pPr>
      <w:r w:rsidRPr="002331AD">
        <w:rPr>
          <w:rFonts w:eastAsia="MS Mincho"/>
          <w:lang w:val="fr-FR"/>
        </w:rPr>
        <w:t xml:space="preserve">        &lt;extension base="xn:NrmClass"&gt;</w:t>
      </w:r>
    </w:p>
    <w:p w14:paraId="7652B831" w14:textId="77777777" w:rsidR="005C1ED6" w:rsidRDefault="005C1ED6" w:rsidP="005C1ED6">
      <w:pPr>
        <w:pStyle w:val="PL"/>
        <w:rPr>
          <w:rFonts w:eastAsia="MS Mincho"/>
        </w:rPr>
      </w:pPr>
      <w:r w:rsidRPr="002331AD">
        <w:rPr>
          <w:rFonts w:eastAsia="MS Mincho"/>
          <w:lang w:val="fr-FR"/>
        </w:rPr>
        <w:t xml:space="preserve">          </w:t>
      </w:r>
      <w:r>
        <w:rPr>
          <w:rFonts w:eastAsia="MS Mincho"/>
        </w:rPr>
        <w:t>&lt;sequence&gt;</w:t>
      </w:r>
    </w:p>
    <w:p w14:paraId="5E7135B3" w14:textId="77777777" w:rsidR="005C1ED6" w:rsidRDefault="005C1ED6" w:rsidP="005C1ED6">
      <w:pPr>
        <w:pStyle w:val="PL"/>
        <w:rPr>
          <w:rFonts w:eastAsia="SimSun"/>
        </w:rPr>
      </w:pPr>
      <w:r>
        <w:rPr>
          <w:rFonts w:eastAsia="MS Mincho"/>
        </w:rPr>
        <w:t xml:space="preserve">            </w:t>
      </w:r>
      <w:r>
        <w:t>&lt;element name="attributes" minOccurs="0"&gt;</w:t>
      </w:r>
    </w:p>
    <w:p w14:paraId="3825F536" w14:textId="77777777" w:rsidR="005C1ED6" w:rsidRDefault="005C1ED6" w:rsidP="005C1ED6">
      <w:pPr>
        <w:pStyle w:val="PL"/>
        <w:rPr>
          <w:lang w:eastAsia="zh-CN"/>
        </w:rPr>
      </w:pPr>
      <w:r>
        <w:rPr>
          <w:lang w:eastAsia="zh-CN"/>
        </w:rPr>
        <w:t xml:space="preserve">              &lt;complexType&gt;</w:t>
      </w:r>
    </w:p>
    <w:p w14:paraId="233CE2A6" w14:textId="77777777" w:rsidR="005C1ED6" w:rsidRDefault="005C1ED6" w:rsidP="005C1ED6">
      <w:pPr>
        <w:pStyle w:val="PL"/>
        <w:tabs>
          <w:tab w:val="clear" w:pos="768"/>
          <w:tab w:val="left" w:pos="920"/>
        </w:tabs>
        <w:rPr>
          <w:lang w:eastAsia="zh-CN"/>
        </w:rPr>
      </w:pPr>
      <w:r>
        <w:rPr>
          <w:lang w:eastAsia="zh-CN"/>
        </w:rPr>
        <w:t xml:space="preserve">                &lt;all&gt;</w:t>
      </w:r>
    </w:p>
    <w:p w14:paraId="71CFBF76" w14:textId="77777777" w:rsidR="005C1ED6" w:rsidRDefault="005C1ED6" w:rsidP="005C1ED6">
      <w:pPr>
        <w:pStyle w:val="PL"/>
        <w:rPr>
          <w:lang w:eastAsia="zh-CN"/>
        </w:rPr>
      </w:pPr>
      <w:r>
        <w:rPr>
          <w:lang w:eastAsia="zh-CN"/>
        </w:rPr>
        <w:t xml:space="preserve">                 &lt;element name="</w:t>
      </w:r>
      <w:r>
        <w:rPr>
          <w:rFonts w:cs="Courier New"/>
          <w:color w:val="000000"/>
        </w:rPr>
        <w:t>thresholdInfoList</w:t>
      </w:r>
      <w:r>
        <w:rPr>
          <w:lang w:eastAsia="zh-CN"/>
        </w:rPr>
        <w:t xml:space="preserve">" </w:t>
      </w:r>
      <w:r>
        <w:t>type="xn:</w:t>
      </w:r>
      <w:r>
        <w:rPr>
          <w:rFonts w:cs="Courier New"/>
          <w:szCs w:val="16"/>
        </w:rPr>
        <w:t>thresholdInfoListType</w:t>
      </w:r>
      <w:r>
        <w:t>"</w:t>
      </w:r>
      <w:r>
        <w:rPr>
          <w:lang w:eastAsia="zh-CN"/>
        </w:rPr>
        <w:t>/&gt;</w:t>
      </w:r>
    </w:p>
    <w:p w14:paraId="49F104CF" w14:textId="77777777" w:rsidR="005C1ED6" w:rsidRDefault="005C1ED6" w:rsidP="005C1ED6">
      <w:pPr>
        <w:pStyle w:val="PL"/>
        <w:rPr>
          <w:lang w:eastAsia="zh-CN"/>
        </w:rPr>
      </w:pPr>
      <w:r>
        <w:rPr>
          <w:lang w:eastAsia="zh-CN"/>
        </w:rPr>
        <w:t xml:space="preserve">                 &lt;element name="</w:t>
      </w:r>
      <w:r>
        <w:rPr>
          <w:rFonts w:ascii="Courier" w:hAnsi="Courier"/>
        </w:rPr>
        <w:t>monitoringGP</w:t>
      </w:r>
      <w:r>
        <w:rPr>
          <w:lang w:eastAsia="zh-CN"/>
        </w:rPr>
        <w:t xml:space="preserve">" </w:t>
      </w:r>
      <w:r>
        <w:t>type="integer"</w:t>
      </w:r>
      <w:r>
        <w:rPr>
          <w:lang w:eastAsia="zh-CN"/>
        </w:rPr>
        <w:t>/&gt;</w:t>
      </w:r>
    </w:p>
    <w:p w14:paraId="3E524540" w14:textId="77777777" w:rsidR="005C1ED6" w:rsidRDefault="005C1ED6" w:rsidP="005C1ED6">
      <w:pPr>
        <w:pStyle w:val="PL"/>
        <w:rPr>
          <w:lang w:eastAsia="zh-CN"/>
        </w:rPr>
      </w:pPr>
      <w:r>
        <w:rPr>
          <w:lang w:eastAsia="zh-CN"/>
        </w:rPr>
        <w:t xml:space="preserve">                 &lt;element name="</w:t>
      </w:r>
      <w:r>
        <w:rPr>
          <w:rFonts w:cs="Courier New"/>
          <w:szCs w:val="18"/>
        </w:rPr>
        <w:t>monitoringNotifTarget</w:t>
      </w:r>
      <w:r>
        <w:rPr>
          <w:lang w:eastAsia="zh-CN"/>
        </w:rPr>
        <w:t xml:space="preserve">" </w:t>
      </w:r>
      <w:r>
        <w:t>type="string"</w:t>
      </w:r>
      <w:r>
        <w:rPr>
          <w:lang w:eastAsia="zh-CN"/>
        </w:rPr>
        <w:t>/&gt;</w:t>
      </w:r>
    </w:p>
    <w:p w14:paraId="75379019" w14:textId="77777777" w:rsidR="005C1ED6" w:rsidRDefault="005C1ED6" w:rsidP="005C1ED6">
      <w:pPr>
        <w:pStyle w:val="PL"/>
        <w:rPr>
          <w:lang w:eastAsia="zh-CN"/>
        </w:rPr>
      </w:pPr>
      <w:r>
        <w:rPr>
          <w:lang w:eastAsia="zh-CN"/>
        </w:rPr>
        <w:t xml:space="preserve">                 &lt;element name="</w:t>
      </w:r>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r>
        <w:rPr>
          <w:lang w:eastAsia="zh-CN"/>
        </w:rPr>
        <w:t xml:space="preserve">" </w:t>
      </w:r>
      <w:r>
        <w:t>type="string"</w:t>
      </w:r>
      <w:r>
        <w:rPr>
          <w:lang w:eastAsia="zh-CN"/>
        </w:rPr>
        <w:t>/&gt;</w:t>
      </w:r>
    </w:p>
    <w:p w14:paraId="6FA005D7" w14:textId="77777777" w:rsidR="005C1ED6" w:rsidRDefault="005C1ED6" w:rsidP="005C1ED6">
      <w:pPr>
        <w:pStyle w:val="PL"/>
        <w:rPr>
          <w:lang w:eastAsia="zh-CN"/>
        </w:rPr>
      </w:pPr>
      <w:r>
        <w:rPr>
          <w:lang w:eastAsia="zh-CN"/>
        </w:rPr>
        <w:t xml:space="preserve">                 &lt;element name="</w:t>
      </w:r>
      <w:r>
        <w:rPr>
          <w:rFonts w:ascii="Courier" w:hAnsi="Courier"/>
        </w:rPr>
        <w:t>monitoredObjectDNs</w:t>
      </w:r>
      <w:r>
        <w:rPr>
          <w:lang w:eastAsia="zh-CN"/>
        </w:rPr>
        <w:t xml:space="preserve">" </w:t>
      </w:r>
      <w:r>
        <w:t>type="xn:dnList"</w:t>
      </w:r>
      <w:r>
        <w:rPr>
          <w:lang w:eastAsia="zh-CN"/>
        </w:rPr>
        <w:t>/&gt;</w:t>
      </w:r>
    </w:p>
    <w:p w14:paraId="690D058F" w14:textId="77777777" w:rsidR="005C1ED6" w:rsidRDefault="005C1ED6" w:rsidP="005C1ED6">
      <w:pPr>
        <w:pStyle w:val="PL"/>
        <w:rPr>
          <w:lang w:eastAsia="zh-CN"/>
        </w:rPr>
      </w:pPr>
      <w:r>
        <w:rPr>
          <w:lang w:eastAsia="zh-CN"/>
        </w:rPr>
        <w:t xml:space="preserve">                &lt;/all&gt;</w:t>
      </w:r>
    </w:p>
    <w:p w14:paraId="339B33EA" w14:textId="77777777" w:rsidR="005C1ED6" w:rsidRDefault="005C1ED6" w:rsidP="005C1ED6">
      <w:pPr>
        <w:pStyle w:val="PL"/>
        <w:rPr>
          <w:lang w:eastAsia="zh-CN"/>
        </w:rPr>
      </w:pPr>
      <w:r>
        <w:rPr>
          <w:lang w:eastAsia="zh-CN"/>
        </w:rPr>
        <w:t xml:space="preserve">              &lt;/complexType&gt;</w:t>
      </w:r>
    </w:p>
    <w:p w14:paraId="6423603D" w14:textId="77777777" w:rsidR="005C1ED6" w:rsidRDefault="005C1ED6" w:rsidP="005C1ED6">
      <w:pPr>
        <w:pStyle w:val="PL"/>
        <w:rPr>
          <w:rFonts w:eastAsia="MS Mincho"/>
        </w:rPr>
      </w:pPr>
      <w:r>
        <w:t xml:space="preserve">            &lt;/element&gt;</w:t>
      </w:r>
    </w:p>
    <w:p w14:paraId="3C2FE1E5" w14:textId="77777777" w:rsidR="005C1ED6" w:rsidRDefault="005C1ED6" w:rsidP="005C1ED6">
      <w:pPr>
        <w:pStyle w:val="PL"/>
        <w:rPr>
          <w:rFonts w:eastAsia="MS Mincho"/>
        </w:rPr>
      </w:pPr>
      <w:r>
        <w:rPr>
          <w:rFonts w:eastAsia="MS Mincho"/>
        </w:rPr>
        <w:t xml:space="preserve">            &lt;choice minOccurs="0" maxOccurs="unbounded"&gt;</w:t>
      </w:r>
    </w:p>
    <w:p w14:paraId="13F9F0F3"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w:t>
      </w:r>
      <w:r>
        <w:rPr>
          <w:rFonts w:eastAsia="MS Mincho"/>
        </w:rPr>
        <w:t>OptionallyContainedNrmClass"/&gt;</w:t>
      </w:r>
    </w:p>
    <w:p w14:paraId="769D5D2F" w14:textId="77777777" w:rsidR="005C1ED6" w:rsidRDefault="005C1ED6" w:rsidP="005C1ED6">
      <w:pPr>
        <w:pStyle w:val="PL"/>
        <w:rPr>
          <w:rFonts w:eastAsia="MS Mincho"/>
        </w:rPr>
      </w:pPr>
      <w:r>
        <w:rPr>
          <w:rFonts w:eastAsia="MS Mincho"/>
        </w:rPr>
        <w:t xml:space="preserve">            &lt;/choice&gt;</w:t>
      </w:r>
    </w:p>
    <w:p w14:paraId="0E0CDC26"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1E664BE3"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557A1223"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4716BE47"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E8E8368" w14:textId="77777777" w:rsidR="00F45460" w:rsidRPr="00557539" w:rsidRDefault="005C1ED6" w:rsidP="005C1ED6">
      <w:pPr>
        <w:pStyle w:val="PL"/>
        <w:rPr>
          <w:rFonts w:eastAsia="MS Mincho"/>
          <w:lang w:val="fr-FR"/>
        </w:rPr>
      </w:pPr>
      <w:r w:rsidRPr="00557539">
        <w:rPr>
          <w:rFonts w:eastAsia="MS Mincho"/>
          <w:lang w:val="fr-FR"/>
        </w:rPr>
        <w:t xml:space="preserve">  &lt;/element&gt;</w:t>
      </w:r>
    </w:p>
    <w:p w14:paraId="4C540FE9" w14:textId="77777777" w:rsidR="003A430E" w:rsidRPr="00557539" w:rsidRDefault="003A430E" w:rsidP="003A430E">
      <w:pPr>
        <w:pStyle w:val="PL"/>
        <w:rPr>
          <w:rFonts w:eastAsia="MS Mincho"/>
          <w:lang w:val="fr-FR"/>
        </w:rPr>
      </w:pPr>
    </w:p>
    <w:p w14:paraId="4FF34366" w14:textId="77777777" w:rsidR="003A430E" w:rsidRDefault="003A430E" w:rsidP="003A430E">
      <w:pPr>
        <w:pStyle w:val="PL"/>
        <w:rPr>
          <w:rFonts w:eastAsia="MS Mincho"/>
          <w:lang w:val="fr-FR"/>
        </w:rPr>
      </w:pPr>
      <w:r>
        <w:rPr>
          <w:rFonts w:eastAsia="MS Mincho"/>
          <w:lang w:val="fr-FR"/>
        </w:rPr>
        <w:t xml:space="preserve">  &lt;element name="</w:t>
      </w:r>
      <w:r w:rsidRPr="00925C73">
        <w:rPr>
          <w:rFonts w:eastAsia="MS Mincho"/>
          <w:lang w:val="fr-FR"/>
        </w:rPr>
        <w:t>NtfSubscriptionControl</w:t>
      </w:r>
      <w:r>
        <w:rPr>
          <w:rFonts w:eastAsia="MS Mincho"/>
          <w:lang w:val="fr-FR"/>
        </w:rPr>
        <w:t>"&gt;</w:t>
      </w:r>
    </w:p>
    <w:p w14:paraId="426D6D28" w14:textId="77777777" w:rsidR="003A430E" w:rsidRDefault="003A430E" w:rsidP="003A430E">
      <w:pPr>
        <w:pStyle w:val="PL"/>
        <w:rPr>
          <w:rFonts w:eastAsia="MS Mincho"/>
          <w:lang w:val="fr-FR"/>
        </w:rPr>
      </w:pPr>
      <w:r>
        <w:rPr>
          <w:rFonts w:eastAsia="MS Mincho"/>
          <w:lang w:val="fr-FR"/>
        </w:rPr>
        <w:t xml:space="preserve">    &lt;complexType&gt;</w:t>
      </w:r>
    </w:p>
    <w:p w14:paraId="7B016DD8" w14:textId="77777777" w:rsidR="003A430E" w:rsidRDefault="003A430E" w:rsidP="003A430E">
      <w:pPr>
        <w:pStyle w:val="PL"/>
        <w:rPr>
          <w:rFonts w:eastAsia="MS Mincho"/>
          <w:lang w:val="fr-FR"/>
        </w:rPr>
      </w:pPr>
      <w:r>
        <w:rPr>
          <w:rFonts w:eastAsia="MS Mincho"/>
          <w:lang w:val="fr-FR"/>
        </w:rPr>
        <w:t xml:space="preserve">      &lt;complexContent&gt;</w:t>
      </w:r>
    </w:p>
    <w:p w14:paraId="00E00144" w14:textId="77777777" w:rsidR="003A430E" w:rsidRDefault="003A430E" w:rsidP="003A430E">
      <w:pPr>
        <w:pStyle w:val="PL"/>
        <w:rPr>
          <w:rFonts w:eastAsia="MS Mincho"/>
          <w:lang w:val="fr-FR"/>
        </w:rPr>
      </w:pPr>
      <w:r>
        <w:rPr>
          <w:rFonts w:eastAsia="MS Mincho"/>
          <w:lang w:val="fr-FR"/>
        </w:rPr>
        <w:t xml:space="preserve">        &lt;extension base="xn:NrmClass"&gt;</w:t>
      </w:r>
    </w:p>
    <w:p w14:paraId="2C9D42AE" w14:textId="77777777" w:rsidR="003A430E" w:rsidRDefault="003A430E" w:rsidP="003A430E">
      <w:pPr>
        <w:pStyle w:val="PL"/>
        <w:rPr>
          <w:rFonts w:eastAsia="MS Mincho"/>
          <w:lang w:val="fr-FR"/>
        </w:rPr>
      </w:pPr>
      <w:r>
        <w:rPr>
          <w:rFonts w:eastAsia="MS Mincho"/>
          <w:lang w:val="fr-FR"/>
        </w:rPr>
        <w:t xml:space="preserve">          &lt;sequence&gt;</w:t>
      </w:r>
    </w:p>
    <w:p w14:paraId="2813D0CD" w14:textId="77777777" w:rsidR="003A430E" w:rsidRDefault="003A430E" w:rsidP="003A430E">
      <w:pPr>
        <w:pStyle w:val="PL"/>
        <w:rPr>
          <w:lang w:val="fr-FR"/>
        </w:rPr>
      </w:pPr>
      <w:r>
        <w:rPr>
          <w:rFonts w:eastAsia="MS Mincho"/>
          <w:lang w:val="fr-FR"/>
        </w:rPr>
        <w:t xml:space="preserve">            </w:t>
      </w:r>
      <w:r>
        <w:rPr>
          <w:lang w:val="fr-FR"/>
        </w:rPr>
        <w:t>&lt;element name="attributes" minOccurs="0"&gt;</w:t>
      </w:r>
    </w:p>
    <w:p w14:paraId="1B3E014F" w14:textId="77777777" w:rsidR="003A430E" w:rsidRDefault="003A430E" w:rsidP="003A430E">
      <w:pPr>
        <w:pStyle w:val="PL"/>
        <w:rPr>
          <w:lang w:val="fr-FR"/>
        </w:rPr>
      </w:pPr>
      <w:r>
        <w:rPr>
          <w:lang w:val="fr-FR"/>
        </w:rPr>
        <w:t xml:space="preserve">              &lt;complexType&gt;</w:t>
      </w:r>
    </w:p>
    <w:p w14:paraId="34C4F1B4" w14:textId="77777777" w:rsidR="003A430E" w:rsidRDefault="003A430E" w:rsidP="003A430E">
      <w:pPr>
        <w:pStyle w:val="PL"/>
        <w:rPr>
          <w:rFonts w:eastAsia="MS Mincho"/>
          <w:lang w:val="fr-FR"/>
        </w:rPr>
      </w:pPr>
      <w:r>
        <w:rPr>
          <w:lang w:val="fr-FR"/>
        </w:rPr>
        <w:t xml:space="preserve">      </w:t>
      </w:r>
      <w:r>
        <w:rPr>
          <w:rFonts w:eastAsia="MS Mincho"/>
          <w:lang w:val="fr-FR"/>
        </w:rPr>
        <w:t xml:space="preserve">          &lt;all&gt;</w:t>
      </w:r>
    </w:p>
    <w:p w14:paraId="027958DA" w14:textId="77777777" w:rsidR="003A430E" w:rsidRDefault="003A430E" w:rsidP="003A430E">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w:t>
      </w:r>
      <w:r w:rsidRPr="00925C73">
        <w:rPr>
          <w:rFonts w:eastAsia="MS Mincho"/>
          <w:lang w:val="fr-FR"/>
        </w:rPr>
        <w:t>notificationRecipientAddress</w:t>
      </w:r>
      <w:r>
        <w:rPr>
          <w:rFonts w:eastAsia="MS Mincho"/>
          <w:lang w:val="fr-FR"/>
        </w:rPr>
        <w:t>" type="string"/&gt;</w:t>
      </w:r>
    </w:p>
    <w:p w14:paraId="045265D9" w14:textId="77777777" w:rsidR="003A430E" w:rsidRPr="00557539" w:rsidRDefault="003A430E" w:rsidP="003A430E">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name="notificationTypes" type="string"</w:t>
      </w:r>
      <w:r w:rsidRPr="00F26E86">
        <w:rPr>
          <w:rFonts w:eastAsia="MS Mincho"/>
        </w:rPr>
        <w:t xml:space="preserve"> </w:t>
      </w:r>
      <w:r>
        <w:rPr>
          <w:rFonts w:eastAsia="MS Mincho"/>
        </w:rPr>
        <w:t xml:space="preserve">minOccurs="0" </w:t>
      </w:r>
      <w:r w:rsidRPr="00557539">
        <w:rPr>
          <w:rFonts w:eastAsia="MS Mincho"/>
        </w:rPr>
        <w:t>/&gt;</w:t>
      </w:r>
    </w:p>
    <w:p w14:paraId="6819EBF8" w14:textId="77777777" w:rsidR="003A430E"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 xml:space="preserve">&lt;element name="scope" </w:t>
      </w:r>
      <w:r w:rsidRPr="00557539">
        <w:rPr>
          <w:rFonts w:eastAsia="MS Mincho"/>
        </w:rPr>
        <w:t>type="</w:t>
      </w:r>
      <w:r w:rsidR="00DF50F1" w:rsidRPr="00DF50F1">
        <w:rPr>
          <w:rFonts w:ascii="Times New Roman" w:hAnsi="Times New Roman" w:hint="eastAsia"/>
          <w:lang w:eastAsia="zh-CN"/>
        </w:rPr>
        <w:t>xn:</w:t>
      </w:r>
      <w:r w:rsidRPr="00557539">
        <w:rPr>
          <w:rFonts w:eastAsia="MS Mincho"/>
        </w:rPr>
        <w:t>Scope"</w:t>
      </w:r>
      <w:r>
        <w:rPr>
          <w:rFonts w:eastAsia="MS Mincho"/>
        </w:rPr>
        <w:t>/&gt;</w:t>
      </w:r>
    </w:p>
    <w:p w14:paraId="457E6FC6" w14:textId="77777777" w:rsidR="003A430E" w:rsidRPr="00557539"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name="notificationFilter" type="string"</w:t>
      </w:r>
      <w:r w:rsidRPr="00F26E86">
        <w:rPr>
          <w:rFonts w:eastAsia="MS Mincho"/>
        </w:rPr>
        <w:t xml:space="preserve"> </w:t>
      </w:r>
      <w:r>
        <w:rPr>
          <w:rFonts w:eastAsia="MS Mincho"/>
        </w:rPr>
        <w:t xml:space="preserve">minOccurs="0" </w:t>
      </w:r>
      <w:r w:rsidRPr="00557539">
        <w:rPr>
          <w:rFonts w:eastAsia="MS Mincho"/>
        </w:rPr>
        <w:t>/&gt;</w:t>
      </w:r>
    </w:p>
    <w:p w14:paraId="1E92DA58" w14:textId="77777777" w:rsidR="003A430E" w:rsidRDefault="003A430E" w:rsidP="003A430E">
      <w:pPr>
        <w:pStyle w:val="PL"/>
        <w:rPr>
          <w:rFonts w:eastAsia="MS Mincho"/>
        </w:rPr>
      </w:pPr>
      <w:r>
        <w:rPr>
          <w:rFonts w:eastAsia="MS Mincho"/>
        </w:rPr>
        <w:t xml:space="preserve">  </w:t>
      </w:r>
      <w:r>
        <w:t xml:space="preserve">    </w:t>
      </w:r>
      <w:r>
        <w:rPr>
          <w:rFonts w:eastAsia="MS Mincho"/>
        </w:rPr>
        <w:t xml:space="preserve">          &lt;/all&gt;</w:t>
      </w:r>
    </w:p>
    <w:p w14:paraId="02CF2C87" w14:textId="77777777" w:rsidR="003A430E" w:rsidRPr="00557539" w:rsidRDefault="003A430E" w:rsidP="003A430E">
      <w:pPr>
        <w:pStyle w:val="PL"/>
        <w:rPr>
          <w:lang w:val="fr-FR"/>
        </w:rPr>
      </w:pPr>
      <w:r>
        <w:rPr>
          <w:rFonts w:eastAsia="MS Mincho"/>
        </w:rPr>
        <w:t xml:space="preserve">              </w:t>
      </w:r>
      <w:r w:rsidRPr="00557539">
        <w:rPr>
          <w:lang w:val="fr-FR"/>
        </w:rPr>
        <w:t>&lt;/complexType&gt;</w:t>
      </w:r>
    </w:p>
    <w:p w14:paraId="60EBE040" w14:textId="77777777" w:rsidR="003A430E" w:rsidRPr="00557539" w:rsidRDefault="003A430E" w:rsidP="003A430E">
      <w:pPr>
        <w:pStyle w:val="PL"/>
        <w:rPr>
          <w:rFonts w:eastAsia="MS Mincho"/>
          <w:lang w:val="fr-FR"/>
        </w:rPr>
      </w:pPr>
      <w:r w:rsidRPr="00557539">
        <w:rPr>
          <w:lang w:val="fr-FR"/>
        </w:rPr>
        <w:lastRenderedPageBreak/>
        <w:t xml:space="preserve">            &lt;/element&gt;</w:t>
      </w:r>
    </w:p>
    <w:p w14:paraId="5406F3B5" w14:textId="77777777" w:rsidR="003A430E" w:rsidRPr="00557539" w:rsidRDefault="003A430E" w:rsidP="003A430E">
      <w:pPr>
        <w:pStyle w:val="PL"/>
        <w:rPr>
          <w:rFonts w:eastAsia="MS Mincho"/>
          <w:lang w:val="fr-FR"/>
        </w:rPr>
      </w:pPr>
      <w:r w:rsidRPr="00557539">
        <w:rPr>
          <w:rFonts w:eastAsia="MS Mincho"/>
          <w:lang w:val="fr-FR"/>
        </w:rPr>
        <w:t xml:space="preserve">            &lt;choice minOccurs="0" maxOccurs="1"&gt;</w:t>
      </w:r>
    </w:p>
    <w:p w14:paraId="29C04C49" w14:textId="77777777" w:rsidR="003A430E" w:rsidRDefault="003A430E" w:rsidP="003A430E">
      <w:pPr>
        <w:pStyle w:val="PL"/>
        <w:rPr>
          <w:rFonts w:eastAsia="MS Mincho"/>
        </w:rPr>
      </w:pPr>
      <w:r w:rsidRPr="00557539">
        <w:rPr>
          <w:rFonts w:eastAsia="MS Mincho"/>
          <w:lang w:val="fr-FR"/>
        </w:rPr>
        <w:t xml:space="preserve">              </w:t>
      </w:r>
      <w:r>
        <w:rPr>
          <w:rFonts w:eastAsia="MS Mincho"/>
        </w:rPr>
        <w:t>&lt;element ref="xn:HeartbeatControl"/&gt;</w:t>
      </w:r>
    </w:p>
    <w:p w14:paraId="513B44B7" w14:textId="77777777" w:rsidR="003A430E" w:rsidRDefault="003A430E" w:rsidP="003A430E">
      <w:pPr>
        <w:pStyle w:val="PL"/>
        <w:rPr>
          <w:rFonts w:eastAsia="MS Mincho"/>
        </w:rPr>
      </w:pPr>
      <w:r>
        <w:rPr>
          <w:rFonts w:eastAsia="MS Mincho"/>
        </w:rPr>
        <w:t xml:space="preserve">            &lt;/choice&gt;</w:t>
      </w:r>
    </w:p>
    <w:p w14:paraId="69C80329" w14:textId="77777777" w:rsidR="003A430E" w:rsidRPr="00557539" w:rsidRDefault="003A430E" w:rsidP="003A430E">
      <w:pPr>
        <w:pStyle w:val="PL"/>
        <w:rPr>
          <w:rFonts w:eastAsia="MS Mincho"/>
          <w:lang w:val="fr-FR"/>
        </w:rPr>
      </w:pPr>
      <w:r>
        <w:rPr>
          <w:rFonts w:eastAsia="MS Mincho"/>
        </w:rPr>
        <w:t xml:space="preserve">          </w:t>
      </w:r>
      <w:r w:rsidRPr="00557539">
        <w:rPr>
          <w:rFonts w:eastAsia="MS Mincho"/>
          <w:lang w:val="fr-FR"/>
        </w:rPr>
        <w:t>&lt;/sequence&gt;</w:t>
      </w:r>
    </w:p>
    <w:p w14:paraId="392E1E34" w14:textId="77777777" w:rsidR="003A430E" w:rsidRPr="00557539" w:rsidRDefault="003A430E" w:rsidP="003A430E">
      <w:pPr>
        <w:pStyle w:val="PL"/>
        <w:rPr>
          <w:rFonts w:eastAsia="MS Mincho"/>
          <w:lang w:val="fr-FR"/>
        </w:rPr>
      </w:pPr>
      <w:r w:rsidRPr="00557539">
        <w:rPr>
          <w:rFonts w:eastAsia="MS Mincho"/>
          <w:lang w:val="fr-FR"/>
        </w:rPr>
        <w:t xml:space="preserve">        &lt;/extension&gt;</w:t>
      </w:r>
    </w:p>
    <w:p w14:paraId="3949705B" w14:textId="77777777" w:rsidR="003A430E" w:rsidRPr="00557539" w:rsidRDefault="003A430E" w:rsidP="003A430E">
      <w:pPr>
        <w:pStyle w:val="PL"/>
        <w:rPr>
          <w:rFonts w:eastAsia="MS Mincho"/>
          <w:lang w:val="fr-FR"/>
        </w:rPr>
      </w:pPr>
      <w:r w:rsidRPr="00557539">
        <w:rPr>
          <w:rFonts w:eastAsia="MS Mincho"/>
          <w:lang w:val="fr-FR"/>
        </w:rPr>
        <w:t xml:space="preserve">      &lt;/complexContent&gt;</w:t>
      </w:r>
    </w:p>
    <w:p w14:paraId="51682721" w14:textId="77777777" w:rsidR="003A430E" w:rsidRPr="00557539" w:rsidRDefault="003A430E" w:rsidP="003A430E">
      <w:pPr>
        <w:pStyle w:val="PL"/>
        <w:rPr>
          <w:rFonts w:eastAsia="MS Mincho"/>
          <w:lang w:val="fr-FR"/>
        </w:rPr>
      </w:pPr>
      <w:r w:rsidRPr="00557539">
        <w:rPr>
          <w:rFonts w:eastAsia="MS Mincho"/>
          <w:lang w:val="fr-FR"/>
        </w:rPr>
        <w:t xml:space="preserve">    &lt;/complexType&gt;</w:t>
      </w:r>
    </w:p>
    <w:p w14:paraId="23B1EF30" w14:textId="77777777" w:rsidR="003A430E" w:rsidRPr="00557539" w:rsidRDefault="003A430E" w:rsidP="003A430E">
      <w:pPr>
        <w:pStyle w:val="PL"/>
        <w:rPr>
          <w:rFonts w:eastAsia="MS Mincho"/>
          <w:lang w:val="fr-FR"/>
        </w:rPr>
      </w:pPr>
      <w:r w:rsidRPr="00557539">
        <w:rPr>
          <w:rFonts w:eastAsia="MS Mincho"/>
          <w:lang w:val="fr-FR"/>
        </w:rPr>
        <w:t xml:space="preserve">  &lt;/element&gt;</w:t>
      </w:r>
    </w:p>
    <w:p w14:paraId="7C31C1E0" w14:textId="77777777" w:rsidR="00F45460" w:rsidRPr="00557539" w:rsidRDefault="00F45460">
      <w:pPr>
        <w:pStyle w:val="PL"/>
        <w:rPr>
          <w:rFonts w:eastAsia="MS Mincho"/>
          <w:lang w:val="fr-FR"/>
        </w:rPr>
      </w:pPr>
    </w:p>
    <w:p w14:paraId="1BE7AC7B" w14:textId="77777777" w:rsidR="00F45460" w:rsidRDefault="00F45460">
      <w:pPr>
        <w:pStyle w:val="PL"/>
        <w:rPr>
          <w:rFonts w:eastAsia="MS Mincho"/>
        </w:rPr>
      </w:pPr>
      <w:r w:rsidRPr="00557539">
        <w:rPr>
          <w:rFonts w:eastAsia="MS Mincho"/>
          <w:lang w:val="fr-FR"/>
        </w:rPr>
        <w:t xml:space="preserve">  </w:t>
      </w:r>
      <w:r>
        <w:rPr>
          <w:rFonts w:eastAsia="MS Mincho"/>
        </w:rPr>
        <w:t>&lt;!--</w:t>
      </w:r>
    </w:p>
    <w:p w14:paraId="21D0B923" w14:textId="77777777" w:rsidR="00F45460" w:rsidRDefault="00F45460">
      <w:pPr>
        <w:pStyle w:val="PL"/>
        <w:rPr>
          <w:rFonts w:eastAsia="MS Mincho"/>
        </w:rPr>
      </w:pPr>
      <w:r>
        <w:rPr>
          <w:rFonts w:eastAsia="MS Mincho"/>
        </w:rPr>
        <w:t xml:space="preserve">    IRPAgent IOC attributes</w:t>
      </w:r>
    </w:p>
    <w:p w14:paraId="5F5B2E02" w14:textId="77777777" w:rsidR="00F45460" w:rsidRDefault="00F45460">
      <w:pPr>
        <w:pStyle w:val="PL"/>
        <w:rPr>
          <w:rFonts w:eastAsia="MS Mincho"/>
        </w:rPr>
      </w:pPr>
      <w:r>
        <w:rPr>
          <w:rFonts w:eastAsia="MS Mincho"/>
        </w:rPr>
        <w:t xml:space="preserve">  --&gt;</w:t>
      </w:r>
    </w:p>
    <w:p w14:paraId="4800E8B4" w14:textId="77777777" w:rsidR="00F45460" w:rsidRDefault="00F45460">
      <w:pPr>
        <w:pStyle w:val="PL"/>
        <w:rPr>
          <w:rFonts w:eastAsia="MS Mincho"/>
        </w:rPr>
      </w:pPr>
    </w:p>
    <w:p w14:paraId="65EC2365" w14:textId="77777777" w:rsidR="00F45460" w:rsidRDefault="00F45460">
      <w:pPr>
        <w:pStyle w:val="PL"/>
        <w:rPr>
          <w:rFonts w:eastAsia="MS Mincho"/>
        </w:rPr>
      </w:pPr>
      <w:r>
        <w:rPr>
          <w:rFonts w:eastAsia="MS Mincho"/>
        </w:rPr>
        <w:t xml:space="preserve">  &lt;element name="systemDN" type="xn:dn"/&gt;</w:t>
      </w:r>
    </w:p>
    <w:p w14:paraId="2F16CA03" w14:textId="77777777" w:rsidR="00F45460" w:rsidRDefault="00F45460">
      <w:pPr>
        <w:pStyle w:val="PL"/>
        <w:rPr>
          <w:rFonts w:eastAsia="MS Mincho"/>
        </w:rPr>
      </w:pPr>
    </w:p>
    <w:p w14:paraId="18509348" w14:textId="77777777" w:rsidR="00F45460" w:rsidRDefault="00F45460">
      <w:pPr>
        <w:pStyle w:val="PL"/>
        <w:rPr>
          <w:rFonts w:eastAsia="MS Mincho"/>
        </w:rPr>
      </w:pPr>
      <w:r>
        <w:rPr>
          <w:rFonts w:eastAsia="MS Mincho"/>
        </w:rPr>
        <w:t xml:space="preserve">  &lt;!--</w:t>
      </w:r>
    </w:p>
    <w:p w14:paraId="662F01DA" w14:textId="77777777" w:rsidR="00F45460" w:rsidRDefault="00F45460">
      <w:pPr>
        <w:pStyle w:val="PL"/>
      </w:pPr>
      <w:r>
        <w:rPr>
          <w:rFonts w:eastAsia="MS Mincho"/>
        </w:rPr>
        <w:t xml:space="preserve">    VsDataContainer NRM class vsData attribute </w:t>
      </w:r>
      <w:r>
        <w:t>associated empty XML element</w:t>
      </w:r>
    </w:p>
    <w:p w14:paraId="3466FA16" w14:textId="77777777" w:rsidR="00F45460" w:rsidRDefault="00F45460">
      <w:pPr>
        <w:pStyle w:val="PL"/>
        <w:rPr>
          <w:rFonts w:eastAsia="MS Mincho"/>
        </w:rPr>
      </w:pPr>
      <w:r>
        <w:t xml:space="preserve">  --&gt;</w:t>
      </w:r>
    </w:p>
    <w:p w14:paraId="6D94FB6D" w14:textId="77777777" w:rsidR="00F45460" w:rsidRDefault="00F45460">
      <w:pPr>
        <w:pStyle w:val="PL"/>
        <w:rPr>
          <w:rFonts w:eastAsia="MS Mincho"/>
        </w:rPr>
      </w:pPr>
    </w:p>
    <w:p w14:paraId="077E71D9" w14:textId="77777777" w:rsidR="00F45460" w:rsidRDefault="00F45460">
      <w:pPr>
        <w:pStyle w:val="PL"/>
        <w:rPr>
          <w:lang w:eastAsia="zh-CN"/>
        </w:rPr>
      </w:pPr>
      <w:r>
        <w:rPr>
          <w:lang w:eastAsia="zh-CN"/>
        </w:rPr>
        <w:t xml:space="preserve">  &lt;complexType name="vsData"/&gt;</w:t>
      </w:r>
    </w:p>
    <w:p w14:paraId="18E23F04" w14:textId="77777777" w:rsidR="00F45460" w:rsidRDefault="00F45460">
      <w:pPr>
        <w:pStyle w:val="PL"/>
        <w:rPr>
          <w:lang w:eastAsia="zh-CN"/>
        </w:rPr>
      </w:pPr>
      <w:r>
        <w:rPr>
          <w:lang w:eastAsia="zh-CN"/>
        </w:rPr>
        <w:t xml:space="preserve">  &lt;element name="vsData" type="xn:vsData"/&gt;</w:t>
      </w:r>
    </w:p>
    <w:p w14:paraId="3A98443C" w14:textId="77777777" w:rsidR="00F45460" w:rsidRDefault="00F45460">
      <w:pPr>
        <w:pStyle w:val="PL"/>
        <w:rPr>
          <w:rFonts w:eastAsia="MS Mincho"/>
        </w:rPr>
      </w:pPr>
    </w:p>
    <w:p w14:paraId="7E7E8C15" w14:textId="77777777" w:rsidR="00F45460" w:rsidRDefault="00F45460">
      <w:pPr>
        <w:pStyle w:val="PL"/>
        <w:rPr>
          <w:rFonts w:eastAsia="MS Mincho"/>
        </w:rPr>
      </w:pPr>
      <w:r>
        <w:rPr>
          <w:rFonts w:eastAsia="MS Mincho"/>
        </w:rPr>
        <w:t xml:space="preserve">  &lt;!--</w:t>
      </w:r>
    </w:p>
    <w:p w14:paraId="57D0FD1C" w14:textId="77777777" w:rsidR="00F45460" w:rsidRDefault="00F45460">
      <w:pPr>
        <w:pStyle w:val="PL"/>
        <w:rPr>
          <w:rFonts w:eastAsia="MS Mincho"/>
        </w:rPr>
      </w:pPr>
      <w:r>
        <w:rPr>
          <w:rFonts w:eastAsia="MS Mincho"/>
        </w:rPr>
        <w:t xml:space="preserve">    Abstract head XML element for all XML elements associated to further</w:t>
      </w:r>
    </w:p>
    <w:p w14:paraId="078B0234" w14:textId="77777777" w:rsidR="00F45460" w:rsidRDefault="00F45460">
      <w:pPr>
        <w:pStyle w:val="PL"/>
        <w:rPr>
          <w:rFonts w:eastAsia="MS Mincho"/>
        </w:rPr>
      </w:pPr>
      <w:r>
        <w:rPr>
          <w:rFonts w:eastAsia="MS Mincho"/>
        </w:rPr>
        <w:t xml:space="preserve">    NRM classes optionally contained under SubNetwork NRM class</w:t>
      </w:r>
    </w:p>
    <w:p w14:paraId="7AE02EFF" w14:textId="77777777" w:rsidR="00F45460" w:rsidRDefault="00F45460">
      <w:pPr>
        <w:pStyle w:val="PL"/>
        <w:rPr>
          <w:rFonts w:eastAsia="MS Mincho"/>
        </w:rPr>
      </w:pPr>
      <w:r>
        <w:rPr>
          <w:rFonts w:eastAsia="MS Mincho"/>
        </w:rPr>
        <w:t xml:space="preserve">  --&gt;</w:t>
      </w:r>
    </w:p>
    <w:p w14:paraId="0577EFFD" w14:textId="77777777" w:rsidR="00F45460" w:rsidRDefault="00F45460">
      <w:pPr>
        <w:pStyle w:val="PL"/>
        <w:rPr>
          <w:rFonts w:eastAsia="MS Mincho"/>
        </w:rPr>
      </w:pPr>
    </w:p>
    <w:p w14:paraId="653E806B" w14:textId="77777777" w:rsidR="00F45460" w:rsidRDefault="00F45460">
      <w:pPr>
        <w:pStyle w:val="PL"/>
        <w:rPr>
          <w:rFonts w:eastAsia="MS Mincho"/>
        </w:rPr>
      </w:pPr>
      <w:r>
        <w:rPr>
          <w:rFonts w:eastAsia="MS Mincho"/>
        </w:rPr>
        <w:t xml:space="preserve">  &lt;element</w:t>
      </w:r>
    </w:p>
    <w:p w14:paraId="29D17BF6" w14:textId="77777777" w:rsidR="00F45460" w:rsidRDefault="00F45460">
      <w:pPr>
        <w:pStyle w:val="PL"/>
        <w:rPr>
          <w:rFonts w:eastAsia="MS Mincho"/>
        </w:rPr>
      </w:pPr>
      <w:r>
        <w:rPr>
          <w:rFonts w:eastAsia="MS Mincho"/>
        </w:rPr>
        <w:t xml:space="preserve">    name="SubNetworkOptionallyContainedNrmClass"</w:t>
      </w:r>
    </w:p>
    <w:p w14:paraId="648D6634" w14:textId="77777777" w:rsidR="00F45460" w:rsidRDefault="00F45460">
      <w:pPr>
        <w:pStyle w:val="PL"/>
        <w:rPr>
          <w:rFonts w:eastAsia="MS Mincho"/>
        </w:rPr>
      </w:pPr>
      <w:r>
        <w:rPr>
          <w:rFonts w:eastAsia="MS Mincho"/>
        </w:rPr>
        <w:t xml:space="preserve">    type="xn:NrmClass"</w:t>
      </w:r>
    </w:p>
    <w:p w14:paraId="1F96D0EE" w14:textId="77777777" w:rsidR="00F45460" w:rsidRDefault="00F45460">
      <w:pPr>
        <w:pStyle w:val="PL"/>
        <w:rPr>
          <w:rFonts w:eastAsia="MS Mincho"/>
        </w:rPr>
      </w:pPr>
      <w:r>
        <w:rPr>
          <w:rFonts w:eastAsia="MS Mincho"/>
        </w:rPr>
        <w:t xml:space="preserve">    abstract="true"</w:t>
      </w:r>
    </w:p>
    <w:p w14:paraId="77D9ED7C" w14:textId="77777777" w:rsidR="00F45460" w:rsidRDefault="00F45460">
      <w:pPr>
        <w:pStyle w:val="PL"/>
        <w:rPr>
          <w:rFonts w:eastAsia="MS Mincho"/>
        </w:rPr>
      </w:pPr>
      <w:r>
        <w:rPr>
          <w:rFonts w:eastAsia="MS Mincho"/>
        </w:rPr>
        <w:t xml:space="preserve">  /&gt;</w:t>
      </w:r>
    </w:p>
    <w:p w14:paraId="7E78A2A2" w14:textId="77777777" w:rsidR="00F45460" w:rsidRDefault="00F45460">
      <w:pPr>
        <w:pStyle w:val="PL"/>
        <w:rPr>
          <w:rFonts w:eastAsia="MS Mincho"/>
        </w:rPr>
      </w:pPr>
    </w:p>
    <w:p w14:paraId="750412F7" w14:textId="77777777" w:rsidR="00F45460" w:rsidRDefault="00F45460">
      <w:pPr>
        <w:pStyle w:val="PL"/>
        <w:rPr>
          <w:rFonts w:eastAsia="MS Mincho"/>
        </w:rPr>
      </w:pPr>
      <w:r>
        <w:rPr>
          <w:rFonts w:eastAsia="MS Mincho"/>
        </w:rPr>
        <w:t xml:space="preserve">  &lt;!--</w:t>
      </w:r>
    </w:p>
    <w:p w14:paraId="38588026" w14:textId="77777777" w:rsidR="00F45460" w:rsidRDefault="00F45460">
      <w:pPr>
        <w:pStyle w:val="PL"/>
        <w:rPr>
          <w:rFonts w:eastAsia="MS Mincho"/>
        </w:rPr>
      </w:pPr>
      <w:r>
        <w:rPr>
          <w:rFonts w:eastAsia="MS Mincho"/>
        </w:rPr>
        <w:t xml:space="preserve">    Abstract head XML element for all XML elements associated to further</w:t>
      </w:r>
    </w:p>
    <w:p w14:paraId="3638F35E" w14:textId="77777777" w:rsidR="00F45460" w:rsidRDefault="00F45460">
      <w:pPr>
        <w:pStyle w:val="PL"/>
        <w:rPr>
          <w:rFonts w:eastAsia="MS Mincho"/>
        </w:rPr>
      </w:pPr>
      <w:r>
        <w:rPr>
          <w:rFonts w:eastAsia="MS Mincho"/>
        </w:rPr>
        <w:t xml:space="preserve">    NRM classes optionally contained under ManagedElement NRM class</w:t>
      </w:r>
    </w:p>
    <w:p w14:paraId="41DD3484" w14:textId="77777777" w:rsidR="00F45460" w:rsidRDefault="00F45460">
      <w:pPr>
        <w:pStyle w:val="PL"/>
        <w:rPr>
          <w:rFonts w:eastAsia="MS Mincho"/>
        </w:rPr>
      </w:pPr>
      <w:r>
        <w:rPr>
          <w:rFonts w:eastAsia="MS Mincho"/>
        </w:rPr>
        <w:t xml:space="preserve">  --&gt;</w:t>
      </w:r>
    </w:p>
    <w:p w14:paraId="5E347DD9" w14:textId="77777777" w:rsidR="00F45460" w:rsidRDefault="00F45460">
      <w:pPr>
        <w:pStyle w:val="PL"/>
        <w:rPr>
          <w:rFonts w:eastAsia="MS Mincho"/>
        </w:rPr>
      </w:pPr>
    </w:p>
    <w:p w14:paraId="1ECCDC21" w14:textId="77777777" w:rsidR="00F45460" w:rsidRDefault="00F45460">
      <w:pPr>
        <w:pStyle w:val="PL"/>
        <w:rPr>
          <w:rFonts w:eastAsia="MS Mincho"/>
        </w:rPr>
      </w:pPr>
      <w:r>
        <w:rPr>
          <w:rFonts w:eastAsia="MS Mincho"/>
        </w:rPr>
        <w:t xml:space="preserve">  &lt;element</w:t>
      </w:r>
    </w:p>
    <w:p w14:paraId="34259FDA" w14:textId="77777777" w:rsidR="00F45460" w:rsidRDefault="00F45460">
      <w:pPr>
        <w:pStyle w:val="PL"/>
        <w:rPr>
          <w:rFonts w:eastAsia="MS Mincho"/>
        </w:rPr>
      </w:pPr>
      <w:r>
        <w:rPr>
          <w:rFonts w:eastAsia="MS Mincho"/>
        </w:rPr>
        <w:t xml:space="preserve">    name="ManagedElementOptionallyContainedNrmClass"</w:t>
      </w:r>
    </w:p>
    <w:p w14:paraId="22723B13" w14:textId="77777777" w:rsidR="00F45460" w:rsidRDefault="00F45460">
      <w:pPr>
        <w:pStyle w:val="PL"/>
        <w:rPr>
          <w:rFonts w:eastAsia="MS Mincho"/>
        </w:rPr>
      </w:pPr>
      <w:r>
        <w:rPr>
          <w:rFonts w:eastAsia="MS Mincho"/>
        </w:rPr>
        <w:t xml:space="preserve">    type="xn:NrmClass"</w:t>
      </w:r>
    </w:p>
    <w:p w14:paraId="13510951" w14:textId="77777777" w:rsidR="00F45460" w:rsidRDefault="00F45460">
      <w:pPr>
        <w:pStyle w:val="PL"/>
        <w:rPr>
          <w:rFonts w:eastAsia="MS Mincho"/>
        </w:rPr>
      </w:pPr>
      <w:r>
        <w:rPr>
          <w:rFonts w:eastAsia="MS Mincho"/>
        </w:rPr>
        <w:t xml:space="preserve">    abstract="true"</w:t>
      </w:r>
    </w:p>
    <w:p w14:paraId="26DF31DB" w14:textId="77777777" w:rsidR="00663B33" w:rsidRDefault="00F45460" w:rsidP="00663B33">
      <w:pPr>
        <w:pStyle w:val="PL"/>
        <w:rPr>
          <w:rFonts w:eastAsia="MS Mincho"/>
        </w:rPr>
      </w:pPr>
      <w:r>
        <w:rPr>
          <w:rFonts w:eastAsia="MS Mincho"/>
        </w:rPr>
        <w:t xml:space="preserve">  /&gt;</w:t>
      </w:r>
    </w:p>
    <w:p w14:paraId="5B8878B2" w14:textId="77777777" w:rsidR="00663B33" w:rsidRDefault="00663B33" w:rsidP="00663B33">
      <w:pPr>
        <w:pStyle w:val="PL"/>
        <w:rPr>
          <w:rFonts w:eastAsia="MS Mincho"/>
        </w:rPr>
      </w:pPr>
    </w:p>
    <w:p w14:paraId="1D8B3236" w14:textId="77777777" w:rsidR="00663B33" w:rsidRDefault="00663B33" w:rsidP="00663B33">
      <w:pPr>
        <w:pStyle w:val="PL"/>
        <w:rPr>
          <w:rFonts w:eastAsia="MS Mincho"/>
        </w:rPr>
      </w:pPr>
      <w:r>
        <w:rPr>
          <w:rFonts w:eastAsia="MS Mincho"/>
        </w:rPr>
        <w:t xml:space="preserve">  &lt;!--</w:t>
      </w:r>
    </w:p>
    <w:p w14:paraId="00120A87"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F2A8667"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ThresholdMonitoringCapability</w:t>
      </w:r>
      <w:r>
        <w:rPr>
          <w:rFonts w:eastAsia="MS Mincho"/>
        </w:rPr>
        <w:t xml:space="preserve"> NRM class</w:t>
      </w:r>
    </w:p>
    <w:p w14:paraId="2D730173" w14:textId="77777777" w:rsidR="00663B33" w:rsidRDefault="00663B33" w:rsidP="00663B33">
      <w:pPr>
        <w:pStyle w:val="PL"/>
        <w:rPr>
          <w:rFonts w:eastAsia="MS Mincho"/>
        </w:rPr>
      </w:pPr>
      <w:r>
        <w:rPr>
          <w:rFonts w:eastAsia="MS Mincho"/>
        </w:rPr>
        <w:t xml:space="preserve">  --&gt;</w:t>
      </w:r>
    </w:p>
    <w:p w14:paraId="300B6CB3" w14:textId="77777777" w:rsidR="00663B33" w:rsidRDefault="00663B33" w:rsidP="00663B33">
      <w:pPr>
        <w:pStyle w:val="PL"/>
        <w:rPr>
          <w:rFonts w:eastAsia="MS Mincho"/>
        </w:rPr>
      </w:pPr>
    </w:p>
    <w:p w14:paraId="4155D34A" w14:textId="77777777" w:rsidR="00663B33" w:rsidRDefault="00663B33" w:rsidP="00663B33">
      <w:pPr>
        <w:pStyle w:val="PL"/>
        <w:rPr>
          <w:rFonts w:eastAsia="MS Mincho"/>
        </w:rPr>
      </w:pPr>
      <w:r>
        <w:rPr>
          <w:rFonts w:eastAsia="MS Mincho"/>
        </w:rPr>
        <w:t xml:space="preserve">  &lt;element</w:t>
      </w:r>
    </w:p>
    <w:p w14:paraId="14978392"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ThresholdMonitoringCapability</w:t>
      </w:r>
      <w:r>
        <w:rPr>
          <w:rFonts w:eastAsia="MS Mincho"/>
        </w:rPr>
        <w:t>OptionallyContainedNrmClass"</w:t>
      </w:r>
    </w:p>
    <w:p w14:paraId="139F28AC" w14:textId="77777777" w:rsidR="00663B33" w:rsidRDefault="00663B33" w:rsidP="00663B33">
      <w:pPr>
        <w:pStyle w:val="PL"/>
        <w:rPr>
          <w:rFonts w:eastAsia="MS Mincho"/>
        </w:rPr>
      </w:pPr>
      <w:r>
        <w:rPr>
          <w:rFonts w:eastAsia="MS Mincho"/>
        </w:rPr>
        <w:t xml:space="preserve">    type="xn:NrmClass"</w:t>
      </w:r>
    </w:p>
    <w:p w14:paraId="5BE7FD8A" w14:textId="77777777" w:rsidR="00663B33" w:rsidRDefault="00663B33" w:rsidP="00663B33">
      <w:pPr>
        <w:pStyle w:val="PL"/>
        <w:rPr>
          <w:rFonts w:eastAsia="MS Mincho"/>
        </w:rPr>
      </w:pPr>
      <w:r>
        <w:rPr>
          <w:rFonts w:eastAsia="MS Mincho"/>
        </w:rPr>
        <w:t xml:space="preserve">    abstract="true"</w:t>
      </w:r>
    </w:p>
    <w:p w14:paraId="6DF673AB" w14:textId="77777777" w:rsidR="00663B33" w:rsidRDefault="00663B33" w:rsidP="00663B33">
      <w:pPr>
        <w:pStyle w:val="PL"/>
        <w:rPr>
          <w:rFonts w:eastAsia="MS Mincho"/>
        </w:rPr>
      </w:pPr>
      <w:r>
        <w:rPr>
          <w:rFonts w:eastAsia="MS Mincho"/>
        </w:rPr>
        <w:t xml:space="preserve">  /&gt;</w:t>
      </w:r>
    </w:p>
    <w:p w14:paraId="22C04D7A" w14:textId="77777777" w:rsidR="00663B33" w:rsidRDefault="00663B33" w:rsidP="00663B33">
      <w:pPr>
        <w:pStyle w:val="PL"/>
        <w:rPr>
          <w:rFonts w:eastAsia="MS Mincho"/>
        </w:rPr>
      </w:pPr>
    </w:p>
    <w:p w14:paraId="4668F997" w14:textId="77777777" w:rsidR="00663B33" w:rsidRDefault="00663B33" w:rsidP="00663B33">
      <w:pPr>
        <w:pStyle w:val="PL"/>
        <w:rPr>
          <w:rFonts w:eastAsia="MS Mincho"/>
        </w:rPr>
      </w:pPr>
      <w:r>
        <w:rPr>
          <w:rFonts w:eastAsia="MS Mincho"/>
        </w:rPr>
        <w:t xml:space="preserve">  &lt;!--</w:t>
      </w:r>
    </w:p>
    <w:p w14:paraId="443BFF81"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CC5D60C"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w:t>
      </w:r>
      <w:r>
        <w:rPr>
          <w:rFonts w:eastAsia="MS Mincho"/>
        </w:rPr>
        <w:t xml:space="preserve"> NRM class</w:t>
      </w:r>
    </w:p>
    <w:p w14:paraId="5CB1708F" w14:textId="77777777" w:rsidR="00663B33" w:rsidRDefault="00663B33" w:rsidP="00663B33">
      <w:pPr>
        <w:pStyle w:val="PL"/>
        <w:rPr>
          <w:rFonts w:eastAsia="MS Mincho"/>
        </w:rPr>
      </w:pPr>
      <w:r>
        <w:rPr>
          <w:rFonts w:eastAsia="MS Mincho"/>
        </w:rPr>
        <w:t xml:space="preserve">  --&gt;</w:t>
      </w:r>
    </w:p>
    <w:p w14:paraId="1E3814DD" w14:textId="77777777" w:rsidR="00663B33" w:rsidRDefault="00663B33" w:rsidP="00663B33">
      <w:pPr>
        <w:pStyle w:val="PL"/>
        <w:rPr>
          <w:rFonts w:eastAsia="MS Mincho"/>
        </w:rPr>
      </w:pPr>
    </w:p>
    <w:p w14:paraId="68851FE0" w14:textId="77777777" w:rsidR="00663B33" w:rsidRDefault="00663B33" w:rsidP="00663B33">
      <w:pPr>
        <w:pStyle w:val="PL"/>
        <w:rPr>
          <w:rFonts w:eastAsia="MS Mincho"/>
        </w:rPr>
      </w:pPr>
      <w:r>
        <w:rPr>
          <w:rFonts w:eastAsia="MS Mincho"/>
        </w:rPr>
        <w:t xml:space="preserve">  &lt;element</w:t>
      </w:r>
    </w:p>
    <w:p w14:paraId="5624BA0D"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w:t>
      </w:r>
      <w:r>
        <w:rPr>
          <w:rFonts w:eastAsia="MS Mincho"/>
        </w:rPr>
        <w:t>OptionallyContainedNrmClass"</w:t>
      </w:r>
    </w:p>
    <w:p w14:paraId="5A027138" w14:textId="77777777" w:rsidR="00663B33" w:rsidRDefault="00663B33" w:rsidP="00663B33">
      <w:pPr>
        <w:pStyle w:val="PL"/>
        <w:rPr>
          <w:rFonts w:eastAsia="MS Mincho"/>
        </w:rPr>
      </w:pPr>
      <w:r>
        <w:rPr>
          <w:rFonts w:eastAsia="MS Mincho"/>
        </w:rPr>
        <w:t xml:space="preserve">    type="xn:NrmClass"</w:t>
      </w:r>
    </w:p>
    <w:p w14:paraId="2ABE4BC9" w14:textId="77777777" w:rsidR="00663B33" w:rsidRDefault="00663B33" w:rsidP="00663B33">
      <w:pPr>
        <w:pStyle w:val="PL"/>
        <w:rPr>
          <w:rFonts w:eastAsia="MS Mincho"/>
        </w:rPr>
      </w:pPr>
      <w:r>
        <w:rPr>
          <w:rFonts w:eastAsia="MS Mincho"/>
        </w:rPr>
        <w:t xml:space="preserve">    abstract="true"</w:t>
      </w:r>
    </w:p>
    <w:p w14:paraId="616E1AB6" w14:textId="77777777" w:rsidR="00663B33" w:rsidRDefault="00663B33" w:rsidP="00663B33">
      <w:pPr>
        <w:pStyle w:val="PL"/>
        <w:rPr>
          <w:rFonts w:eastAsia="MS Mincho"/>
        </w:rPr>
      </w:pPr>
      <w:r>
        <w:rPr>
          <w:rFonts w:eastAsia="MS Mincho"/>
        </w:rPr>
        <w:t xml:space="preserve">  /&gt;</w:t>
      </w:r>
    </w:p>
    <w:p w14:paraId="580396E6" w14:textId="77777777" w:rsidR="00F45460" w:rsidRDefault="00F45460">
      <w:pPr>
        <w:pStyle w:val="PL"/>
        <w:rPr>
          <w:rFonts w:eastAsia="MS Mincho"/>
        </w:rPr>
      </w:pPr>
    </w:p>
    <w:p w14:paraId="1CC0ED25" w14:textId="77777777" w:rsidR="00F45460" w:rsidRDefault="00F45460">
      <w:pPr>
        <w:pStyle w:val="PL"/>
        <w:rPr>
          <w:rFonts w:eastAsia="MS Mincho"/>
        </w:rPr>
      </w:pPr>
    </w:p>
    <w:p w14:paraId="30565406" w14:textId="77777777" w:rsidR="00F45460" w:rsidRDefault="00F45460">
      <w:pPr>
        <w:pStyle w:val="PL"/>
        <w:spacing w:after="120"/>
      </w:pPr>
      <w:r>
        <w:t>&lt;/schema&gt;</w:t>
      </w:r>
    </w:p>
    <w:p w14:paraId="7AE22AC4" w14:textId="77777777" w:rsidR="00FF1DAF" w:rsidRDefault="00FF1DAF" w:rsidP="00FF1DAF">
      <w:pPr>
        <w:pStyle w:val="Heading8"/>
        <w:rPr>
          <w:lang w:eastAsia="zh-CN"/>
        </w:rPr>
      </w:pPr>
      <w:bookmarkStart w:id="390" w:name="_CRAnnexCnormative"/>
      <w:bookmarkStart w:id="391" w:name="_Toc20153443"/>
      <w:bookmarkStart w:id="392" w:name="_Toc27489915"/>
      <w:bookmarkStart w:id="393" w:name="_Toc36033499"/>
      <w:bookmarkStart w:id="394" w:name="_Toc36475761"/>
      <w:bookmarkStart w:id="395" w:name="_Toc44581521"/>
      <w:bookmarkStart w:id="396" w:name="_Toc51769137"/>
      <w:bookmarkStart w:id="397" w:name="_Toc203130068"/>
      <w:bookmarkEnd w:id="390"/>
      <w:r>
        <w:lastRenderedPageBreak/>
        <w:t xml:space="preserve">Annex </w:t>
      </w:r>
      <w:r>
        <w:rPr>
          <w:lang w:eastAsia="zh-CN"/>
        </w:rPr>
        <w:t>C</w:t>
      </w:r>
      <w:r>
        <w:t xml:space="preserve"> (normative):</w:t>
      </w:r>
      <w:r>
        <w:br/>
      </w:r>
      <w:r w:rsidR="00A113F3">
        <w:rPr>
          <w:lang w:eastAsia="zh-CN"/>
        </w:rPr>
        <w:t>OpenAPI</w:t>
      </w:r>
      <w:r>
        <w:rPr>
          <w:rFonts w:hint="eastAsia"/>
          <w:lang w:eastAsia="zh-CN"/>
        </w:rPr>
        <w:t xml:space="preserve"> definitions</w:t>
      </w:r>
      <w:bookmarkEnd w:id="391"/>
      <w:bookmarkEnd w:id="392"/>
      <w:bookmarkEnd w:id="393"/>
      <w:bookmarkEnd w:id="394"/>
      <w:bookmarkEnd w:id="395"/>
      <w:bookmarkEnd w:id="396"/>
      <w:bookmarkEnd w:id="397"/>
    </w:p>
    <w:p w14:paraId="518F9112" w14:textId="77777777" w:rsidR="00FF1DAF" w:rsidRDefault="00FF1DAF" w:rsidP="00FF1DAF">
      <w:pPr>
        <w:pStyle w:val="Heading1"/>
      </w:pPr>
      <w:bookmarkStart w:id="398" w:name="_CRC_1"/>
      <w:bookmarkStart w:id="399" w:name="_Toc20153444"/>
      <w:bookmarkStart w:id="400" w:name="_Toc27489916"/>
      <w:bookmarkStart w:id="401" w:name="_Toc36033500"/>
      <w:bookmarkStart w:id="402" w:name="_Toc36475762"/>
      <w:bookmarkStart w:id="403" w:name="_Toc44581522"/>
      <w:bookmarkStart w:id="404" w:name="_Toc51769138"/>
      <w:bookmarkStart w:id="405" w:name="_Toc203130069"/>
      <w:bookmarkEnd w:id="398"/>
      <w:r>
        <w:t>C.1</w:t>
      </w:r>
      <w:r>
        <w:tab/>
        <w:t>General</w:t>
      </w:r>
      <w:bookmarkEnd w:id="399"/>
      <w:bookmarkEnd w:id="400"/>
      <w:bookmarkEnd w:id="401"/>
      <w:bookmarkEnd w:id="402"/>
      <w:bookmarkEnd w:id="403"/>
      <w:bookmarkEnd w:id="404"/>
      <w:bookmarkEnd w:id="405"/>
    </w:p>
    <w:p w14:paraId="0BBD40B9" w14:textId="77777777" w:rsidR="00A113F3" w:rsidRDefault="00A113F3" w:rsidP="00A113F3">
      <w:pPr>
        <w:rPr>
          <w:color w:val="000000"/>
        </w:rPr>
      </w:pPr>
      <w:r>
        <w:t xml:space="preserve">This annex contains the </w:t>
      </w:r>
      <w:r>
        <w:rPr>
          <w:color w:val="000000"/>
        </w:rPr>
        <w:t>OpenAPI definition of the Generic NRM in YAML format.</w:t>
      </w:r>
    </w:p>
    <w:p w14:paraId="7668C33C" w14:textId="77777777" w:rsidR="00A113F3" w:rsidRDefault="00A113F3" w:rsidP="00A113F3">
      <w:r>
        <w:t>The Information Service (IS) of the Generic NRM is defined in 3GPP TS 28.622 [4].</w:t>
      </w:r>
    </w:p>
    <w:p w14:paraId="2C16C052" w14:textId="77777777" w:rsidR="00FF1DAF" w:rsidRDefault="00A113F3" w:rsidP="00A113F3">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7FDCD670" w14:textId="77777777" w:rsidR="00FF1DAF" w:rsidRDefault="00FF1DAF" w:rsidP="00FF1DAF">
      <w:pPr>
        <w:pStyle w:val="Heading1"/>
        <w:rPr>
          <w:lang w:eastAsia="zh-CN"/>
        </w:rPr>
      </w:pPr>
      <w:bookmarkStart w:id="406" w:name="_CRC_2"/>
      <w:bookmarkStart w:id="407" w:name="_Toc20153445"/>
      <w:bookmarkStart w:id="408" w:name="_Toc27489917"/>
      <w:bookmarkStart w:id="409" w:name="_Toc36033501"/>
      <w:bookmarkStart w:id="410" w:name="_Toc36475763"/>
      <w:bookmarkStart w:id="411" w:name="_Toc44581523"/>
      <w:bookmarkStart w:id="412" w:name="_Toc51769139"/>
      <w:bookmarkStart w:id="413" w:name="_Toc203130070"/>
      <w:bookmarkEnd w:id="406"/>
      <w:r>
        <w:rPr>
          <w:lang w:eastAsia="zh-CN"/>
        </w:rPr>
        <w:t>C</w:t>
      </w:r>
      <w:r>
        <w:rPr>
          <w:rFonts w:hint="eastAsia"/>
          <w:lang w:eastAsia="zh-CN"/>
        </w:rPr>
        <w:t>.</w:t>
      </w:r>
      <w:r>
        <w:rPr>
          <w:lang w:eastAsia="zh-CN"/>
        </w:rPr>
        <w:t>2</w:t>
      </w:r>
      <w:r>
        <w:rPr>
          <w:rFonts w:hint="eastAsia"/>
          <w:lang w:eastAsia="zh-CN"/>
        </w:rPr>
        <w:tab/>
      </w:r>
      <w:r w:rsidR="00A113F3">
        <w:t>Void</w:t>
      </w:r>
      <w:bookmarkEnd w:id="407"/>
      <w:bookmarkEnd w:id="408"/>
      <w:bookmarkEnd w:id="409"/>
      <w:bookmarkEnd w:id="410"/>
      <w:bookmarkEnd w:id="411"/>
      <w:bookmarkEnd w:id="412"/>
      <w:bookmarkEnd w:id="413"/>
    </w:p>
    <w:p w14:paraId="561B7FEC" w14:textId="77777777" w:rsidR="0011581C" w:rsidRPr="00077326" w:rsidRDefault="00FF1DAF" w:rsidP="00557539">
      <w:pPr>
        <w:pStyle w:val="Heading1"/>
      </w:pPr>
      <w:bookmarkStart w:id="414" w:name="_CRC_3"/>
      <w:bookmarkStart w:id="415" w:name="_Toc20153448"/>
      <w:bookmarkStart w:id="416" w:name="_Toc27489920"/>
      <w:bookmarkStart w:id="417" w:name="_Toc36033502"/>
      <w:bookmarkStart w:id="418" w:name="_Toc36475764"/>
      <w:bookmarkStart w:id="419" w:name="_Toc44581524"/>
      <w:bookmarkStart w:id="420" w:name="_Toc51769140"/>
      <w:bookmarkStart w:id="421" w:name="_Toc203130071"/>
      <w:bookmarkEnd w:id="414"/>
      <w:r>
        <w:rPr>
          <w:lang w:eastAsia="zh-CN"/>
        </w:rPr>
        <w:t>C</w:t>
      </w:r>
      <w:r>
        <w:rPr>
          <w:rFonts w:hint="eastAsia"/>
          <w:lang w:eastAsia="zh-CN"/>
        </w:rPr>
        <w:t>.</w:t>
      </w:r>
      <w:r>
        <w:rPr>
          <w:lang w:eastAsia="zh-CN"/>
        </w:rPr>
        <w:t>3</w:t>
      </w:r>
      <w:r>
        <w:tab/>
      </w:r>
      <w:bookmarkEnd w:id="415"/>
      <w:bookmarkEnd w:id="416"/>
      <w:r w:rsidR="00A113F3">
        <w:t>Void</w:t>
      </w:r>
      <w:bookmarkEnd w:id="417"/>
      <w:bookmarkEnd w:id="418"/>
      <w:bookmarkEnd w:id="419"/>
      <w:bookmarkEnd w:id="420"/>
      <w:bookmarkEnd w:id="421"/>
    </w:p>
    <w:p w14:paraId="780756AD" w14:textId="77777777" w:rsidR="00FF1DAF" w:rsidRDefault="00216E8A" w:rsidP="00FF1DAF">
      <w:pPr>
        <w:pStyle w:val="Heading1"/>
        <w:rPr>
          <w:lang w:eastAsia="zh-CN"/>
        </w:rPr>
      </w:pPr>
      <w:bookmarkStart w:id="422" w:name="_CRC_4"/>
      <w:bookmarkStart w:id="423" w:name="_Toc20153449"/>
      <w:bookmarkStart w:id="424" w:name="_Toc27489921"/>
      <w:bookmarkStart w:id="425" w:name="_Toc36033503"/>
      <w:bookmarkStart w:id="426" w:name="_Toc36475765"/>
      <w:bookmarkStart w:id="427" w:name="_Toc44581525"/>
      <w:bookmarkStart w:id="428" w:name="_Toc51769141"/>
      <w:bookmarkStart w:id="429" w:name="_Toc203130072"/>
      <w:bookmarkEnd w:id="422"/>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423"/>
      <w:bookmarkEnd w:id="424"/>
      <w:bookmarkEnd w:id="425"/>
      <w:bookmarkEnd w:id="426"/>
      <w:bookmarkEnd w:id="427"/>
      <w:bookmarkEnd w:id="428"/>
      <w:bookmarkEnd w:id="429"/>
    </w:p>
    <w:p w14:paraId="4C9511CC" w14:textId="77777777" w:rsidR="00FF1DAF" w:rsidRDefault="00216E8A" w:rsidP="00216E8A">
      <w:pPr>
        <w:pStyle w:val="Heading2"/>
        <w:rPr>
          <w:lang w:val="en-US" w:eastAsia="zh-CN"/>
        </w:rPr>
      </w:pPr>
      <w:bookmarkStart w:id="430" w:name="_CRC_4_1"/>
      <w:bookmarkStart w:id="431" w:name="_Toc20153450"/>
      <w:bookmarkStart w:id="432" w:name="_Toc27489922"/>
      <w:bookmarkStart w:id="433" w:name="_Toc36033504"/>
      <w:bookmarkStart w:id="434" w:name="_Toc36475766"/>
      <w:bookmarkStart w:id="435" w:name="_Toc44581526"/>
      <w:bookmarkStart w:id="436" w:name="_Toc51769142"/>
      <w:bookmarkStart w:id="437" w:name="_Toc203130073"/>
      <w:bookmarkEnd w:id="430"/>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431"/>
      <w:bookmarkEnd w:id="432"/>
      <w:r w:rsidR="00A113F3">
        <w:rPr>
          <w:lang w:val="en-US"/>
        </w:rPr>
        <w:t>Void</w:t>
      </w:r>
      <w:bookmarkEnd w:id="433"/>
      <w:bookmarkEnd w:id="434"/>
      <w:bookmarkEnd w:id="435"/>
      <w:bookmarkEnd w:id="436"/>
      <w:bookmarkEnd w:id="437"/>
      <w:r w:rsidR="00FF1DAF">
        <w:rPr>
          <w:lang w:val="en-US"/>
        </w:rPr>
        <w:t xml:space="preserve"> </w:t>
      </w:r>
    </w:p>
    <w:p w14:paraId="0DD8AF21" w14:textId="77777777" w:rsidR="00FF1DAF" w:rsidRDefault="00216E8A" w:rsidP="00557539">
      <w:pPr>
        <w:pStyle w:val="Heading2"/>
        <w:rPr>
          <w:lang w:eastAsia="zh-CN"/>
        </w:rPr>
      </w:pPr>
      <w:bookmarkStart w:id="438" w:name="_CRC_4_2"/>
      <w:bookmarkStart w:id="439" w:name="_Toc20153451"/>
      <w:bookmarkStart w:id="440" w:name="_Toc27489923"/>
      <w:bookmarkStart w:id="441" w:name="_Toc36033505"/>
      <w:bookmarkStart w:id="442" w:name="_Toc36475767"/>
      <w:bookmarkStart w:id="443" w:name="_Toc44581527"/>
      <w:bookmarkStart w:id="444" w:name="_Toc51769143"/>
      <w:bookmarkStart w:id="445" w:name="_Toc203130074"/>
      <w:bookmarkEnd w:id="438"/>
      <w:r>
        <w:rPr>
          <w:lang w:eastAsia="zh-CN"/>
        </w:rPr>
        <w:t>C</w:t>
      </w:r>
      <w:r w:rsidR="00FF1DAF">
        <w:rPr>
          <w:lang w:eastAsia="zh-CN"/>
        </w:rPr>
        <w:t>.4</w:t>
      </w:r>
      <w:r w:rsidR="00FF1DAF" w:rsidRPr="002B15AA">
        <w:rPr>
          <w:lang w:eastAsia="zh-CN"/>
        </w:rPr>
        <w:t>.2</w:t>
      </w:r>
      <w:r w:rsidR="00FF1DAF" w:rsidRPr="002B15AA">
        <w:rPr>
          <w:lang w:eastAsia="zh-CN"/>
        </w:rPr>
        <w:tab/>
      </w:r>
      <w:bookmarkEnd w:id="439"/>
      <w:bookmarkEnd w:id="440"/>
      <w:r w:rsidR="00A113F3">
        <w:rPr>
          <w:lang w:eastAsia="zh-CN"/>
        </w:rPr>
        <w:t>Void</w:t>
      </w:r>
      <w:bookmarkEnd w:id="441"/>
      <w:bookmarkEnd w:id="442"/>
      <w:bookmarkEnd w:id="443"/>
      <w:bookmarkEnd w:id="444"/>
      <w:bookmarkEnd w:id="445"/>
    </w:p>
    <w:p w14:paraId="4CC34DAB" w14:textId="77777777" w:rsidR="006A6648" w:rsidRPr="002B15AA" w:rsidRDefault="006A6648" w:rsidP="006A6648">
      <w:pPr>
        <w:pStyle w:val="Heading2"/>
        <w:rPr>
          <w:lang w:eastAsia="zh-CN"/>
        </w:rPr>
      </w:pPr>
      <w:bookmarkStart w:id="446" w:name="_CRC_4_2a"/>
      <w:bookmarkStart w:id="447" w:name="_Toc44581528"/>
      <w:bookmarkStart w:id="448" w:name="_Toc51769144"/>
      <w:bookmarkStart w:id="449" w:name="_Toc145946907"/>
      <w:bookmarkStart w:id="450" w:name="_Toc203130075"/>
      <w:bookmarkEnd w:id="446"/>
      <w:r>
        <w:rPr>
          <w:lang w:eastAsia="zh-CN"/>
        </w:rPr>
        <w:t>C.4</w:t>
      </w:r>
      <w:r w:rsidRPr="002B15AA">
        <w:rPr>
          <w:lang w:eastAsia="zh-CN"/>
        </w:rPr>
        <w:t>.2</w:t>
      </w:r>
      <w:r>
        <w:rPr>
          <w:lang w:eastAsia="zh-CN"/>
        </w:rPr>
        <w:t>a</w:t>
      </w:r>
      <w:r w:rsidRPr="002B15AA">
        <w:rPr>
          <w:lang w:eastAsia="zh-CN"/>
        </w:rPr>
        <w:tab/>
      </w:r>
      <w:r>
        <w:rPr>
          <w:lang w:eastAsia="zh-CN"/>
        </w:rPr>
        <w:t>OpenAPI document "</w:t>
      </w:r>
      <w:r w:rsidRPr="000C3729">
        <w:rPr>
          <w:lang w:eastAsia="zh-CN"/>
        </w:rPr>
        <w:t>TS28623_ComDefs.yaml</w:t>
      </w:r>
      <w:r>
        <w:rPr>
          <w:lang w:eastAsia="zh-CN"/>
        </w:rPr>
        <w:t>"</w:t>
      </w:r>
      <w:bookmarkEnd w:id="447"/>
      <w:bookmarkEnd w:id="448"/>
      <w:bookmarkEnd w:id="449"/>
      <w:bookmarkEnd w:id="450"/>
    </w:p>
    <w:p w14:paraId="7B877A4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BEGINS&gt;</w:t>
      </w:r>
    </w:p>
    <w:p w14:paraId="176BCC5E" w14:textId="77777777" w:rsidR="006A6648" w:rsidRDefault="006A6648" w:rsidP="006A6648">
      <w:pPr>
        <w:pStyle w:val="PL"/>
      </w:pPr>
      <w:r>
        <w:t>openapi: 3.0.1</w:t>
      </w:r>
    </w:p>
    <w:p w14:paraId="1D8BF74F" w14:textId="77777777" w:rsidR="006A6648" w:rsidRDefault="006A6648" w:rsidP="006A6648">
      <w:pPr>
        <w:pStyle w:val="PL"/>
      </w:pPr>
      <w:r>
        <w:t>info:</w:t>
      </w:r>
    </w:p>
    <w:p w14:paraId="1D9B5E47" w14:textId="77777777" w:rsidR="006A6648" w:rsidRDefault="006A6648" w:rsidP="006A6648">
      <w:pPr>
        <w:pStyle w:val="PL"/>
      </w:pPr>
      <w:r>
        <w:t xml:space="preserve">  title: Common Type Definitions</w:t>
      </w:r>
    </w:p>
    <w:p w14:paraId="6C7C95B1" w14:textId="77777777" w:rsidR="006A6648" w:rsidRDefault="006A6648" w:rsidP="006A6648">
      <w:pPr>
        <w:pStyle w:val="PL"/>
      </w:pPr>
      <w:r>
        <w:t xml:space="preserve">  version: 17.10.0</w:t>
      </w:r>
    </w:p>
    <w:p w14:paraId="2934B168" w14:textId="77777777" w:rsidR="006A6648" w:rsidRDefault="006A6648" w:rsidP="006A6648">
      <w:pPr>
        <w:pStyle w:val="PL"/>
      </w:pPr>
      <w:r>
        <w:t xml:space="preserve">  description: &gt;-</w:t>
      </w:r>
    </w:p>
    <w:p w14:paraId="6586B80D" w14:textId="77777777" w:rsidR="006A6648" w:rsidRDefault="006A6648" w:rsidP="006A6648">
      <w:pPr>
        <w:pStyle w:val="PL"/>
      </w:pPr>
      <w:r>
        <w:t xml:space="preserve">    OAS 3.0.1 specification of common type definitions in the Generic NRM</w:t>
      </w:r>
    </w:p>
    <w:p w14:paraId="7C4FB052" w14:textId="77777777" w:rsidR="006A6648" w:rsidRDefault="006A6648" w:rsidP="006A6648">
      <w:pPr>
        <w:pStyle w:val="PL"/>
      </w:pPr>
      <w:r>
        <w:t xml:space="preserve">    Â© 2024, 3GPP Organizational Partners (ARIB, ATIS, CCSA, ETSI, TSDSI, TTA, TTC).</w:t>
      </w:r>
    </w:p>
    <w:p w14:paraId="757A02D8" w14:textId="77777777" w:rsidR="006A6648" w:rsidRDefault="006A6648" w:rsidP="006A6648">
      <w:pPr>
        <w:pStyle w:val="PL"/>
      </w:pPr>
      <w:r>
        <w:t xml:space="preserve">    All rights reserved.</w:t>
      </w:r>
    </w:p>
    <w:p w14:paraId="64CC021E" w14:textId="77777777" w:rsidR="006A6648" w:rsidRDefault="006A6648" w:rsidP="006A6648">
      <w:pPr>
        <w:pStyle w:val="PL"/>
      </w:pPr>
      <w:r>
        <w:t>externalDocs:</w:t>
      </w:r>
    </w:p>
    <w:p w14:paraId="017A173D" w14:textId="77777777" w:rsidR="006A6648" w:rsidRDefault="006A6648" w:rsidP="006A6648">
      <w:pPr>
        <w:pStyle w:val="PL"/>
      </w:pPr>
      <w:r>
        <w:t xml:space="preserve">  description: 3GPP TS 28.623; Generic NRM; Common type definitions</w:t>
      </w:r>
    </w:p>
    <w:p w14:paraId="43DA2693" w14:textId="77777777" w:rsidR="006A6648" w:rsidRDefault="006A6648" w:rsidP="006A6648">
      <w:pPr>
        <w:pStyle w:val="PL"/>
      </w:pPr>
      <w:r>
        <w:t xml:space="preserve">  url: http://www.3gpp.org/ftp/Specs/archive/28_series/28.623/</w:t>
      </w:r>
    </w:p>
    <w:p w14:paraId="23069DB6" w14:textId="77777777" w:rsidR="006A6648" w:rsidRDefault="006A6648" w:rsidP="006A6648">
      <w:pPr>
        <w:pStyle w:val="PL"/>
      </w:pPr>
      <w:r>
        <w:t>paths: {}</w:t>
      </w:r>
    </w:p>
    <w:p w14:paraId="4FDD18EC" w14:textId="77777777" w:rsidR="006A6648" w:rsidRDefault="006A6648" w:rsidP="006A6648">
      <w:pPr>
        <w:pStyle w:val="PL"/>
      </w:pPr>
      <w:r>
        <w:t>components:</w:t>
      </w:r>
    </w:p>
    <w:p w14:paraId="7011EC59" w14:textId="77777777" w:rsidR="006A6648" w:rsidRDefault="006A6648" w:rsidP="006A6648">
      <w:pPr>
        <w:pStyle w:val="PL"/>
      </w:pPr>
      <w:r>
        <w:t xml:space="preserve">  schemas:</w:t>
      </w:r>
    </w:p>
    <w:p w14:paraId="7AA511A2" w14:textId="77777777" w:rsidR="006A6648" w:rsidRDefault="006A6648" w:rsidP="006A6648">
      <w:pPr>
        <w:pStyle w:val="PL"/>
      </w:pPr>
      <w:r>
        <w:t xml:space="preserve">  </w:t>
      </w:r>
    </w:p>
    <w:p w14:paraId="29A26512" w14:textId="77777777" w:rsidR="006A6648" w:rsidRDefault="006A6648" w:rsidP="006A6648">
      <w:pPr>
        <w:pStyle w:val="PL"/>
      </w:pPr>
      <w:r>
        <w:t xml:space="preserve">    Float:</w:t>
      </w:r>
    </w:p>
    <w:p w14:paraId="560C28B2" w14:textId="77777777" w:rsidR="006A6648" w:rsidRDefault="006A6648" w:rsidP="006A6648">
      <w:pPr>
        <w:pStyle w:val="PL"/>
      </w:pPr>
      <w:r>
        <w:t xml:space="preserve">      type: number</w:t>
      </w:r>
    </w:p>
    <w:p w14:paraId="2B82279B" w14:textId="77777777" w:rsidR="006A6648" w:rsidRDefault="006A6648" w:rsidP="006A6648">
      <w:pPr>
        <w:pStyle w:val="PL"/>
      </w:pPr>
      <w:r>
        <w:t xml:space="preserve">      format: float</w:t>
      </w:r>
    </w:p>
    <w:p w14:paraId="3B363136" w14:textId="77777777" w:rsidR="006A6648" w:rsidRDefault="006A6648" w:rsidP="006A6648">
      <w:pPr>
        <w:pStyle w:val="PL"/>
      </w:pPr>
      <w:r>
        <w:t xml:space="preserve">    DateTime:</w:t>
      </w:r>
    </w:p>
    <w:p w14:paraId="290ABE88" w14:textId="77777777" w:rsidR="006A6648" w:rsidRDefault="006A6648" w:rsidP="006A6648">
      <w:pPr>
        <w:pStyle w:val="PL"/>
      </w:pPr>
      <w:r>
        <w:t xml:space="preserve">      type: string</w:t>
      </w:r>
    </w:p>
    <w:p w14:paraId="1C3C400D" w14:textId="77777777" w:rsidR="006A6648" w:rsidRDefault="006A6648" w:rsidP="006A6648">
      <w:pPr>
        <w:pStyle w:val="PL"/>
      </w:pPr>
      <w:r>
        <w:t xml:space="preserve">      format: date-time</w:t>
      </w:r>
    </w:p>
    <w:p w14:paraId="4E71E1A1" w14:textId="77777777" w:rsidR="006A6648" w:rsidRDefault="006A6648" w:rsidP="006A6648">
      <w:pPr>
        <w:pStyle w:val="PL"/>
      </w:pPr>
      <w:r>
        <w:t xml:space="preserve">    Latitude:</w:t>
      </w:r>
    </w:p>
    <w:p w14:paraId="01E9AC18" w14:textId="77777777" w:rsidR="006A6648" w:rsidRDefault="006A6648" w:rsidP="006A6648">
      <w:pPr>
        <w:pStyle w:val="PL"/>
      </w:pPr>
      <w:r>
        <w:t xml:space="preserve">      type: number</w:t>
      </w:r>
    </w:p>
    <w:p w14:paraId="7C7BB695" w14:textId="77777777" w:rsidR="006A6648" w:rsidRDefault="006A6648" w:rsidP="006A6648">
      <w:pPr>
        <w:pStyle w:val="PL"/>
      </w:pPr>
      <w:r>
        <w:t xml:space="preserve">      format: float</w:t>
      </w:r>
    </w:p>
    <w:p w14:paraId="3118763B" w14:textId="77777777" w:rsidR="006A6648" w:rsidRDefault="006A6648" w:rsidP="006A6648">
      <w:pPr>
        <w:pStyle w:val="PL"/>
      </w:pPr>
      <w:r>
        <w:t xml:space="preserve">      minimum: -90</w:t>
      </w:r>
    </w:p>
    <w:p w14:paraId="127C88D5" w14:textId="77777777" w:rsidR="006A6648" w:rsidRDefault="006A6648" w:rsidP="006A6648">
      <w:pPr>
        <w:pStyle w:val="PL"/>
      </w:pPr>
      <w:r>
        <w:t xml:space="preserve">      maximum: 90</w:t>
      </w:r>
    </w:p>
    <w:p w14:paraId="4E9A0D39" w14:textId="77777777" w:rsidR="006A6648" w:rsidRDefault="006A6648" w:rsidP="006A6648">
      <w:pPr>
        <w:pStyle w:val="PL"/>
      </w:pPr>
      <w:r>
        <w:t xml:space="preserve">    Longitude:</w:t>
      </w:r>
    </w:p>
    <w:p w14:paraId="06FA263E" w14:textId="77777777" w:rsidR="006A6648" w:rsidRDefault="006A6648" w:rsidP="006A6648">
      <w:pPr>
        <w:pStyle w:val="PL"/>
      </w:pPr>
      <w:r>
        <w:t xml:space="preserve">      type: number</w:t>
      </w:r>
    </w:p>
    <w:p w14:paraId="4599C688" w14:textId="77777777" w:rsidR="006A6648" w:rsidRDefault="006A6648" w:rsidP="006A6648">
      <w:pPr>
        <w:pStyle w:val="PL"/>
      </w:pPr>
      <w:r>
        <w:t xml:space="preserve">      format: float</w:t>
      </w:r>
    </w:p>
    <w:p w14:paraId="3762171D" w14:textId="77777777" w:rsidR="006A6648" w:rsidRDefault="006A6648" w:rsidP="006A6648">
      <w:pPr>
        <w:pStyle w:val="PL"/>
      </w:pPr>
      <w:r>
        <w:t xml:space="preserve">      minimum: -180</w:t>
      </w:r>
    </w:p>
    <w:p w14:paraId="491D86DB" w14:textId="77777777" w:rsidR="006A6648" w:rsidRDefault="006A6648" w:rsidP="006A6648">
      <w:pPr>
        <w:pStyle w:val="PL"/>
      </w:pPr>
      <w:r>
        <w:t xml:space="preserve">      maximum: 180</w:t>
      </w:r>
    </w:p>
    <w:p w14:paraId="0CCB58CD" w14:textId="77777777" w:rsidR="006A6648" w:rsidRDefault="006A6648" w:rsidP="006A6648">
      <w:pPr>
        <w:pStyle w:val="PL"/>
      </w:pPr>
    </w:p>
    <w:p w14:paraId="701A70C2" w14:textId="77777777" w:rsidR="006A6648" w:rsidRDefault="006A6648" w:rsidP="006A6648">
      <w:pPr>
        <w:pStyle w:val="PL"/>
      </w:pPr>
      <w:r>
        <w:t xml:space="preserve">    Dn:</w:t>
      </w:r>
    </w:p>
    <w:p w14:paraId="4164BCD6" w14:textId="77777777" w:rsidR="006A6648" w:rsidRDefault="006A6648" w:rsidP="006A6648">
      <w:pPr>
        <w:pStyle w:val="PL"/>
      </w:pPr>
      <w:r>
        <w:t xml:space="preserve">      type: string</w:t>
      </w:r>
    </w:p>
    <w:p w14:paraId="50AD290B" w14:textId="77777777" w:rsidR="006A6648" w:rsidRDefault="006A6648" w:rsidP="006A6648">
      <w:pPr>
        <w:pStyle w:val="PL"/>
      </w:pPr>
      <w:r>
        <w:lastRenderedPageBreak/>
        <w:t xml:space="preserve">    DnList:</w:t>
      </w:r>
    </w:p>
    <w:p w14:paraId="1E0C79E4" w14:textId="77777777" w:rsidR="006A6648" w:rsidRDefault="006A6648" w:rsidP="006A6648">
      <w:pPr>
        <w:pStyle w:val="PL"/>
      </w:pPr>
      <w:r>
        <w:t xml:space="preserve">      type: array</w:t>
      </w:r>
    </w:p>
    <w:p w14:paraId="5FACF312" w14:textId="77777777" w:rsidR="006A6648" w:rsidRDefault="006A6648" w:rsidP="006A6648">
      <w:pPr>
        <w:pStyle w:val="PL"/>
      </w:pPr>
      <w:r>
        <w:t xml:space="preserve">      items:</w:t>
      </w:r>
    </w:p>
    <w:p w14:paraId="08F5F22D" w14:textId="77777777" w:rsidR="006A6648" w:rsidRDefault="006A6648" w:rsidP="006A6648">
      <w:pPr>
        <w:pStyle w:val="PL"/>
      </w:pPr>
      <w:r>
        <w:t xml:space="preserve">        $ref: '#/components/schemas/Dn'</w:t>
      </w:r>
    </w:p>
    <w:p w14:paraId="5E586CC1" w14:textId="77777777" w:rsidR="006A6648" w:rsidRDefault="006A6648" w:rsidP="006A6648">
      <w:pPr>
        <w:pStyle w:val="PL"/>
      </w:pPr>
    </w:p>
    <w:p w14:paraId="0151221A" w14:textId="77777777" w:rsidR="006A6648" w:rsidRDefault="006A6648" w:rsidP="006A6648">
      <w:pPr>
        <w:pStyle w:val="PL"/>
      </w:pPr>
      <w:r>
        <w:t xml:space="preserve">    Mcc:</w:t>
      </w:r>
    </w:p>
    <w:p w14:paraId="2095E7D5" w14:textId="77777777" w:rsidR="006A6648" w:rsidRDefault="006A6648" w:rsidP="006A6648">
      <w:pPr>
        <w:pStyle w:val="PL"/>
      </w:pPr>
      <w:r>
        <w:t xml:space="preserve">      type: string</w:t>
      </w:r>
    </w:p>
    <w:p w14:paraId="31EBAC8C" w14:textId="77777777" w:rsidR="006A6648" w:rsidRDefault="006A6648" w:rsidP="006A6648">
      <w:pPr>
        <w:pStyle w:val="PL"/>
      </w:pPr>
      <w:r>
        <w:t xml:space="preserve">      pattern: '^[0-9]{3}$'</w:t>
      </w:r>
    </w:p>
    <w:p w14:paraId="394757DB" w14:textId="77777777" w:rsidR="006A6648" w:rsidRDefault="006A6648" w:rsidP="006A6648">
      <w:pPr>
        <w:pStyle w:val="PL"/>
      </w:pPr>
      <w:r>
        <w:t xml:space="preserve">    Mnc:</w:t>
      </w:r>
    </w:p>
    <w:p w14:paraId="0102385A" w14:textId="77777777" w:rsidR="006A6648" w:rsidRDefault="006A6648" w:rsidP="006A6648">
      <w:pPr>
        <w:pStyle w:val="PL"/>
      </w:pPr>
      <w:r>
        <w:t xml:space="preserve">      type: string</w:t>
      </w:r>
    </w:p>
    <w:p w14:paraId="4D3890F0" w14:textId="77777777" w:rsidR="006A6648" w:rsidRDefault="006A6648" w:rsidP="006A6648">
      <w:pPr>
        <w:pStyle w:val="PL"/>
      </w:pPr>
      <w:r>
        <w:t xml:space="preserve">      pattern: '^[0-9]{2,3}$'</w:t>
      </w:r>
    </w:p>
    <w:p w14:paraId="0E1D2288" w14:textId="77777777" w:rsidR="006A6648" w:rsidRDefault="006A6648" w:rsidP="006A6648">
      <w:pPr>
        <w:pStyle w:val="PL"/>
      </w:pPr>
      <w:r>
        <w:t xml:space="preserve">    Nid:</w:t>
      </w:r>
    </w:p>
    <w:p w14:paraId="0EC26418" w14:textId="77777777" w:rsidR="006A6648" w:rsidRDefault="006A6648" w:rsidP="006A6648">
      <w:pPr>
        <w:pStyle w:val="PL"/>
      </w:pPr>
      <w:r>
        <w:t xml:space="preserve">      type: string</w:t>
      </w:r>
    </w:p>
    <w:p w14:paraId="5286B865" w14:textId="77777777" w:rsidR="006A6648" w:rsidRDefault="006A6648" w:rsidP="006A6648">
      <w:pPr>
        <w:pStyle w:val="PL"/>
      </w:pPr>
      <w:r>
        <w:t xml:space="preserve">      pattern: '^[A-Fa-f0-9]{11}$'</w:t>
      </w:r>
    </w:p>
    <w:p w14:paraId="155CE611" w14:textId="77777777" w:rsidR="006A6648" w:rsidRDefault="006A6648" w:rsidP="006A6648">
      <w:pPr>
        <w:pStyle w:val="PL"/>
      </w:pPr>
      <w:r>
        <w:t xml:space="preserve">    PlmnId:</w:t>
      </w:r>
    </w:p>
    <w:p w14:paraId="27F2D8D1" w14:textId="77777777" w:rsidR="006A6648" w:rsidRDefault="006A6648" w:rsidP="006A6648">
      <w:pPr>
        <w:pStyle w:val="PL"/>
      </w:pPr>
      <w:r>
        <w:t xml:space="preserve">      type: object</w:t>
      </w:r>
    </w:p>
    <w:p w14:paraId="2A749E12" w14:textId="77777777" w:rsidR="006A6648" w:rsidRDefault="006A6648" w:rsidP="006A6648">
      <w:pPr>
        <w:pStyle w:val="PL"/>
      </w:pPr>
      <w:r>
        <w:t xml:space="preserve">      properties:</w:t>
      </w:r>
    </w:p>
    <w:p w14:paraId="56E0F1B4" w14:textId="77777777" w:rsidR="006A6648" w:rsidRDefault="006A6648" w:rsidP="006A6648">
      <w:pPr>
        <w:pStyle w:val="PL"/>
      </w:pPr>
      <w:r>
        <w:t xml:space="preserve">        mcc:</w:t>
      </w:r>
    </w:p>
    <w:p w14:paraId="0EA56614" w14:textId="77777777" w:rsidR="006A6648" w:rsidRDefault="006A6648" w:rsidP="006A6648">
      <w:pPr>
        <w:pStyle w:val="PL"/>
      </w:pPr>
      <w:r>
        <w:t xml:space="preserve">          $ref: '#/components/schemas/Mcc'</w:t>
      </w:r>
    </w:p>
    <w:p w14:paraId="7A49BF04" w14:textId="77777777" w:rsidR="006A6648" w:rsidRDefault="006A6648" w:rsidP="006A6648">
      <w:pPr>
        <w:pStyle w:val="PL"/>
      </w:pPr>
      <w:r>
        <w:t xml:space="preserve">        mnc:</w:t>
      </w:r>
    </w:p>
    <w:p w14:paraId="7A31EDAB" w14:textId="77777777" w:rsidR="006A6648" w:rsidRDefault="006A6648" w:rsidP="006A6648">
      <w:pPr>
        <w:pStyle w:val="PL"/>
      </w:pPr>
      <w:r>
        <w:t xml:space="preserve">          $ref: '#/components/schemas/Mnc'</w:t>
      </w:r>
    </w:p>
    <w:p w14:paraId="6877A4A4" w14:textId="77777777" w:rsidR="006A6648" w:rsidRDefault="006A6648" w:rsidP="006A6648">
      <w:pPr>
        <w:pStyle w:val="PL"/>
      </w:pPr>
      <w:r>
        <w:t xml:space="preserve">    Tac:</w:t>
      </w:r>
    </w:p>
    <w:p w14:paraId="50F41A98" w14:textId="77777777" w:rsidR="006A6648" w:rsidRDefault="006A6648" w:rsidP="006A6648">
      <w:pPr>
        <w:pStyle w:val="PL"/>
      </w:pPr>
      <w:r>
        <w:t xml:space="preserve">      type: string</w:t>
      </w:r>
    </w:p>
    <w:p w14:paraId="3FAD0C17" w14:textId="77777777" w:rsidR="006A6648" w:rsidRDefault="006A6648" w:rsidP="006A6648">
      <w:pPr>
        <w:pStyle w:val="PL"/>
      </w:pPr>
      <w:r>
        <w:t xml:space="preserve">      pattern: '(^[A-Fa-f0-9]{4}$)|(^[A-Fa-f0-9]{6}$)'</w:t>
      </w:r>
    </w:p>
    <w:p w14:paraId="6CB5A425" w14:textId="77777777" w:rsidR="006A6648" w:rsidRDefault="006A6648" w:rsidP="006A6648">
      <w:pPr>
        <w:pStyle w:val="PL"/>
      </w:pPr>
      <w:r>
        <w:t xml:space="preserve">    UtraCellId:</w:t>
      </w:r>
    </w:p>
    <w:p w14:paraId="0F671ED3" w14:textId="77777777" w:rsidR="006A6648" w:rsidRDefault="006A6648" w:rsidP="006A6648">
      <w:pPr>
        <w:pStyle w:val="PL"/>
      </w:pPr>
      <w:r>
        <w:t xml:space="preserve">      type: integer</w:t>
      </w:r>
    </w:p>
    <w:p w14:paraId="0216300A" w14:textId="77777777" w:rsidR="006A6648" w:rsidRDefault="006A6648" w:rsidP="006A6648">
      <w:pPr>
        <w:pStyle w:val="PL"/>
      </w:pPr>
      <w:r>
        <w:t xml:space="preserve">    EutraCellId:</w:t>
      </w:r>
    </w:p>
    <w:p w14:paraId="283DA9A1" w14:textId="77777777" w:rsidR="006A6648" w:rsidRDefault="006A6648" w:rsidP="006A6648">
      <w:pPr>
        <w:pStyle w:val="PL"/>
      </w:pPr>
      <w:r>
        <w:t xml:space="preserve">      type: string</w:t>
      </w:r>
    </w:p>
    <w:p w14:paraId="60A14F98" w14:textId="77777777" w:rsidR="006A6648" w:rsidRDefault="006A6648" w:rsidP="006A6648">
      <w:pPr>
        <w:pStyle w:val="PL"/>
      </w:pPr>
      <w:r>
        <w:t xml:space="preserve">      pattern: '^[A-Fa-f0-9]{7}$'</w:t>
      </w:r>
    </w:p>
    <w:p w14:paraId="27775D5A" w14:textId="77777777" w:rsidR="006A6648" w:rsidRDefault="006A6648" w:rsidP="006A6648">
      <w:pPr>
        <w:pStyle w:val="PL"/>
      </w:pPr>
      <w:r>
        <w:t xml:space="preserve">    NrCellId:</w:t>
      </w:r>
    </w:p>
    <w:p w14:paraId="29450516" w14:textId="77777777" w:rsidR="006A6648" w:rsidRDefault="006A6648" w:rsidP="006A6648">
      <w:pPr>
        <w:pStyle w:val="PL"/>
      </w:pPr>
      <w:r>
        <w:t xml:space="preserve">      type: string</w:t>
      </w:r>
    </w:p>
    <w:p w14:paraId="57E0EA18" w14:textId="77777777" w:rsidR="006A6648" w:rsidRDefault="006A6648" w:rsidP="006A6648">
      <w:pPr>
        <w:pStyle w:val="PL"/>
      </w:pPr>
      <w:r>
        <w:t xml:space="preserve">      pattern: '^[A-Fa-f0-9]{9}$'</w:t>
      </w:r>
    </w:p>
    <w:p w14:paraId="6A817109" w14:textId="77777777" w:rsidR="006A6648" w:rsidRDefault="006A6648" w:rsidP="006A6648">
      <w:pPr>
        <w:pStyle w:val="PL"/>
      </w:pPr>
      <w:r>
        <w:t xml:space="preserve">    TimeWindow:</w:t>
      </w:r>
    </w:p>
    <w:p w14:paraId="02DA49B4" w14:textId="77777777" w:rsidR="006A6648" w:rsidRDefault="006A6648" w:rsidP="006A6648">
      <w:pPr>
        <w:pStyle w:val="PL"/>
      </w:pPr>
      <w:r>
        <w:t xml:space="preserve">      type: object</w:t>
      </w:r>
    </w:p>
    <w:p w14:paraId="0B4A334B" w14:textId="77777777" w:rsidR="006A6648" w:rsidRDefault="006A6648" w:rsidP="006A6648">
      <w:pPr>
        <w:pStyle w:val="PL"/>
      </w:pPr>
      <w:r>
        <w:t xml:space="preserve">      properties:</w:t>
      </w:r>
    </w:p>
    <w:p w14:paraId="389E80DE" w14:textId="77777777" w:rsidR="006A6648" w:rsidRDefault="006A6648" w:rsidP="006A6648">
      <w:pPr>
        <w:pStyle w:val="PL"/>
      </w:pPr>
      <w:r>
        <w:t xml:space="preserve">        startTime:</w:t>
      </w:r>
    </w:p>
    <w:p w14:paraId="33C28D19" w14:textId="77777777" w:rsidR="006A6648" w:rsidRDefault="006A6648" w:rsidP="006A6648">
      <w:pPr>
        <w:pStyle w:val="PL"/>
      </w:pPr>
      <w:r>
        <w:t xml:space="preserve">          $ref: '#/components/schemas/DateTime'</w:t>
      </w:r>
    </w:p>
    <w:p w14:paraId="49ABB513" w14:textId="77777777" w:rsidR="006A6648" w:rsidRDefault="006A6648" w:rsidP="006A6648">
      <w:pPr>
        <w:pStyle w:val="PL"/>
      </w:pPr>
      <w:r>
        <w:t xml:space="preserve">        endTime:</w:t>
      </w:r>
    </w:p>
    <w:p w14:paraId="5B4E6E32" w14:textId="77777777" w:rsidR="006A6648" w:rsidRDefault="006A6648" w:rsidP="006A6648">
      <w:pPr>
        <w:pStyle w:val="PL"/>
      </w:pPr>
      <w:r>
        <w:t xml:space="preserve">          $ref: '#/components/schemas/DateTime'</w:t>
      </w:r>
    </w:p>
    <w:p w14:paraId="6AE65B43" w14:textId="77777777" w:rsidR="006A6648" w:rsidRDefault="006A6648" w:rsidP="006A6648">
      <w:pPr>
        <w:pStyle w:val="PL"/>
      </w:pPr>
      <w:r>
        <w:t xml:space="preserve">    GeoCoordinate:</w:t>
      </w:r>
    </w:p>
    <w:p w14:paraId="22481726" w14:textId="77777777" w:rsidR="006A6648" w:rsidRDefault="006A6648" w:rsidP="006A6648">
      <w:pPr>
        <w:pStyle w:val="PL"/>
      </w:pPr>
      <w:r>
        <w:t xml:space="preserve">      type: object</w:t>
      </w:r>
    </w:p>
    <w:p w14:paraId="42ACBF62" w14:textId="77777777" w:rsidR="006A6648" w:rsidRDefault="006A6648" w:rsidP="006A6648">
      <w:pPr>
        <w:pStyle w:val="PL"/>
      </w:pPr>
      <w:r>
        <w:t xml:space="preserve">      properties:</w:t>
      </w:r>
    </w:p>
    <w:p w14:paraId="7836DD60" w14:textId="77777777" w:rsidR="006A6648" w:rsidRDefault="006A6648" w:rsidP="006A6648">
      <w:pPr>
        <w:pStyle w:val="PL"/>
      </w:pPr>
      <w:r>
        <w:t xml:space="preserve">        latitude:</w:t>
      </w:r>
    </w:p>
    <w:p w14:paraId="6BD7B6B7" w14:textId="77777777" w:rsidR="006A6648" w:rsidRDefault="006A6648" w:rsidP="006A6648">
      <w:pPr>
        <w:pStyle w:val="PL"/>
      </w:pPr>
      <w:r>
        <w:t xml:space="preserve">          $ref: '#/components/schemas/Latitude'</w:t>
      </w:r>
    </w:p>
    <w:p w14:paraId="4D897AA6" w14:textId="77777777" w:rsidR="006A6648" w:rsidRDefault="006A6648" w:rsidP="006A6648">
      <w:pPr>
        <w:pStyle w:val="PL"/>
      </w:pPr>
      <w:r>
        <w:t xml:space="preserve">        longitude:</w:t>
      </w:r>
    </w:p>
    <w:p w14:paraId="2E330900" w14:textId="77777777" w:rsidR="006A6648" w:rsidRDefault="006A6648" w:rsidP="006A6648">
      <w:pPr>
        <w:pStyle w:val="PL"/>
      </w:pPr>
      <w:r>
        <w:t xml:space="preserve">          $ref: '#/components/schemas/Longitude'</w:t>
      </w:r>
    </w:p>
    <w:p w14:paraId="76ECFE8B" w14:textId="77777777" w:rsidR="006A6648" w:rsidRDefault="006A6648" w:rsidP="006A6648">
      <w:pPr>
        <w:pStyle w:val="PL"/>
      </w:pPr>
      <w:r>
        <w:t xml:space="preserve">        altitude:</w:t>
      </w:r>
    </w:p>
    <w:p w14:paraId="7CEE0783" w14:textId="77777777" w:rsidR="006A6648" w:rsidRDefault="006A6648" w:rsidP="006A6648">
      <w:pPr>
        <w:pStyle w:val="PL"/>
      </w:pPr>
      <w:r>
        <w:t xml:space="preserve">          $ref: '#/components/schemas/Float'</w:t>
      </w:r>
    </w:p>
    <w:p w14:paraId="52A337E1" w14:textId="77777777" w:rsidR="006A6648" w:rsidRDefault="006A6648" w:rsidP="006A6648">
      <w:pPr>
        <w:pStyle w:val="PL"/>
      </w:pPr>
      <w:r>
        <w:t xml:space="preserve">    ConvexGeoPolygon:</w:t>
      </w:r>
    </w:p>
    <w:p w14:paraId="5AA3A65A" w14:textId="77777777" w:rsidR="006A6648" w:rsidRDefault="006A6648" w:rsidP="006A6648">
      <w:pPr>
        <w:pStyle w:val="PL"/>
      </w:pPr>
      <w:r>
        <w:t xml:space="preserve">      type: array</w:t>
      </w:r>
    </w:p>
    <w:p w14:paraId="5331AEF3" w14:textId="77777777" w:rsidR="006A6648" w:rsidRDefault="006A6648" w:rsidP="006A6648">
      <w:pPr>
        <w:pStyle w:val="PL"/>
      </w:pPr>
      <w:r>
        <w:t xml:space="preserve">      items:</w:t>
      </w:r>
    </w:p>
    <w:p w14:paraId="34117B77" w14:textId="77777777" w:rsidR="006A6648" w:rsidRDefault="006A6648" w:rsidP="006A6648">
      <w:pPr>
        <w:pStyle w:val="PL"/>
      </w:pPr>
      <w:r>
        <w:t xml:space="preserve">        $ref: '#/components/schemas/GeoCoordinate'</w:t>
      </w:r>
    </w:p>
    <w:p w14:paraId="1DBA603F" w14:textId="77777777" w:rsidR="006A6648" w:rsidRDefault="006A6648" w:rsidP="006A6648">
      <w:pPr>
        <w:pStyle w:val="PL"/>
      </w:pPr>
      <w:r>
        <w:t xml:space="preserve">      minItems: 3</w:t>
      </w:r>
    </w:p>
    <w:p w14:paraId="120B0677" w14:textId="77777777" w:rsidR="006A6648" w:rsidRDefault="006A6648" w:rsidP="006A6648">
      <w:pPr>
        <w:pStyle w:val="PL"/>
      </w:pPr>
      <w:r>
        <w:t xml:space="preserve">    GeoArea:</w:t>
      </w:r>
    </w:p>
    <w:p w14:paraId="4C03B1D6" w14:textId="77777777" w:rsidR="006A6648" w:rsidRDefault="006A6648" w:rsidP="006A6648">
      <w:pPr>
        <w:pStyle w:val="PL"/>
      </w:pPr>
      <w:r>
        <w:t xml:space="preserve">      type: object</w:t>
      </w:r>
    </w:p>
    <w:p w14:paraId="44CA37D5" w14:textId="77777777" w:rsidR="006A6648" w:rsidRDefault="006A6648" w:rsidP="006A6648">
      <w:pPr>
        <w:pStyle w:val="PL"/>
      </w:pPr>
      <w:r>
        <w:t xml:space="preserve">      properties:</w:t>
      </w:r>
    </w:p>
    <w:p w14:paraId="1CCCBF19" w14:textId="77777777" w:rsidR="006A6648" w:rsidRDefault="006A6648" w:rsidP="006A6648">
      <w:pPr>
        <w:pStyle w:val="PL"/>
      </w:pPr>
      <w:r>
        <w:t xml:space="preserve">        convexGeoPolygon:</w:t>
      </w:r>
    </w:p>
    <w:p w14:paraId="75CBD7F4" w14:textId="77777777" w:rsidR="006A6648" w:rsidRDefault="006A6648" w:rsidP="006A6648">
      <w:pPr>
        <w:pStyle w:val="PL"/>
      </w:pPr>
      <w:r>
        <w:t xml:space="preserve">          $ref: '#/components/schemas/ConvexGeoPolygon'</w:t>
      </w:r>
    </w:p>
    <w:p w14:paraId="28289C7C" w14:textId="77777777" w:rsidR="006A6648" w:rsidRDefault="006A6648" w:rsidP="006A6648">
      <w:pPr>
        <w:pStyle w:val="PL"/>
      </w:pPr>
      <w:r>
        <w:t xml:space="preserve">    GeoAreaToCellMapping:</w:t>
      </w:r>
    </w:p>
    <w:p w14:paraId="390809CE" w14:textId="77777777" w:rsidR="006A6648" w:rsidRDefault="006A6648" w:rsidP="006A6648">
      <w:pPr>
        <w:pStyle w:val="PL"/>
      </w:pPr>
      <w:r>
        <w:t xml:space="preserve">      type: object</w:t>
      </w:r>
    </w:p>
    <w:p w14:paraId="046CE5A0" w14:textId="77777777" w:rsidR="006A6648" w:rsidRDefault="006A6648" w:rsidP="006A6648">
      <w:pPr>
        <w:pStyle w:val="PL"/>
      </w:pPr>
      <w:r>
        <w:t xml:space="preserve">      properties:</w:t>
      </w:r>
    </w:p>
    <w:p w14:paraId="60B1F108" w14:textId="77777777" w:rsidR="006A6648" w:rsidRDefault="006A6648" w:rsidP="006A6648">
      <w:pPr>
        <w:pStyle w:val="PL"/>
      </w:pPr>
      <w:r>
        <w:t xml:space="preserve">        geoArea:</w:t>
      </w:r>
    </w:p>
    <w:p w14:paraId="2163C6E5" w14:textId="77777777" w:rsidR="006A6648" w:rsidRDefault="006A6648" w:rsidP="006A6648">
      <w:pPr>
        <w:pStyle w:val="PL"/>
      </w:pPr>
      <w:r>
        <w:t xml:space="preserve">          $ref: '#/components/schemas/GeoArea'</w:t>
      </w:r>
    </w:p>
    <w:p w14:paraId="0BD1F67E" w14:textId="77777777" w:rsidR="006A6648" w:rsidRDefault="006A6648" w:rsidP="006A6648">
      <w:pPr>
        <w:pStyle w:val="PL"/>
      </w:pPr>
      <w:r>
        <w:t xml:space="preserve">        associationThreshold:</w:t>
      </w:r>
    </w:p>
    <w:p w14:paraId="10E9F533" w14:textId="77777777" w:rsidR="006A6648" w:rsidRDefault="006A6648" w:rsidP="006A6648">
      <w:pPr>
        <w:pStyle w:val="PL"/>
      </w:pPr>
      <w:r>
        <w:t xml:space="preserve">          type: integer</w:t>
      </w:r>
    </w:p>
    <w:p w14:paraId="7A706C8E" w14:textId="77777777" w:rsidR="006A6648" w:rsidRDefault="006A6648" w:rsidP="006A6648">
      <w:pPr>
        <w:pStyle w:val="PL"/>
      </w:pPr>
      <w:r>
        <w:t xml:space="preserve">    AreaOfInterest:</w:t>
      </w:r>
    </w:p>
    <w:p w14:paraId="46018B48" w14:textId="77777777" w:rsidR="006A6648" w:rsidRDefault="006A6648" w:rsidP="006A6648">
      <w:pPr>
        <w:pStyle w:val="PL"/>
      </w:pPr>
      <w:r>
        <w:t xml:space="preserve">      oneOf:</w:t>
      </w:r>
    </w:p>
    <w:p w14:paraId="44492132" w14:textId="77777777" w:rsidR="006A6648" w:rsidRDefault="006A6648" w:rsidP="006A6648">
      <w:pPr>
        <w:pStyle w:val="PL"/>
      </w:pPr>
      <w:r>
        <w:t xml:space="preserve">        - type: array</w:t>
      </w:r>
    </w:p>
    <w:p w14:paraId="448B656A" w14:textId="77777777" w:rsidR="006A6648" w:rsidRDefault="006A6648" w:rsidP="006A6648">
      <w:pPr>
        <w:pStyle w:val="PL"/>
      </w:pPr>
      <w:r>
        <w:t xml:space="preserve">          items:</w:t>
      </w:r>
    </w:p>
    <w:p w14:paraId="32BE5CB7" w14:textId="77777777" w:rsidR="006A6648" w:rsidRDefault="006A6648" w:rsidP="006A6648">
      <w:pPr>
        <w:pStyle w:val="PL"/>
      </w:pPr>
      <w:r>
        <w:t xml:space="preserve">            $ref: '#/components/schemas/GeoAreaToCellMapping'</w:t>
      </w:r>
    </w:p>
    <w:p w14:paraId="4BF79DB7" w14:textId="77777777" w:rsidR="006A6648" w:rsidRDefault="006A6648" w:rsidP="006A6648">
      <w:pPr>
        <w:pStyle w:val="PL"/>
      </w:pPr>
      <w:r>
        <w:t xml:space="preserve">          minItems: 1</w:t>
      </w:r>
    </w:p>
    <w:p w14:paraId="09805954" w14:textId="77777777" w:rsidR="006A6648" w:rsidRDefault="006A6648" w:rsidP="006A6648">
      <w:pPr>
        <w:pStyle w:val="PL"/>
      </w:pPr>
      <w:r>
        <w:t xml:space="preserve">        - type: array</w:t>
      </w:r>
    </w:p>
    <w:p w14:paraId="1BEF9F98" w14:textId="77777777" w:rsidR="006A6648" w:rsidRDefault="006A6648" w:rsidP="006A6648">
      <w:pPr>
        <w:pStyle w:val="PL"/>
      </w:pPr>
      <w:r>
        <w:t xml:space="preserve">          items:</w:t>
      </w:r>
    </w:p>
    <w:p w14:paraId="52CA46E9" w14:textId="77777777" w:rsidR="006A6648" w:rsidRDefault="006A6648" w:rsidP="006A6648">
      <w:pPr>
        <w:pStyle w:val="PL"/>
      </w:pPr>
      <w:r>
        <w:t xml:space="preserve">            $ref: 'TS28623_GenericNrm.yaml#/components/schemas/Tai'</w:t>
      </w:r>
    </w:p>
    <w:p w14:paraId="350F376E" w14:textId="77777777" w:rsidR="006A6648" w:rsidRDefault="006A6648" w:rsidP="006A6648">
      <w:pPr>
        <w:pStyle w:val="PL"/>
      </w:pPr>
      <w:r>
        <w:t xml:space="preserve">        - type: array</w:t>
      </w:r>
    </w:p>
    <w:p w14:paraId="23CE482F" w14:textId="77777777" w:rsidR="006A6648" w:rsidRDefault="006A6648" w:rsidP="006A6648">
      <w:pPr>
        <w:pStyle w:val="PL"/>
      </w:pPr>
      <w:r>
        <w:t xml:space="preserve">          items:</w:t>
      </w:r>
    </w:p>
    <w:p w14:paraId="3BB40904" w14:textId="77777777" w:rsidR="006A6648" w:rsidRDefault="006A6648" w:rsidP="006A6648">
      <w:pPr>
        <w:pStyle w:val="PL"/>
      </w:pPr>
      <w:r>
        <w:t xml:space="preserve">            $ref: '#/components/schemas/NrCellId'</w:t>
      </w:r>
    </w:p>
    <w:p w14:paraId="04CAC569" w14:textId="77777777" w:rsidR="006A6648" w:rsidRDefault="006A6648" w:rsidP="006A6648">
      <w:pPr>
        <w:pStyle w:val="PL"/>
      </w:pPr>
      <w:r>
        <w:t xml:space="preserve">        - type: array</w:t>
      </w:r>
    </w:p>
    <w:p w14:paraId="7203F048" w14:textId="77777777" w:rsidR="006A6648" w:rsidRDefault="006A6648" w:rsidP="006A6648">
      <w:pPr>
        <w:pStyle w:val="PL"/>
      </w:pPr>
      <w:r>
        <w:lastRenderedPageBreak/>
        <w:t xml:space="preserve">          items:</w:t>
      </w:r>
    </w:p>
    <w:p w14:paraId="1C2601A1" w14:textId="77777777" w:rsidR="006A6648" w:rsidRDefault="006A6648" w:rsidP="006A6648">
      <w:pPr>
        <w:pStyle w:val="PL"/>
      </w:pPr>
      <w:r>
        <w:t xml:space="preserve">            $ref: '#/components/schemas/EutraCellId'</w:t>
      </w:r>
    </w:p>
    <w:p w14:paraId="7919408C" w14:textId="77777777" w:rsidR="006A6648" w:rsidRDefault="006A6648" w:rsidP="006A6648">
      <w:pPr>
        <w:pStyle w:val="PL"/>
      </w:pPr>
      <w:r>
        <w:t xml:space="preserve">        - type: array</w:t>
      </w:r>
    </w:p>
    <w:p w14:paraId="58CE2A80" w14:textId="77777777" w:rsidR="006A6648" w:rsidRDefault="006A6648" w:rsidP="006A6648">
      <w:pPr>
        <w:pStyle w:val="PL"/>
      </w:pPr>
      <w:r>
        <w:t xml:space="preserve">          items:</w:t>
      </w:r>
    </w:p>
    <w:p w14:paraId="78416336" w14:textId="77777777" w:rsidR="006A6648" w:rsidRDefault="006A6648" w:rsidP="006A6648">
      <w:pPr>
        <w:pStyle w:val="PL"/>
      </w:pPr>
      <w:r>
        <w:t xml:space="preserve">            $ref: '#/components/schemas/UtraCellId'</w:t>
      </w:r>
    </w:p>
    <w:p w14:paraId="7F881256" w14:textId="77777777" w:rsidR="006A6648" w:rsidRDefault="006A6648" w:rsidP="006A6648">
      <w:pPr>
        <w:pStyle w:val="PL"/>
      </w:pPr>
    </w:p>
    <w:p w14:paraId="22347A09" w14:textId="77777777" w:rsidR="006A6648" w:rsidRDefault="006A6648" w:rsidP="006A6648">
      <w:pPr>
        <w:pStyle w:val="PL"/>
      </w:pPr>
      <w:r>
        <w:t xml:space="preserve">    Fqdn:</w:t>
      </w:r>
    </w:p>
    <w:p w14:paraId="523A6A6F" w14:textId="77777777" w:rsidR="006A6648" w:rsidRDefault="006A6648" w:rsidP="006A6648">
      <w:pPr>
        <w:pStyle w:val="PL"/>
      </w:pPr>
      <w:r>
        <w:t xml:space="preserve">      type: string</w:t>
      </w:r>
    </w:p>
    <w:p w14:paraId="261202E3" w14:textId="77777777" w:rsidR="006A6648" w:rsidRDefault="006A6648" w:rsidP="006A6648">
      <w:pPr>
        <w:pStyle w:val="PL"/>
      </w:pPr>
      <w:r>
        <w:t xml:space="preserve">    Ipv4Addr:</w:t>
      </w:r>
    </w:p>
    <w:p w14:paraId="1C057AC9" w14:textId="77777777" w:rsidR="006A6648" w:rsidRDefault="006A6648" w:rsidP="006A6648">
      <w:pPr>
        <w:pStyle w:val="PL"/>
      </w:pPr>
      <w:r>
        <w:t xml:space="preserve">      type: string</w:t>
      </w:r>
    </w:p>
    <w:p w14:paraId="19442CF7" w14:textId="77777777" w:rsidR="006A6648" w:rsidRDefault="006A6648" w:rsidP="006A6648">
      <w:pPr>
        <w:pStyle w:val="PL"/>
      </w:pPr>
      <w:r>
        <w:t xml:space="preserve">      pattern: '^(([0-9]|[1-9][0-9]|1[0-9][0-9]|2[0-4][0-9]|25[0-5])\.){3}([0-9]|[1-9][0-9]|1[0-9][0-9]|2[0-4][0-9]|25[0-5])$'</w:t>
      </w:r>
    </w:p>
    <w:p w14:paraId="677DBF31" w14:textId="77777777" w:rsidR="006A6648" w:rsidRDefault="006A6648" w:rsidP="006A6648">
      <w:pPr>
        <w:pStyle w:val="PL"/>
      </w:pPr>
      <w:r>
        <w:t xml:space="preserve">      example: '198.51.100.1'</w:t>
      </w:r>
    </w:p>
    <w:p w14:paraId="5E1CB53B" w14:textId="77777777" w:rsidR="006A6648" w:rsidRDefault="006A6648" w:rsidP="006A6648">
      <w:pPr>
        <w:pStyle w:val="PL"/>
      </w:pPr>
      <w:r>
        <w:t xml:space="preserve">    Ipv6Addr:</w:t>
      </w:r>
    </w:p>
    <w:p w14:paraId="0E6190FF" w14:textId="77777777" w:rsidR="006A6648" w:rsidRDefault="006A6648" w:rsidP="006A6648">
      <w:pPr>
        <w:pStyle w:val="PL"/>
      </w:pPr>
      <w:r>
        <w:t xml:space="preserve">      type: string</w:t>
      </w:r>
    </w:p>
    <w:p w14:paraId="50044414" w14:textId="77777777" w:rsidR="006A6648" w:rsidRDefault="006A6648" w:rsidP="006A6648">
      <w:pPr>
        <w:pStyle w:val="PL"/>
      </w:pPr>
      <w:r>
        <w:t xml:space="preserve">      allOf:</w:t>
      </w:r>
    </w:p>
    <w:p w14:paraId="4EB48B02" w14:textId="77777777" w:rsidR="006A6648" w:rsidRDefault="006A6648" w:rsidP="006A6648">
      <w:pPr>
        <w:pStyle w:val="PL"/>
      </w:pPr>
      <w:r>
        <w:t xml:space="preserve">        - pattern: '^((:|(0?|([1-9a-f][0-9a-f]{0,3}))):)((0?|([1-9a-f][0-9a-f]{0,3})):){0,6}(:|(0?|([1-9a-f][0-9a-f]{0,3})))$'</w:t>
      </w:r>
    </w:p>
    <w:p w14:paraId="7F459A19" w14:textId="77777777" w:rsidR="006A6648" w:rsidRDefault="006A6648" w:rsidP="006A6648">
      <w:pPr>
        <w:pStyle w:val="PL"/>
      </w:pPr>
      <w:r>
        <w:t xml:space="preserve">        - pattern: '^((([^:]+:){7}([^:]+))|((([^:]+:)*[^:]+)?::(([^:]+:)*[^:]+)?))$'</w:t>
      </w:r>
    </w:p>
    <w:p w14:paraId="2C35B123" w14:textId="77777777" w:rsidR="006A6648" w:rsidRDefault="006A6648" w:rsidP="006A6648">
      <w:pPr>
        <w:pStyle w:val="PL"/>
      </w:pPr>
      <w:r>
        <w:t xml:space="preserve">      example: '2001:db8:85a3::8a2e:370:7334'</w:t>
      </w:r>
    </w:p>
    <w:p w14:paraId="22D94F87" w14:textId="77777777" w:rsidR="006A6648" w:rsidRDefault="006A6648" w:rsidP="006A6648">
      <w:pPr>
        <w:pStyle w:val="PL"/>
      </w:pPr>
      <w:r>
        <w:t xml:space="preserve">    Ipv6Prefix:</w:t>
      </w:r>
    </w:p>
    <w:p w14:paraId="05CCB049" w14:textId="77777777" w:rsidR="006A6648" w:rsidRDefault="006A6648" w:rsidP="006A6648">
      <w:pPr>
        <w:pStyle w:val="PL"/>
      </w:pPr>
      <w:r>
        <w:t xml:space="preserve">      type: string</w:t>
      </w:r>
    </w:p>
    <w:p w14:paraId="18938384" w14:textId="77777777" w:rsidR="006A6648" w:rsidRDefault="006A6648" w:rsidP="006A6648">
      <w:pPr>
        <w:pStyle w:val="PL"/>
      </w:pPr>
      <w:r>
        <w:t xml:space="preserve">      allOf:</w:t>
      </w:r>
    </w:p>
    <w:p w14:paraId="6E290BC2" w14:textId="77777777" w:rsidR="006A6648" w:rsidRDefault="006A6648" w:rsidP="006A6648">
      <w:pPr>
        <w:pStyle w:val="PL"/>
      </w:pPr>
      <w:r>
        <w:t xml:space="preserve">        - pattern: '^((:|(0?|([1-9a-f][0-9a-f]{0,3}))):)((0?|([1-9a-f][0-9a-f]{0,3})):){0,6}(:|(0?|([1-9a-f][0-9a-f]{0,3})))(\/(([0-9])|([0-9]{2})|(1[0-1][0-9])|(12[0-8])))$'</w:t>
      </w:r>
    </w:p>
    <w:p w14:paraId="37B50325" w14:textId="77777777" w:rsidR="006A6648" w:rsidRDefault="006A6648" w:rsidP="006A6648">
      <w:pPr>
        <w:pStyle w:val="PL"/>
      </w:pPr>
      <w:r>
        <w:t xml:space="preserve">        - pattern: '^((([^:]+:){7}([^:]+))|((([^:]+:)*[^:]+)?::(([^:]+:)*[^:]+)?))(\/.+)$'</w:t>
      </w:r>
    </w:p>
    <w:p w14:paraId="36466B0C" w14:textId="77777777" w:rsidR="006A6648" w:rsidRDefault="006A6648" w:rsidP="006A6648">
      <w:pPr>
        <w:pStyle w:val="PL"/>
      </w:pPr>
      <w:r>
        <w:t xml:space="preserve">      example: '2001:db8:abcd:12::0/64'</w:t>
      </w:r>
    </w:p>
    <w:p w14:paraId="46858593" w14:textId="77777777" w:rsidR="006A6648" w:rsidRDefault="006A6648" w:rsidP="006A6648">
      <w:pPr>
        <w:pStyle w:val="PL"/>
      </w:pPr>
      <w:r>
        <w:t xml:space="preserve">    IpAddr:</w:t>
      </w:r>
    </w:p>
    <w:p w14:paraId="0B62268E" w14:textId="77777777" w:rsidR="006A6648" w:rsidRDefault="006A6648" w:rsidP="006A6648">
      <w:pPr>
        <w:pStyle w:val="PL"/>
      </w:pPr>
      <w:r>
        <w:t xml:space="preserve">      oneOf:</w:t>
      </w:r>
    </w:p>
    <w:p w14:paraId="4F6DDA5F" w14:textId="77777777" w:rsidR="006A6648" w:rsidRDefault="006A6648" w:rsidP="006A6648">
      <w:pPr>
        <w:pStyle w:val="PL"/>
      </w:pPr>
      <w:r>
        <w:t xml:space="preserve">        - $ref: '#/components/schemas/Ipv4Addr'</w:t>
      </w:r>
    </w:p>
    <w:p w14:paraId="445F3E9C" w14:textId="77777777" w:rsidR="006A6648" w:rsidRDefault="006A6648" w:rsidP="006A6648">
      <w:pPr>
        <w:pStyle w:val="PL"/>
      </w:pPr>
      <w:r>
        <w:t xml:space="preserve">        - $ref: '#/components/schemas/Ipv6Addr'</w:t>
      </w:r>
    </w:p>
    <w:p w14:paraId="14F1C72F" w14:textId="77777777" w:rsidR="006A6648" w:rsidRDefault="006A6648" w:rsidP="006A6648">
      <w:pPr>
        <w:pStyle w:val="PL"/>
      </w:pPr>
      <w:r>
        <w:t xml:space="preserve">        - $ref: '#/components/schemas/Ipv6Prefix'</w:t>
      </w:r>
    </w:p>
    <w:p w14:paraId="1A7307C1" w14:textId="77777777" w:rsidR="006A6648" w:rsidRDefault="006A6648" w:rsidP="006A6648">
      <w:pPr>
        <w:pStyle w:val="PL"/>
      </w:pPr>
      <w:r>
        <w:t xml:space="preserve">    HostAddr:</w:t>
      </w:r>
    </w:p>
    <w:p w14:paraId="49FD3AFF" w14:textId="77777777" w:rsidR="006A6648" w:rsidRDefault="006A6648" w:rsidP="006A6648">
      <w:pPr>
        <w:pStyle w:val="PL"/>
      </w:pPr>
      <w:r>
        <w:t xml:space="preserve">      #  This definition will be deprecated, when all occurances of HostAddr</w:t>
      </w:r>
    </w:p>
    <w:p w14:paraId="12CD3835" w14:textId="77777777" w:rsidR="006A6648" w:rsidRDefault="006A6648" w:rsidP="006A6648">
      <w:pPr>
        <w:pStyle w:val="PL"/>
      </w:pPr>
      <w:r>
        <w:t xml:space="preserve">      #  are replaced by Host.</w:t>
      </w:r>
    </w:p>
    <w:p w14:paraId="65F20E7C" w14:textId="77777777" w:rsidR="006A6648" w:rsidRDefault="006A6648" w:rsidP="006A6648">
      <w:pPr>
        <w:pStyle w:val="PL"/>
      </w:pPr>
      <w:r>
        <w:t xml:space="preserve">      oneOf:</w:t>
      </w:r>
    </w:p>
    <w:p w14:paraId="1222A4F5" w14:textId="77777777" w:rsidR="006A6648" w:rsidRDefault="006A6648" w:rsidP="006A6648">
      <w:pPr>
        <w:pStyle w:val="PL"/>
      </w:pPr>
      <w:r>
        <w:t xml:space="preserve">        - $ref: '#/components/schemas/Ipv4Addr'</w:t>
      </w:r>
    </w:p>
    <w:p w14:paraId="561F12C9" w14:textId="77777777" w:rsidR="006A6648" w:rsidRDefault="006A6648" w:rsidP="006A6648">
      <w:pPr>
        <w:pStyle w:val="PL"/>
      </w:pPr>
      <w:r>
        <w:t xml:space="preserve">        - $ref: '#/components/schemas/Ipv6Addr'</w:t>
      </w:r>
    </w:p>
    <w:p w14:paraId="01208350" w14:textId="77777777" w:rsidR="006A6648" w:rsidRDefault="006A6648" w:rsidP="006A6648">
      <w:pPr>
        <w:pStyle w:val="PL"/>
      </w:pPr>
      <w:r>
        <w:t xml:space="preserve">        - $ref: '#/components/schemas/Fqdn'</w:t>
      </w:r>
    </w:p>
    <w:p w14:paraId="575A42D1" w14:textId="77777777" w:rsidR="006A6648" w:rsidRDefault="006A6648" w:rsidP="006A6648">
      <w:pPr>
        <w:pStyle w:val="PL"/>
      </w:pPr>
      <w:r>
        <w:t xml:space="preserve">    Host:</w:t>
      </w:r>
    </w:p>
    <w:p w14:paraId="3CC232F4" w14:textId="77777777" w:rsidR="006A6648" w:rsidRDefault="006A6648" w:rsidP="006A6648">
      <w:pPr>
        <w:pStyle w:val="PL"/>
      </w:pPr>
      <w:r>
        <w:t xml:space="preserve">      oneOf:</w:t>
      </w:r>
    </w:p>
    <w:p w14:paraId="01299695" w14:textId="77777777" w:rsidR="006A6648" w:rsidRDefault="006A6648" w:rsidP="006A6648">
      <w:pPr>
        <w:pStyle w:val="PL"/>
      </w:pPr>
      <w:r>
        <w:t xml:space="preserve">        - $ref: '#/components/schemas/IpAddr'</w:t>
      </w:r>
    </w:p>
    <w:p w14:paraId="338280BC" w14:textId="77777777" w:rsidR="006A6648" w:rsidRDefault="006A6648" w:rsidP="006A6648">
      <w:pPr>
        <w:pStyle w:val="PL"/>
      </w:pPr>
      <w:r>
        <w:t xml:space="preserve">        - $ref: '#/components/schemas/Fqdn'</w:t>
      </w:r>
    </w:p>
    <w:p w14:paraId="30918564" w14:textId="77777777" w:rsidR="006A6648" w:rsidRDefault="006A6648" w:rsidP="006A6648">
      <w:pPr>
        <w:pStyle w:val="PL"/>
      </w:pPr>
      <w:r>
        <w:t xml:space="preserve">    Uri:</w:t>
      </w:r>
    </w:p>
    <w:p w14:paraId="59B70B2E" w14:textId="77777777" w:rsidR="006A6648" w:rsidRDefault="006A6648" w:rsidP="006A6648">
      <w:pPr>
        <w:pStyle w:val="PL"/>
      </w:pPr>
      <w:r>
        <w:t xml:space="preserve">      type: string</w:t>
      </w:r>
    </w:p>
    <w:p w14:paraId="5E34CE98" w14:textId="77777777" w:rsidR="006A6648" w:rsidRDefault="006A6648" w:rsidP="006A6648">
      <w:pPr>
        <w:pStyle w:val="PL"/>
      </w:pPr>
    </w:p>
    <w:p w14:paraId="2AE68E83" w14:textId="77777777" w:rsidR="006A6648" w:rsidRDefault="006A6648" w:rsidP="006A6648">
      <w:pPr>
        <w:pStyle w:val="PL"/>
      </w:pPr>
      <w:r>
        <w:t xml:space="preserve">    AdministrativeState:</w:t>
      </w:r>
    </w:p>
    <w:p w14:paraId="69F603A4" w14:textId="77777777" w:rsidR="006A6648" w:rsidRDefault="006A6648" w:rsidP="006A6648">
      <w:pPr>
        <w:pStyle w:val="PL"/>
      </w:pPr>
      <w:r>
        <w:t xml:space="preserve">      type: string</w:t>
      </w:r>
    </w:p>
    <w:p w14:paraId="1DF6926E" w14:textId="77777777" w:rsidR="006A6648" w:rsidRDefault="006A6648" w:rsidP="006A6648">
      <w:pPr>
        <w:pStyle w:val="PL"/>
      </w:pPr>
      <w:r>
        <w:t xml:space="preserve">      enum:</w:t>
      </w:r>
    </w:p>
    <w:p w14:paraId="175C565D" w14:textId="77777777" w:rsidR="006A6648" w:rsidRDefault="006A6648" w:rsidP="006A6648">
      <w:pPr>
        <w:pStyle w:val="PL"/>
      </w:pPr>
      <w:r>
        <w:t xml:space="preserve">        - LOCKED</w:t>
      </w:r>
    </w:p>
    <w:p w14:paraId="4C69DD70" w14:textId="77777777" w:rsidR="006A6648" w:rsidRDefault="006A6648" w:rsidP="006A6648">
      <w:pPr>
        <w:pStyle w:val="PL"/>
      </w:pPr>
      <w:r>
        <w:t xml:space="preserve">        - UNLOCKED</w:t>
      </w:r>
    </w:p>
    <w:p w14:paraId="1460FF9C" w14:textId="77777777" w:rsidR="006A6648" w:rsidRDefault="006A6648" w:rsidP="006A6648">
      <w:pPr>
        <w:pStyle w:val="PL"/>
      </w:pPr>
      <w:r>
        <w:t xml:space="preserve">    OperationalState:</w:t>
      </w:r>
    </w:p>
    <w:p w14:paraId="683AC90E" w14:textId="77777777" w:rsidR="006A6648" w:rsidRDefault="006A6648" w:rsidP="006A6648">
      <w:pPr>
        <w:pStyle w:val="PL"/>
      </w:pPr>
      <w:r>
        <w:t xml:space="preserve">      type: string</w:t>
      </w:r>
    </w:p>
    <w:p w14:paraId="323FFF92" w14:textId="77777777" w:rsidR="006A6648" w:rsidRDefault="006A6648" w:rsidP="006A6648">
      <w:pPr>
        <w:pStyle w:val="PL"/>
      </w:pPr>
      <w:r>
        <w:t xml:space="preserve">      enum:</w:t>
      </w:r>
    </w:p>
    <w:p w14:paraId="5C3C4394" w14:textId="77777777" w:rsidR="006A6648" w:rsidRDefault="006A6648" w:rsidP="006A6648">
      <w:pPr>
        <w:pStyle w:val="PL"/>
      </w:pPr>
      <w:r>
        <w:t xml:space="preserve">        - ENABLED</w:t>
      </w:r>
    </w:p>
    <w:p w14:paraId="0EF95FCF" w14:textId="77777777" w:rsidR="006A6648" w:rsidRDefault="006A6648" w:rsidP="006A6648">
      <w:pPr>
        <w:pStyle w:val="PL"/>
      </w:pPr>
      <w:r>
        <w:t xml:space="preserve">        - DISABLED</w:t>
      </w:r>
    </w:p>
    <w:p w14:paraId="0FDD2FEA" w14:textId="77777777" w:rsidR="006A6648" w:rsidRDefault="006A6648" w:rsidP="006A6648">
      <w:pPr>
        <w:pStyle w:val="PL"/>
      </w:pPr>
      <w:r>
        <w:t xml:space="preserve">    UsageState:</w:t>
      </w:r>
    </w:p>
    <w:p w14:paraId="3383E1D3" w14:textId="77777777" w:rsidR="006A6648" w:rsidRDefault="006A6648" w:rsidP="006A6648">
      <w:pPr>
        <w:pStyle w:val="PL"/>
      </w:pPr>
      <w:r>
        <w:t xml:space="preserve">      type: string</w:t>
      </w:r>
    </w:p>
    <w:p w14:paraId="657B2FDF" w14:textId="77777777" w:rsidR="006A6648" w:rsidRDefault="006A6648" w:rsidP="006A6648">
      <w:pPr>
        <w:pStyle w:val="PL"/>
      </w:pPr>
      <w:r>
        <w:t xml:space="preserve">      enum:</w:t>
      </w:r>
    </w:p>
    <w:p w14:paraId="41E85E25" w14:textId="77777777" w:rsidR="006A6648" w:rsidRDefault="006A6648" w:rsidP="006A6648">
      <w:pPr>
        <w:pStyle w:val="PL"/>
      </w:pPr>
      <w:r>
        <w:t xml:space="preserve">        - IDLE</w:t>
      </w:r>
    </w:p>
    <w:p w14:paraId="1ADE37DB" w14:textId="77777777" w:rsidR="006A6648" w:rsidRDefault="006A6648" w:rsidP="006A6648">
      <w:pPr>
        <w:pStyle w:val="PL"/>
      </w:pPr>
      <w:r>
        <w:t xml:space="preserve">        - ACTIVE</w:t>
      </w:r>
    </w:p>
    <w:p w14:paraId="5A1193E4" w14:textId="77777777" w:rsidR="006A6648" w:rsidRDefault="006A6648" w:rsidP="006A6648">
      <w:pPr>
        <w:pStyle w:val="PL"/>
      </w:pPr>
      <w:r>
        <w:t xml:space="preserve">        - BUSY</w:t>
      </w:r>
    </w:p>
    <w:p w14:paraId="6F6368AB" w14:textId="77777777" w:rsidR="006A6648" w:rsidRDefault="006A6648" w:rsidP="006A6648">
      <w:pPr>
        <w:pStyle w:val="PL"/>
      </w:pPr>
    </w:p>
    <w:p w14:paraId="53B355F7" w14:textId="77777777" w:rsidR="006A6648" w:rsidRDefault="006A6648" w:rsidP="006A6648">
      <w:pPr>
        <w:pStyle w:val="PL"/>
      </w:pPr>
      <w:r>
        <w:t xml:space="preserve">    AttributeNameValuePairSet:</w:t>
      </w:r>
    </w:p>
    <w:p w14:paraId="21F5C9A9" w14:textId="77777777" w:rsidR="006A6648" w:rsidRDefault="006A6648" w:rsidP="006A6648">
      <w:pPr>
        <w:pStyle w:val="PL"/>
      </w:pPr>
      <w:r>
        <w:t xml:space="preserve">      description: &gt;-</w:t>
      </w:r>
    </w:p>
    <w:p w14:paraId="6D462591" w14:textId="77777777" w:rsidR="006A6648" w:rsidRDefault="006A6648" w:rsidP="006A6648">
      <w:pPr>
        <w:pStyle w:val="PL"/>
      </w:pPr>
      <w:r>
        <w:t xml:space="preserve">        The key of this map is the attribute name, and the value the attribute value.</w:t>
      </w:r>
    </w:p>
    <w:p w14:paraId="371C2F53" w14:textId="77777777" w:rsidR="006A6648" w:rsidRDefault="006A6648" w:rsidP="006A6648">
      <w:pPr>
        <w:pStyle w:val="PL"/>
      </w:pPr>
      <w:r>
        <w:t xml:space="preserve">      type: object</w:t>
      </w:r>
    </w:p>
    <w:p w14:paraId="4F506289" w14:textId="77777777" w:rsidR="006A6648" w:rsidRDefault="006A6648" w:rsidP="006A6648">
      <w:pPr>
        <w:pStyle w:val="PL"/>
      </w:pPr>
      <w:r>
        <w:t xml:space="preserve">      minProperties: 1</w:t>
      </w:r>
    </w:p>
    <w:p w14:paraId="59E10460" w14:textId="77777777" w:rsidR="006A6648" w:rsidRDefault="006A6648" w:rsidP="006A6648">
      <w:pPr>
        <w:pStyle w:val="PL"/>
      </w:pPr>
      <w:r>
        <w:t xml:space="preserve">      additionalProperties:</w:t>
      </w:r>
    </w:p>
    <w:p w14:paraId="2871B237" w14:textId="77777777" w:rsidR="006A6648" w:rsidRDefault="006A6648" w:rsidP="006A6648">
      <w:pPr>
        <w:pStyle w:val="PL"/>
      </w:pPr>
      <w:r>
        <w:t xml:space="preserve">        nullable: true</w:t>
      </w:r>
    </w:p>
    <w:p w14:paraId="2CCEAB91" w14:textId="77777777" w:rsidR="006A6648" w:rsidRDefault="006A6648" w:rsidP="006A6648">
      <w:pPr>
        <w:pStyle w:val="PL"/>
      </w:pPr>
      <w:r>
        <w:t xml:space="preserve">    AttributeValueChangeSet:</w:t>
      </w:r>
    </w:p>
    <w:p w14:paraId="0F98AD60" w14:textId="77777777" w:rsidR="006A6648" w:rsidRDefault="006A6648" w:rsidP="006A6648">
      <w:pPr>
        <w:pStyle w:val="PL"/>
      </w:pPr>
      <w:r>
        <w:t xml:space="preserve">      description: &gt;-</w:t>
      </w:r>
    </w:p>
    <w:p w14:paraId="6F3FEB3A" w14:textId="77777777" w:rsidR="006A6648" w:rsidRDefault="006A6648" w:rsidP="006A6648">
      <w:pPr>
        <w:pStyle w:val="PL"/>
      </w:pPr>
      <w:r>
        <w:t xml:space="preserve">        The first array item contains the attribute name value pairs with the new values,</w:t>
      </w:r>
    </w:p>
    <w:p w14:paraId="0230087C" w14:textId="77777777" w:rsidR="006A6648" w:rsidRDefault="006A6648" w:rsidP="006A6648">
      <w:pPr>
        <w:pStyle w:val="PL"/>
      </w:pPr>
      <w:r>
        <w:t xml:space="preserve">        and the second array item the attribute name value pairs with the optional old values.</w:t>
      </w:r>
    </w:p>
    <w:p w14:paraId="07C22CA1" w14:textId="77777777" w:rsidR="006A6648" w:rsidRDefault="006A6648" w:rsidP="006A6648">
      <w:pPr>
        <w:pStyle w:val="PL"/>
      </w:pPr>
      <w:r>
        <w:t xml:space="preserve">      type: array</w:t>
      </w:r>
    </w:p>
    <w:p w14:paraId="3F36DD14" w14:textId="77777777" w:rsidR="006A6648" w:rsidRDefault="006A6648" w:rsidP="006A6648">
      <w:pPr>
        <w:pStyle w:val="PL"/>
      </w:pPr>
      <w:r>
        <w:t xml:space="preserve">      items:</w:t>
      </w:r>
    </w:p>
    <w:p w14:paraId="36CC28C4" w14:textId="77777777" w:rsidR="006A6648" w:rsidRDefault="006A6648" w:rsidP="006A6648">
      <w:pPr>
        <w:pStyle w:val="PL"/>
      </w:pPr>
      <w:r>
        <w:t xml:space="preserve">        $ref: '#/components/schemas/AttributeNameValuePairSet'</w:t>
      </w:r>
    </w:p>
    <w:p w14:paraId="5144AFF5" w14:textId="77777777" w:rsidR="006A6648" w:rsidRDefault="006A6648" w:rsidP="006A6648">
      <w:pPr>
        <w:pStyle w:val="PL"/>
      </w:pPr>
      <w:r>
        <w:t xml:space="preserve">      minItems: 1</w:t>
      </w:r>
    </w:p>
    <w:p w14:paraId="531F3227" w14:textId="77777777" w:rsidR="006A6648" w:rsidRDefault="006A6648" w:rsidP="006A6648">
      <w:pPr>
        <w:pStyle w:val="PL"/>
      </w:pPr>
      <w:r>
        <w:lastRenderedPageBreak/>
        <w:t xml:space="preserve">      maxItems: 2</w:t>
      </w:r>
    </w:p>
    <w:p w14:paraId="6ED3EE70" w14:textId="77777777" w:rsidR="006A6648" w:rsidRDefault="006A6648" w:rsidP="006A6648">
      <w:pPr>
        <w:pStyle w:val="PL"/>
      </w:pPr>
    </w:p>
    <w:p w14:paraId="536F2A95" w14:textId="77777777" w:rsidR="006A6648" w:rsidRDefault="006A6648" w:rsidP="006A6648">
      <w:pPr>
        <w:pStyle w:val="PL"/>
      </w:pPr>
      <w:r>
        <w:t xml:space="preserve">    Filter:</w:t>
      </w:r>
    </w:p>
    <w:p w14:paraId="6AC1858C" w14:textId="77777777" w:rsidR="006A6648" w:rsidRDefault="006A6648" w:rsidP="006A6648">
      <w:pPr>
        <w:pStyle w:val="PL"/>
      </w:pPr>
      <w:r>
        <w:t xml:space="preserve">      description: &gt;-</w:t>
      </w:r>
    </w:p>
    <w:p w14:paraId="1D2D2986" w14:textId="77777777" w:rsidR="006A6648" w:rsidRDefault="006A6648" w:rsidP="006A6648">
      <w:pPr>
        <w:pStyle w:val="PL"/>
      </w:pPr>
      <w:r>
        <w:t xml:space="preserve">        The filter format shall be compliant to XPath 1.0.</w:t>
      </w:r>
    </w:p>
    <w:p w14:paraId="689EAF1A" w14:textId="77777777" w:rsidR="006A6648" w:rsidRDefault="006A6648" w:rsidP="006A6648">
      <w:pPr>
        <w:pStyle w:val="PL"/>
      </w:pPr>
      <w:r>
        <w:t xml:space="preserve">      type: string</w:t>
      </w:r>
    </w:p>
    <w:p w14:paraId="2AB065D8" w14:textId="77777777" w:rsidR="006A6648" w:rsidRDefault="006A6648" w:rsidP="006A6648">
      <w:pPr>
        <w:pStyle w:val="PL"/>
      </w:pPr>
      <w:r>
        <w:t xml:space="preserve">    SystemDN:</w:t>
      </w:r>
    </w:p>
    <w:p w14:paraId="4C3FCA70" w14:textId="77777777" w:rsidR="006A6648" w:rsidRDefault="006A6648" w:rsidP="006A6648">
      <w:pPr>
        <w:pStyle w:val="PL"/>
      </w:pPr>
      <w:r>
        <w:t xml:space="preserve">      type: string</w:t>
      </w:r>
    </w:p>
    <w:p w14:paraId="464602A7" w14:textId="77777777" w:rsidR="006A6648" w:rsidRDefault="006A6648" w:rsidP="006A6648">
      <w:pPr>
        <w:pStyle w:val="PL"/>
      </w:pPr>
    </w:p>
    <w:p w14:paraId="06E0A3F4" w14:textId="77777777" w:rsidR="006A6648" w:rsidRDefault="006A6648" w:rsidP="006A6648">
      <w:pPr>
        <w:pStyle w:val="PL"/>
      </w:pPr>
      <w:r>
        <w:t xml:space="preserve">    NotificationId:</w:t>
      </w:r>
    </w:p>
    <w:p w14:paraId="72FE6E9A" w14:textId="77777777" w:rsidR="006A6648" w:rsidRDefault="006A6648" w:rsidP="006A6648">
      <w:pPr>
        <w:pStyle w:val="PL"/>
      </w:pPr>
      <w:r>
        <w:t xml:space="preserve">      type: integer</w:t>
      </w:r>
    </w:p>
    <w:p w14:paraId="25E5F52B" w14:textId="77777777" w:rsidR="006A6648" w:rsidRDefault="006A6648" w:rsidP="006A6648">
      <w:pPr>
        <w:pStyle w:val="PL"/>
      </w:pPr>
      <w:r>
        <w:t xml:space="preserve">    NotificationType:</w:t>
      </w:r>
    </w:p>
    <w:p w14:paraId="01FB49C4" w14:textId="77777777" w:rsidR="006A6648" w:rsidRDefault="006A6648" w:rsidP="006A6648">
      <w:pPr>
        <w:pStyle w:val="PL"/>
      </w:pPr>
      <w:r>
        <w:t xml:space="preserve">      oneOf:</w:t>
      </w:r>
    </w:p>
    <w:p w14:paraId="2049A132" w14:textId="77777777" w:rsidR="006A6648" w:rsidRDefault="006A6648" w:rsidP="006A6648">
      <w:pPr>
        <w:pStyle w:val="PL"/>
      </w:pPr>
      <w:r>
        <w:t xml:space="preserve">        - $ref: 'TS28532_FaultMnS.yaml#/components/schemas/AlarmNotificationTypes'</w:t>
      </w:r>
    </w:p>
    <w:p w14:paraId="43B9CF76" w14:textId="77777777" w:rsidR="006A6648" w:rsidRDefault="006A6648" w:rsidP="006A6648">
      <w:pPr>
        <w:pStyle w:val="PL"/>
      </w:pPr>
      <w:r>
        <w:t xml:space="preserve">        - $ref: 'TS28532_ProvMnS.yaml#/components/schemas/CmNotificationTypes'</w:t>
      </w:r>
    </w:p>
    <w:p w14:paraId="4A58B99C" w14:textId="77777777" w:rsidR="006A6648" w:rsidRDefault="006A6648" w:rsidP="006A6648">
      <w:pPr>
        <w:pStyle w:val="PL"/>
      </w:pPr>
      <w:r>
        <w:t xml:space="preserve">        - $ref: 'TS28532_PerfMnS.yaml#/components/schemas/PerfNotificationTypes'</w:t>
      </w:r>
    </w:p>
    <w:p w14:paraId="48D5640C" w14:textId="77777777" w:rsidR="006A6648" w:rsidRDefault="006A6648" w:rsidP="006A6648">
      <w:pPr>
        <w:pStyle w:val="PL"/>
      </w:pPr>
      <w:r>
        <w:t xml:space="preserve">        - $ref: 'TS28532_HeartbeatNtf.yaml#/components/schemas/HeartbeatNotificationTypes'</w:t>
      </w:r>
    </w:p>
    <w:p w14:paraId="3D6BFA0D" w14:textId="77777777" w:rsidR="006A6648" w:rsidRDefault="006A6648" w:rsidP="006A6648">
      <w:pPr>
        <w:pStyle w:val="PL"/>
      </w:pPr>
      <w:r>
        <w:t xml:space="preserve">        - $ref: 'TS28532_FileDataReportingMnS.yaml#/components/schemas/FileNotificationTypes'</w:t>
      </w:r>
    </w:p>
    <w:p w14:paraId="72648875" w14:textId="77777777" w:rsidR="006A6648" w:rsidRDefault="006A6648" w:rsidP="006A6648">
      <w:pPr>
        <w:pStyle w:val="PL"/>
      </w:pPr>
      <w:r>
        <w:t xml:space="preserve">    NotificationHeader:</w:t>
      </w:r>
    </w:p>
    <w:p w14:paraId="15D3D223" w14:textId="77777777" w:rsidR="006A6648" w:rsidRDefault="006A6648" w:rsidP="006A6648">
      <w:pPr>
        <w:pStyle w:val="PL"/>
      </w:pPr>
      <w:r>
        <w:t xml:space="preserve">      type: object</w:t>
      </w:r>
    </w:p>
    <w:p w14:paraId="7A315643" w14:textId="77777777" w:rsidR="006A6648" w:rsidRDefault="006A6648" w:rsidP="006A6648">
      <w:pPr>
        <w:pStyle w:val="PL"/>
      </w:pPr>
      <w:r>
        <w:t xml:space="preserve">      properties:</w:t>
      </w:r>
    </w:p>
    <w:p w14:paraId="51C74877" w14:textId="77777777" w:rsidR="006A6648" w:rsidRDefault="006A6648" w:rsidP="006A6648">
      <w:pPr>
        <w:pStyle w:val="PL"/>
      </w:pPr>
      <w:r>
        <w:t xml:space="preserve">        href:</w:t>
      </w:r>
    </w:p>
    <w:p w14:paraId="6533EE72" w14:textId="77777777" w:rsidR="006A6648" w:rsidRDefault="006A6648" w:rsidP="006A6648">
      <w:pPr>
        <w:pStyle w:val="PL"/>
      </w:pPr>
      <w:r>
        <w:t xml:space="preserve">          $ref: '#/components/schemas/Uri'</w:t>
      </w:r>
    </w:p>
    <w:p w14:paraId="144F76DD" w14:textId="77777777" w:rsidR="006A6648" w:rsidRDefault="006A6648" w:rsidP="006A6648">
      <w:pPr>
        <w:pStyle w:val="PL"/>
      </w:pPr>
      <w:r>
        <w:t xml:space="preserve">        notificationId:</w:t>
      </w:r>
    </w:p>
    <w:p w14:paraId="478FC1E5" w14:textId="77777777" w:rsidR="006A6648" w:rsidRDefault="006A6648" w:rsidP="006A6648">
      <w:pPr>
        <w:pStyle w:val="PL"/>
      </w:pPr>
      <w:r>
        <w:t xml:space="preserve">          $ref: '#/components/schemas/NotificationId'</w:t>
      </w:r>
    </w:p>
    <w:p w14:paraId="710E3E36" w14:textId="77777777" w:rsidR="006A6648" w:rsidRDefault="006A6648" w:rsidP="006A6648">
      <w:pPr>
        <w:pStyle w:val="PL"/>
      </w:pPr>
      <w:r>
        <w:t xml:space="preserve">        notificationType:</w:t>
      </w:r>
    </w:p>
    <w:p w14:paraId="4A759D85" w14:textId="77777777" w:rsidR="006A6648" w:rsidRDefault="006A6648" w:rsidP="006A6648">
      <w:pPr>
        <w:pStyle w:val="PL"/>
      </w:pPr>
      <w:r>
        <w:t xml:space="preserve">          $ref: '#/components/schemas/NotificationType'</w:t>
      </w:r>
    </w:p>
    <w:p w14:paraId="1D28D38E" w14:textId="77777777" w:rsidR="006A6648" w:rsidRDefault="006A6648" w:rsidP="006A6648">
      <w:pPr>
        <w:pStyle w:val="PL"/>
      </w:pPr>
      <w:r>
        <w:t xml:space="preserve">        eventTime:</w:t>
      </w:r>
    </w:p>
    <w:p w14:paraId="4248B911" w14:textId="77777777" w:rsidR="006A6648" w:rsidRDefault="006A6648" w:rsidP="006A6648">
      <w:pPr>
        <w:pStyle w:val="PL"/>
      </w:pPr>
      <w:r>
        <w:t xml:space="preserve">          $ref: '#/components/schemas/DateTime'</w:t>
      </w:r>
    </w:p>
    <w:p w14:paraId="7AF089C7" w14:textId="77777777" w:rsidR="006A6648" w:rsidRDefault="006A6648" w:rsidP="006A6648">
      <w:pPr>
        <w:pStyle w:val="PL"/>
      </w:pPr>
      <w:r>
        <w:t xml:space="preserve">        systemDN:</w:t>
      </w:r>
    </w:p>
    <w:p w14:paraId="78E297DE" w14:textId="77777777" w:rsidR="006A6648" w:rsidRDefault="006A6648" w:rsidP="006A6648">
      <w:pPr>
        <w:pStyle w:val="PL"/>
      </w:pPr>
      <w:r>
        <w:t xml:space="preserve">          $ref: '#/components/schemas/SystemDN'</w:t>
      </w:r>
    </w:p>
    <w:p w14:paraId="27E9142A" w14:textId="77777777" w:rsidR="006A6648" w:rsidRDefault="006A6648" w:rsidP="006A6648">
      <w:pPr>
        <w:pStyle w:val="PL"/>
      </w:pPr>
      <w:r>
        <w:t xml:space="preserve">      required:</w:t>
      </w:r>
    </w:p>
    <w:p w14:paraId="33B7541E" w14:textId="77777777" w:rsidR="006A6648" w:rsidRDefault="006A6648" w:rsidP="006A6648">
      <w:pPr>
        <w:pStyle w:val="PL"/>
      </w:pPr>
      <w:r>
        <w:t xml:space="preserve">        - href</w:t>
      </w:r>
    </w:p>
    <w:p w14:paraId="1B22D9F8" w14:textId="77777777" w:rsidR="006A6648" w:rsidRDefault="006A6648" w:rsidP="006A6648">
      <w:pPr>
        <w:pStyle w:val="PL"/>
      </w:pPr>
      <w:r>
        <w:t xml:space="preserve">        - notificationId</w:t>
      </w:r>
    </w:p>
    <w:p w14:paraId="2310B51F" w14:textId="77777777" w:rsidR="006A6648" w:rsidRDefault="006A6648" w:rsidP="006A6648">
      <w:pPr>
        <w:pStyle w:val="PL"/>
      </w:pPr>
      <w:r>
        <w:t xml:space="preserve">        - notificationType</w:t>
      </w:r>
    </w:p>
    <w:p w14:paraId="53011850" w14:textId="77777777" w:rsidR="006A6648" w:rsidRDefault="006A6648" w:rsidP="006A6648">
      <w:pPr>
        <w:pStyle w:val="PL"/>
      </w:pPr>
      <w:r>
        <w:t xml:space="preserve">        - eventTime</w:t>
      </w:r>
    </w:p>
    <w:p w14:paraId="6C0E9BC9" w14:textId="77777777" w:rsidR="006A6648" w:rsidRDefault="006A6648" w:rsidP="006A6648">
      <w:pPr>
        <w:pStyle w:val="PL"/>
      </w:pPr>
      <w:r>
        <w:t xml:space="preserve">        - systemDN</w:t>
      </w:r>
    </w:p>
    <w:p w14:paraId="077B6F59" w14:textId="77777777" w:rsidR="006A6648" w:rsidRDefault="006A6648" w:rsidP="006A6648">
      <w:pPr>
        <w:pStyle w:val="PL"/>
      </w:pPr>
    </w:p>
    <w:p w14:paraId="256B7097" w14:textId="77777777" w:rsidR="006A6648" w:rsidRDefault="006A6648" w:rsidP="006A6648">
      <w:pPr>
        <w:pStyle w:val="PL"/>
      </w:pPr>
      <w:r>
        <w:t xml:space="preserve">    ErrorResponse:</w:t>
      </w:r>
    </w:p>
    <w:p w14:paraId="25CB20BB" w14:textId="77777777" w:rsidR="006A6648" w:rsidRDefault="006A6648" w:rsidP="006A6648">
      <w:pPr>
        <w:pStyle w:val="PL"/>
      </w:pPr>
      <w:r>
        <w:t xml:space="preserve">      description: &gt;-</w:t>
      </w:r>
    </w:p>
    <w:p w14:paraId="7CB37188" w14:textId="77777777" w:rsidR="006A6648" w:rsidRDefault="006A6648" w:rsidP="006A6648">
      <w:pPr>
        <w:pStyle w:val="PL"/>
      </w:pPr>
      <w:r>
        <w:t xml:space="preserve">        Default schema for the response message body in case the request</w:t>
      </w:r>
    </w:p>
    <w:p w14:paraId="0B17792D" w14:textId="77777777" w:rsidR="006A6648" w:rsidRDefault="006A6648" w:rsidP="006A6648">
      <w:pPr>
        <w:pStyle w:val="PL"/>
      </w:pPr>
      <w:r>
        <w:t xml:space="preserve">        is not successful.</w:t>
      </w:r>
    </w:p>
    <w:p w14:paraId="1E90761C" w14:textId="77777777" w:rsidR="006A6648" w:rsidRDefault="006A6648" w:rsidP="006A6648">
      <w:pPr>
        <w:pStyle w:val="PL"/>
      </w:pPr>
      <w:r>
        <w:t xml:space="preserve">      type: object</w:t>
      </w:r>
    </w:p>
    <w:p w14:paraId="270FE3F2" w14:textId="77777777" w:rsidR="006A6648" w:rsidRDefault="006A6648" w:rsidP="006A6648">
      <w:pPr>
        <w:pStyle w:val="PL"/>
      </w:pPr>
      <w:r>
        <w:t xml:space="preserve">      properties:</w:t>
      </w:r>
    </w:p>
    <w:p w14:paraId="27A8713D" w14:textId="77777777" w:rsidR="006A6648" w:rsidRDefault="006A6648" w:rsidP="006A6648">
      <w:pPr>
        <w:pStyle w:val="PL"/>
      </w:pPr>
      <w:r>
        <w:t xml:space="preserve">        error:</w:t>
      </w:r>
    </w:p>
    <w:p w14:paraId="040CFF17" w14:textId="77777777" w:rsidR="006A6648" w:rsidRDefault="006A6648" w:rsidP="006A6648">
      <w:pPr>
        <w:pStyle w:val="PL"/>
      </w:pPr>
      <w:r>
        <w:t xml:space="preserve">          type: object</w:t>
      </w:r>
    </w:p>
    <w:p w14:paraId="01A2C53D" w14:textId="77777777" w:rsidR="006A6648" w:rsidRDefault="006A6648" w:rsidP="006A6648">
      <w:pPr>
        <w:pStyle w:val="PL"/>
      </w:pPr>
      <w:r>
        <w:t xml:space="preserve">          properties:</w:t>
      </w:r>
    </w:p>
    <w:p w14:paraId="5C756B42" w14:textId="77777777" w:rsidR="006A6648" w:rsidRDefault="006A6648" w:rsidP="006A6648">
      <w:pPr>
        <w:pStyle w:val="PL"/>
      </w:pPr>
      <w:r>
        <w:t xml:space="preserve">            errorInfo:</w:t>
      </w:r>
    </w:p>
    <w:p w14:paraId="1FA0A25D" w14:textId="77777777" w:rsidR="006A6648" w:rsidRDefault="006A6648" w:rsidP="006A6648">
      <w:pPr>
        <w:pStyle w:val="PL"/>
      </w:pPr>
      <w:r>
        <w:t xml:space="preserve">              type: string</w:t>
      </w:r>
    </w:p>
    <w:p w14:paraId="7081917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ENDS&gt;</w:t>
      </w:r>
    </w:p>
    <w:p w14:paraId="35B76218" w14:textId="77777777" w:rsidR="00DA57DF" w:rsidRDefault="00DA57DF" w:rsidP="00DA57DF">
      <w:pPr>
        <w:pStyle w:val="PL"/>
      </w:pPr>
    </w:p>
    <w:p w14:paraId="25CC1101" w14:textId="77777777" w:rsidR="00022F09" w:rsidRPr="00EE1CCC" w:rsidRDefault="00022F09" w:rsidP="00022F09">
      <w:pPr>
        <w:pStyle w:val="Heading2"/>
        <w:rPr>
          <w:rFonts w:eastAsia="SimSun"/>
          <w:lang w:eastAsia="zh-CN"/>
        </w:rPr>
      </w:pPr>
      <w:bookmarkStart w:id="451" w:name="_CRC_4_3"/>
      <w:bookmarkStart w:id="452" w:name="_Toc155167423"/>
      <w:bookmarkStart w:id="453" w:name="_Toc203130076"/>
      <w:bookmarkStart w:id="454" w:name="_Toc20153453"/>
      <w:bookmarkStart w:id="455" w:name="_Toc27489925"/>
      <w:bookmarkStart w:id="456" w:name="_Toc36033507"/>
      <w:bookmarkStart w:id="457" w:name="_Toc36475769"/>
      <w:bookmarkStart w:id="458" w:name="_Toc44581530"/>
      <w:bookmarkStart w:id="459" w:name="_Toc51769146"/>
      <w:bookmarkEnd w:id="451"/>
      <w:r>
        <w:rPr>
          <w:lang w:eastAsia="zh-CN"/>
        </w:rPr>
        <w:t>C.4</w:t>
      </w:r>
      <w:r w:rsidRPr="002B15AA">
        <w:rPr>
          <w:lang w:eastAsia="zh-CN"/>
        </w:rPr>
        <w:t>.3</w:t>
      </w:r>
      <w:r w:rsidRPr="002B15AA">
        <w:rPr>
          <w:lang w:eastAsia="zh-CN"/>
        </w:rPr>
        <w:tab/>
      </w:r>
      <w:r>
        <w:rPr>
          <w:lang w:val="en-US" w:eastAsia="zh-CN"/>
        </w:rPr>
        <w:t>OpenAPI d</w:t>
      </w:r>
      <w:r w:rsidRPr="005F2383">
        <w:rPr>
          <w:lang w:val="en-US" w:eastAsia="zh-CN"/>
        </w:rPr>
        <w:t>ocument</w:t>
      </w:r>
      <w:r w:rsidRPr="002B15AA">
        <w:rPr>
          <w:lang w:eastAsia="zh-CN"/>
        </w:rPr>
        <w:t xml:space="preserve"> </w:t>
      </w:r>
      <w:r w:rsidRPr="00EE1CCC">
        <w:rPr>
          <w:rFonts w:eastAsia="SimSun"/>
          <w:lang w:eastAsia="zh-CN"/>
        </w:rPr>
        <w:t>"</w:t>
      </w:r>
      <w:r w:rsidRPr="00732800">
        <w:rPr>
          <w:rFonts w:eastAsia="SimSun"/>
          <w:lang w:eastAsia="zh-CN"/>
        </w:rPr>
        <w:t>TS28623_G</w:t>
      </w:r>
      <w:r w:rsidRPr="008918AB">
        <w:rPr>
          <w:lang w:eastAsia="zh-CN"/>
        </w:rPr>
        <w:t>eneric</w:t>
      </w:r>
      <w:r w:rsidRPr="00EE1CCC">
        <w:rPr>
          <w:rFonts w:eastAsia="SimSun"/>
          <w:lang w:eastAsia="zh-CN"/>
        </w:rPr>
        <w:t>Nrm.</w:t>
      </w:r>
      <w:r w:rsidRPr="00557539">
        <w:rPr>
          <w:rFonts w:eastAsia="SimSun"/>
          <w:lang w:val="en-US" w:eastAsia="zh-CN"/>
        </w:rPr>
        <w:t>yaml</w:t>
      </w:r>
      <w:r w:rsidRPr="00EE1CCC">
        <w:rPr>
          <w:rFonts w:eastAsia="SimSun"/>
          <w:lang w:eastAsia="zh-CN"/>
        </w:rPr>
        <w:t>"</w:t>
      </w:r>
      <w:bookmarkEnd w:id="452"/>
      <w:bookmarkEnd w:id="453"/>
    </w:p>
    <w:p w14:paraId="20B50E09" w14:textId="77777777" w:rsidR="00022F09" w:rsidRPr="00022F09" w:rsidRDefault="00022F09" w:rsidP="00022F09">
      <w:pPr>
        <w:tabs>
          <w:tab w:val="left" w:pos="0"/>
          <w:tab w:val="center" w:pos="4820"/>
          <w:tab w:val="right" w:pos="9638"/>
        </w:tabs>
        <w:spacing w:after="0"/>
        <w:rPr>
          <w:rFonts w:ascii="Courier New" w:hAnsi="Courier New"/>
          <w:sz w:val="16"/>
          <w:szCs w:val="22"/>
        </w:rPr>
      </w:pPr>
    </w:p>
    <w:p w14:paraId="5CE82B5C"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BEGINS&gt;</w:t>
      </w:r>
    </w:p>
    <w:p w14:paraId="51D45C2F" w14:textId="77777777" w:rsidR="00022F09" w:rsidRDefault="00022F09" w:rsidP="00022F09">
      <w:pPr>
        <w:pStyle w:val="PL"/>
      </w:pPr>
      <w:r>
        <w:t>openapi: 3.0.1</w:t>
      </w:r>
    </w:p>
    <w:p w14:paraId="5AE16943" w14:textId="77777777" w:rsidR="00022F09" w:rsidRDefault="00022F09" w:rsidP="00022F09">
      <w:pPr>
        <w:pStyle w:val="PL"/>
      </w:pPr>
      <w:r>
        <w:t>info:</w:t>
      </w:r>
    </w:p>
    <w:p w14:paraId="149028A7" w14:textId="77777777" w:rsidR="00022F09" w:rsidRDefault="00022F09" w:rsidP="00022F09">
      <w:pPr>
        <w:pStyle w:val="PL"/>
      </w:pPr>
      <w:r>
        <w:t xml:space="preserve">  title: Generic NRM</w:t>
      </w:r>
    </w:p>
    <w:p w14:paraId="79744510" w14:textId="77777777" w:rsidR="00022F09" w:rsidRDefault="00022F09" w:rsidP="00022F09">
      <w:pPr>
        <w:pStyle w:val="PL"/>
      </w:pPr>
      <w:r>
        <w:t xml:space="preserve">  version: 17.11.0</w:t>
      </w:r>
    </w:p>
    <w:p w14:paraId="6646EEBC" w14:textId="77777777" w:rsidR="00022F09" w:rsidRDefault="00022F09" w:rsidP="00022F09">
      <w:pPr>
        <w:pStyle w:val="PL"/>
      </w:pPr>
      <w:r>
        <w:t xml:space="preserve">  description: &gt;-</w:t>
      </w:r>
    </w:p>
    <w:p w14:paraId="4A41862D" w14:textId="77777777" w:rsidR="00022F09" w:rsidRDefault="00022F09" w:rsidP="00022F09">
      <w:pPr>
        <w:pStyle w:val="PL"/>
      </w:pPr>
      <w:r>
        <w:t xml:space="preserve">    OAS 3.0.1 definition of the Generic NRM</w:t>
      </w:r>
    </w:p>
    <w:p w14:paraId="4EC54B0E" w14:textId="77777777" w:rsidR="00022F09" w:rsidRDefault="00022F09" w:rsidP="00022F09">
      <w:pPr>
        <w:pStyle w:val="PL"/>
      </w:pPr>
      <w:r>
        <w:t xml:space="preserve">    © 2024, 3GPP Organizational Partners (ARIB, ATIS, CCSA, ETSI, TSDSI, TTA, TTC).</w:t>
      </w:r>
    </w:p>
    <w:p w14:paraId="01DD48B5" w14:textId="77777777" w:rsidR="00022F09" w:rsidRDefault="00022F09" w:rsidP="00022F09">
      <w:pPr>
        <w:pStyle w:val="PL"/>
      </w:pPr>
      <w:r>
        <w:t xml:space="preserve">    All rights reserved.</w:t>
      </w:r>
    </w:p>
    <w:p w14:paraId="213AFB75" w14:textId="77777777" w:rsidR="00022F09" w:rsidRDefault="00022F09" w:rsidP="00022F09">
      <w:pPr>
        <w:pStyle w:val="PL"/>
      </w:pPr>
      <w:r>
        <w:t>externalDocs:</w:t>
      </w:r>
    </w:p>
    <w:p w14:paraId="6ECD77B8" w14:textId="77777777" w:rsidR="00022F09" w:rsidRDefault="00022F09" w:rsidP="00022F09">
      <w:pPr>
        <w:pStyle w:val="PL"/>
      </w:pPr>
      <w:r>
        <w:t xml:space="preserve">  description: 3GPP TS 28.623; Generic NRM</w:t>
      </w:r>
    </w:p>
    <w:p w14:paraId="5B76B1DF" w14:textId="77777777" w:rsidR="00022F09" w:rsidRDefault="00022F09" w:rsidP="00022F09">
      <w:pPr>
        <w:pStyle w:val="PL"/>
      </w:pPr>
      <w:r>
        <w:t xml:space="preserve">  url: http://www.3gpp.org/ftp/Specs/archive/28_series/28.623/</w:t>
      </w:r>
    </w:p>
    <w:p w14:paraId="7392A4BB" w14:textId="77777777" w:rsidR="00022F09" w:rsidRDefault="00022F09" w:rsidP="00022F09">
      <w:pPr>
        <w:pStyle w:val="PL"/>
      </w:pPr>
      <w:r>
        <w:t>paths: {}</w:t>
      </w:r>
    </w:p>
    <w:p w14:paraId="5BC68947" w14:textId="77777777" w:rsidR="00022F09" w:rsidRDefault="00022F09" w:rsidP="00022F09">
      <w:pPr>
        <w:pStyle w:val="PL"/>
      </w:pPr>
      <w:r>
        <w:t>components:</w:t>
      </w:r>
    </w:p>
    <w:p w14:paraId="6A8D3FA2" w14:textId="77777777" w:rsidR="00022F09" w:rsidRDefault="00022F09" w:rsidP="00022F09">
      <w:pPr>
        <w:pStyle w:val="PL"/>
      </w:pPr>
      <w:r>
        <w:t xml:space="preserve">  schemas:</w:t>
      </w:r>
    </w:p>
    <w:p w14:paraId="47CF17B2" w14:textId="77777777" w:rsidR="00022F09" w:rsidRDefault="00022F09" w:rsidP="00022F09">
      <w:pPr>
        <w:pStyle w:val="PL"/>
      </w:pPr>
    </w:p>
    <w:p w14:paraId="6ECCEC71" w14:textId="77777777" w:rsidR="00022F09" w:rsidRDefault="00022F09" w:rsidP="00022F09">
      <w:pPr>
        <w:pStyle w:val="PL"/>
      </w:pPr>
      <w:r>
        <w:t>#-------- Definition of types-----------------------------------------------------</w:t>
      </w:r>
    </w:p>
    <w:p w14:paraId="469790A7" w14:textId="77777777" w:rsidR="00022F09" w:rsidRDefault="00022F09" w:rsidP="00022F09">
      <w:pPr>
        <w:pStyle w:val="PL"/>
      </w:pPr>
    </w:p>
    <w:p w14:paraId="3F953C32" w14:textId="77777777" w:rsidR="00022F09" w:rsidRDefault="00022F09" w:rsidP="00022F09">
      <w:pPr>
        <w:pStyle w:val="PL"/>
      </w:pPr>
      <w:r>
        <w:t xml:space="preserve">    RegistrationState:</w:t>
      </w:r>
    </w:p>
    <w:p w14:paraId="5B3328B9" w14:textId="77777777" w:rsidR="00022F09" w:rsidRDefault="00022F09" w:rsidP="00022F09">
      <w:pPr>
        <w:pStyle w:val="PL"/>
      </w:pPr>
      <w:r>
        <w:t xml:space="preserve">      type: string</w:t>
      </w:r>
    </w:p>
    <w:p w14:paraId="54AE23E3" w14:textId="77777777" w:rsidR="00022F09" w:rsidRDefault="00022F09" w:rsidP="00022F09">
      <w:pPr>
        <w:pStyle w:val="PL"/>
      </w:pPr>
      <w:r>
        <w:t xml:space="preserve">      enum:</w:t>
      </w:r>
    </w:p>
    <w:p w14:paraId="37A39DC6" w14:textId="77777777" w:rsidR="00022F09" w:rsidRDefault="00022F09" w:rsidP="00022F09">
      <w:pPr>
        <w:pStyle w:val="PL"/>
      </w:pPr>
      <w:r>
        <w:t xml:space="preserve">        - REGISTERED</w:t>
      </w:r>
    </w:p>
    <w:p w14:paraId="1AE87466" w14:textId="77777777" w:rsidR="00022F09" w:rsidRDefault="00022F09" w:rsidP="00022F09">
      <w:pPr>
        <w:pStyle w:val="PL"/>
      </w:pPr>
      <w:r>
        <w:lastRenderedPageBreak/>
        <w:t xml:space="preserve">        - DEREGISTERED</w:t>
      </w:r>
    </w:p>
    <w:p w14:paraId="62C61AC2" w14:textId="77777777" w:rsidR="00022F09" w:rsidRDefault="00022F09" w:rsidP="00022F09">
      <w:pPr>
        <w:pStyle w:val="PL"/>
      </w:pPr>
      <w:r>
        <w:t xml:space="preserve">    VnfParameter:</w:t>
      </w:r>
    </w:p>
    <w:p w14:paraId="64FD7D09" w14:textId="77777777" w:rsidR="00022F09" w:rsidRDefault="00022F09" w:rsidP="00022F09">
      <w:pPr>
        <w:pStyle w:val="PL"/>
      </w:pPr>
      <w:r>
        <w:t xml:space="preserve">      type: object</w:t>
      </w:r>
    </w:p>
    <w:p w14:paraId="6BB2A612" w14:textId="77777777" w:rsidR="00022F09" w:rsidRDefault="00022F09" w:rsidP="00022F09">
      <w:pPr>
        <w:pStyle w:val="PL"/>
      </w:pPr>
      <w:r>
        <w:t xml:space="preserve">      properties:</w:t>
      </w:r>
    </w:p>
    <w:p w14:paraId="3F99FEA5" w14:textId="77777777" w:rsidR="00022F09" w:rsidRDefault="00022F09" w:rsidP="00022F09">
      <w:pPr>
        <w:pStyle w:val="PL"/>
      </w:pPr>
      <w:r>
        <w:t xml:space="preserve">        vnfInstanceId:</w:t>
      </w:r>
    </w:p>
    <w:p w14:paraId="11CACE65" w14:textId="77777777" w:rsidR="00022F09" w:rsidRDefault="00022F09" w:rsidP="00022F09">
      <w:pPr>
        <w:pStyle w:val="PL"/>
      </w:pPr>
      <w:r>
        <w:t xml:space="preserve">          type: string</w:t>
      </w:r>
    </w:p>
    <w:p w14:paraId="2C5CB2FD" w14:textId="77777777" w:rsidR="00022F09" w:rsidRDefault="00022F09" w:rsidP="00022F09">
      <w:pPr>
        <w:pStyle w:val="PL"/>
      </w:pPr>
      <w:r>
        <w:t xml:space="preserve">        vnfdId:</w:t>
      </w:r>
    </w:p>
    <w:p w14:paraId="7B4B5385" w14:textId="77777777" w:rsidR="00022F09" w:rsidRDefault="00022F09" w:rsidP="00022F09">
      <w:pPr>
        <w:pStyle w:val="PL"/>
      </w:pPr>
      <w:r>
        <w:t xml:space="preserve">          type: string</w:t>
      </w:r>
    </w:p>
    <w:p w14:paraId="13D01DB0" w14:textId="77777777" w:rsidR="00022F09" w:rsidRDefault="00022F09" w:rsidP="00022F09">
      <w:pPr>
        <w:pStyle w:val="PL"/>
      </w:pPr>
      <w:r>
        <w:t xml:space="preserve">        flavourId:</w:t>
      </w:r>
    </w:p>
    <w:p w14:paraId="320FB2E5" w14:textId="77777777" w:rsidR="00022F09" w:rsidRDefault="00022F09" w:rsidP="00022F09">
      <w:pPr>
        <w:pStyle w:val="PL"/>
      </w:pPr>
      <w:r>
        <w:t xml:space="preserve">          type: string</w:t>
      </w:r>
    </w:p>
    <w:p w14:paraId="1F4EB962" w14:textId="77777777" w:rsidR="00022F09" w:rsidRDefault="00022F09" w:rsidP="00022F09">
      <w:pPr>
        <w:pStyle w:val="PL"/>
      </w:pPr>
      <w:r>
        <w:t xml:space="preserve">        autoScalable:</w:t>
      </w:r>
    </w:p>
    <w:p w14:paraId="2A2AB54D" w14:textId="77777777" w:rsidR="00022F09" w:rsidRDefault="00022F09" w:rsidP="00022F09">
      <w:pPr>
        <w:pStyle w:val="PL"/>
      </w:pPr>
      <w:r>
        <w:t xml:space="preserve">          type: boolean</w:t>
      </w:r>
    </w:p>
    <w:p w14:paraId="437A1680" w14:textId="77777777" w:rsidR="00022F09" w:rsidRDefault="00022F09" w:rsidP="00022F09">
      <w:pPr>
        <w:pStyle w:val="PL"/>
      </w:pPr>
      <w:r>
        <w:t xml:space="preserve">    PeeParameter:</w:t>
      </w:r>
    </w:p>
    <w:p w14:paraId="3DBE09F0" w14:textId="77777777" w:rsidR="00022F09" w:rsidRDefault="00022F09" w:rsidP="00022F09">
      <w:pPr>
        <w:pStyle w:val="PL"/>
      </w:pPr>
      <w:r>
        <w:t xml:space="preserve">      type: object</w:t>
      </w:r>
    </w:p>
    <w:p w14:paraId="3E900312" w14:textId="77777777" w:rsidR="00022F09" w:rsidRDefault="00022F09" w:rsidP="00022F09">
      <w:pPr>
        <w:pStyle w:val="PL"/>
      </w:pPr>
      <w:r>
        <w:t xml:space="preserve">      properties:</w:t>
      </w:r>
    </w:p>
    <w:p w14:paraId="35D29CEF" w14:textId="77777777" w:rsidR="00022F09" w:rsidRDefault="00022F09" w:rsidP="00022F09">
      <w:pPr>
        <w:pStyle w:val="PL"/>
      </w:pPr>
      <w:r>
        <w:t xml:space="preserve">        siteIdentification:</w:t>
      </w:r>
    </w:p>
    <w:p w14:paraId="6BDB5D08" w14:textId="77777777" w:rsidR="00022F09" w:rsidRDefault="00022F09" w:rsidP="00022F09">
      <w:pPr>
        <w:pStyle w:val="PL"/>
      </w:pPr>
      <w:r>
        <w:t xml:space="preserve">          type: string</w:t>
      </w:r>
    </w:p>
    <w:p w14:paraId="598CDE70" w14:textId="77777777" w:rsidR="00022F09" w:rsidRDefault="00022F09" w:rsidP="00022F09">
      <w:pPr>
        <w:pStyle w:val="PL"/>
      </w:pPr>
      <w:r>
        <w:t xml:space="preserve">        siteDescription:</w:t>
      </w:r>
    </w:p>
    <w:p w14:paraId="0C3E4323" w14:textId="77777777" w:rsidR="00022F09" w:rsidRDefault="00022F09" w:rsidP="00022F09">
      <w:pPr>
        <w:pStyle w:val="PL"/>
      </w:pPr>
      <w:r>
        <w:t xml:space="preserve">          type: string</w:t>
      </w:r>
    </w:p>
    <w:p w14:paraId="4BA23E07" w14:textId="77777777" w:rsidR="00022F09" w:rsidRDefault="00022F09" w:rsidP="00022F09">
      <w:pPr>
        <w:pStyle w:val="PL"/>
      </w:pPr>
      <w:r>
        <w:t xml:space="preserve">        siteLatitude:</w:t>
      </w:r>
    </w:p>
    <w:p w14:paraId="2A3261BE" w14:textId="77777777" w:rsidR="00022F09" w:rsidRDefault="00022F09" w:rsidP="00022F09">
      <w:pPr>
        <w:pStyle w:val="PL"/>
      </w:pPr>
      <w:r>
        <w:t xml:space="preserve">          $ref: 'TS28623_ComDefs.yaml#/components/schemas/Latitude'</w:t>
      </w:r>
    </w:p>
    <w:p w14:paraId="69DC8FA3" w14:textId="77777777" w:rsidR="00022F09" w:rsidRDefault="00022F09" w:rsidP="00022F09">
      <w:pPr>
        <w:pStyle w:val="PL"/>
      </w:pPr>
      <w:r>
        <w:t xml:space="preserve">        siteLongitude:</w:t>
      </w:r>
    </w:p>
    <w:p w14:paraId="4D7F4358" w14:textId="77777777" w:rsidR="00022F09" w:rsidRDefault="00022F09" w:rsidP="00022F09">
      <w:pPr>
        <w:pStyle w:val="PL"/>
      </w:pPr>
      <w:r>
        <w:t xml:space="preserve">          $ref: 'TS28623_ComDefs.yaml#/components/schemas/Longitude'</w:t>
      </w:r>
    </w:p>
    <w:p w14:paraId="26476CB9" w14:textId="77777777" w:rsidR="00022F09" w:rsidRDefault="00022F09" w:rsidP="00022F09">
      <w:pPr>
        <w:pStyle w:val="PL"/>
      </w:pPr>
      <w:r>
        <w:t xml:space="preserve">        siteAltitude:</w:t>
      </w:r>
    </w:p>
    <w:p w14:paraId="1D22C250" w14:textId="77777777" w:rsidR="00022F09" w:rsidRDefault="00022F09" w:rsidP="00022F09">
      <w:pPr>
        <w:pStyle w:val="PL"/>
      </w:pPr>
      <w:r>
        <w:t xml:space="preserve">          type: number</w:t>
      </w:r>
    </w:p>
    <w:p w14:paraId="59852704" w14:textId="77777777" w:rsidR="00022F09" w:rsidRDefault="00022F09" w:rsidP="00022F09">
      <w:pPr>
        <w:pStyle w:val="PL"/>
      </w:pPr>
      <w:r>
        <w:t xml:space="preserve">          format: float</w:t>
      </w:r>
    </w:p>
    <w:p w14:paraId="6436A7E2" w14:textId="77777777" w:rsidR="00022F09" w:rsidRDefault="00022F09" w:rsidP="00022F09">
      <w:pPr>
        <w:pStyle w:val="PL"/>
      </w:pPr>
      <w:r>
        <w:t xml:space="preserve">        equipmentType:</w:t>
      </w:r>
    </w:p>
    <w:p w14:paraId="1FD3645E" w14:textId="77777777" w:rsidR="00022F09" w:rsidRDefault="00022F09" w:rsidP="00022F09">
      <w:pPr>
        <w:pStyle w:val="PL"/>
      </w:pPr>
      <w:r>
        <w:t xml:space="preserve">          type: string</w:t>
      </w:r>
    </w:p>
    <w:p w14:paraId="0BBE26C5" w14:textId="77777777" w:rsidR="00022F09" w:rsidRDefault="00022F09" w:rsidP="00022F09">
      <w:pPr>
        <w:pStyle w:val="PL"/>
      </w:pPr>
      <w:r>
        <w:t xml:space="preserve">        environmentType:</w:t>
      </w:r>
    </w:p>
    <w:p w14:paraId="18E20506" w14:textId="77777777" w:rsidR="00022F09" w:rsidRDefault="00022F09" w:rsidP="00022F09">
      <w:pPr>
        <w:pStyle w:val="PL"/>
      </w:pPr>
      <w:r>
        <w:t xml:space="preserve">          type: string</w:t>
      </w:r>
    </w:p>
    <w:p w14:paraId="31E76629" w14:textId="77777777" w:rsidR="00022F09" w:rsidRDefault="00022F09" w:rsidP="00022F09">
      <w:pPr>
        <w:pStyle w:val="PL"/>
      </w:pPr>
      <w:r>
        <w:t xml:space="preserve">        powerInterface:</w:t>
      </w:r>
    </w:p>
    <w:p w14:paraId="15470877" w14:textId="77777777" w:rsidR="00022F09" w:rsidRDefault="00022F09" w:rsidP="00022F09">
      <w:pPr>
        <w:pStyle w:val="PL"/>
      </w:pPr>
      <w:r>
        <w:t xml:space="preserve">          type: string</w:t>
      </w:r>
    </w:p>
    <w:p w14:paraId="611C8157" w14:textId="77777777" w:rsidR="00022F09" w:rsidRDefault="00022F09" w:rsidP="00022F09">
      <w:pPr>
        <w:pStyle w:val="PL"/>
      </w:pPr>
      <w:r>
        <w:t xml:space="preserve">    ThresholdInfo:</w:t>
      </w:r>
    </w:p>
    <w:p w14:paraId="1D9AC4B8" w14:textId="77777777" w:rsidR="00022F09" w:rsidRDefault="00022F09" w:rsidP="00022F09">
      <w:pPr>
        <w:pStyle w:val="PL"/>
      </w:pPr>
      <w:r>
        <w:t xml:space="preserve">      type: object</w:t>
      </w:r>
    </w:p>
    <w:p w14:paraId="55797FB7" w14:textId="77777777" w:rsidR="00022F09" w:rsidRDefault="00022F09" w:rsidP="00022F09">
      <w:pPr>
        <w:pStyle w:val="PL"/>
      </w:pPr>
      <w:r>
        <w:t xml:space="preserve">      properties:</w:t>
      </w:r>
    </w:p>
    <w:p w14:paraId="31256427" w14:textId="77777777" w:rsidR="00022F09" w:rsidRDefault="00022F09" w:rsidP="00022F09">
      <w:pPr>
        <w:pStyle w:val="PL"/>
      </w:pPr>
      <w:r>
        <w:t xml:space="preserve">        performanceMetrics:</w:t>
      </w:r>
    </w:p>
    <w:p w14:paraId="027FE963" w14:textId="77777777" w:rsidR="00022F09" w:rsidRDefault="00022F09" w:rsidP="00022F09">
      <w:pPr>
        <w:pStyle w:val="PL"/>
      </w:pPr>
      <w:r>
        <w:t xml:space="preserve">          type: array</w:t>
      </w:r>
    </w:p>
    <w:p w14:paraId="00293DCE" w14:textId="77777777" w:rsidR="00022F09" w:rsidRDefault="00022F09" w:rsidP="00022F09">
      <w:pPr>
        <w:pStyle w:val="PL"/>
      </w:pPr>
      <w:r>
        <w:t xml:space="preserve">          items:</w:t>
      </w:r>
    </w:p>
    <w:p w14:paraId="4934BC37" w14:textId="77777777" w:rsidR="00022F09" w:rsidRDefault="00022F09" w:rsidP="00022F09">
      <w:pPr>
        <w:pStyle w:val="PL"/>
      </w:pPr>
      <w:r>
        <w:t xml:space="preserve">            type: string</w:t>
      </w:r>
    </w:p>
    <w:p w14:paraId="0725532F" w14:textId="77777777" w:rsidR="00022F09" w:rsidRDefault="00022F09" w:rsidP="00022F09">
      <w:pPr>
        <w:pStyle w:val="PL"/>
      </w:pPr>
      <w:r>
        <w:t xml:space="preserve">        thresholdDirection:</w:t>
      </w:r>
    </w:p>
    <w:p w14:paraId="3DF4E70D" w14:textId="77777777" w:rsidR="00022F09" w:rsidRDefault="00022F09" w:rsidP="00022F09">
      <w:pPr>
        <w:pStyle w:val="PL"/>
      </w:pPr>
      <w:r>
        <w:t xml:space="preserve">          type: string</w:t>
      </w:r>
    </w:p>
    <w:p w14:paraId="7750A14E" w14:textId="77777777" w:rsidR="00022F09" w:rsidRDefault="00022F09" w:rsidP="00022F09">
      <w:pPr>
        <w:pStyle w:val="PL"/>
      </w:pPr>
      <w:r>
        <w:t xml:space="preserve">          enum:</w:t>
      </w:r>
    </w:p>
    <w:p w14:paraId="6B492764" w14:textId="77777777" w:rsidR="00022F09" w:rsidRDefault="00022F09" w:rsidP="00022F09">
      <w:pPr>
        <w:pStyle w:val="PL"/>
      </w:pPr>
      <w:r>
        <w:t xml:space="preserve">            - UP</w:t>
      </w:r>
    </w:p>
    <w:p w14:paraId="7079237B" w14:textId="77777777" w:rsidR="00022F09" w:rsidRDefault="00022F09" w:rsidP="00022F09">
      <w:pPr>
        <w:pStyle w:val="PL"/>
      </w:pPr>
      <w:r>
        <w:t xml:space="preserve">            - DOWN</w:t>
      </w:r>
    </w:p>
    <w:p w14:paraId="72532522" w14:textId="77777777" w:rsidR="00022F09" w:rsidRDefault="00022F09" w:rsidP="00022F09">
      <w:pPr>
        <w:pStyle w:val="PL"/>
      </w:pPr>
      <w:r>
        <w:t xml:space="preserve">            - UP_AND_DOWN</w:t>
      </w:r>
    </w:p>
    <w:p w14:paraId="7AC48880" w14:textId="77777777" w:rsidR="00022F09" w:rsidRDefault="00022F09" w:rsidP="00022F09">
      <w:pPr>
        <w:pStyle w:val="PL"/>
      </w:pPr>
      <w:r>
        <w:t xml:space="preserve">        thresholdValue:</w:t>
      </w:r>
    </w:p>
    <w:p w14:paraId="60B5A024" w14:textId="77777777" w:rsidR="00022F09" w:rsidRDefault="00022F09" w:rsidP="00022F09">
      <w:pPr>
        <w:pStyle w:val="PL"/>
      </w:pPr>
      <w:r>
        <w:t xml:space="preserve">          oneOf:</w:t>
      </w:r>
    </w:p>
    <w:p w14:paraId="32CD78D8" w14:textId="77777777" w:rsidR="00022F09" w:rsidRDefault="00022F09" w:rsidP="00022F09">
      <w:pPr>
        <w:pStyle w:val="PL"/>
      </w:pPr>
      <w:r>
        <w:t xml:space="preserve">            - type: integer</w:t>
      </w:r>
    </w:p>
    <w:p w14:paraId="0FA1C24D" w14:textId="77777777" w:rsidR="00022F09" w:rsidRDefault="00022F09" w:rsidP="00022F09">
      <w:pPr>
        <w:pStyle w:val="PL"/>
      </w:pPr>
      <w:r>
        <w:t xml:space="preserve">            - $ref: 'TS28623_ComDefs.yaml#/components/schemas/Float'</w:t>
      </w:r>
    </w:p>
    <w:p w14:paraId="4BA7B08E" w14:textId="77777777" w:rsidR="00022F09" w:rsidRDefault="00022F09" w:rsidP="00022F09">
      <w:pPr>
        <w:pStyle w:val="PL"/>
      </w:pPr>
      <w:r>
        <w:t xml:space="preserve">        hysteresis:</w:t>
      </w:r>
    </w:p>
    <w:p w14:paraId="7B2D1458" w14:textId="77777777" w:rsidR="00022F09" w:rsidRDefault="00022F09" w:rsidP="00022F09">
      <w:pPr>
        <w:pStyle w:val="PL"/>
      </w:pPr>
      <w:r>
        <w:t xml:space="preserve">          oneOf:</w:t>
      </w:r>
    </w:p>
    <w:p w14:paraId="0B726F3B" w14:textId="77777777" w:rsidR="00022F09" w:rsidRDefault="00022F09" w:rsidP="00022F09">
      <w:pPr>
        <w:pStyle w:val="PL"/>
      </w:pPr>
      <w:r>
        <w:t xml:space="preserve">            - type: integer</w:t>
      </w:r>
    </w:p>
    <w:p w14:paraId="4021D644" w14:textId="77777777" w:rsidR="00022F09" w:rsidRDefault="00022F09" w:rsidP="00022F09">
      <w:pPr>
        <w:pStyle w:val="PL"/>
      </w:pPr>
      <w:r>
        <w:t xml:space="preserve">              minimum: 0</w:t>
      </w:r>
    </w:p>
    <w:p w14:paraId="6D25D281" w14:textId="77777777" w:rsidR="00022F09" w:rsidRDefault="00022F09" w:rsidP="00022F09">
      <w:pPr>
        <w:pStyle w:val="PL"/>
      </w:pPr>
      <w:r>
        <w:t xml:space="preserve">            - type: number</w:t>
      </w:r>
    </w:p>
    <w:p w14:paraId="5F099CF7" w14:textId="77777777" w:rsidR="00022F09" w:rsidRDefault="00022F09" w:rsidP="00022F09">
      <w:pPr>
        <w:pStyle w:val="PL"/>
      </w:pPr>
      <w:r>
        <w:t xml:space="preserve">              format: float</w:t>
      </w:r>
    </w:p>
    <w:p w14:paraId="0ED7A48C" w14:textId="77777777" w:rsidR="00022F09" w:rsidRDefault="00022F09" w:rsidP="00022F09">
      <w:pPr>
        <w:pStyle w:val="PL"/>
      </w:pPr>
      <w:r>
        <w:t xml:space="preserve">              minimum: 0</w:t>
      </w:r>
    </w:p>
    <w:p w14:paraId="01D04928" w14:textId="77777777" w:rsidR="00022F09" w:rsidRDefault="00022F09" w:rsidP="00022F09">
      <w:pPr>
        <w:pStyle w:val="PL"/>
      </w:pPr>
      <w:r>
        <w:t xml:space="preserve">    Operation:</w:t>
      </w:r>
    </w:p>
    <w:p w14:paraId="2E934326" w14:textId="77777777" w:rsidR="00022F09" w:rsidRDefault="00022F09" w:rsidP="00022F09">
      <w:pPr>
        <w:pStyle w:val="PL"/>
      </w:pPr>
      <w:r>
        <w:t xml:space="preserve">      type: object</w:t>
      </w:r>
    </w:p>
    <w:p w14:paraId="6283C473" w14:textId="77777777" w:rsidR="00022F09" w:rsidRDefault="00022F09" w:rsidP="00022F09">
      <w:pPr>
        <w:pStyle w:val="PL"/>
      </w:pPr>
      <w:r>
        <w:t xml:space="preserve">      properties:</w:t>
      </w:r>
    </w:p>
    <w:p w14:paraId="741450BB" w14:textId="77777777" w:rsidR="00022F09" w:rsidRDefault="00022F09" w:rsidP="00022F09">
      <w:pPr>
        <w:pStyle w:val="PL"/>
      </w:pPr>
      <w:r>
        <w:t xml:space="preserve">        name:</w:t>
      </w:r>
    </w:p>
    <w:p w14:paraId="4A6A17C9" w14:textId="77777777" w:rsidR="00022F09" w:rsidRDefault="00022F09" w:rsidP="00022F09">
      <w:pPr>
        <w:pStyle w:val="PL"/>
      </w:pPr>
      <w:r>
        <w:t xml:space="preserve">          type: string</w:t>
      </w:r>
    </w:p>
    <w:p w14:paraId="631F4B9D" w14:textId="77777777" w:rsidR="00022F09" w:rsidRDefault="00022F09" w:rsidP="00022F09">
      <w:pPr>
        <w:pStyle w:val="PL"/>
      </w:pPr>
      <w:r>
        <w:t xml:space="preserve">        allowedNFTypes:</w:t>
      </w:r>
    </w:p>
    <w:p w14:paraId="42A4BED2" w14:textId="77777777" w:rsidR="00022F09" w:rsidRDefault="00022F09" w:rsidP="00022F09">
      <w:pPr>
        <w:pStyle w:val="PL"/>
      </w:pPr>
      <w:r>
        <w:t xml:space="preserve">          $ref: '#/components/schemas/NFType'</w:t>
      </w:r>
    </w:p>
    <w:p w14:paraId="453950A3" w14:textId="77777777" w:rsidR="00022F09" w:rsidRDefault="00022F09" w:rsidP="00022F09">
      <w:pPr>
        <w:pStyle w:val="PL"/>
      </w:pPr>
      <w:r>
        <w:t xml:space="preserve">        operationSemantics:</w:t>
      </w:r>
    </w:p>
    <w:p w14:paraId="42D74898" w14:textId="77777777" w:rsidR="00022F09" w:rsidRDefault="00022F09" w:rsidP="00022F09">
      <w:pPr>
        <w:pStyle w:val="PL"/>
      </w:pPr>
      <w:r>
        <w:t xml:space="preserve">          $ref: '#/components/schemas/OperationSemantics'</w:t>
      </w:r>
    </w:p>
    <w:p w14:paraId="5808BEB7" w14:textId="77777777" w:rsidR="00022F09" w:rsidRDefault="00022F09" w:rsidP="00022F09">
      <w:pPr>
        <w:pStyle w:val="PL"/>
      </w:pPr>
      <w:r>
        <w:t xml:space="preserve">    NFType:</w:t>
      </w:r>
    </w:p>
    <w:p w14:paraId="628967F7" w14:textId="77777777" w:rsidR="00022F09" w:rsidRDefault="00022F09" w:rsidP="00022F09">
      <w:pPr>
        <w:pStyle w:val="PL"/>
      </w:pPr>
      <w:r>
        <w:t xml:space="preserve">      type: string</w:t>
      </w:r>
    </w:p>
    <w:p w14:paraId="4C6667BD" w14:textId="77777777" w:rsidR="00022F09" w:rsidRDefault="00022F09" w:rsidP="00022F09">
      <w:pPr>
        <w:pStyle w:val="PL"/>
      </w:pPr>
      <w:r>
        <w:t xml:space="preserve">      description: ' NF name defined in TS 23.501'</w:t>
      </w:r>
    </w:p>
    <w:p w14:paraId="0FA6A4EA" w14:textId="77777777" w:rsidR="00022F09" w:rsidRDefault="00022F09" w:rsidP="00022F09">
      <w:pPr>
        <w:pStyle w:val="PL"/>
      </w:pPr>
      <w:r>
        <w:t xml:space="preserve">      enum:</w:t>
      </w:r>
    </w:p>
    <w:p w14:paraId="07116407" w14:textId="77777777" w:rsidR="00022F09" w:rsidRDefault="00022F09" w:rsidP="00022F09">
      <w:pPr>
        <w:pStyle w:val="PL"/>
      </w:pPr>
      <w:r>
        <w:t xml:space="preserve">        - NRF</w:t>
      </w:r>
    </w:p>
    <w:p w14:paraId="41370ACE" w14:textId="77777777" w:rsidR="00022F09" w:rsidRDefault="00022F09" w:rsidP="00022F09">
      <w:pPr>
        <w:pStyle w:val="PL"/>
      </w:pPr>
      <w:r>
        <w:t xml:space="preserve">        - UDM</w:t>
      </w:r>
    </w:p>
    <w:p w14:paraId="77A64564" w14:textId="77777777" w:rsidR="00022F09" w:rsidRDefault="00022F09" w:rsidP="00022F09">
      <w:pPr>
        <w:pStyle w:val="PL"/>
      </w:pPr>
      <w:r>
        <w:t xml:space="preserve">        - AMF</w:t>
      </w:r>
    </w:p>
    <w:p w14:paraId="40C11540" w14:textId="77777777" w:rsidR="00022F09" w:rsidRDefault="00022F09" w:rsidP="00022F09">
      <w:pPr>
        <w:pStyle w:val="PL"/>
      </w:pPr>
      <w:r>
        <w:t xml:space="preserve">        - SMF</w:t>
      </w:r>
    </w:p>
    <w:p w14:paraId="4A58FEE8" w14:textId="77777777" w:rsidR="00022F09" w:rsidRDefault="00022F09" w:rsidP="00022F09">
      <w:pPr>
        <w:pStyle w:val="PL"/>
      </w:pPr>
      <w:r>
        <w:t xml:space="preserve">        - AUSF</w:t>
      </w:r>
    </w:p>
    <w:p w14:paraId="5337EF22" w14:textId="77777777" w:rsidR="00022F09" w:rsidRDefault="00022F09" w:rsidP="00022F09">
      <w:pPr>
        <w:pStyle w:val="PL"/>
      </w:pPr>
      <w:r>
        <w:t xml:space="preserve">        - NEF</w:t>
      </w:r>
    </w:p>
    <w:p w14:paraId="23DDD7ED" w14:textId="77777777" w:rsidR="00022F09" w:rsidRDefault="00022F09" w:rsidP="00022F09">
      <w:pPr>
        <w:pStyle w:val="PL"/>
      </w:pPr>
      <w:r>
        <w:t xml:space="preserve">        - PCF</w:t>
      </w:r>
    </w:p>
    <w:p w14:paraId="10B15A25" w14:textId="77777777" w:rsidR="00022F09" w:rsidRDefault="00022F09" w:rsidP="00022F09">
      <w:pPr>
        <w:pStyle w:val="PL"/>
      </w:pPr>
      <w:r>
        <w:t xml:space="preserve">        - SMSF</w:t>
      </w:r>
    </w:p>
    <w:p w14:paraId="7EDBF602" w14:textId="77777777" w:rsidR="00022F09" w:rsidRDefault="00022F09" w:rsidP="00022F09">
      <w:pPr>
        <w:pStyle w:val="PL"/>
      </w:pPr>
      <w:r>
        <w:t xml:space="preserve">        - NSSF</w:t>
      </w:r>
    </w:p>
    <w:p w14:paraId="5779B03F" w14:textId="77777777" w:rsidR="00022F09" w:rsidRDefault="00022F09" w:rsidP="00022F09">
      <w:pPr>
        <w:pStyle w:val="PL"/>
      </w:pPr>
      <w:r>
        <w:lastRenderedPageBreak/>
        <w:t xml:space="preserve">        - UDR</w:t>
      </w:r>
    </w:p>
    <w:p w14:paraId="726B5519" w14:textId="77777777" w:rsidR="00022F09" w:rsidRDefault="00022F09" w:rsidP="00022F09">
      <w:pPr>
        <w:pStyle w:val="PL"/>
      </w:pPr>
      <w:r>
        <w:t xml:space="preserve">        - LMF</w:t>
      </w:r>
    </w:p>
    <w:p w14:paraId="1AAC95B9" w14:textId="77777777" w:rsidR="00022F09" w:rsidRDefault="00022F09" w:rsidP="00022F09">
      <w:pPr>
        <w:pStyle w:val="PL"/>
      </w:pPr>
      <w:r>
        <w:t xml:space="preserve">        - GMLC</w:t>
      </w:r>
    </w:p>
    <w:p w14:paraId="69F89493" w14:textId="77777777" w:rsidR="00022F09" w:rsidRDefault="00022F09" w:rsidP="00022F09">
      <w:pPr>
        <w:pStyle w:val="PL"/>
      </w:pPr>
      <w:r>
        <w:t xml:space="preserve">        - 5G_EIR</w:t>
      </w:r>
    </w:p>
    <w:p w14:paraId="0068B85A" w14:textId="77777777" w:rsidR="00022F09" w:rsidRDefault="00022F09" w:rsidP="00022F09">
      <w:pPr>
        <w:pStyle w:val="PL"/>
      </w:pPr>
      <w:r>
        <w:t xml:space="preserve">        - SEPP</w:t>
      </w:r>
    </w:p>
    <w:p w14:paraId="4C750C37" w14:textId="77777777" w:rsidR="00022F09" w:rsidRDefault="00022F09" w:rsidP="00022F09">
      <w:pPr>
        <w:pStyle w:val="PL"/>
      </w:pPr>
      <w:r>
        <w:t xml:space="preserve">        - UPF</w:t>
      </w:r>
    </w:p>
    <w:p w14:paraId="41628AAD" w14:textId="77777777" w:rsidR="00022F09" w:rsidRDefault="00022F09" w:rsidP="00022F09">
      <w:pPr>
        <w:pStyle w:val="PL"/>
      </w:pPr>
      <w:r>
        <w:t xml:space="preserve">        - N3IWF</w:t>
      </w:r>
    </w:p>
    <w:p w14:paraId="7C6ED7E6" w14:textId="77777777" w:rsidR="00022F09" w:rsidRDefault="00022F09" w:rsidP="00022F09">
      <w:pPr>
        <w:pStyle w:val="PL"/>
      </w:pPr>
      <w:r>
        <w:t xml:space="preserve">        - AF</w:t>
      </w:r>
    </w:p>
    <w:p w14:paraId="435D9694" w14:textId="77777777" w:rsidR="00022F09" w:rsidRDefault="00022F09" w:rsidP="00022F09">
      <w:pPr>
        <w:pStyle w:val="PL"/>
      </w:pPr>
      <w:r>
        <w:t xml:space="preserve">        - UDSF</w:t>
      </w:r>
    </w:p>
    <w:p w14:paraId="786687B3" w14:textId="77777777" w:rsidR="00022F09" w:rsidRDefault="00022F09" w:rsidP="00022F09">
      <w:pPr>
        <w:pStyle w:val="PL"/>
      </w:pPr>
      <w:r>
        <w:t xml:space="preserve">        - DN</w:t>
      </w:r>
    </w:p>
    <w:p w14:paraId="1070D95D" w14:textId="77777777" w:rsidR="00022F09" w:rsidRDefault="00022F09" w:rsidP="00022F09">
      <w:pPr>
        <w:pStyle w:val="PL"/>
      </w:pPr>
      <w:r>
        <w:t xml:space="preserve">    OperationSemantics:</w:t>
      </w:r>
    </w:p>
    <w:p w14:paraId="544F77A9" w14:textId="77777777" w:rsidR="00022F09" w:rsidRDefault="00022F09" w:rsidP="00022F09">
      <w:pPr>
        <w:pStyle w:val="PL"/>
      </w:pPr>
      <w:r>
        <w:t xml:space="preserve">      type: string</w:t>
      </w:r>
    </w:p>
    <w:p w14:paraId="07AE750D" w14:textId="77777777" w:rsidR="00022F09" w:rsidRDefault="00022F09" w:rsidP="00022F09">
      <w:pPr>
        <w:pStyle w:val="PL"/>
      </w:pPr>
      <w:r>
        <w:t xml:space="preserve">      enum:</w:t>
      </w:r>
    </w:p>
    <w:p w14:paraId="4ACD215B" w14:textId="77777777" w:rsidR="00022F09" w:rsidRDefault="00022F09" w:rsidP="00022F09">
      <w:pPr>
        <w:pStyle w:val="PL"/>
      </w:pPr>
      <w:r>
        <w:t xml:space="preserve">        - REQUEST_RESPONSE</w:t>
      </w:r>
    </w:p>
    <w:p w14:paraId="3A856B4A" w14:textId="77777777" w:rsidR="00022F09" w:rsidRDefault="00022F09" w:rsidP="00022F09">
      <w:pPr>
        <w:pStyle w:val="PL"/>
      </w:pPr>
      <w:r>
        <w:t xml:space="preserve">        - SUBSCRIBE_NOTIFY</w:t>
      </w:r>
    </w:p>
    <w:p w14:paraId="2B71B772" w14:textId="77777777" w:rsidR="00022F09" w:rsidRDefault="00022F09" w:rsidP="00022F09">
      <w:pPr>
        <w:pStyle w:val="PL"/>
      </w:pPr>
      <w:r>
        <w:t xml:space="preserve">    SAP:</w:t>
      </w:r>
    </w:p>
    <w:p w14:paraId="449767C8" w14:textId="77777777" w:rsidR="00022F09" w:rsidRDefault="00022F09" w:rsidP="00022F09">
      <w:pPr>
        <w:pStyle w:val="PL"/>
      </w:pPr>
      <w:r>
        <w:t xml:space="preserve">      type: object</w:t>
      </w:r>
    </w:p>
    <w:p w14:paraId="7F75358D" w14:textId="77777777" w:rsidR="00022F09" w:rsidRDefault="00022F09" w:rsidP="00022F09">
      <w:pPr>
        <w:pStyle w:val="PL"/>
      </w:pPr>
      <w:r>
        <w:t xml:space="preserve">      properties:</w:t>
      </w:r>
    </w:p>
    <w:p w14:paraId="4E945084" w14:textId="77777777" w:rsidR="00022F09" w:rsidRDefault="00022F09" w:rsidP="00022F09">
      <w:pPr>
        <w:pStyle w:val="PL"/>
      </w:pPr>
      <w:r>
        <w:t xml:space="preserve">        host:</w:t>
      </w:r>
    </w:p>
    <w:p w14:paraId="2AE1C02E" w14:textId="77777777" w:rsidR="00022F09" w:rsidRDefault="00022F09" w:rsidP="00022F09">
      <w:pPr>
        <w:pStyle w:val="PL"/>
      </w:pPr>
      <w:r>
        <w:t xml:space="preserve">          $ref: 'TS28623_ComDefs.yaml#/components/schemas/HostAddr'</w:t>
      </w:r>
    </w:p>
    <w:p w14:paraId="31967197" w14:textId="77777777" w:rsidR="00022F09" w:rsidRDefault="00022F09" w:rsidP="00022F09">
      <w:pPr>
        <w:pStyle w:val="PL"/>
      </w:pPr>
      <w:r>
        <w:t xml:space="preserve">        port:</w:t>
      </w:r>
    </w:p>
    <w:p w14:paraId="73906F44" w14:textId="77777777" w:rsidR="00022F09" w:rsidRDefault="00022F09" w:rsidP="00022F09">
      <w:pPr>
        <w:pStyle w:val="PL"/>
      </w:pPr>
      <w:r>
        <w:t xml:space="preserve">          type: integer</w:t>
      </w:r>
    </w:p>
    <w:p w14:paraId="07097380" w14:textId="77777777" w:rsidR="00022F09" w:rsidRDefault="00022F09" w:rsidP="00022F09">
      <w:pPr>
        <w:pStyle w:val="PL"/>
      </w:pPr>
      <w:r>
        <w:t xml:space="preserve">    NFServiceType:</w:t>
      </w:r>
    </w:p>
    <w:p w14:paraId="10A0A947" w14:textId="77777777" w:rsidR="00022F09" w:rsidRDefault="00022F09" w:rsidP="00022F09">
      <w:pPr>
        <w:pStyle w:val="PL"/>
      </w:pPr>
      <w:r>
        <w:t xml:space="preserve">      type: string</w:t>
      </w:r>
    </w:p>
    <w:p w14:paraId="7E8ACFF9" w14:textId="77777777" w:rsidR="00022F09" w:rsidRDefault="00022F09" w:rsidP="00022F09">
      <w:pPr>
        <w:pStyle w:val="PL"/>
      </w:pPr>
      <w:r>
        <w:t xml:space="preserve">      enum:</w:t>
      </w:r>
    </w:p>
    <w:p w14:paraId="2E5972BA" w14:textId="77777777" w:rsidR="00022F09" w:rsidRDefault="00022F09" w:rsidP="00022F09">
      <w:pPr>
        <w:pStyle w:val="PL"/>
      </w:pPr>
      <w:r>
        <w:t xml:space="preserve">        - Namf_Communication</w:t>
      </w:r>
    </w:p>
    <w:p w14:paraId="3893195F" w14:textId="77777777" w:rsidR="00022F09" w:rsidRDefault="00022F09" w:rsidP="00022F09">
      <w:pPr>
        <w:pStyle w:val="PL"/>
      </w:pPr>
      <w:r>
        <w:t xml:space="preserve">        - Namf_EventExposure</w:t>
      </w:r>
    </w:p>
    <w:p w14:paraId="7E411624" w14:textId="77777777" w:rsidR="00022F09" w:rsidRDefault="00022F09" w:rsidP="00022F09">
      <w:pPr>
        <w:pStyle w:val="PL"/>
      </w:pPr>
      <w:r>
        <w:t xml:space="preserve">        - Namf_MT</w:t>
      </w:r>
    </w:p>
    <w:p w14:paraId="21FB71F8" w14:textId="77777777" w:rsidR="00022F09" w:rsidRDefault="00022F09" w:rsidP="00022F09">
      <w:pPr>
        <w:pStyle w:val="PL"/>
      </w:pPr>
      <w:r>
        <w:t xml:space="preserve">        - Namf_Location</w:t>
      </w:r>
    </w:p>
    <w:p w14:paraId="464FF98E" w14:textId="77777777" w:rsidR="00022F09" w:rsidRDefault="00022F09" w:rsidP="00022F09">
      <w:pPr>
        <w:pStyle w:val="PL"/>
      </w:pPr>
      <w:r>
        <w:t xml:space="preserve">        - Nsmf_PDUSession</w:t>
      </w:r>
    </w:p>
    <w:p w14:paraId="05259ADA" w14:textId="77777777" w:rsidR="00022F09" w:rsidRDefault="00022F09" w:rsidP="00022F09">
      <w:pPr>
        <w:pStyle w:val="PL"/>
      </w:pPr>
      <w:r>
        <w:t xml:space="preserve">        - Nsmf_EventExposure</w:t>
      </w:r>
    </w:p>
    <w:p w14:paraId="0EB23DA5" w14:textId="77777777" w:rsidR="00022F09" w:rsidRDefault="00022F09" w:rsidP="00022F09">
      <w:pPr>
        <w:pStyle w:val="PL"/>
      </w:pPr>
      <w:r>
        <w:t xml:space="preserve">        - Others</w:t>
      </w:r>
    </w:p>
    <w:p w14:paraId="66F38901" w14:textId="77777777" w:rsidR="00022F09" w:rsidRDefault="00022F09" w:rsidP="00022F09">
      <w:pPr>
        <w:pStyle w:val="PL"/>
      </w:pPr>
      <w:r>
        <w:t xml:space="preserve">    TransportProtocol:</w:t>
      </w:r>
    </w:p>
    <w:p w14:paraId="27DBCFB2" w14:textId="77777777" w:rsidR="00022F09" w:rsidRDefault="00022F09" w:rsidP="00022F09">
      <w:pPr>
        <w:pStyle w:val="PL"/>
      </w:pPr>
      <w:r>
        <w:t xml:space="preserve">      anyOf:</w:t>
      </w:r>
    </w:p>
    <w:p w14:paraId="36BB9B75" w14:textId="77777777" w:rsidR="00022F09" w:rsidRDefault="00022F09" w:rsidP="00022F09">
      <w:pPr>
        <w:pStyle w:val="PL"/>
      </w:pPr>
      <w:r>
        <w:t xml:space="preserve">        - type: string</w:t>
      </w:r>
    </w:p>
    <w:p w14:paraId="5647AF65" w14:textId="77777777" w:rsidR="00022F09" w:rsidRDefault="00022F09" w:rsidP="00022F09">
      <w:pPr>
        <w:pStyle w:val="PL"/>
      </w:pPr>
      <w:r>
        <w:t xml:space="preserve">          enum:</w:t>
      </w:r>
    </w:p>
    <w:p w14:paraId="17209202" w14:textId="77777777" w:rsidR="00022F09" w:rsidRDefault="00022F09" w:rsidP="00022F09">
      <w:pPr>
        <w:pStyle w:val="PL"/>
      </w:pPr>
      <w:r>
        <w:t xml:space="preserve">            - TCP</w:t>
      </w:r>
    </w:p>
    <w:p w14:paraId="578E01CF" w14:textId="77777777" w:rsidR="00022F09" w:rsidRDefault="00022F09" w:rsidP="00022F09">
      <w:pPr>
        <w:pStyle w:val="PL"/>
      </w:pPr>
      <w:r>
        <w:t xml:space="preserve">        - type: string</w:t>
      </w:r>
    </w:p>
    <w:p w14:paraId="7DE84D0B" w14:textId="77777777" w:rsidR="00022F09" w:rsidRDefault="00022F09" w:rsidP="00022F09">
      <w:pPr>
        <w:pStyle w:val="PL"/>
      </w:pPr>
      <w:r>
        <w:t xml:space="preserve">    SupportedPerfMetricGroup:</w:t>
      </w:r>
    </w:p>
    <w:p w14:paraId="53E09FF2" w14:textId="77777777" w:rsidR="00022F09" w:rsidRDefault="00022F09" w:rsidP="00022F09">
      <w:pPr>
        <w:pStyle w:val="PL"/>
      </w:pPr>
      <w:r>
        <w:t xml:space="preserve">      type: object</w:t>
      </w:r>
    </w:p>
    <w:p w14:paraId="6B64F7FB" w14:textId="77777777" w:rsidR="00022F09" w:rsidRDefault="00022F09" w:rsidP="00022F09">
      <w:pPr>
        <w:pStyle w:val="PL"/>
      </w:pPr>
      <w:r>
        <w:t xml:space="preserve">      properties:</w:t>
      </w:r>
    </w:p>
    <w:p w14:paraId="1B8A35B2" w14:textId="77777777" w:rsidR="00022F09" w:rsidRDefault="00022F09" w:rsidP="00022F09">
      <w:pPr>
        <w:pStyle w:val="PL"/>
      </w:pPr>
      <w:r>
        <w:t xml:space="preserve">        performanceMetrics:</w:t>
      </w:r>
    </w:p>
    <w:p w14:paraId="203ABB84" w14:textId="77777777" w:rsidR="00022F09" w:rsidRDefault="00022F09" w:rsidP="00022F09">
      <w:pPr>
        <w:pStyle w:val="PL"/>
      </w:pPr>
      <w:r>
        <w:t xml:space="preserve">          type: array</w:t>
      </w:r>
    </w:p>
    <w:p w14:paraId="0838863B" w14:textId="77777777" w:rsidR="00022F09" w:rsidRDefault="00022F09" w:rsidP="00022F09">
      <w:pPr>
        <w:pStyle w:val="PL"/>
      </w:pPr>
      <w:r>
        <w:t xml:space="preserve">          items:</w:t>
      </w:r>
    </w:p>
    <w:p w14:paraId="7B823FA6" w14:textId="77777777" w:rsidR="00022F09" w:rsidRDefault="00022F09" w:rsidP="00022F09">
      <w:pPr>
        <w:pStyle w:val="PL"/>
      </w:pPr>
      <w:r>
        <w:t xml:space="preserve">            type: string</w:t>
      </w:r>
    </w:p>
    <w:p w14:paraId="4ED0C8AD" w14:textId="77777777" w:rsidR="00022F09" w:rsidRDefault="00022F09" w:rsidP="00022F09">
      <w:pPr>
        <w:pStyle w:val="PL"/>
      </w:pPr>
      <w:r>
        <w:t xml:space="preserve">        granularityPeriods:</w:t>
      </w:r>
    </w:p>
    <w:p w14:paraId="3AAF7AFA" w14:textId="77777777" w:rsidR="00022F09" w:rsidRDefault="00022F09" w:rsidP="00022F09">
      <w:pPr>
        <w:pStyle w:val="PL"/>
      </w:pPr>
      <w:r>
        <w:t xml:space="preserve">          type: array</w:t>
      </w:r>
    </w:p>
    <w:p w14:paraId="790D9266" w14:textId="77777777" w:rsidR="00022F09" w:rsidRDefault="00022F09" w:rsidP="00022F09">
      <w:pPr>
        <w:pStyle w:val="PL"/>
      </w:pPr>
      <w:r>
        <w:t xml:space="preserve">          items:</w:t>
      </w:r>
    </w:p>
    <w:p w14:paraId="18B63B22" w14:textId="77777777" w:rsidR="00022F09" w:rsidRDefault="00022F09" w:rsidP="00022F09">
      <w:pPr>
        <w:pStyle w:val="PL"/>
      </w:pPr>
      <w:r>
        <w:t xml:space="preserve">            type: integer</w:t>
      </w:r>
    </w:p>
    <w:p w14:paraId="2207465E" w14:textId="77777777" w:rsidR="00022F09" w:rsidRDefault="00022F09" w:rsidP="00022F09">
      <w:pPr>
        <w:pStyle w:val="PL"/>
      </w:pPr>
      <w:r>
        <w:t xml:space="preserve">            minimum: 1</w:t>
      </w:r>
    </w:p>
    <w:p w14:paraId="0C2354C6" w14:textId="77777777" w:rsidR="00022F09" w:rsidRDefault="00022F09" w:rsidP="00022F09">
      <w:pPr>
        <w:pStyle w:val="PL"/>
      </w:pPr>
      <w:r>
        <w:t xml:space="preserve">        reportingMethods:</w:t>
      </w:r>
    </w:p>
    <w:p w14:paraId="4277F47D" w14:textId="77777777" w:rsidR="00022F09" w:rsidRDefault="00022F09" w:rsidP="00022F09">
      <w:pPr>
        <w:pStyle w:val="PL"/>
      </w:pPr>
      <w:r>
        <w:t xml:space="preserve">          type: array</w:t>
      </w:r>
    </w:p>
    <w:p w14:paraId="0EEB40F8" w14:textId="77777777" w:rsidR="00022F09" w:rsidRDefault="00022F09" w:rsidP="00022F09">
      <w:pPr>
        <w:pStyle w:val="PL"/>
      </w:pPr>
      <w:r>
        <w:t xml:space="preserve">          items:</w:t>
      </w:r>
    </w:p>
    <w:p w14:paraId="72283099" w14:textId="77777777" w:rsidR="00022F09" w:rsidRDefault="00022F09" w:rsidP="00022F09">
      <w:pPr>
        <w:pStyle w:val="PL"/>
      </w:pPr>
      <w:r>
        <w:t xml:space="preserve">            type: string</w:t>
      </w:r>
    </w:p>
    <w:p w14:paraId="0ADD5ADE" w14:textId="77777777" w:rsidR="00022F09" w:rsidRDefault="00022F09" w:rsidP="00022F09">
      <w:pPr>
        <w:pStyle w:val="PL"/>
      </w:pPr>
      <w:r>
        <w:t xml:space="preserve">            enum:</w:t>
      </w:r>
    </w:p>
    <w:p w14:paraId="68F39EBC" w14:textId="77777777" w:rsidR="00022F09" w:rsidRDefault="00022F09" w:rsidP="00022F09">
      <w:pPr>
        <w:pStyle w:val="PL"/>
      </w:pPr>
      <w:r>
        <w:t xml:space="preserve">             - FILE_BASED_LOC_SET_BY_PRODUCER</w:t>
      </w:r>
    </w:p>
    <w:p w14:paraId="651D72F4" w14:textId="77777777" w:rsidR="00022F09" w:rsidRDefault="00022F09" w:rsidP="00022F09">
      <w:pPr>
        <w:pStyle w:val="PL"/>
      </w:pPr>
      <w:r>
        <w:t xml:space="preserve">             - FILE_BASED_LOC_SET_BY_CONSUMER</w:t>
      </w:r>
    </w:p>
    <w:p w14:paraId="35CFE09E" w14:textId="77777777" w:rsidR="00022F09" w:rsidRDefault="00022F09" w:rsidP="00022F09">
      <w:pPr>
        <w:pStyle w:val="PL"/>
      </w:pPr>
      <w:r>
        <w:t xml:space="preserve">             - STREAM_BASED </w:t>
      </w:r>
    </w:p>
    <w:p w14:paraId="02E8EF69" w14:textId="77777777" w:rsidR="00022F09" w:rsidRDefault="00022F09" w:rsidP="00022F09">
      <w:pPr>
        <w:pStyle w:val="PL"/>
      </w:pPr>
      <w:r>
        <w:t xml:space="preserve">        reportingPeriods:</w:t>
      </w:r>
    </w:p>
    <w:p w14:paraId="3D3532BC" w14:textId="77777777" w:rsidR="00022F09" w:rsidRDefault="00022F09" w:rsidP="00022F09">
      <w:pPr>
        <w:pStyle w:val="PL"/>
      </w:pPr>
      <w:r>
        <w:t xml:space="preserve">          type: array</w:t>
      </w:r>
    </w:p>
    <w:p w14:paraId="3CE83ADA" w14:textId="77777777" w:rsidR="00022F09" w:rsidRDefault="00022F09" w:rsidP="00022F09">
      <w:pPr>
        <w:pStyle w:val="PL"/>
      </w:pPr>
      <w:r>
        <w:t xml:space="preserve">          items:</w:t>
      </w:r>
    </w:p>
    <w:p w14:paraId="3426A4E6" w14:textId="77777777" w:rsidR="00022F09" w:rsidRDefault="00022F09" w:rsidP="00022F09">
      <w:pPr>
        <w:pStyle w:val="PL"/>
      </w:pPr>
      <w:r>
        <w:t xml:space="preserve">            type: integer</w:t>
      </w:r>
    </w:p>
    <w:p w14:paraId="4990CE04" w14:textId="77777777" w:rsidR="00022F09" w:rsidRDefault="00022F09" w:rsidP="00022F09">
      <w:pPr>
        <w:pStyle w:val="PL"/>
      </w:pPr>
      <w:r>
        <w:t xml:space="preserve">            minimum: 1</w:t>
      </w:r>
    </w:p>
    <w:p w14:paraId="533C4DB6" w14:textId="77777777" w:rsidR="00022F09" w:rsidRDefault="00022F09" w:rsidP="00022F09">
      <w:pPr>
        <w:pStyle w:val="PL"/>
      </w:pPr>
      <w:r>
        <w:t xml:space="preserve">    ReportingCtrl:</w:t>
      </w:r>
    </w:p>
    <w:p w14:paraId="4B7E2C4A" w14:textId="77777777" w:rsidR="00022F09" w:rsidRDefault="00022F09" w:rsidP="00022F09">
      <w:pPr>
        <w:pStyle w:val="PL"/>
      </w:pPr>
      <w:r>
        <w:t xml:space="preserve">      oneOf:</w:t>
      </w:r>
    </w:p>
    <w:p w14:paraId="4275DF4F" w14:textId="77777777" w:rsidR="00022F09" w:rsidRDefault="00022F09" w:rsidP="00022F09">
      <w:pPr>
        <w:pStyle w:val="PL"/>
      </w:pPr>
      <w:r>
        <w:t xml:space="preserve">        - type: object</w:t>
      </w:r>
    </w:p>
    <w:p w14:paraId="3F04BE07" w14:textId="77777777" w:rsidR="00022F09" w:rsidRDefault="00022F09" w:rsidP="00022F09">
      <w:pPr>
        <w:pStyle w:val="PL"/>
      </w:pPr>
      <w:r>
        <w:t xml:space="preserve">          properties:</w:t>
      </w:r>
    </w:p>
    <w:p w14:paraId="33FAF4B3" w14:textId="77777777" w:rsidR="00022F09" w:rsidRDefault="00022F09" w:rsidP="00022F09">
      <w:pPr>
        <w:pStyle w:val="PL"/>
      </w:pPr>
      <w:r>
        <w:t xml:space="preserve">            fileReportingPeriod:</w:t>
      </w:r>
    </w:p>
    <w:p w14:paraId="3D8A4EEB" w14:textId="77777777" w:rsidR="00022F09" w:rsidRDefault="00022F09" w:rsidP="00022F09">
      <w:pPr>
        <w:pStyle w:val="PL"/>
      </w:pPr>
      <w:r>
        <w:t xml:space="preserve">              type: integer</w:t>
      </w:r>
    </w:p>
    <w:p w14:paraId="7E0269AE" w14:textId="77777777" w:rsidR="00022F09" w:rsidRDefault="00022F09" w:rsidP="00022F09">
      <w:pPr>
        <w:pStyle w:val="PL"/>
      </w:pPr>
      <w:r>
        <w:t xml:space="preserve">        - type: object</w:t>
      </w:r>
    </w:p>
    <w:p w14:paraId="3D9D3006" w14:textId="77777777" w:rsidR="00022F09" w:rsidRDefault="00022F09" w:rsidP="00022F09">
      <w:pPr>
        <w:pStyle w:val="PL"/>
      </w:pPr>
      <w:r>
        <w:t xml:space="preserve">          properties:</w:t>
      </w:r>
    </w:p>
    <w:p w14:paraId="52481ABD" w14:textId="77777777" w:rsidR="00022F09" w:rsidRDefault="00022F09" w:rsidP="00022F09">
      <w:pPr>
        <w:pStyle w:val="PL"/>
      </w:pPr>
      <w:r>
        <w:t xml:space="preserve">            fileReportingPeriod:</w:t>
      </w:r>
    </w:p>
    <w:p w14:paraId="3336A638" w14:textId="77777777" w:rsidR="00022F09" w:rsidRDefault="00022F09" w:rsidP="00022F09">
      <w:pPr>
        <w:pStyle w:val="PL"/>
      </w:pPr>
      <w:r>
        <w:t xml:space="preserve">              type: integer</w:t>
      </w:r>
    </w:p>
    <w:p w14:paraId="529378DA" w14:textId="77777777" w:rsidR="00022F09" w:rsidRDefault="00022F09" w:rsidP="00022F09">
      <w:pPr>
        <w:pStyle w:val="PL"/>
      </w:pPr>
      <w:r>
        <w:t xml:space="preserve">            notificationRecipientAddress:</w:t>
      </w:r>
    </w:p>
    <w:p w14:paraId="7E901A1C" w14:textId="77777777" w:rsidR="00022F09" w:rsidRDefault="00022F09" w:rsidP="00022F09">
      <w:pPr>
        <w:pStyle w:val="PL"/>
      </w:pPr>
      <w:r>
        <w:t xml:space="preserve">              $ref: 'TS28623_ComDefs.yaml#/components/schemas/Uri'</w:t>
      </w:r>
    </w:p>
    <w:p w14:paraId="794698FB" w14:textId="77777777" w:rsidR="00022F09" w:rsidRDefault="00022F09" w:rsidP="00022F09">
      <w:pPr>
        <w:pStyle w:val="PL"/>
      </w:pPr>
      <w:r>
        <w:t xml:space="preserve">        - type: object</w:t>
      </w:r>
    </w:p>
    <w:p w14:paraId="2467DC48" w14:textId="77777777" w:rsidR="00022F09" w:rsidRDefault="00022F09" w:rsidP="00022F09">
      <w:pPr>
        <w:pStyle w:val="PL"/>
      </w:pPr>
      <w:r>
        <w:t xml:space="preserve">          properties:</w:t>
      </w:r>
    </w:p>
    <w:p w14:paraId="3F7A7CD0" w14:textId="77777777" w:rsidR="00022F09" w:rsidRDefault="00022F09" w:rsidP="00022F09">
      <w:pPr>
        <w:pStyle w:val="PL"/>
      </w:pPr>
      <w:r>
        <w:t xml:space="preserve">            fileReportingPeriod:</w:t>
      </w:r>
    </w:p>
    <w:p w14:paraId="59131C6A" w14:textId="77777777" w:rsidR="00022F09" w:rsidRDefault="00022F09" w:rsidP="00022F09">
      <w:pPr>
        <w:pStyle w:val="PL"/>
      </w:pPr>
      <w:r>
        <w:lastRenderedPageBreak/>
        <w:t xml:space="preserve">              type: integer</w:t>
      </w:r>
    </w:p>
    <w:p w14:paraId="4D35FB14" w14:textId="77777777" w:rsidR="00022F09" w:rsidRDefault="00022F09" w:rsidP="00022F09">
      <w:pPr>
        <w:pStyle w:val="PL"/>
      </w:pPr>
      <w:r>
        <w:t xml:space="preserve">            fileLocation:</w:t>
      </w:r>
    </w:p>
    <w:p w14:paraId="2AEE0FAD" w14:textId="77777777" w:rsidR="00022F09" w:rsidRDefault="00022F09" w:rsidP="00022F09">
      <w:pPr>
        <w:pStyle w:val="PL"/>
      </w:pPr>
      <w:r>
        <w:t xml:space="preserve">              $ref: 'TS28623_ComDefs.yaml#/components/schemas/Uri'</w:t>
      </w:r>
    </w:p>
    <w:p w14:paraId="09DC186C" w14:textId="77777777" w:rsidR="00022F09" w:rsidRDefault="00022F09" w:rsidP="00022F09">
      <w:pPr>
        <w:pStyle w:val="PL"/>
      </w:pPr>
      <w:r>
        <w:t xml:space="preserve">        - type: object</w:t>
      </w:r>
    </w:p>
    <w:p w14:paraId="5BA1A007" w14:textId="77777777" w:rsidR="00022F09" w:rsidRDefault="00022F09" w:rsidP="00022F09">
      <w:pPr>
        <w:pStyle w:val="PL"/>
      </w:pPr>
      <w:r>
        <w:t xml:space="preserve">          properties:</w:t>
      </w:r>
    </w:p>
    <w:p w14:paraId="6285209B" w14:textId="77777777" w:rsidR="00022F09" w:rsidRDefault="00022F09" w:rsidP="00022F09">
      <w:pPr>
        <w:pStyle w:val="PL"/>
      </w:pPr>
      <w:r>
        <w:t xml:space="preserve">            streamTarget:</w:t>
      </w:r>
    </w:p>
    <w:p w14:paraId="2840C203" w14:textId="77777777" w:rsidR="00022F09" w:rsidRDefault="00022F09" w:rsidP="00022F09">
      <w:pPr>
        <w:pStyle w:val="PL"/>
      </w:pPr>
      <w:r>
        <w:t xml:space="preserve">              $ref: 'TS28623_ComDefs.yaml#/components/schemas/Uri'</w:t>
      </w:r>
    </w:p>
    <w:p w14:paraId="575FAF8D" w14:textId="77777777" w:rsidR="00022F09" w:rsidRDefault="00022F09" w:rsidP="00022F09">
      <w:pPr>
        <w:pStyle w:val="PL"/>
      </w:pPr>
      <w:r>
        <w:t xml:space="preserve">    Scope:</w:t>
      </w:r>
    </w:p>
    <w:p w14:paraId="0CDE927C" w14:textId="77777777" w:rsidR="00022F09" w:rsidRDefault="00022F09" w:rsidP="00022F09">
      <w:pPr>
        <w:pStyle w:val="PL"/>
      </w:pPr>
      <w:r>
        <w:t xml:space="preserve">      type: object</w:t>
      </w:r>
    </w:p>
    <w:p w14:paraId="51A665DA" w14:textId="77777777" w:rsidR="00022F09" w:rsidRDefault="00022F09" w:rsidP="00022F09">
      <w:pPr>
        <w:pStyle w:val="PL"/>
      </w:pPr>
      <w:r>
        <w:t xml:space="preserve">      properties:</w:t>
      </w:r>
    </w:p>
    <w:p w14:paraId="779E4EFB" w14:textId="77777777" w:rsidR="00022F09" w:rsidRDefault="00022F09" w:rsidP="00022F09">
      <w:pPr>
        <w:pStyle w:val="PL"/>
      </w:pPr>
      <w:r>
        <w:t xml:space="preserve">        scopeType:</w:t>
      </w:r>
    </w:p>
    <w:p w14:paraId="0F48FDE1" w14:textId="77777777" w:rsidR="00022F09" w:rsidRDefault="00022F09" w:rsidP="00022F09">
      <w:pPr>
        <w:pStyle w:val="PL"/>
      </w:pPr>
      <w:r>
        <w:t xml:space="preserve">          type: string</w:t>
      </w:r>
    </w:p>
    <w:p w14:paraId="7E405C9A" w14:textId="77777777" w:rsidR="00022F09" w:rsidRDefault="00022F09" w:rsidP="00022F09">
      <w:pPr>
        <w:pStyle w:val="PL"/>
      </w:pPr>
      <w:r>
        <w:t xml:space="preserve">          enum:</w:t>
      </w:r>
    </w:p>
    <w:p w14:paraId="062D852C" w14:textId="77777777" w:rsidR="00022F09" w:rsidRDefault="00022F09" w:rsidP="00022F09">
      <w:pPr>
        <w:pStyle w:val="PL"/>
      </w:pPr>
      <w:r>
        <w:t xml:space="preserve">            - BASE_ONLY</w:t>
      </w:r>
    </w:p>
    <w:p w14:paraId="1B5A9AF7" w14:textId="77777777" w:rsidR="00022F09" w:rsidRDefault="00022F09" w:rsidP="00022F09">
      <w:pPr>
        <w:pStyle w:val="PL"/>
      </w:pPr>
      <w:r>
        <w:t xml:space="preserve">            - BASE_ALL</w:t>
      </w:r>
    </w:p>
    <w:p w14:paraId="7DF7AF1F" w14:textId="77777777" w:rsidR="00022F09" w:rsidRDefault="00022F09" w:rsidP="00022F09">
      <w:pPr>
        <w:pStyle w:val="PL"/>
      </w:pPr>
      <w:r>
        <w:t xml:space="preserve">            - BASE_NTH_LEVEL</w:t>
      </w:r>
    </w:p>
    <w:p w14:paraId="22063DB6" w14:textId="77777777" w:rsidR="00022F09" w:rsidRDefault="00022F09" w:rsidP="00022F09">
      <w:pPr>
        <w:pStyle w:val="PL"/>
      </w:pPr>
      <w:r>
        <w:t xml:space="preserve">            - BASE_SUBTREE</w:t>
      </w:r>
    </w:p>
    <w:p w14:paraId="647A35EC" w14:textId="77777777" w:rsidR="00022F09" w:rsidRDefault="00022F09" w:rsidP="00022F09">
      <w:pPr>
        <w:pStyle w:val="PL"/>
      </w:pPr>
      <w:r>
        <w:t xml:space="preserve">        scopeLevel:</w:t>
      </w:r>
    </w:p>
    <w:p w14:paraId="3F739186" w14:textId="77777777" w:rsidR="00022F09" w:rsidRDefault="00022F09" w:rsidP="00022F09">
      <w:pPr>
        <w:pStyle w:val="PL"/>
      </w:pPr>
      <w:r>
        <w:t xml:space="preserve">          type: integer</w:t>
      </w:r>
    </w:p>
    <w:p w14:paraId="4FA2A602" w14:textId="77777777" w:rsidR="00022F09" w:rsidRDefault="00022F09" w:rsidP="00022F09">
      <w:pPr>
        <w:pStyle w:val="PL"/>
      </w:pPr>
      <w:r>
        <w:t xml:space="preserve">    ProcessMonitor:</w:t>
      </w:r>
    </w:p>
    <w:p w14:paraId="2DC77CE2" w14:textId="77777777" w:rsidR="00022F09" w:rsidRDefault="00022F09" w:rsidP="00022F09">
      <w:pPr>
        <w:pStyle w:val="PL"/>
      </w:pPr>
      <w:r>
        <w:t xml:space="preserve">      description: &gt;-</w:t>
      </w:r>
    </w:p>
    <w:p w14:paraId="590EC1FE" w14:textId="77777777" w:rsidR="00022F09" w:rsidRDefault="00022F09" w:rsidP="00022F09">
      <w:pPr>
        <w:pStyle w:val="PL"/>
      </w:pPr>
      <w:r>
        <w:t xml:space="preserve">        This data type is the "ProcessMonitor" data type without specialisations.</w:t>
      </w:r>
    </w:p>
    <w:p w14:paraId="26350996" w14:textId="77777777" w:rsidR="00022F09" w:rsidRDefault="00022F09" w:rsidP="00022F09">
      <w:pPr>
        <w:pStyle w:val="PL"/>
      </w:pPr>
      <w:r>
        <w:t xml:space="preserve">      type: object</w:t>
      </w:r>
    </w:p>
    <w:p w14:paraId="5BBD90F0" w14:textId="77777777" w:rsidR="00022F09" w:rsidRDefault="00022F09" w:rsidP="00022F09">
      <w:pPr>
        <w:pStyle w:val="PL"/>
      </w:pPr>
      <w:r>
        <w:t xml:space="preserve">      properties:</w:t>
      </w:r>
    </w:p>
    <w:p w14:paraId="126E320A" w14:textId="77777777" w:rsidR="00022F09" w:rsidRDefault="00022F09" w:rsidP="00022F09">
      <w:pPr>
        <w:pStyle w:val="PL"/>
      </w:pPr>
      <w:r>
        <w:t xml:space="preserve">        jobId:</w:t>
      </w:r>
    </w:p>
    <w:p w14:paraId="28825DDC" w14:textId="77777777" w:rsidR="00022F09" w:rsidRDefault="00022F09" w:rsidP="00022F09">
      <w:pPr>
        <w:pStyle w:val="PL"/>
      </w:pPr>
      <w:r>
        <w:t xml:space="preserve">          type: string</w:t>
      </w:r>
    </w:p>
    <w:p w14:paraId="2C578B8D" w14:textId="77777777" w:rsidR="00022F09" w:rsidRDefault="00022F09" w:rsidP="00022F09">
      <w:pPr>
        <w:pStyle w:val="PL"/>
      </w:pPr>
      <w:r>
        <w:t xml:space="preserve">        status:</w:t>
      </w:r>
    </w:p>
    <w:p w14:paraId="359176C4" w14:textId="77777777" w:rsidR="00022F09" w:rsidRDefault="00022F09" w:rsidP="00022F09">
      <w:pPr>
        <w:pStyle w:val="PL"/>
      </w:pPr>
      <w:r>
        <w:t xml:space="preserve">          type: string</w:t>
      </w:r>
    </w:p>
    <w:p w14:paraId="28860F2D" w14:textId="77777777" w:rsidR="00022F09" w:rsidRDefault="00022F09" w:rsidP="00022F09">
      <w:pPr>
        <w:pStyle w:val="PL"/>
      </w:pPr>
      <w:r>
        <w:t xml:space="preserve">          enum:</w:t>
      </w:r>
    </w:p>
    <w:p w14:paraId="3A01003F" w14:textId="77777777" w:rsidR="00022F09" w:rsidRDefault="00022F09" w:rsidP="00022F09">
      <w:pPr>
        <w:pStyle w:val="PL"/>
      </w:pPr>
      <w:r>
        <w:t xml:space="preserve">            - NOT_STARTED</w:t>
      </w:r>
    </w:p>
    <w:p w14:paraId="537354FD" w14:textId="77777777" w:rsidR="00022F09" w:rsidRDefault="00022F09" w:rsidP="00022F09">
      <w:pPr>
        <w:pStyle w:val="PL"/>
      </w:pPr>
      <w:r>
        <w:t xml:space="preserve">            - RUNNING</w:t>
      </w:r>
    </w:p>
    <w:p w14:paraId="0A906187" w14:textId="77777777" w:rsidR="00022F09" w:rsidRDefault="00022F09" w:rsidP="00022F09">
      <w:pPr>
        <w:pStyle w:val="PL"/>
      </w:pPr>
      <w:r>
        <w:t xml:space="preserve">            - FINSHED</w:t>
      </w:r>
    </w:p>
    <w:p w14:paraId="5FFA35EF" w14:textId="77777777" w:rsidR="00022F09" w:rsidRDefault="00022F09" w:rsidP="00022F09">
      <w:pPr>
        <w:pStyle w:val="PL"/>
      </w:pPr>
      <w:r>
        <w:t xml:space="preserve">            - FAILED</w:t>
      </w:r>
    </w:p>
    <w:p w14:paraId="1CF3ED04" w14:textId="77777777" w:rsidR="00022F09" w:rsidRDefault="00022F09" w:rsidP="00022F09">
      <w:pPr>
        <w:pStyle w:val="PL"/>
      </w:pPr>
      <w:r>
        <w:t xml:space="preserve">            - PARTIALLY_FAILED</w:t>
      </w:r>
    </w:p>
    <w:p w14:paraId="54D8681A" w14:textId="77777777" w:rsidR="00022F09" w:rsidRDefault="00022F09" w:rsidP="00022F09">
      <w:pPr>
        <w:pStyle w:val="PL"/>
      </w:pPr>
      <w:r>
        <w:t xml:space="preserve">            - CANCELLING</w:t>
      </w:r>
    </w:p>
    <w:p w14:paraId="0D1E8963" w14:textId="77777777" w:rsidR="00022F09" w:rsidRDefault="00022F09" w:rsidP="00022F09">
      <w:pPr>
        <w:pStyle w:val="PL"/>
      </w:pPr>
      <w:r>
        <w:t xml:space="preserve">            - CANCELLED</w:t>
      </w:r>
    </w:p>
    <w:p w14:paraId="67894991" w14:textId="77777777" w:rsidR="00022F09" w:rsidRDefault="00022F09" w:rsidP="00022F09">
      <w:pPr>
        <w:pStyle w:val="PL"/>
      </w:pPr>
      <w:r>
        <w:t xml:space="preserve">        progressPercentage:</w:t>
      </w:r>
    </w:p>
    <w:p w14:paraId="18D83F22" w14:textId="77777777" w:rsidR="00022F09" w:rsidRDefault="00022F09" w:rsidP="00022F09">
      <w:pPr>
        <w:pStyle w:val="PL"/>
      </w:pPr>
      <w:r>
        <w:t xml:space="preserve">          type: integer</w:t>
      </w:r>
    </w:p>
    <w:p w14:paraId="3AFAADB4" w14:textId="77777777" w:rsidR="00022F09" w:rsidRDefault="00022F09" w:rsidP="00022F09">
      <w:pPr>
        <w:pStyle w:val="PL"/>
      </w:pPr>
      <w:r>
        <w:t xml:space="preserve">          minimum: 0</w:t>
      </w:r>
    </w:p>
    <w:p w14:paraId="3DE6AEA1" w14:textId="77777777" w:rsidR="00022F09" w:rsidRDefault="00022F09" w:rsidP="00022F09">
      <w:pPr>
        <w:pStyle w:val="PL"/>
      </w:pPr>
      <w:r>
        <w:t xml:space="preserve">          maximum: 100</w:t>
      </w:r>
    </w:p>
    <w:p w14:paraId="55C620F7" w14:textId="77777777" w:rsidR="00022F09" w:rsidRDefault="00022F09" w:rsidP="00022F09">
      <w:pPr>
        <w:pStyle w:val="PL"/>
      </w:pPr>
      <w:r>
        <w:t xml:space="preserve">        progressStateInfo:</w:t>
      </w:r>
    </w:p>
    <w:p w14:paraId="2CEB92B3" w14:textId="77777777" w:rsidR="00022F09" w:rsidRDefault="00022F09" w:rsidP="00022F09">
      <w:pPr>
        <w:pStyle w:val="PL"/>
      </w:pPr>
      <w:r>
        <w:t xml:space="preserve">          type: string</w:t>
      </w:r>
    </w:p>
    <w:p w14:paraId="6467B73D" w14:textId="77777777" w:rsidR="00022F09" w:rsidRDefault="00022F09" w:rsidP="00022F09">
      <w:pPr>
        <w:pStyle w:val="PL"/>
      </w:pPr>
      <w:r>
        <w:t xml:space="preserve">        resultStateInfo:</w:t>
      </w:r>
    </w:p>
    <w:p w14:paraId="79ED93AC" w14:textId="77777777" w:rsidR="00022F09" w:rsidRDefault="00022F09" w:rsidP="00022F09">
      <w:pPr>
        <w:pStyle w:val="PL"/>
      </w:pPr>
      <w:r>
        <w:t xml:space="preserve">          type: string</w:t>
      </w:r>
    </w:p>
    <w:p w14:paraId="2A4718A2" w14:textId="77777777" w:rsidR="00022F09" w:rsidRDefault="00022F09" w:rsidP="00022F09">
      <w:pPr>
        <w:pStyle w:val="PL"/>
      </w:pPr>
      <w:r>
        <w:t xml:space="preserve">        startTime:</w:t>
      </w:r>
    </w:p>
    <w:p w14:paraId="0488CF1B" w14:textId="77777777" w:rsidR="00022F09" w:rsidRDefault="00022F09" w:rsidP="00022F09">
      <w:pPr>
        <w:pStyle w:val="PL"/>
      </w:pPr>
      <w:r>
        <w:t xml:space="preserve">          $ref: 'TS28623_ComDefs.yaml#/components/schemas/DateTime'</w:t>
      </w:r>
    </w:p>
    <w:p w14:paraId="0F7DE088" w14:textId="77777777" w:rsidR="00022F09" w:rsidRDefault="00022F09" w:rsidP="00022F09">
      <w:pPr>
        <w:pStyle w:val="PL"/>
      </w:pPr>
      <w:r>
        <w:t xml:space="preserve">        endTime:</w:t>
      </w:r>
    </w:p>
    <w:p w14:paraId="6B1B6AD7" w14:textId="77777777" w:rsidR="00022F09" w:rsidRDefault="00022F09" w:rsidP="00022F09">
      <w:pPr>
        <w:pStyle w:val="PL"/>
      </w:pPr>
      <w:r>
        <w:t xml:space="preserve">          $ref: 'TS28623_ComDefs.yaml#/components/schemas/DateTime'</w:t>
      </w:r>
    </w:p>
    <w:p w14:paraId="15DEA51B" w14:textId="77777777" w:rsidR="00022F09" w:rsidRDefault="00022F09" w:rsidP="00022F09">
      <w:pPr>
        <w:pStyle w:val="PL"/>
      </w:pPr>
      <w:r>
        <w:t xml:space="preserve">        timer:</w:t>
      </w:r>
    </w:p>
    <w:p w14:paraId="1970BEF9" w14:textId="77777777" w:rsidR="00022F09" w:rsidRDefault="00022F09" w:rsidP="00022F09">
      <w:pPr>
        <w:pStyle w:val="PL"/>
      </w:pPr>
      <w:r>
        <w:t xml:space="preserve">          type: integer</w:t>
      </w:r>
    </w:p>
    <w:p w14:paraId="155B18D9" w14:textId="77777777" w:rsidR="00022F09" w:rsidRDefault="00022F09" w:rsidP="00022F09">
      <w:pPr>
        <w:pStyle w:val="PL"/>
      </w:pPr>
      <w:r>
        <w:t xml:space="preserve">    FileDownloadJobProcessMonitor:</w:t>
      </w:r>
    </w:p>
    <w:p w14:paraId="62D4EDC2" w14:textId="77777777" w:rsidR="00022F09" w:rsidRDefault="00022F09" w:rsidP="00022F09">
      <w:pPr>
        <w:pStyle w:val="PL"/>
      </w:pPr>
      <w:r>
        <w:t xml:space="preserve">      description: &gt;-</w:t>
      </w:r>
    </w:p>
    <w:p w14:paraId="1DB21CC5" w14:textId="77777777" w:rsidR="00022F09" w:rsidRDefault="00022F09" w:rsidP="00022F09">
      <w:pPr>
        <w:pStyle w:val="PL"/>
      </w:pPr>
      <w:r>
        <w:t xml:space="preserve">        This data type is the "ProcessMonitor" data type with specialisations</w:t>
      </w:r>
    </w:p>
    <w:p w14:paraId="55067D9E" w14:textId="77777777" w:rsidR="00022F09" w:rsidRDefault="00022F09" w:rsidP="00022F09">
      <w:pPr>
        <w:pStyle w:val="PL"/>
      </w:pPr>
      <w:r>
        <w:t xml:space="preserve">        for usage in the "FileDownloadJob".</w:t>
      </w:r>
    </w:p>
    <w:p w14:paraId="750DFE3F" w14:textId="77777777" w:rsidR="00022F09" w:rsidRDefault="00022F09" w:rsidP="00022F09">
      <w:pPr>
        <w:pStyle w:val="PL"/>
      </w:pPr>
      <w:r>
        <w:t xml:space="preserve">      type: object</w:t>
      </w:r>
    </w:p>
    <w:p w14:paraId="34DFADA6" w14:textId="77777777" w:rsidR="00022F09" w:rsidRDefault="00022F09" w:rsidP="00022F09">
      <w:pPr>
        <w:pStyle w:val="PL"/>
      </w:pPr>
      <w:r>
        <w:t xml:space="preserve">      properties:</w:t>
      </w:r>
    </w:p>
    <w:p w14:paraId="04158F67" w14:textId="77777777" w:rsidR="00022F09" w:rsidRDefault="00022F09" w:rsidP="00022F09">
      <w:pPr>
        <w:pStyle w:val="PL"/>
      </w:pPr>
      <w:r>
        <w:t xml:space="preserve">        jobId:</w:t>
      </w:r>
    </w:p>
    <w:p w14:paraId="4A2B0A94" w14:textId="77777777" w:rsidR="00022F09" w:rsidRDefault="00022F09" w:rsidP="00022F09">
      <w:pPr>
        <w:pStyle w:val="PL"/>
      </w:pPr>
      <w:r>
        <w:t xml:space="preserve">          type: string</w:t>
      </w:r>
    </w:p>
    <w:p w14:paraId="7041B764" w14:textId="77777777" w:rsidR="00022F09" w:rsidRDefault="00022F09" w:rsidP="00022F09">
      <w:pPr>
        <w:pStyle w:val="PL"/>
      </w:pPr>
      <w:r>
        <w:t xml:space="preserve">        status:</w:t>
      </w:r>
    </w:p>
    <w:p w14:paraId="24255930" w14:textId="77777777" w:rsidR="00022F09" w:rsidRDefault="00022F09" w:rsidP="00022F09">
      <w:pPr>
        <w:pStyle w:val="PL"/>
      </w:pPr>
      <w:r>
        <w:t xml:space="preserve">          type: string</w:t>
      </w:r>
    </w:p>
    <w:p w14:paraId="47DB429B" w14:textId="77777777" w:rsidR="00022F09" w:rsidRDefault="00022F09" w:rsidP="00022F09">
      <w:pPr>
        <w:pStyle w:val="PL"/>
      </w:pPr>
      <w:r>
        <w:t xml:space="preserve">          enum:</w:t>
      </w:r>
    </w:p>
    <w:p w14:paraId="419708AE" w14:textId="77777777" w:rsidR="00022F09" w:rsidRDefault="00022F09" w:rsidP="00022F09">
      <w:pPr>
        <w:pStyle w:val="PL"/>
      </w:pPr>
      <w:r>
        <w:t xml:space="preserve">            - NOT_STARTED</w:t>
      </w:r>
    </w:p>
    <w:p w14:paraId="5A34C2EB" w14:textId="77777777" w:rsidR="00022F09" w:rsidRDefault="00022F09" w:rsidP="00022F09">
      <w:pPr>
        <w:pStyle w:val="PL"/>
      </w:pPr>
      <w:r>
        <w:t xml:space="preserve">            - RUNNING</w:t>
      </w:r>
    </w:p>
    <w:p w14:paraId="352684B1" w14:textId="77777777" w:rsidR="00022F09" w:rsidRDefault="00022F09" w:rsidP="00022F09">
      <w:pPr>
        <w:pStyle w:val="PL"/>
      </w:pPr>
      <w:r>
        <w:t xml:space="preserve">            - FINSHED</w:t>
      </w:r>
    </w:p>
    <w:p w14:paraId="21BD538B" w14:textId="77777777" w:rsidR="00022F09" w:rsidRDefault="00022F09" w:rsidP="00022F09">
      <w:pPr>
        <w:pStyle w:val="PL"/>
      </w:pPr>
      <w:r>
        <w:t xml:space="preserve">            - FAILED</w:t>
      </w:r>
    </w:p>
    <w:p w14:paraId="773ABBC8" w14:textId="77777777" w:rsidR="00022F09" w:rsidRDefault="00022F09" w:rsidP="00022F09">
      <w:pPr>
        <w:pStyle w:val="PL"/>
      </w:pPr>
      <w:r>
        <w:t xml:space="preserve">            - CANCELLING</w:t>
      </w:r>
    </w:p>
    <w:p w14:paraId="2342E204" w14:textId="77777777" w:rsidR="00022F09" w:rsidRDefault="00022F09" w:rsidP="00022F09">
      <w:pPr>
        <w:pStyle w:val="PL"/>
      </w:pPr>
      <w:r>
        <w:t xml:space="preserve">            - CANCELLED</w:t>
      </w:r>
    </w:p>
    <w:p w14:paraId="57E57EC1" w14:textId="77777777" w:rsidR="00022F09" w:rsidRDefault="00022F09" w:rsidP="00022F09">
      <w:pPr>
        <w:pStyle w:val="PL"/>
      </w:pPr>
      <w:r>
        <w:t xml:space="preserve">        progressPercentage:</w:t>
      </w:r>
    </w:p>
    <w:p w14:paraId="1A3CA103" w14:textId="77777777" w:rsidR="00022F09" w:rsidRDefault="00022F09" w:rsidP="00022F09">
      <w:pPr>
        <w:pStyle w:val="PL"/>
      </w:pPr>
      <w:r>
        <w:t xml:space="preserve">          type: integer</w:t>
      </w:r>
    </w:p>
    <w:p w14:paraId="22F99CF9" w14:textId="77777777" w:rsidR="00022F09" w:rsidRDefault="00022F09" w:rsidP="00022F09">
      <w:pPr>
        <w:pStyle w:val="PL"/>
      </w:pPr>
      <w:r>
        <w:t xml:space="preserve">          minimum: 0</w:t>
      </w:r>
    </w:p>
    <w:p w14:paraId="5D07CEBA" w14:textId="77777777" w:rsidR="00022F09" w:rsidRDefault="00022F09" w:rsidP="00022F09">
      <w:pPr>
        <w:pStyle w:val="PL"/>
      </w:pPr>
      <w:r>
        <w:t xml:space="preserve">          maximum: 100</w:t>
      </w:r>
    </w:p>
    <w:p w14:paraId="0F92A059" w14:textId="77777777" w:rsidR="00022F09" w:rsidRDefault="00022F09" w:rsidP="00022F09">
      <w:pPr>
        <w:pStyle w:val="PL"/>
      </w:pPr>
      <w:r>
        <w:t xml:space="preserve">        progressStateInfo:</w:t>
      </w:r>
    </w:p>
    <w:p w14:paraId="071E2398" w14:textId="77777777" w:rsidR="00022F09" w:rsidRDefault="00022F09" w:rsidP="00022F09">
      <w:pPr>
        <w:pStyle w:val="PL"/>
      </w:pPr>
      <w:r>
        <w:t xml:space="preserve">          type: string</w:t>
      </w:r>
    </w:p>
    <w:p w14:paraId="2A48269B" w14:textId="77777777" w:rsidR="00022F09" w:rsidRDefault="00022F09" w:rsidP="00022F09">
      <w:pPr>
        <w:pStyle w:val="PL"/>
      </w:pPr>
      <w:r>
        <w:t xml:space="preserve">        resultStateInfo:</w:t>
      </w:r>
    </w:p>
    <w:p w14:paraId="2CFDDE7A" w14:textId="77777777" w:rsidR="00022F09" w:rsidRDefault="00022F09" w:rsidP="00022F09">
      <w:pPr>
        <w:pStyle w:val="PL"/>
      </w:pPr>
      <w:r>
        <w:t xml:space="preserve">          oneOf:</w:t>
      </w:r>
    </w:p>
    <w:p w14:paraId="224CC3D1" w14:textId="77777777" w:rsidR="00022F09" w:rsidRDefault="00022F09" w:rsidP="00022F09">
      <w:pPr>
        <w:pStyle w:val="PL"/>
      </w:pPr>
      <w:r>
        <w:t xml:space="preserve">            - type: string</w:t>
      </w:r>
    </w:p>
    <w:p w14:paraId="7600E610" w14:textId="77777777" w:rsidR="00022F09" w:rsidRDefault="00022F09" w:rsidP="00022F09">
      <w:pPr>
        <w:pStyle w:val="PL"/>
      </w:pPr>
      <w:r>
        <w:t xml:space="preserve">              enum:</w:t>
      </w:r>
    </w:p>
    <w:p w14:paraId="1B86FC69" w14:textId="77777777" w:rsidR="00022F09" w:rsidRDefault="00022F09" w:rsidP="00022F09">
      <w:pPr>
        <w:pStyle w:val="PL"/>
      </w:pPr>
      <w:r>
        <w:t xml:space="preserve">                - NULL</w:t>
      </w:r>
    </w:p>
    <w:p w14:paraId="248E00B8" w14:textId="77777777" w:rsidR="00022F09" w:rsidRDefault="00022F09" w:rsidP="00022F09">
      <w:pPr>
        <w:pStyle w:val="PL"/>
      </w:pPr>
      <w:r>
        <w:lastRenderedPageBreak/>
        <w:t xml:space="preserve">                - UNKNOWN</w:t>
      </w:r>
    </w:p>
    <w:p w14:paraId="76BE4BA3" w14:textId="77777777" w:rsidR="00022F09" w:rsidRDefault="00022F09" w:rsidP="00022F09">
      <w:pPr>
        <w:pStyle w:val="PL"/>
      </w:pPr>
      <w:r>
        <w:t xml:space="preserve">                - NO_STORAGE</w:t>
      </w:r>
    </w:p>
    <w:p w14:paraId="7D68A046" w14:textId="77777777" w:rsidR="00022F09" w:rsidRDefault="00022F09" w:rsidP="00022F09">
      <w:pPr>
        <w:pStyle w:val="PL"/>
      </w:pPr>
      <w:r>
        <w:t xml:space="preserve">                - LOW_MEMROY</w:t>
      </w:r>
    </w:p>
    <w:p w14:paraId="31D9AB92" w14:textId="77777777" w:rsidR="00022F09" w:rsidRDefault="00022F09" w:rsidP="00022F09">
      <w:pPr>
        <w:pStyle w:val="PL"/>
      </w:pPr>
      <w:r>
        <w:t xml:space="preserve">                - NO_CONNECTION_TO_REMOTE_SERVER</w:t>
      </w:r>
    </w:p>
    <w:p w14:paraId="0697C98C" w14:textId="77777777" w:rsidR="00022F09" w:rsidRDefault="00022F09" w:rsidP="00022F09">
      <w:pPr>
        <w:pStyle w:val="PL"/>
      </w:pPr>
      <w:r>
        <w:t xml:space="preserve">                - FILE_NOT_AVAILABLE</w:t>
      </w:r>
    </w:p>
    <w:p w14:paraId="081BBA9B" w14:textId="77777777" w:rsidR="00022F09" w:rsidRDefault="00022F09" w:rsidP="00022F09">
      <w:pPr>
        <w:pStyle w:val="PL"/>
      </w:pPr>
      <w:r>
        <w:t xml:space="preserve">                - DNS_CANNOT_BE_RESOLVED</w:t>
      </w:r>
    </w:p>
    <w:p w14:paraId="2AD28F5F" w14:textId="77777777" w:rsidR="00022F09" w:rsidRDefault="00022F09" w:rsidP="00022F09">
      <w:pPr>
        <w:pStyle w:val="PL"/>
      </w:pPr>
      <w:r>
        <w:t xml:space="preserve">                - TIMER_EXPIRED</w:t>
      </w:r>
    </w:p>
    <w:p w14:paraId="6AD2F8CA" w14:textId="77777777" w:rsidR="00022F09" w:rsidRDefault="00022F09" w:rsidP="00022F09">
      <w:pPr>
        <w:pStyle w:val="PL"/>
      </w:pPr>
      <w:r>
        <w:t xml:space="preserve">                - OTHER</w:t>
      </w:r>
    </w:p>
    <w:p w14:paraId="3A9F4FF3" w14:textId="77777777" w:rsidR="00022F09" w:rsidRDefault="00022F09" w:rsidP="00022F09">
      <w:pPr>
        <w:pStyle w:val="PL"/>
      </w:pPr>
      <w:r>
        <w:t xml:space="preserve">            - type: string</w:t>
      </w:r>
    </w:p>
    <w:p w14:paraId="0CCAECC8" w14:textId="77777777" w:rsidR="00022F09" w:rsidRDefault="00022F09" w:rsidP="00022F09">
      <w:pPr>
        <w:pStyle w:val="PL"/>
      </w:pPr>
      <w:r>
        <w:t xml:space="preserve">        startTime:</w:t>
      </w:r>
    </w:p>
    <w:p w14:paraId="5FEA5D6A" w14:textId="77777777" w:rsidR="00022F09" w:rsidRDefault="00022F09" w:rsidP="00022F09">
      <w:pPr>
        <w:pStyle w:val="PL"/>
      </w:pPr>
      <w:r>
        <w:t xml:space="preserve">          $ref: 'TS28623_ComDefs.yaml#/components/schemas/DateTime'</w:t>
      </w:r>
    </w:p>
    <w:p w14:paraId="3D0EA484" w14:textId="77777777" w:rsidR="00022F09" w:rsidRDefault="00022F09" w:rsidP="00022F09">
      <w:pPr>
        <w:pStyle w:val="PL"/>
      </w:pPr>
      <w:r>
        <w:t xml:space="preserve">        endTime:</w:t>
      </w:r>
    </w:p>
    <w:p w14:paraId="75CA4334" w14:textId="77777777" w:rsidR="00022F09" w:rsidRDefault="00022F09" w:rsidP="00022F09">
      <w:pPr>
        <w:pStyle w:val="PL"/>
      </w:pPr>
      <w:r>
        <w:t xml:space="preserve">          $ref: 'TS28623_ComDefs.yaml#/components/schemas/DateTime'</w:t>
      </w:r>
    </w:p>
    <w:p w14:paraId="6B810744" w14:textId="77777777" w:rsidR="00022F09" w:rsidRDefault="00022F09" w:rsidP="00022F09">
      <w:pPr>
        <w:pStyle w:val="PL"/>
      </w:pPr>
      <w:r>
        <w:t xml:space="preserve">        timer:</w:t>
      </w:r>
    </w:p>
    <w:p w14:paraId="5000B2C3" w14:textId="77777777" w:rsidR="00022F09" w:rsidRDefault="00022F09" w:rsidP="00022F09">
      <w:pPr>
        <w:pStyle w:val="PL"/>
      </w:pPr>
      <w:r>
        <w:t xml:space="preserve">          type: integer</w:t>
      </w:r>
    </w:p>
    <w:p w14:paraId="45D6D4CE" w14:textId="77777777" w:rsidR="00022F09" w:rsidRDefault="00022F09" w:rsidP="00022F09">
      <w:pPr>
        <w:pStyle w:val="PL"/>
      </w:pPr>
      <w:r>
        <w:t xml:space="preserve">    AreaScope:</w:t>
      </w:r>
    </w:p>
    <w:p w14:paraId="5DAEC73D" w14:textId="77777777" w:rsidR="00022F09" w:rsidRDefault="00022F09" w:rsidP="00022F09">
      <w:pPr>
        <w:pStyle w:val="PL"/>
      </w:pPr>
      <w:r>
        <w:t xml:space="preserve">      oneOf:</w:t>
      </w:r>
    </w:p>
    <w:p w14:paraId="151E584A" w14:textId="77777777" w:rsidR="00022F09" w:rsidRDefault="00022F09" w:rsidP="00022F09">
      <w:pPr>
        <w:pStyle w:val="PL"/>
      </w:pPr>
      <w:r>
        <w:t xml:space="preserve">      - type: array</w:t>
      </w:r>
    </w:p>
    <w:p w14:paraId="482DBC4A" w14:textId="77777777" w:rsidR="00022F09" w:rsidRDefault="00022F09" w:rsidP="00022F09">
      <w:pPr>
        <w:pStyle w:val="PL"/>
      </w:pPr>
      <w:r>
        <w:t xml:space="preserve">        items:</w:t>
      </w:r>
    </w:p>
    <w:p w14:paraId="1D9D3F92" w14:textId="77777777" w:rsidR="00022F09" w:rsidRDefault="00022F09" w:rsidP="00022F09">
      <w:pPr>
        <w:pStyle w:val="PL"/>
      </w:pPr>
      <w:r>
        <w:t xml:space="preserve">          $ref: '#/components/schemas/EutraCellId'</w:t>
      </w:r>
    </w:p>
    <w:p w14:paraId="349C91F7" w14:textId="77777777" w:rsidR="00022F09" w:rsidRDefault="00022F09" w:rsidP="00022F09">
      <w:pPr>
        <w:pStyle w:val="PL"/>
      </w:pPr>
      <w:r>
        <w:t xml:space="preserve">      - type: array</w:t>
      </w:r>
    </w:p>
    <w:p w14:paraId="759886F8" w14:textId="77777777" w:rsidR="00022F09" w:rsidRDefault="00022F09" w:rsidP="00022F09">
      <w:pPr>
        <w:pStyle w:val="PL"/>
      </w:pPr>
      <w:r>
        <w:t xml:space="preserve">        items:</w:t>
      </w:r>
    </w:p>
    <w:p w14:paraId="777EDAEA" w14:textId="77777777" w:rsidR="00022F09" w:rsidRDefault="00022F09" w:rsidP="00022F09">
      <w:pPr>
        <w:pStyle w:val="PL"/>
      </w:pPr>
      <w:r>
        <w:t xml:space="preserve">          $ref: '#/components/schemas/NrCellId'</w:t>
      </w:r>
    </w:p>
    <w:p w14:paraId="58A148E7" w14:textId="77777777" w:rsidR="00022F09" w:rsidRDefault="00022F09" w:rsidP="00022F09">
      <w:pPr>
        <w:pStyle w:val="PL"/>
      </w:pPr>
      <w:r>
        <w:t xml:space="preserve">      - type: array</w:t>
      </w:r>
    </w:p>
    <w:p w14:paraId="3E76B689" w14:textId="77777777" w:rsidR="00022F09" w:rsidRDefault="00022F09" w:rsidP="00022F09">
      <w:pPr>
        <w:pStyle w:val="PL"/>
      </w:pPr>
      <w:r>
        <w:t xml:space="preserve">        items:</w:t>
      </w:r>
    </w:p>
    <w:p w14:paraId="6B457FD5" w14:textId="77777777" w:rsidR="00022F09" w:rsidRDefault="00022F09" w:rsidP="00022F09">
      <w:pPr>
        <w:pStyle w:val="PL"/>
      </w:pPr>
      <w:r>
        <w:t xml:space="preserve">          $ref: '#/components/schemas/Tac'</w:t>
      </w:r>
    </w:p>
    <w:p w14:paraId="6445F4F4" w14:textId="77777777" w:rsidR="00022F09" w:rsidRDefault="00022F09" w:rsidP="00022F09">
      <w:pPr>
        <w:pStyle w:val="PL"/>
      </w:pPr>
      <w:r>
        <w:t xml:space="preserve">      - type: array</w:t>
      </w:r>
    </w:p>
    <w:p w14:paraId="6AD3281A" w14:textId="77777777" w:rsidR="00022F09" w:rsidRDefault="00022F09" w:rsidP="00022F09">
      <w:pPr>
        <w:pStyle w:val="PL"/>
      </w:pPr>
      <w:r>
        <w:t xml:space="preserve">        items:</w:t>
      </w:r>
    </w:p>
    <w:p w14:paraId="41B66A20" w14:textId="77777777" w:rsidR="00022F09" w:rsidRDefault="00022F09" w:rsidP="00022F09">
      <w:pPr>
        <w:pStyle w:val="PL"/>
      </w:pPr>
      <w:r>
        <w:t xml:space="preserve">          $ref: '#/components/schemas/Tai'</w:t>
      </w:r>
    </w:p>
    <w:p w14:paraId="0E12310F" w14:textId="77777777" w:rsidR="00022F09" w:rsidRDefault="00022F09" w:rsidP="00022F09">
      <w:pPr>
        <w:pStyle w:val="PL"/>
      </w:pPr>
      <w:r>
        <w:t xml:space="preserve">    Tai:</w:t>
      </w:r>
    </w:p>
    <w:p w14:paraId="6AF0C159" w14:textId="77777777" w:rsidR="00022F09" w:rsidRDefault="00022F09" w:rsidP="00022F09">
      <w:pPr>
        <w:pStyle w:val="PL"/>
      </w:pPr>
      <w:r>
        <w:t xml:space="preserve">      type: object</w:t>
      </w:r>
    </w:p>
    <w:p w14:paraId="31365650" w14:textId="77777777" w:rsidR="00022F09" w:rsidRDefault="00022F09" w:rsidP="00022F09">
      <w:pPr>
        <w:pStyle w:val="PL"/>
      </w:pPr>
      <w:r>
        <w:t xml:space="preserve">      properties:</w:t>
      </w:r>
    </w:p>
    <w:p w14:paraId="0C9A12F5" w14:textId="77777777" w:rsidR="00022F09" w:rsidRDefault="00022F09" w:rsidP="00022F09">
      <w:pPr>
        <w:pStyle w:val="PL"/>
      </w:pPr>
      <w:r>
        <w:t xml:space="preserve">        mcc:</w:t>
      </w:r>
    </w:p>
    <w:p w14:paraId="0DD5F6F5" w14:textId="77777777" w:rsidR="00022F09" w:rsidRDefault="00022F09" w:rsidP="00022F09">
      <w:pPr>
        <w:pStyle w:val="PL"/>
      </w:pPr>
      <w:r>
        <w:t xml:space="preserve">          $ref: 'TS28623_ComDefs.yaml#/components/schemas/Mcc'</w:t>
      </w:r>
    </w:p>
    <w:p w14:paraId="646FC016" w14:textId="77777777" w:rsidR="00022F09" w:rsidRDefault="00022F09" w:rsidP="00022F09">
      <w:pPr>
        <w:pStyle w:val="PL"/>
      </w:pPr>
      <w:r>
        <w:t xml:space="preserve">        mnc:</w:t>
      </w:r>
    </w:p>
    <w:p w14:paraId="2E28F6D7" w14:textId="77777777" w:rsidR="00022F09" w:rsidRDefault="00022F09" w:rsidP="00022F09">
      <w:pPr>
        <w:pStyle w:val="PL"/>
      </w:pPr>
      <w:r>
        <w:t xml:space="preserve">          $ref: 'TS28623_ComDefs.yaml#/components/schemas/Mnc'</w:t>
      </w:r>
    </w:p>
    <w:p w14:paraId="749270B1" w14:textId="77777777" w:rsidR="00022F09" w:rsidRDefault="00022F09" w:rsidP="00022F09">
      <w:pPr>
        <w:pStyle w:val="PL"/>
      </w:pPr>
      <w:r>
        <w:t xml:space="preserve">        tac:</w:t>
      </w:r>
    </w:p>
    <w:p w14:paraId="30FA274B" w14:textId="77777777" w:rsidR="00022F09" w:rsidRDefault="00022F09" w:rsidP="00022F09">
      <w:pPr>
        <w:pStyle w:val="PL"/>
      </w:pPr>
      <w:r>
        <w:t xml:space="preserve">          $ref: '#/components/schemas/Tac'</w:t>
      </w:r>
    </w:p>
    <w:p w14:paraId="07C23ECB" w14:textId="77777777" w:rsidR="00022F09" w:rsidRDefault="00022F09" w:rsidP="00022F09">
      <w:pPr>
        <w:pStyle w:val="PL"/>
      </w:pPr>
      <w:r>
        <w:t xml:space="preserve">    AreaConfig:</w:t>
      </w:r>
    </w:p>
    <w:p w14:paraId="41EF9D5B" w14:textId="77777777" w:rsidR="00022F09" w:rsidRDefault="00022F09" w:rsidP="00022F09">
      <w:pPr>
        <w:pStyle w:val="PL"/>
      </w:pPr>
      <w:r>
        <w:t xml:space="preserve">      type: object</w:t>
      </w:r>
    </w:p>
    <w:p w14:paraId="20747AF6" w14:textId="77777777" w:rsidR="00022F09" w:rsidRDefault="00022F09" w:rsidP="00022F09">
      <w:pPr>
        <w:pStyle w:val="PL"/>
      </w:pPr>
      <w:r>
        <w:t xml:space="preserve">      properties:</w:t>
      </w:r>
    </w:p>
    <w:p w14:paraId="2F9DED1C" w14:textId="77777777" w:rsidR="00022F09" w:rsidRDefault="00022F09" w:rsidP="00022F09">
      <w:pPr>
        <w:pStyle w:val="PL"/>
      </w:pPr>
      <w:r>
        <w:t xml:space="preserve">        freqInfo:</w:t>
      </w:r>
    </w:p>
    <w:p w14:paraId="589E186C" w14:textId="77777777" w:rsidR="00022F09" w:rsidRDefault="00022F09" w:rsidP="00022F09">
      <w:pPr>
        <w:pStyle w:val="PL"/>
      </w:pPr>
      <w:r>
        <w:t xml:space="preserve">          $ref: '#/components/schemas/FreqInfo'</w:t>
      </w:r>
    </w:p>
    <w:p w14:paraId="441BCB7D" w14:textId="77777777" w:rsidR="00022F09" w:rsidRDefault="00022F09" w:rsidP="00022F09">
      <w:pPr>
        <w:pStyle w:val="PL"/>
      </w:pPr>
      <w:r>
        <w:t xml:space="preserve">        pciList:</w:t>
      </w:r>
    </w:p>
    <w:p w14:paraId="795A5598" w14:textId="77777777" w:rsidR="00022F09" w:rsidRDefault="00022F09" w:rsidP="00022F09">
      <w:pPr>
        <w:pStyle w:val="PL"/>
      </w:pPr>
      <w:r>
        <w:t xml:space="preserve">          type: array</w:t>
      </w:r>
    </w:p>
    <w:p w14:paraId="1992AA99" w14:textId="77777777" w:rsidR="00022F09" w:rsidRDefault="00022F09" w:rsidP="00022F09">
      <w:pPr>
        <w:pStyle w:val="PL"/>
      </w:pPr>
      <w:r>
        <w:t xml:space="preserve">          items:</w:t>
      </w:r>
    </w:p>
    <w:p w14:paraId="2AA76528" w14:textId="77777777" w:rsidR="00022F09" w:rsidRDefault="00022F09" w:rsidP="00022F09">
      <w:pPr>
        <w:pStyle w:val="PL"/>
      </w:pPr>
      <w:r>
        <w:t xml:space="preserve">            type: integer</w:t>
      </w:r>
    </w:p>
    <w:p w14:paraId="72E0847F" w14:textId="77777777" w:rsidR="00022F09" w:rsidRDefault="00022F09" w:rsidP="00022F09">
      <w:pPr>
        <w:pStyle w:val="PL"/>
      </w:pPr>
      <w:r>
        <w:t xml:space="preserve">    FreqInfo:</w:t>
      </w:r>
    </w:p>
    <w:p w14:paraId="2A47FB97" w14:textId="77777777" w:rsidR="00022F09" w:rsidRDefault="00022F09" w:rsidP="00022F09">
      <w:pPr>
        <w:pStyle w:val="PL"/>
      </w:pPr>
      <w:r>
        <w:t xml:space="preserve">      description: specifies the carrier frequency and bands used in a cell.</w:t>
      </w:r>
    </w:p>
    <w:p w14:paraId="268BA8A6" w14:textId="77777777" w:rsidR="00022F09" w:rsidRDefault="00022F09" w:rsidP="00022F09">
      <w:pPr>
        <w:pStyle w:val="PL"/>
      </w:pPr>
      <w:r>
        <w:t xml:space="preserve">      type: object</w:t>
      </w:r>
    </w:p>
    <w:p w14:paraId="56D1A525" w14:textId="77777777" w:rsidR="00022F09" w:rsidRDefault="00022F09" w:rsidP="00022F09">
      <w:pPr>
        <w:pStyle w:val="PL"/>
      </w:pPr>
      <w:r>
        <w:t xml:space="preserve">      properties:</w:t>
      </w:r>
    </w:p>
    <w:p w14:paraId="43B9692A" w14:textId="77777777" w:rsidR="00022F09" w:rsidRDefault="00022F09" w:rsidP="00022F09">
      <w:pPr>
        <w:pStyle w:val="PL"/>
      </w:pPr>
      <w:r>
        <w:t xml:space="preserve">        arfcn:</w:t>
      </w:r>
    </w:p>
    <w:p w14:paraId="3B04393D" w14:textId="77777777" w:rsidR="00022F09" w:rsidRDefault="00022F09" w:rsidP="00022F09">
      <w:pPr>
        <w:pStyle w:val="PL"/>
      </w:pPr>
      <w:r>
        <w:t xml:space="preserve">          type: integer</w:t>
      </w:r>
    </w:p>
    <w:p w14:paraId="2C14AFDB" w14:textId="77777777" w:rsidR="00022F09" w:rsidRDefault="00022F09" w:rsidP="00022F09">
      <w:pPr>
        <w:pStyle w:val="PL"/>
      </w:pPr>
      <w:r>
        <w:t xml:space="preserve">        freqBands:</w:t>
      </w:r>
    </w:p>
    <w:p w14:paraId="30AB1E1B" w14:textId="77777777" w:rsidR="00022F09" w:rsidRDefault="00022F09" w:rsidP="00022F09">
      <w:pPr>
        <w:pStyle w:val="PL"/>
      </w:pPr>
      <w:r>
        <w:t xml:space="preserve">          type: array</w:t>
      </w:r>
    </w:p>
    <w:p w14:paraId="2FAEB878" w14:textId="77777777" w:rsidR="00022F09" w:rsidRDefault="00022F09" w:rsidP="00022F09">
      <w:pPr>
        <w:pStyle w:val="PL"/>
      </w:pPr>
      <w:r>
        <w:t xml:space="preserve">          items: </w:t>
      </w:r>
    </w:p>
    <w:p w14:paraId="5CE79215" w14:textId="77777777" w:rsidR="00022F09" w:rsidRDefault="00022F09" w:rsidP="00022F09">
      <w:pPr>
        <w:pStyle w:val="PL"/>
      </w:pPr>
      <w:r>
        <w:t xml:space="preserve">            type: integer</w:t>
      </w:r>
    </w:p>
    <w:p w14:paraId="3ADC1C33" w14:textId="77777777" w:rsidR="00022F09" w:rsidRDefault="00022F09" w:rsidP="00022F09">
      <w:pPr>
        <w:pStyle w:val="PL"/>
      </w:pPr>
      <w:r>
        <w:t xml:space="preserve">    MbsfnArea:</w:t>
      </w:r>
    </w:p>
    <w:p w14:paraId="2932B1F0" w14:textId="77777777" w:rsidR="00022F09" w:rsidRDefault="00022F09" w:rsidP="00022F09">
      <w:pPr>
        <w:pStyle w:val="PL"/>
      </w:pPr>
      <w:r>
        <w:t xml:space="preserve">      type: object</w:t>
      </w:r>
    </w:p>
    <w:p w14:paraId="18E0FCC3" w14:textId="77777777" w:rsidR="00022F09" w:rsidRDefault="00022F09" w:rsidP="00022F09">
      <w:pPr>
        <w:pStyle w:val="PL"/>
      </w:pPr>
      <w:r>
        <w:t xml:space="preserve">      properties:</w:t>
      </w:r>
    </w:p>
    <w:p w14:paraId="0A4D7DA4" w14:textId="77777777" w:rsidR="00022F09" w:rsidRDefault="00022F09" w:rsidP="00022F09">
      <w:pPr>
        <w:pStyle w:val="PL"/>
      </w:pPr>
      <w:r>
        <w:t xml:space="preserve">        mbsfnAreaId:</w:t>
      </w:r>
    </w:p>
    <w:p w14:paraId="59D9A3EA" w14:textId="77777777" w:rsidR="00022F09" w:rsidRDefault="00022F09" w:rsidP="00022F09">
      <w:pPr>
        <w:pStyle w:val="PL"/>
      </w:pPr>
      <w:r>
        <w:t xml:space="preserve">          type: integer</w:t>
      </w:r>
    </w:p>
    <w:p w14:paraId="0D722FB6" w14:textId="77777777" w:rsidR="00022F09" w:rsidRDefault="00022F09" w:rsidP="00022F09">
      <w:pPr>
        <w:pStyle w:val="PL"/>
      </w:pPr>
      <w:r>
        <w:t xml:space="preserve">          minimum: 1</w:t>
      </w:r>
    </w:p>
    <w:p w14:paraId="709D1B93" w14:textId="77777777" w:rsidR="00022F09" w:rsidRDefault="00022F09" w:rsidP="00022F09">
      <w:pPr>
        <w:pStyle w:val="PL"/>
      </w:pPr>
      <w:r>
        <w:t xml:space="preserve">        earfcn:</w:t>
      </w:r>
    </w:p>
    <w:p w14:paraId="5637DB06" w14:textId="77777777" w:rsidR="00022F09" w:rsidRDefault="00022F09" w:rsidP="00022F09">
      <w:pPr>
        <w:pStyle w:val="PL"/>
      </w:pPr>
      <w:r>
        <w:t xml:space="preserve">          type: integer</w:t>
      </w:r>
    </w:p>
    <w:p w14:paraId="37DA6280" w14:textId="77777777" w:rsidR="00022F09" w:rsidRDefault="00022F09" w:rsidP="00022F09">
      <w:pPr>
        <w:pStyle w:val="PL"/>
      </w:pPr>
      <w:r>
        <w:t xml:space="preserve">          minimum: 1</w:t>
      </w:r>
    </w:p>
    <w:p w14:paraId="5001A2DD" w14:textId="77777777" w:rsidR="00022F09" w:rsidRDefault="00022F09" w:rsidP="00022F09">
      <w:pPr>
        <w:pStyle w:val="PL"/>
      </w:pPr>
      <w:r>
        <w:t xml:space="preserve">    Tac:</w:t>
      </w:r>
    </w:p>
    <w:p w14:paraId="69D1D45F" w14:textId="77777777" w:rsidR="00022F09" w:rsidRDefault="00022F09" w:rsidP="00022F09">
      <w:pPr>
        <w:pStyle w:val="PL"/>
      </w:pPr>
      <w:r>
        <w:t xml:space="preserve">      type: string</w:t>
      </w:r>
    </w:p>
    <w:p w14:paraId="31CD236B" w14:textId="77777777" w:rsidR="00022F09" w:rsidRDefault="00022F09" w:rsidP="00022F09">
      <w:pPr>
        <w:pStyle w:val="PL"/>
      </w:pPr>
      <w:r>
        <w:t xml:space="preserve">      pattern: '(^[A-Fa-f0-9]{4}$)|(^[A-Fa-f0-9]{6}$)'</w:t>
      </w:r>
    </w:p>
    <w:p w14:paraId="25D490B8" w14:textId="77777777" w:rsidR="00022F09" w:rsidRDefault="00022F09" w:rsidP="00022F09">
      <w:pPr>
        <w:pStyle w:val="PL"/>
      </w:pPr>
      <w:r>
        <w:t xml:space="preserve">    EutraCellId:</w:t>
      </w:r>
    </w:p>
    <w:p w14:paraId="66C0BC4E" w14:textId="77777777" w:rsidR="00022F09" w:rsidRDefault="00022F09" w:rsidP="00022F09">
      <w:pPr>
        <w:pStyle w:val="PL"/>
      </w:pPr>
      <w:r>
        <w:t xml:space="preserve">      type: string</w:t>
      </w:r>
    </w:p>
    <w:p w14:paraId="0B04F7E5" w14:textId="77777777" w:rsidR="00022F09" w:rsidRDefault="00022F09" w:rsidP="00022F09">
      <w:pPr>
        <w:pStyle w:val="PL"/>
      </w:pPr>
      <w:r>
        <w:t xml:space="preserve">      pattern: '^[A-Fa-f0-9]{7}$'</w:t>
      </w:r>
    </w:p>
    <w:p w14:paraId="58A6D3D2" w14:textId="77777777" w:rsidR="00022F09" w:rsidRDefault="00022F09" w:rsidP="00022F09">
      <w:pPr>
        <w:pStyle w:val="PL"/>
      </w:pPr>
      <w:r>
        <w:t xml:space="preserve">    NrCellId:</w:t>
      </w:r>
    </w:p>
    <w:p w14:paraId="13191202" w14:textId="77777777" w:rsidR="00022F09" w:rsidRDefault="00022F09" w:rsidP="00022F09">
      <w:pPr>
        <w:pStyle w:val="PL"/>
      </w:pPr>
      <w:r>
        <w:t xml:space="preserve">      type: string</w:t>
      </w:r>
    </w:p>
    <w:p w14:paraId="43D48DB9" w14:textId="77777777" w:rsidR="00022F09" w:rsidRDefault="00022F09" w:rsidP="00022F09">
      <w:pPr>
        <w:pStyle w:val="PL"/>
      </w:pPr>
      <w:r>
        <w:t xml:space="preserve">      pattern: '^[A-Fa-f0-9]{9}$'</w:t>
      </w:r>
    </w:p>
    <w:p w14:paraId="4C4DD87C" w14:textId="77777777" w:rsidR="00022F09" w:rsidRDefault="00022F09" w:rsidP="00022F09">
      <w:pPr>
        <w:pStyle w:val="PL"/>
      </w:pPr>
      <w:r>
        <w:t xml:space="preserve">    IpAddr:</w:t>
      </w:r>
    </w:p>
    <w:p w14:paraId="6176E490" w14:textId="77777777" w:rsidR="00022F09" w:rsidRDefault="00022F09" w:rsidP="00022F09">
      <w:pPr>
        <w:pStyle w:val="PL"/>
      </w:pPr>
      <w:r>
        <w:t xml:space="preserve">      oneOf:</w:t>
      </w:r>
    </w:p>
    <w:p w14:paraId="292B4826" w14:textId="77777777" w:rsidR="00022F09" w:rsidRDefault="00022F09" w:rsidP="00022F09">
      <w:pPr>
        <w:pStyle w:val="PL"/>
      </w:pPr>
      <w:r>
        <w:t xml:space="preserve">        - $ref: 'TS28623_ComDefs.yaml#/components/schemas/Ipv4Addr'</w:t>
      </w:r>
    </w:p>
    <w:p w14:paraId="7C7B997E" w14:textId="77777777" w:rsidR="00022F09" w:rsidRDefault="00022F09" w:rsidP="00022F09">
      <w:pPr>
        <w:pStyle w:val="PL"/>
      </w:pPr>
      <w:r>
        <w:lastRenderedPageBreak/>
        <w:t xml:space="preserve">        - $ref: 'TS28623_ComDefs.yaml#/components/schemas/Ipv6Addr'</w:t>
      </w:r>
    </w:p>
    <w:p w14:paraId="2CBC5FC0" w14:textId="77777777" w:rsidR="00022F09" w:rsidRDefault="00022F09" w:rsidP="00022F09">
      <w:pPr>
        <w:pStyle w:val="PL"/>
      </w:pPr>
    </w:p>
    <w:p w14:paraId="51B20EA8" w14:textId="77777777" w:rsidR="00022F09" w:rsidRDefault="00022F09" w:rsidP="00022F09">
      <w:pPr>
        <w:pStyle w:val="PL"/>
      </w:pPr>
      <w:r>
        <w:t xml:space="preserve">    ManagementData:</w:t>
      </w:r>
    </w:p>
    <w:p w14:paraId="36E92EEE" w14:textId="77777777" w:rsidR="00022F09" w:rsidRDefault="00022F09" w:rsidP="00022F09">
      <w:pPr>
        <w:pStyle w:val="PL"/>
      </w:pPr>
      <w:r>
        <w:t xml:space="preserve">      oneOf:</w:t>
      </w:r>
    </w:p>
    <w:p w14:paraId="2ABA2985" w14:textId="77777777" w:rsidR="00022F09" w:rsidRDefault="00022F09" w:rsidP="00022F09">
      <w:pPr>
        <w:pStyle w:val="PL"/>
      </w:pPr>
      <w:r>
        <w:t xml:space="preserve">      - type: array</w:t>
      </w:r>
    </w:p>
    <w:p w14:paraId="42D78A9D" w14:textId="77777777" w:rsidR="00022F09" w:rsidRDefault="00022F09" w:rsidP="00022F09">
      <w:pPr>
        <w:pStyle w:val="PL"/>
      </w:pPr>
      <w:r>
        <w:t xml:space="preserve">        items:</w:t>
      </w:r>
    </w:p>
    <w:p w14:paraId="61ED84D2" w14:textId="77777777" w:rsidR="00022F09" w:rsidRDefault="00022F09" w:rsidP="00022F09">
      <w:pPr>
        <w:pStyle w:val="PL"/>
      </w:pPr>
      <w:r>
        <w:t xml:space="preserve">          type: string</w:t>
      </w:r>
    </w:p>
    <w:p w14:paraId="700D59AF" w14:textId="77777777" w:rsidR="00022F09" w:rsidRDefault="00022F09" w:rsidP="00022F09">
      <w:pPr>
        <w:pStyle w:val="PL"/>
      </w:pPr>
      <w:r>
        <w:t xml:space="preserve">          enum:</w:t>
      </w:r>
    </w:p>
    <w:p w14:paraId="4B366FE8" w14:textId="77777777" w:rsidR="00022F09" w:rsidRDefault="00022F09" w:rsidP="00022F09">
      <w:pPr>
        <w:pStyle w:val="PL"/>
      </w:pPr>
      <w:r>
        <w:t xml:space="preserve">            - COVERAGE</w:t>
      </w:r>
    </w:p>
    <w:p w14:paraId="026FEF53" w14:textId="77777777" w:rsidR="00022F09" w:rsidRDefault="00022F09" w:rsidP="00022F09">
      <w:pPr>
        <w:pStyle w:val="PL"/>
      </w:pPr>
      <w:r>
        <w:t xml:space="preserve">            - CAPACITY</w:t>
      </w:r>
    </w:p>
    <w:p w14:paraId="1B3D070A" w14:textId="77777777" w:rsidR="00022F09" w:rsidRDefault="00022F09" w:rsidP="00022F09">
      <w:pPr>
        <w:pStyle w:val="PL"/>
      </w:pPr>
      <w:r>
        <w:t xml:space="preserve">            - ENERGY_EFFICIENCY</w:t>
      </w:r>
    </w:p>
    <w:p w14:paraId="0F43D3D8" w14:textId="77777777" w:rsidR="00022F09" w:rsidRDefault="00022F09" w:rsidP="00022F09">
      <w:pPr>
        <w:pStyle w:val="PL"/>
      </w:pPr>
      <w:r>
        <w:t xml:space="preserve">            - MOBILITY</w:t>
      </w:r>
    </w:p>
    <w:p w14:paraId="3822BB58" w14:textId="77777777" w:rsidR="00022F09" w:rsidRDefault="00022F09" w:rsidP="00022F09">
      <w:pPr>
        <w:pStyle w:val="PL"/>
      </w:pPr>
      <w:r>
        <w:t xml:space="preserve">            - ACCESSIBILITY</w:t>
      </w:r>
    </w:p>
    <w:p w14:paraId="2779E973" w14:textId="77777777" w:rsidR="00022F09" w:rsidRDefault="00022F09" w:rsidP="00022F09">
      <w:pPr>
        <w:pStyle w:val="PL"/>
      </w:pPr>
      <w:r>
        <w:t xml:space="preserve">      - type: array</w:t>
      </w:r>
    </w:p>
    <w:p w14:paraId="0AFDA963" w14:textId="77777777" w:rsidR="00022F09" w:rsidRDefault="00022F09" w:rsidP="00022F09">
      <w:pPr>
        <w:pStyle w:val="PL"/>
      </w:pPr>
      <w:r>
        <w:t xml:space="preserve">        items:</w:t>
      </w:r>
    </w:p>
    <w:p w14:paraId="4057EED1" w14:textId="77777777" w:rsidR="00022F09" w:rsidRDefault="00022F09" w:rsidP="00022F09">
      <w:pPr>
        <w:pStyle w:val="PL"/>
      </w:pPr>
      <w:r>
        <w:t xml:space="preserve">          type: string</w:t>
      </w:r>
    </w:p>
    <w:p w14:paraId="08719614" w14:textId="77777777" w:rsidR="00022F09" w:rsidRDefault="00022F09" w:rsidP="00022F09">
      <w:pPr>
        <w:pStyle w:val="PL"/>
      </w:pPr>
      <w:r>
        <w:t xml:space="preserve">    NodeFilter:</w:t>
      </w:r>
    </w:p>
    <w:p w14:paraId="0897420E" w14:textId="77777777" w:rsidR="00022F09" w:rsidRDefault="00022F09" w:rsidP="00022F09">
      <w:pPr>
        <w:pStyle w:val="PL"/>
      </w:pPr>
      <w:r>
        <w:t xml:space="preserve">      type: object</w:t>
      </w:r>
    </w:p>
    <w:p w14:paraId="2DCDBCD3" w14:textId="77777777" w:rsidR="00022F09" w:rsidRDefault="00022F09" w:rsidP="00022F09">
      <w:pPr>
        <w:pStyle w:val="PL"/>
      </w:pPr>
      <w:r>
        <w:t xml:space="preserve">      properties:</w:t>
      </w:r>
    </w:p>
    <w:p w14:paraId="48D1A4CC" w14:textId="77777777" w:rsidR="00022F09" w:rsidRDefault="00022F09" w:rsidP="00022F09">
      <w:pPr>
        <w:pStyle w:val="PL"/>
      </w:pPr>
      <w:r>
        <w:t xml:space="preserve">        areaOfInterest:</w:t>
      </w:r>
    </w:p>
    <w:p w14:paraId="2DABFE27" w14:textId="77777777" w:rsidR="00022F09" w:rsidRDefault="00022F09" w:rsidP="00022F09">
      <w:pPr>
        <w:pStyle w:val="PL"/>
      </w:pPr>
      <w:r>
        <w:t xml:space="preserve">          $ref: 'TS28623_ComDefs.yaml#/components/schemas/AreaOfInterest'</w:t>
      </w:r>
    </w:p>
    <w:p w14:paraId="3A41E20E" w14:textId="77777777" w:rsidR="00022F09" w:rsidRDefault="00022F09" w:rsidP="00022F09">
      <w:pPr>
        <w:pStyle w:val="PL"/>
      </w:pPr>
      <w:r>
        <w:t xml:space="preserve">        networkDomain:</w:t>
      </w:r>
    </w:p>
    <w:p w14:paraId="0C89FC4B" w14:textId="77777777" w:rsidR="00022F09" w:rsidRDefault="00022F09" w:rsidP="00022F09">
      <w:pPr>
        <w:pStyle w:val="PL"/>
      </w:pPr>
      <w:r>
        <w:t xml:space="preserve">          type: string</w:t>
      </w:r>
    </w:p>
    <w:p w14:paraId="24A08E7B" w14:textId="77777777" w:rsidR="00022F09" w:rsidRDefault="00022F09" w:rsidP="00022F09">
      <w:pPr>
        <w:pStyle w:val="PL"/>
      </w:pPr>
      <w:r>
        <w:t xml:space="preserve">          enum:</w:t>
      </w:r>
    </w:p>
    <w:p w14:paraId="3E86D83B" w14:textId="77777777" w:rsidR="00022F09" w:rsidRDefault="00022F09" w:rsidP="00022F09">
      <w:pPr>
        <w:pStyle w:val="PL"/>
      </w:pPr>
      <w:r>
        <w:t xml:space="preserve">            - CN</w:t>
      </w:r>
    </w:p>
    <w:p w14:paraId="56221737" w14:textId="77777777" w:rsidR="00022F09" w:rsidRDefault="00022F09" w:rsidP="00022F09">
      <w:pPr>
        <w:pStyle w:val="PL"/>
      </w:pPr>
      <w:r>
        <w:t xml:space="preserve">            - RAN</w:t>
      </w:r>
    </w:p>
    <w:p w14:paraId="74E17344" w14:textId="77777777" w:rsidR="00022F09" w:rsidRDefault="00022F09" w:rsidP="00022F09">
      <w:pPr>
        <w:pStyle w:val="PL"/>
      </w:pPr>
      <w:r>
        <w:t xml:space="preserve">        cpUpType:</w:t>
      </w:r>
    </w:p>
    <w:p w14:paraId="080FF330" w14:textId="77777777" w:rsidR="00022F09" w:rsidRDefault="00022F09" w:rsidP="00022F09">
      <w:pPr>
        <w:pStyle w:val="PL"/>
      </w:pPr>
      <w:r>
        <w:t xml:space="preserve">          type: string</w:t>
      </w:r>
    </w:p>
    <w:p w14:paraId="66F13919" w14:textId="77777777" w:rsidR="00022F09" w:rsidRDefault="00022F09" w:rsidP="00022F09">
      <w:pPr>
        <w:pStyle w:val="PL"/>
      </w:pPr>
      <w:r>
        <w:t xml:space="preserve">          enum:</w:t>
      </w:r>
    </w:p>
    <w:p w14:paraId="4F286AEB" w14:textId="77777777" w:rsidR="00022F09" w:rsidRDefault="00022F09" w:rsidP="00022F09">
      <w:pPr>
        <w:pStyle w:val="PL"/>
      </w:pPr>
      <w:r>
        <w:t xml:space="preserve">            - CP</w:t>
      </w:r>
    </w:p>
    <w:p w14:paraId="5C9A965B" w14:textId="77777777" w:rsidR="00022F09" w:rsidRDefault="00022F09" w:rsidP="00022F09">
      <w:pPr>
        <w:pStyle w:val="PL"/>
      </w:pPr>
      <w:r>
        <w:t xml:space="preserve">            - UP</w:t>
      </w:r>
    </w:p>
    <w:p w14:paraId="31870ADC" w14:textId="77777777" w:rsidR="00022F09" w:rsidRDefault="00022F09" w:rsidP="00022F09">
      <w:pPr>
        <w:pStyle w:val="PL"/>
      </w:pPr>
      <w:r>
        <w:t xml:space="preserve">        sst:</w:t>
      </w:r>
    </w:p>
    <w:p w14:paraId="24B85FAF" w14:textId="77777777" w:rsidR="00022F09" w:rsidRDefault="00022F09" w:rsidP="00022F09">
      <w:pPr>
        <w:pStyle w:val="PL"/>
      </w:pPr>
      <w:r>
        <w:t xml:space="preserve">          type: integer</w:t>
      </w:r>
    </w:p>
    <w:p w14:paraId="503B742C" w14:textId="77777777" w:rsidR="00022F09" w:rsidRDefault="00022F09" w:rsidP="00022F09">
      <w:pPr>
        <w:pStyle w:val="PL"/>
      </w:pPr>
    </w:p>
    <w:p w14:paraId="13E48D49" w14:textId="77777777" w:rsidR="00022F09" w:rsidRDefault="00022F09" w:rsidP="00022F09">
      <w:pPr>
        <w:pStyle w:val="PL"/>
      </w:pPr>
      <w:r>
        <w:t>#-------- Definition of types used in Trace control NRM fragment------------------</w:t>
      </w:r>
    </w:p>
    <w:p w14:paraId="420CE011" w14:textId="77777777" w:rsidR="00022F09" w:rsidRDefault="00022F09" w:rsidP="00022F09">
      <w:pPr>
        <w:pStyle w:val="PL"/>
      </w:pPr>
      <w:r>
        <w:t xml:space="preserve">                </w:t>
      </w:r>
    </w:p>
    <w:p w14:paraId="02FCCF03" w14:textId="77777777" w:rsidR="00022F09" w:rsidRDefault="00022F09" w:rsidP="00022F09">
      <w:pPr>
        <w:pStyle w:val="PL"/>
      </w:pPr>
      <w:r>
        <w:t xml:space="preserve">    jobType-Type:</w:t>
      </w:r>
    </w:p>
    <w:p w14:paraId="379E499B" w14:textId="77777777" w:rsidR="00022F09" w:rsidRDefault="00022F09" w:rsidP="00022F09">
      <w:pPr>
        <w:pStyle w:val="PL"/>
      </w:pPr>
      <w:r>
        <w:t xml:space="preserve">      type: string</w:t>
      </w:r>
    </w:p>
    <w:p w14:paraId="4E7A9CE5" w14:textId="77777777" w:rsidR="00022F09" w:rsidRDefault="00022F09" w:rsidP="00022F09">
      <w:pPr>
        <w:pStyle w:val="PL"/>
      </w:pPr>
      <w:r>
        <w:t xml:space="preserve">      description: Specifies whether the TraceJob represents only MDT, Logged MBSFN MDT, Trace or a combined Trace and MDT job. Applicable for Trace, MDT, RCEF and RLF reporting. See 3GPP TS 32.422 clause 5.9a for additional details.</w:t>
      </w:r>
    </w:p>
    <w:p w14:paraId="50E1E903" w14:textId="77777777" w:rsidR="00022F09" w:rsidRDefault="00022F09" w:rsidP="00022F09">
      <w:pPr>
        <w:pStyle w:val="PL"/>
      </w:pPr>
      <w:r>
        <w:t xml:space="preserve">      enum:</w:t>
      </w:r>
    </w:p>
    <w:p w14:paraId="05B5008B" w14:textId="77777777" w:rsidR="00022F09" w:rsidRDefault="00022F09" w:rsidP="00022F09">
      <w:pPr>
        <w:pStyle w:val="PL"/>
      </w:pPr>
      <w:r>
        <w:t xml:space="preserve">        - IMMEDIATE_MDT_ONLY</w:t>
      </w:r>
    </w:p>
    <w:p w14:paraId="0BE28FEB" w14:textId="77777777" w:rsidR="00022F09" w:rsidRDefault="00022F09" w:rsidP="00022F09">
      <w:pPr>
        <w:pStyle w:val="PL"/>
      </w:pPr>
      <w:r>
        <w:t xml:space="preserve">        - LOGGED_MDT_ONLY</w:t>
      </w:r>
    </w:p>
    <w:p w14:paraId="0DB7DF6C" w14:textId="77777777" w:rsidR="00022F09" w:rsidRDefault="00022F09" w:rsidP="00022F09">
      <w:pPr>
        <w:pStyle w:val="PL"/>
      </w:pPr>
      <w:r>
        <w:t xml:space="preserve">        - TRACE_ONLY</w:t>
      </w:r>
    </w:p>
    <w:p w14:paraId="6202FCC9" w14:textId="77777777" w:rsidR="00022F09" w:rsidRDefault="00022F09" w:rsidP="00022F09">
      <w:pPr>
        <w:pStyle w:val="PL"/>
      </w:pPr>
      <w:r>
        <w:t xml:space="preserve">        - IMMEDIATE_MDT AND TRACE</w:t>
      </w:r>
    </w:p>
    <w:p w14:paraId="27A8A0F5" w14:textId="77777777" w:rsidR="00022F09" w:rsidRDefault="00022F09" w:rsidP="00022F09">
      <w:pPr>
        <w:pStyle w:val="PL"/>
      </w:pPr>
      <w:r>
        <w:t xml:space="preserve">        - RLF_REPORT_ONLY</w:t>
      </w:r>
    </w:p>
    <w:p w14:paraId="0B33AD1A" w14:textId="77777777" w:rsidR="00022F09" w:rsidRDefault="00022F09" w:rsidP="00022F09">
      <w:pPr>
        <w:pStyle w:val="PL"/>
      </w:pPr>
      <w:r>
        <w:t xml:space="preserve">        - RCEF_REPORT_ONLY</w:t>
      </w:r>
    </w:p>
    <w:p w14:paraId="5884669B" w14:textId="77777777" w:rsidR="00022F09" w:rsidRDefault="00022F09" w:rsidP="00022F09">
      <w:pPr>
        <w:pStyle w:val="PL"/>
      </w:pPr>
      <w:r>
        <w:t xml:space="preserve">        - LOGGED_MBSFN_MDT</w:t>
      </w:r>
    </w:p>
    <w:p w14:paraId="6A612FEF" w14:textId="77777777" w:rsidR="00022F09" w:rsidRDefault="00022F09" w:rsidP="00022F09">
      <w:pPr>
        <w:pStyle w:val="PL"/>
      </w:pPr>
    </w:p>
    <w:p w14:paraId="2D78C5AF" w14:textId="77777777" w:rsidR="00022F09" w:rsidRDefault="00022F09" w:rsidP="00022F09">
      <w:pPr>
        <w:pStyle w:val="PL"/>
      </w:pPr>
      <w:r>
        <w:t xml:space="preserve">    listOfInterfaces-Type:</w:t>
      </w:r>
    </w:p>
    <w:p w14:paraId="0D448698" w14:textId="77777777" w:rsidR="00022F09" w:rsidRDefault="00022F09" w:rsidP="00022F09">
      <w:pPr>
        <w:pStyle w:val="PL"/>
      </w:pPr>
      <w:r>
        <w:t xml:space="preserve">      description: The interfaces to be recorded in the Network Element. See 3GPP TS 32.422 clause 5.5 for additional details.</w:t>
      </w:r>
    </w:p>
    <w:p w14:paraId="18EC3BA7" w14:textId="77777777" w:rsidR="00022F09" w:rsidRDefault="00022F09" w:rsidP="00022F09">
      <w:pPr>
        <w:pStyle w:val="PL"/>
      </w:pPr>
      <w:r>
        <w:t xml:space="preserve">      type: object</w:t>
      </w:r>
    </w:p>
    <w:p w14:paraId="39B9459E" w14:textId="77777777" w:rsidR="00022F09" w:rsidRDefault="00022F09" w:rsidP="00022F09">
      <w:pPr>
        <w:pStyle w:val="PL"/>
      </w:pPr>
      <w:r>
        <w:t xml:space="preserve">      properties:</w:t>
      </w:r>
    </w:p>
    <w:p w14:paraId="13B090F9" w14:textId="77777777" w:rsidR="00022F09" w:rsidRDefault="00022F09" w:rsidP="00022F09">
      <w:pPr>
        <w:pStyle w:val="PL"/>
      </w:pPr>
      <w:r>
        <w:t xml:space="preserve">        MSCServerInterfaces:</w:t>
      </w:r>
    </w:p>
    <w:p w14:paraId="77B65A60" w14:textId="77777777" w:rsidR="00022F09" w:rsidRDefault="00022F09" w:rsidP="00022F09">
      <w:pPr>
        <w:pStyle w:val="PL"/>
      </w:pPr>
      <w:r>
        <w:t xml:space="preserve">          type: array</w:t>
      </w:r>
    </w:p>
    <w:p w14:paraId="29B5FE60" w14:textId="77777777" w:rsidR="00022F09" w:rsidRDefault="00022F09" w:rsidP="00022F09">
      <w:pPr>
        <w:pStyle w:val="PL"/>
      </w:pPr>
      <w:r>
        <w:t xml:space="preserve">          items:</w:t>
      </w:r>
    </w:p>
    <w:p w14:paraId="45EC7920" w14:textId="77777777" w:rsidR="00022F09" w:rsidRDefault="00022F09" w:rsidP="00022F09">
      <w:pPr>
        <w:pStyle w:val="PL"/>
      </w:pPr>
      <w:r>
        <w:t xml:space="preserve">            type: string</w:t>
      </w:r>
    </w:p>
    <w:p w14:paraId="1BEF88B5" w14:textId="77777777" w:rsidR="00022F09" w:rsidRDefault="00022F09" w:rsidP="00022F09">
      <w:pPr>
        <w:pStyle w:val="PL"/>
      </w:pPr>
      <w:r>
        <w:t xml:space="preserve">            enum:</w:t>
      </w:r>
    </w:p>
    <w:p w14:paraId="4F5C578D" w14:textId="77777777" w:rsidR="00022F09" w:rsidRDefault="00022F09" w:rsidP="00022F09">
      <w:pPr>
        <w:pStyle w:val="PL"/>
      </w:pPr>
      <w:r>
        <w:t xml:space="preserve">              - A</w:t>
      </w:r>
    </w:p>
    <w:p w14:paraId="2497A739" w14:textId="77777777" w:rsidR="00022F09" w:rsidRDefault="00022F09" w:rsidP="00022F09">
      <w:pPr>
        <w:pStyle w:val="PL"/>
      </w:pPr>
      <w:r>
        <w:t xml:space="preserve">              - Iu-CS</w:t>
      </w:r>
    </w:p>
    <w:p w14:paraId="68F6F7DE" w14:textId="77777777" w:rsidR="00022F09" w:rsidRDefault="00022F09" w:rsidP="00022F09">
      <w:pPr>
        <w:pStyle w:val="PL"/>
      </w:pPr>
      <w:r>
        <w:t xml:space="preserve">              - Mc</w:t>
      </w:r>
    </w:p>
    <w:p w14:paraId="658FE865" w14:textId="77777777" w:rsidR="00022F09" w:rsidRDefault="00022F09" w:rsidP="00022F09">
      <w:pPr>
        <w:pStyle w:val="PL"/>
      </w:pPr>
      <w:r>
        <w:t xml:space="preserve">              - MAP-G</w:t>
      </w:r>
    </w:p>
    <w:p w14:paraId="5CD36858" w14:textId="77777777" w:rsidR="00022F09" w:rsidRDefault="00022F09" w:rsidP="00022F09">
      <w:pPr>
        <w:pStyle w:val="PL"/>
      </w:pPr>
      <w:r>
        <w:t xml:space="preserve">              - MAP-B</w:t>
      </w:r>
    </w:p>
    <w:p w14:paraId="3556E943" w14:textId="77777777" w:rsidR="00022F09" w:rsidRDefault="00022F09" w:rsidP="00022F09">
      <w:pPr>
        <w:pStyle w:val="PL"/>
      </w:pPr>
      <w:r>
        <w:t xml:space="preserve">              - MAP-E</w:t>
      </w:r>
    </w:p>
    <w:p w14:paraId="623F7B64" w14:textId="77777777" w:rsidR="00022F09" w:rsidRDefault="00022F09" w:rsidP="00022F09">
      <w:pPr>
        <w:pStyle w:val="PL"/>
      </w:pPr>
      <w:r>
        <w:t xml:space="preserve">              - MAP-F</w:t>
      </w:r>
    </w:p>
    <w:p w14:paraId="386D932E" w14:textId="77777777" w:rsidR="00022F09" w:rsidRDefault="00022F09" w:rsidP="00022F09">
      <w:pPr>
        <w:pStyle w:val="PL"/>
      </w:pPr>
      <w:r>
        <w:t xml:space="preserve">              - MAP-D</w:t>
      </w:r>
    </w:p>
    <w:p w14:paraId="5EB41C1C" w14:textId="77777777" w:rsidR="00022F09" w:rsidRDefault="00022F09" w:rsidP="00022F09">
      <w:pPr>
        <w:pStyle w:val="PL"/>
      </w:pPr>
      <w:r>
        <w:t xml:space="preserve">              - MAP-C</w:t>
      </w:r>
    </w:p>
    <w:p w14:paraId="3EA73431" w14:textId="77777777" w:rsidR="00022F09" w:rsidRDefault="00022F09" w:rsidP="00022F09">
      <w:pPr>
        <w:pStyle w:val="PL"/>
      </w:pPr>
      <w:r>
        <w:t xml:space="preserve">              - CAP</w:t>
      </w:r>
    </w:p>
    <w:p w14:paraId="2F8A035C" w14:textId="77777777" w:rsidR="00022F09" w:rsidRDefault="00022F09" w:rsidP="00022F09">
      <w:pPr>
        <w:pStyle w:val="PL"/>
      </w:pPr>
      <w:r>
        <w:t xml:space="preserve">        MGWInterfaces:</w:t>
      </w:r>
    </w:p>
    <w:p w14:paraId="5CAFA5CE" w14:textId="77777777" w:rsidR="00022F09" w:rsidRDefault="00022F09" w:rsidP="00022F09">
      <w:pPr>
        <w:pStyle w:val="PL"/>
      </w:pPr>
      <w:r>
        <w:t xml:space="preserve">          type: array</w:t>
      </w:r>
    </w:p>
    <w:p w14:paraId="5978B151" w14:textId="77777777" w:rsidR="00022F09" w:rsidRDefault="00022F09" w:rsidP="00022F09">
      <w:pPr>
        <w:pStyle w:val="PL"/>
      </w:pPr>
      <w:r>
        <w:t xml:space="preserve">          items:</w:t>
      </w:r>
    </w:p>
    <w:p w14:paraId="06375655" w14:textId="77777777" w:rsidR="00022F09" w:rsidRDefault="00022F09" w:rsidP="00022F09">
      <w:pPr>
        <w:pStyle w:val="PL"/>
      </w:pPr>
      <w:r>
        <w:t xml:space="preserve">            type: string</w:t>
      </w:r>
    </w:p>
    <w:p w14:paraId="13F7AF8E" w14:textId="77777777" w:rsidR="00022F09" w:rsidRDefault="00022F09" w:rsidP="00022F09">
      <w:pPr>
        <w:pStyle w:val="PL"/>
      </w:pPr>
      <w:r>
        <w:t xml:space="preserve">            enum:</w:t>
      </w:r>
    </w:p>
    <w:p w14:paraId="2016A8AA" w14:textId="77777777" w:rsidR="00022F09" w:rsidRDefault="00022F09" w:rsidP="00022F09">
      <w:pPr>
        <w:pStyle w:val="PL"/>
      </w:pPr>
      <w:r>
        <w:t xml:space="preserve">              - Mc</w:t>
      </w:r>
    </w:p>
    <w:p w14:paraId="20513F93" w14:textId="77777777" w:rsidR="00022F09" w:rsidRDefault="00022F09" w:rsidP="00022F09">
      <w:pPr>
        <w:pStyle w:val="PL"/>
      </w:pPr>
      <w:r>
        <w:t xml:space="preserve">              - Nb-UP</w:t>
      </w:r>
    </w:p>
    <w:p w14:paraId="6800BE9F" w14:textId="77777777" w:rsidR="00022F09" w:rsidRDefault="00022F09" w:rsidP="00022F09">
      <w:pPr>
        <w:pStyle w:val="PL"/>
      </w:pPr>
      <w:r>
        <w:t xml:space="preserve">              - Iu-UP</w:t>
      </w:r>
    </w:p>
    <w:p w14:paraId="7F9DB9E4" w14:textId="77777777" w:rsidR="00022F09" w:rsidRDefault="00022F09" w:rsidP="00022F09">
      <w:pPr>
        <w:pStyle w:val="PL"/>
      </w:pPr>
      <w:r>
        <w:lastRenderedPageBreak/>
        <w:t xml:space="preserve">        RNCInterfaces:</w:t>
      </w:r>
    </w:p>
    <w:p w14:paraId="60F161C1" w14:textId="77777777" w:rsidR="00022F09" w:rsidRDefault="00022F09" w:rsidP="00022F09">
      <w:pPr>
        <w:pStyle w:val="PL"/>
      </w:pPr>
      <w:r>
        <w:t xml:space="preserve">          type: array</w:t>
      </w:r>
    </w:p>
    <w:p w14:paraId="274001C1" w14:textId="77777777" w:rsidR="00022F09" w:rsidRDefault="00022F09" w:rsidP="00022F09">
      <w:pPr>
        <w:pStyle w:val="PL"/>
      </w:pPr>
      <w:r>
        <w:t xml:space="preserve">          items:</w:t>
      </w:r>
    </w:p>
    <w:p w14:paraId="5D901E61" w14:textId="77777777" w:rsidR="00022F09" w:rsidRDefault="00022F09" w:rsidP="00022F09">
      <w:pPr>
        <w:pStyle w:val="PL"/>
      </w:pPr>
      <w:r>
        <w:t xml:space="preserve">            type: string</w:t>
      </w:r>
    </w:p>
    <w:p w14:paraId="7CEA6433" w14:textId="77777777" w:rsidR="00022F09" w:rsidRDefault="00022F09" w:rsidP="00022F09">
      <w:pPr>
        <w:pStyle w:val="PL"/>
      </w:pPr>
      <w:r>
        <w:t xml:space="preserve">            enum:</w:t>
      </w:r>
    </w:p>
    <w:p w14:paraId="4712E71F" w14:textId="77777777" w:rsidR="00022F09" w:rsidRDefault="00022F09" w:rsidP="00022F09">
      <w:pPr>
        <w:pStyle w:val="PL"/>
      </w:pPr>
      <w:r>
        <w:t xml:space="preserve">              - Iu-CS</w:t>
      </w:r>
    </w:p>
    <w:p w14:paraId="3B396DFF" w14:textId="77777777" w:rsidR="00022F09" w:rsidRDefault="00022F09" w:rsidP="00022F09">
      <w:pPr>
        <w:pStyle w:val="PL"/>
      </w:pPr>
      <w:r>
        <w:t xml:space="preserve">              - Iu-PS</w:t>
      </w:r>
    </w:p>
    <w:p w14:paraId="253DB265" w14:textId="77777777" w:rsidR="00022F09" w:rsidRDefault="00022F09" w:rsidP="00022F09">
      <w:pPr>
        <w:pStyle w:val="PL"/>
      </w:pPr>
      <w:r>
        <w:t xml:space="preserve">              - Iur</w:t>
      </w:r>
    </w:p>
    <w:p w14:paraId="4AF18F9A" w14:textId="77777777" w:rsidR="00022F09" w:rsidRDefault="00022F09" w:rsidP="00022F09">
      <w:pPr>
        <w:pStyle w:val="PL"/>
      </w:pPr>
      <w:r>
        <w:t xml:space="preserve">              - Iub</w:t>
      </w:r>
    </w:p>
    <w:p w14:paraId="301EE8A7" w14:textId="77777777" w:rsidR="00022F09" w:rsidRDefault="00022F09" w:rsidP="00022F09">
      <w:pPr>
        <w:pStyle w:val="PL"/>
      </w:pPr>
      <w:r>
        <w:t xml:space="preserve">              - Uu</w:t>
      </w:r>
    </w:p>
    <w:p w14:paraId="2CD0231D" w14:textId="77777777" w:rsidR="00022F09" w:rsidRDefault="00022F09" w:rsidP="00022F09">
      <w:pPr>
        <w:pStyle w:val="PL"/>
      </w:pPr>
      <w:r>
        <w:t xml:space="preserve">        SGSNInterfaces:</w:t>
      </w:r>
    </w:p>
    <w:p w14:paraId="47DFDE36" w14:textId="77777777" w:rsidR="00022F09" w:rsidRDefault="00022F09" w:rsidP="00022F09">
      <w:pPr>
        <w:pStyle w:val="PL"/>
      </w:pPr>
      <w:r>
        <w:t xml:space="preserve">          type: array</w:t>
      </w:r>
    </w:p>
    <w:p w14:paraId="725C8CD0" w14:textId="77777777" w:rsidR="00022F09" w:rsidRDefault="00022F09" w:rsidP="00022F09">
      <w:pPr>
        <w:pStyle w:val="PL"/>
      </w:pPr>
      <w:r>
        <w:t xml:space="preserve">          items:</w:t>
      </w:r>
    </w:p>
    <w:p w14:paraId="6393078A" w14:textId="77777777" w:rsidR="00022F09" w:rsidRDefault="00022F09" w:rsidP="00022F09">
      <w:pPr>
        <w:pStyle w:val="PL"/>
      </w:pPr>
      <w:r>
        <w:t xml:space="preserve">            type: string</w:t>
      </w:r>
    </w:p>
    <w:p w14:paraId="1A951C44" w14:textId="77777777" w:rsidR="00022F09" w:rsidRDefault="00022F09" w:rsidP="00022F09">
      <w:pPr>
        <w:pStyle w:val="PL"/>
      </w:pPr>
      <w:r>
        <w:t xml:space="preserve">            enum:</w:t>
      </w:r>
    </w:p>
    <w:p w14:paraId="656A1C17" w14:textId="77777777" w:rsidR="00022F09" w:rsidRDefault="00022F09" w:rsidP="00022F09">
      <w:pPr>
        <w:pStyle w:val="PL"/>
      </w:pPr>
      <w:r>
        <w:t xml:space="preserve">              - Gb</w:t>
      </w:r>
    </w:p>
    <w:p w14:paraId="32C491D2" w14:textId="77777777" w:rsidR="00022F09" w:rsidRDefault="00022F09" w:rsidP="00022F09">
      <w:pPr>
        <w:pStyle w:val="PL"/>
      </w:pPr>
      <w:r>
        <w:t xml:space="preserve">              - Iu-PS</w:t>
      </w:r>
    </w:p>
    <w:p w14:paraId="3A1AFB9B" w14:textId="77777777" w:rsidR="00022F09" w:rsidRDefault="00022F09" w:rsidP="00022F09">
      <w:pPr>
        <w:pStyle w:val="PL"/>
      </w:pPr>
      <w:r>
        <w:t xml:space="preserve">              - Gn</w:t>
      </w:r>
    </w:p>
    <w:p w14:paraId="38334CBD" w14:textId="77777777" w:rsidR="00022F09" w:rsidRDefault="00022F09" w:rsidP="00022F09">
      <w:pPr>
        <w:pStyle w:val="PL"/>
      </w:pPr>
      <w:r>
        <w:t xml:space="preserve">              - MAP-Gr</w:t>
      </w:r>
    </w:p>
    <w:p w14:paraId="2313C9ED" w14:textId="77777777" w:rsidR="00022F09" w:rsidRDefault="00022F09" w:rsidP="00022F09">
      <w:pPr>
        <w:pStyle w:val="PL"/>
      </w:pPr>
      <w:r>
        <w:t xml:space="preserve">              - MAP-Gd</w:t>
      </w:r>
    </w:p>
    <w:p w14:paraId="493645B7" w14:textId="77777777" w:rsidR="00022F09" w:rsidRDefault="00022F09" w:rsidP="00022F09">
      <w:pPr>
        <w:pStyle w:val="PL"/>
      </w:pPr>
      <w:r>
        <w:t xml:space="preserve">              - MAP-Gf</w:t>
      </w:r>
    </w:p>
    <w:p w14:paraId="421D554C" w14:textId="77777777" w:rsidR="00022F09" w:rsidRDefault="00022F09" w:rsidP="00022F09">
      <w:pPr>
        <w:pStyle w:val="PL"/>
      </w:pPr>
      <w:r>
        <w:t xml:space="preserve">              - Ge</w:t>
      </w:r>
    </w:p>
    <w:p w14:paraId="7A5E19F3" w14:textId="77777777" w:rsidR="00022F09" w:rsidRDefault="00022F09" w:rsidP="00022F09">
      <w:pPr>
        <w:pStyle w:val="PL"/>
      </w:pPr>
      <w:r>
        <w:t xml:space="preserve">              - Gs</w:t>
      </w:r>
    </w:p>
    <w:p w14:paraId="07167B36" w14:textId="77777777" w:rsidR="00022F09" w:rsidRDefault="00022F09" w:rsidP="00022F09">
      <w:pPr>
        <w:pStyle w:val="PL"/>
      </w:pPr>
      <w:r>
        <w:t xml:space="preserve">              - S6d</w:t>
      </w:r>
    </w:p>
    <w:p w14:paraId="04818AE1" w14:textId="77777777" w:rsidR="00022F09" w:rsidRDefault="00022F09" w:rsidP="00022F09">
      <w:pPr>
        <w:pStyle w:val="PL"/>
      </w:pPr>
      <w:r>
        <w:t xml:space="preserve">              - S4</w:t>
      </w:r>
    </w:p>
    <w:p w14:paraId="78B99F6B" w14:textId="77777777" w:rsidR="00022F09" w:rsidRDefault="00022F09" w:rsidP="00022F09">
      <w:pPr>
        <w:pStyle w:val="PL"/>
      </w:pPr>
      <w:r>
        <w:t xml:space="preserve">              - S3</w:t>
      </w:r>
    </w:p>
    <w:p w14:paraId="0425C93B" w14:textId="77777777" w:rsidR="00022F09" w:rsidRDefault="00022F09" w:rsidP="00022F09">
      <w:pPr>
        <w:pStyle w:val="PL"/>
      </w:pPr>
      <w:r>
        <w:t xml:space="preserve">              - S13</w:t>
      </w:r>
    </w:p>
    <w:p w14:paraId="38A58B90" w14:textId="77777777" w:rsidR="00022F09" w:rsidRDefault="00022F09" w:rsidP="00022F09">
      <w:pPr>
        <w:pStyle w:val="PL"/>
      </w:pPr>
      <w:r>
        <w:t xml:space="preserve">        GGSNInterfaces:</w:t>
      </w:r>
    </w:p>
    <w:p w14:paraId="41E7F6D1" w14:textId="77777777" w:rsidR="00022F09" w:rsidRDefault="00022F09" w:rsidP="00022F09">
      <w:pPr>
        <w:pStyle w:val="PL"/>
      </w:pPr>
      <w:r>
        <w:t xml:space="preserve">          type: array</w:t>
      </w:r>
    </w:p>
    <w:p w14:paraId="7AF49227" w14:textId="77777777" w:rsidR="00022F09" w:rsidRDefault="00022F09" w:rsidP="00022F09">
      <w:pPr>
        <w:pStyle w:val="PL"/>
      </w:pPr>
      <w:r>
        <w:t xml:space="preserve">          items:</w:t>
      </w:r>
    </w:p>
    <w:p w14:paraId="1397E765" w14:textId="77777777" w:rsidR="00022F09" w:rsidRDefault="00022F09" w:rsidP="00022F09">
      <w:pPr>
        <w:pStyle w:val="PL"/>
      </w:pPr>
      <w:r>
        <w:t xml:space="preserve">            type: string</w:t>
      </w:r>
    </w:p>
    <w:p w14:paraId="4594BFAB" w14:textId="77777777" w:rsidR="00022F09" w:rsidRDefault="00022F09" w:rsidP="00022F09">
      <w:pPr>
        <w:pStyle w:val="PL"/>
      </w:pPr>
      <w:r>
        <w:t xml:space="preserve">            enum:</w:t>
      </w:r>
    </w:p>
    <w:p w14:paraId="7689E2E0" w14:textId="77777777" w:rsidR="00022F09" w:rsidRDefault="00022F09" w:rsidP="00022F09">
      <w:pPr>
        <w:pStyle w:val="PL"/>
      </w:pPr>
      <w:r>
        <w:t xml:space="preserve">              - Gn</w:t>
      </w:r>
    </w:p>
    <w:p w14:paraId="22D1B0D3" w14:textId="77777777" w:rsidR="00022F09" w:rsidRDefault="00022F09" w:rsidP="00022F09">
      <w:pPr>
        <w:pStyle w:val="PL"/>
      </w:pPr>
      <w:r>
        <w:t xml:space="preserve">              - Gi</w:t>
      </w:r>
    </w:p>
    <w:p w14:paraId="61795575" w14:textId="77777777" w:rsidR="00022F09" w:rsidRDefault="00022F09" w:rsidP="00022F09">
      <w:pPr>
        <w:pStyle w:val="PL"/>
      </w:pPr>
      <w:r>
        <w:t xml:space="preserve">              - Gmb</w:t>
      </w:r>
    </w:p>
    <w:p w14:paraId="06D05C4C" w14:textId="77777777" w:rsidR="00022F09" w:rsidRDefault="00022F09" w:rsidP="00022F09">
      <w:pPr>
        <w:pStyle w:val="PL"/>
      </w:pPr>
      <w:r>
        <w:t xml:space="preserve">        S-CSCFInterfaces:</w:t>
      </w:r>
    </w:p>
    <w:p w14:paraId="02718D94" w14:textId="77777777" w:rsidR="00022F09" w:rsidRDefault="00022F09" w:rsidP="00022F09">
      <w:pPr>
        <w:pStyle w:val="PL"/>
      </w:pPr>
      <w:r>
        <w:t xml:space="preserve">          type: array</w:t>
      </w:r>
    </w:p>
    <w:p w14:paraId="5951228F" w14:textId="77777777" w:rsidR="00022F09" w:rsidRDefault="00022F09" w:rsidP="00022F09">
      <w:pPr>
        <w:pStyle w:val="PL"/>
      </w:pPr>
      <w:r>
        <w:t xml:space="preserve">          items:</w:t>
      </w:r>
    </w:p>
    <w:p w14:paraId="18A79FD8" w14:textId="77777777" w:rsidR="00022F09" w:rsidRDefault="00022F09" w:rsidP="00022F09">
      <w:pPr>
        <w:pStyle w:val="PL"/>
      </w:pPr>
      <w:r>
        <w:t xml:space="preserve">            type: string</w:t>
      </w:r>
    </w:p>
    <w:p w14:paraId="71ABEE6B" w14:textId="77777777" w:rsidR="00022F09" w:rsidRDefault="00022F09" w:rsidP="00022F09">
      <w:pPr>
        <w:pStyle w:val="PL"/>
      </w:pPr>
      <w:r>
        <w:t xml:space="preserve">            enum:</w:t>
      </w:r>
    </w:p>
    <w:p w14:paraId="6BE66D9D" w14:textId="77777777" w:rsidR="00022F09" w:rsidRDefault="00022F09" w:rsidP="00022F09">
      <w:pPr>
        <w:pStyle w:val="PL"/>
      </w:pPr>
      <w:r>
        <w:t xml:space="preserve">              - Mw</w:t>
      </w:r>
    </w:p>
    <w:p w14:paraId="02080BDC" w14:textId="77777777" w:rsidR="00022F09" w:rsidRDefault="00022F09" w:rsidP="00022F09">
      <w:pPr>
        <w:pStyle w:val="PL"/>
      </w:pPr>
      <w:r>
        <w:t xml:space="preserve">              - Mg</w:t>
      </w:r>
    </w:p>
    <w:p w14:paraId="09BBB916" w14:textId="77777777" w:rsidR="00022F09" w:rsidRDefault="00022F09" w:rsidP="00022F09">
      <w:pPr>
        <w:pStyle w:val="PL"/>
      </w:pPr>
      <w:r>
        <w:t xml:space="preserve">              - Mr</w:t>
      </w:r>
    </w:p>
    <w:p w14:paraId="01B84363" w14:textId="77777777" w:rsidR="00022F09" w:rsidRDefault="00022F09" w:rsidP="00022F09">
      <w:pPr>
        <w:pStyle w:val="PL"/>
      </w:pPr>
      <w:r>
        <w:t xml:space="preserve">              - Mi</w:t>
      </w:r>
    </w:p>
    <w:p w14:paraId="14FDCE87" w14:textId="77777777" w:rsidR="00022F09" w:rsidRDefault="00022F09" w:rsidP="00022F09">
      <w:pPr>
        <w:pStyle w:val="PL"/>
      </w:pPr>
      <w:r>
        <w:t xml:space="preserve">        P-CSCFInterfaces:</w:t>
      </w:r>
    </w:p>
    <w:p w14:paraId="67E8C3A6" w14:textId="77777777" w:rsidR="00022F09" w:rsidRDefault="00022F09" w:rsidP="00022F09">
      <w:pPr>
        <w:pStyle w:val="PL"/>
      </w:pPr>
      <w:r>
        <w:t xml:space="preserve">          type: array</w:t>
      </w:r>
    </w:p>
    <w:p w14:paraId="67A6A07C" w14:textId="77777777" w:rsidR="00022F09" w:rsidRDefault="00022F09" w:rsidP="00022F09">
      <w:pPr>
        <w:pStyle w:val="PL"/>
      </w:pPr>
      <w:r>
        <w:t xml:space="preserve">          items:</w:t>
      </w:r>
    </w:p>
    <w:p w14:paraId="7E6797A6" w14:textId="77777777" w:rsidR="00022F09" w:rsidRDefault="00022F09" w:rsidP="00022F09">
      <w:pPr>
        <w:pStyle w:val="PL"/>
      </w:pPr>
      <w:r>
        <w:t xml:space="preserve">            type: string</w:t>
      </w:r>
    </w:p>
    <w:p w14:paraId="6731BD01" w14:textId="77777777" w:rsidR="00022F09" w:rsidRDefault="00022F09" w:rsidP="00022F09">
      <w:pPr>
        <w:pStyle w:val="PL"/>
      </w:pPr>
      <w:r>
        <w:t xml:space="preserve">            enum:</w:t>
      </w:r>
    </w:p>
    <w:p w14:paraId="7A2CB962" w14:textId="77777777" w:rsidR="00022F09" w:rsidRDefault="00022F09" w:rsidP="00022F09">
      <w:pPr>
        <w:pStyle w:val="PL"/>
      </w:pPr>
      <w:r>
        <w:t xml:space="preserve">              - Gm</w:t>
      </w:r>
    </w:p>
    <w:p w14:paraId="20D0E5A1" w14:textId="77777777" w:rsidR="00022F09" w:rsidRDefault="00022F09" w:rsidP="00022F09">
      <w:pPr>
        <w:pStyle w:val="PL"/>
      </w:pPr>
      <w:r>
        <w:t xml:space="preserve">              - Mw</w:t>
      </w:r>
    </w:p>
    <w:p w14:paraId="0906233D" w14:textId="77777777" w:rsidR="00022F09" w:rsidRDefault="00022F09" w:rsidP="00022F09">
      <w:pPr>
        <w:pStyle w:val="PL"/>
      </w:pPr>
      <w:r>
        <w:t xml:space="preserve">        I-CSCFInterfaces:</w:t>
      </w:r>
    </w:p>
    <w:p w14:paraId="4B829527" w14:textId="77777777" w:rsidR="00022F09" w:rsidRDefault="00022F09" w:rsidP="00022F09">
      <w:pPr>
        <w:pStyle w:val="PL"/>
      </w:pPr>
      <w:r>
        <w:t xml:space="preserve">          type: array</w:t>
      </w:r>
    </w:p>
    <w:p w14:paraId="6BA0E9A2" w14:textId="77777777" w:rsidR="00022F09" w:rsidRDefault="00022F09" w:rsidP="00022F09">
      <w:pPr>
        <w:pStyle w:val="PL"/>
      </w:pPr>
      <w:r>
        <w:t xml:space="preserve">          items:</w:t>
      </w:r>
    </w:p>
    <w:p w14:paraId="172FDE58" w14:textId="77777777" w:rsidR="00022F09" w:rsidRDefault="00022F09" w:rsidP="00022F09">
      <w:pPr>
        <w:pStyle w:val="PL"/>
      </w:pPr>
      <w:r>
        <w:t xml:space="preserve">            type: string</w:t>
      </w:r>
    </w:p>
    <w:p w14:paraId="22719E6D" w14:textId="77777777" w:rsidR="00022F09" w:rsidRDefault="00022F09" w:rsidP="00022F09">
      <w:pPr>
        <w:pStyle w:val="PL"/>
      </w:pPr>
      <w:r>
        <w:t xml:space="preserve">            enum:</w:t>
      </w:r>
    </w:p>
    <w:p w14:paraId="7BD787DF" w14:textId="77777777" w:rsidR="00022F09" w:rsidRDefault="00022F09" w:rsidP="00022F09">
      <w:pPr>
        <w:pStyle w:val="PL"/>
      </w:pPr>
      <w:r>
        <w:t xml:space="preserve">              - Cx</w:t>
      </w:r>
    </w:p>
    <w:p w14:paraId="168472C5" w14:textId="77777777" w:rsidR="00022F09" w:rsidRDefault="00022F09" w:rsidP="00022F09">
      <w:pPr>
        <w:pStyle w:val="PL"/>
      </w:pPr>
      <w:r>
        <w:t xml:space="preserve">              - Dx</w:t>
      </w:r>
    </w:p>
    <w:p w14:paraId="7233B3AC" w14:textId="77777777" w:rsidR="00022F09" w:rsidRDefault="00022F09" w:rsidP="00022F09">
      <w:pPr>
        <w:pStyle w:val="PL"/>
      </w:pPr>
      <w:r>
        <w:t xml:space="preserve">              - Mg</w:t>
      </w:r>
    </w:p>
    <w:p w14:paraId="4480D1F5" w14:textId="77777777" w:rsidR="00022F09" w:rsidRDefault="00022F09" w:rsidP="00022F09">
      <w:pPr>
        <w:pStyle w:val="PL"/>
      </w:pPr>
      <w:r>
        <w:t xml:space="preserve">              - Mw</w:t>
      </w:r>
    </w:p>
    <w:p w14:paraId="1D03833D" w14:textId="77777777" w:rsidR="00022F09" w:rsidRDefault="00022F09" w:rsidP="00022F09">
      <w:pPr>
        <w:pStyle w:val="PL"/>
      </w:pPr>
      <w:r>
        <w:t xml:space="preserve">        MRFCInterfaces:</w:t>
      </w:r>
    </w:p>
    <w:p w14:paraId="2ACE8FD5" w14:textId="77777777" w:rsidR="00022F09" w:rsidRDefault="00022F09" w:rsidP="00022F09">
      <w:pPr>
        <w:pStyle w:val="PL"/>
      </w:pPr>
      <w:r>
        <w:t xml:space="preserve">          type: array</w:t>
      </w:r>
    </w:p>
    <w:p w14:paraId="51709B98" w14:textId="77777777" w:rsidR="00022F09" w:rsidRDefault="00022F09" w:rsidP="00022F09">
      <w:pPr>
        <w:pStyle w:val="PL"/>
      </w:pPr>
      <w:r>
        <w:t xml:space="preserve">          items:</w:t>
      </w:r>
    </w:p>
    <w:p w14:paraId="680DFF6A" w14:textId="77777777" w:rsidR="00022F09" w:rsidRDefault="00022F09" w:rsidP="00022F09">
      <w:pPr>
        <w:pStyle w:val="PL"/>
      </w:pPr>
      <w:r>
        <w:t xml:space="preserve">            type: string</w:t>
      </w:r>
    </w:p>
    <w:p w14:paraId="7C0C869B" w14:textId="77777777" w:rsidR="00022F09" w:rsidRDefault="00022F09" w:rsidP="00022F09">
      <w:pPr>
        <w:pStyle w:val="PL"/>
      </w:pPr>
      <w:r>
        <w:t xml:space="preserve">            enum:</w:t>
      </w:r>
    </w:p>
    <w:p w14:paraId="0794E73E" w14:textId="77777777" w:rsidR="00022F09" w:rsidRDefault="00022F09" w:rsidP="00022F09">
      <w:pPr>
        <w:pStyle w:val="PL"/>
      </w:pPr>
      <w:r>
        <w:t xml:space="preserve">              - Mp</w:t>
      </w:r>
    </w:p>
    <w:p w14:paraId="7677DD9B" w14:textId="77777777" w:rsidR="00022F09" w:rsidRDefault="00022F09" w:rsidP="00022F09">
      <w:pPr>
        <w:pStyle w:val="PL"/>
      </w:pPr>
      <w:r>
        <w:t xml:space="preserve">              - Mr</w:t>
      </w:r>
    </w:p>
    <w:p w14:paraId="6F7D8A54" w14:textId="77777777" w:rsidR="00022F09" w:rsidRDefault="00022F09" w:rsidP="00022F09">
      <w:pPr>
        <w:pStyle w:val="PL"/>
      </w:pPr>
      <w:r>
        <w:t xml:space="preserve">        MGCFInterfaces:</w:t>
      </w:r>
    </w:p>
    <w:p w14:paraId="3E309EA5" w14:textId="77777777" w:rsidR="00022F09" w:rsidRDefault="00022F09" w:rsidP="00022F09">
      <w:pPr>
        <w:pStyle w:val="PL"/>
      </w:pPr>
      <w:r>
        <w:t xml:space="preserve">          type: array</w:t>
      </w:r>
    </w:p>
    <w:p w14:paraId="6A42E998" w14:textId="77777777" w:rsidR="00022F09" w:rsidRDefault="00022F09" w:rsidP="00022F09">
      <w:pPr>
        <w:pStyle w:val="PL"/>
      </w:pPr>
      <w:r>
        <w:t xml:space="preserve">          items:</w:t>
      </w:r>
    </w:p>
    <w:p w14:paraId="24085B44" w14:textId="77777777" w:rsidR="00022F09" w:rsidRDefault="00022F09" w:rsidP="00022F09">
      <w:pPr>
        <w:pStyle w:val="PL"/>
      </w:pPr>
      <w:r>
        <w:t xml:space="preserve">            type: string</w:t>
      </w:r>
    </w:p>
    <w:p w14:paraId="6FA1FA85" w14:textId="77777777" w:rsidR="00022F09" w:rsidRDefault="00022F09" w:rsidP="00022F09">
      <w:pPr>
        <w:pStyle w:val="PL"/>
      </w:pPr>
      <w:r>
        <w:t xml:space="preserve">            enum:</w:t>
      </w:r>
    </w:p>
    <w:p w14:paraId="3414B0B6" w14:textId="77777777" w:rsidR="00022F09" w:rsidRDefault="00022F09" w:rsidP="00022F09">
      <w:pPr>
        <w:pStyle w:val="PL"/>
      </w:pPr>
      <w:r>
        <w:t xml:space="preserve">              - Mg</w:t>
      </w:r>
    </w:p>
    <w:p w14:paraId="18CBFB47" w14:textId="77777777" w:rsidR="00022F09" w:rsidRDefault="00022F09" w:rsidP="00022F09">
      <w:pPr>
        <w:pStyle w:val="PL"/>
      </w:pPr>
      <w:r>
        <w:t xml:space="preserve">              - Mj</w:t>
      </w:r>
    </w:p>
    <w:p w14:paraId="64739F5E" w14:textId="77777777" w:rsidR="00022F09" w:rsidRDefault="00022F09" w:rsidP="00022F09">
      <w:pPr>
        <w:pStyle w:val="PL"/>
      </w:pPr>
      <w:r>
        <w:t xml:space="preserve">              - Mn</w:t>
      </w:r>
    </w:p>
    <w:p w14:paraId="42B5CB6A" w14:textId="77777777" w:rsidR="00022F09" w:rsidRDefault="00022F09" w:rsidP="00022F09">
      <w:pPr>
        <w:pStyle w:val="PL"/>
      </w:pPr>
      <w:r>
        <w:t xml:space="preserve">        IBCFInterfaces:</w:t>
      </w:r>
    </w:p>
    <w:p w14:paraId="53497B6C" w14:textId="77777777" w:rsidR="00022F09" w:rsidRDefault="00022F09" w:rsidP="00022F09">
      <w:pPr>
        <w:pStyle w:val="PL"/>
      </w:pPr>
      <w:r>
        <w:t xml:space="preserve">          type: array</w:t>
      </w:r>
    </w:p>
    <w:p w14:paraId="4510B6E0" w14:textId="77777777" w:rsidR="00022F09" w:rsidRDefault="00022F09" w:rsidP="00022F09">
      <w:pPr>
        <w:pStyle w:val="PL"/>
      </w:pPr>
      <w:r>
        <w:t xml:space="preserve">          items:</w:t>
      </w:r>
    </w:p>
    <w:p w14:paraId="2D4484A5" w14:textId="77777777" w:rsidR="00022F09" w:rsidRDefault="00022F09" w:rsidP="00022F09">
      <w:pPr>
        <w:pStyle w:val="PL"/>
      </w:pPr>
      <w:r>
        <w:lastRenderedPageBreak/>
        <w:t xml:space="preserve">            type: string</w:t>
      </w:r>
    </w:p>
    <w:p w14:paraId="38A17C8B" w14:textId="77777777" w:rsidR="00022F09" w:rsidRDefault="00022F09" w:rsidP="00022F09">
      <w:pPr>
        <w:pStyle w:val="PL"/>
      </w:pPr>
      <w:r>
        <w:t xml:space="preserve">            enum:</w:t>
      </w:r>
    </w:p>
    <w:p w14:paraId="2633A8BB" w14:textId="77777777" w:rsidR="00022F09" w:rsidRDefault="00022F09" w:rsidP="00022F09">
      <w:pPr>
        <w:pStyle w:val="PL"/>
      </w:pPr>
      <w:r>
        <w:t xml:space="preserve">              - Ix</w:t>
      </w:r>
    </w:p>
    <w:p w14:paraId="26DCC54F" w14:textId="77777777" w:rsidR="00022F09" w:rsidRDefault="00022F09" w:rsidP="00022F09">
      <w:pPr>
        <w:pStyle w:val="PL"/>
      </w:pPr>
      <w:r>
        <w:t xml:space="preserve">              - Mx</w:t>
      </w:r>
    </w:p>
    <w:p w14:paraId="7E8A2417" w14:textId="77777777" w:rsidR="00022F09" w:rsidRDefault="00022F09" w:rsidP="00022F09">
      <w:pPr>
        <w:pStyle w:val="PL"/>
      </w:pPr>
      <w:r>
        <w:t xml:space="preserve">        E-CSCFInterfaces:</w:t>
      </w:r>
    </w:p>
    <w:p w14:paraId="14976FA2" w14:textId="77777777" w:rsidR="00022F09" w:rsidRDefault="00022F09" w:rsidP="00022F09">
      <w:pPr>
        <w:pStyle w:val="PL"/>
      </w:pPr>
      <w:r>
        <w:t xml:space="preserve">          type: array</w:t>
      </w:r>
    </w:p>
    <w:p w14:paraId="10A25546" w14:textId="77777777" w:rsidR="00022F09" w:rsidRDefault="00022F09" w:rsidP="00022F09">
      <w:pPr>
        <w:pStyle w:val="PL"/>
      </w:pPr>
      <w:r>
        <w:t xml:space="preserve">          items:</w:t>
      </w:r>
    </w:p>
    <w:p w14:paraId="3EAE137B" w14:textId="77777777" w:rsidR="00022F09" w:rsidRDefault="00022F09" w:rsidP="00022F09">
      <w:pPr>
        <w:pStyle w:val="PL"/>
      </w:pPr>
      <w:r>
        <w:t xml:space="preserve">            type: string</w:t>
      </w:r>
    </w:p>
    <w:p w14:paraId="372E203D" w14:textId="77777777" w:rsidR="00022F09" w:rsidRDefault="00022F09" w:rsidP="00022F09">
      <w:pPr>
        <w:pStyle w:val="PL"/>
      </w:pPr>
      <w:r>
        <w:t xml:space="preserve">            enum:</w:t>
      </w:r>
    </w:p>
    <w:p w14:paraId="7F9793BB" w14:textId="77777777" w:rsidR="00022F09" w:rsidRDefault="00022F09" w:rsidP="00022F09">
      <w:pPr>
        <w:pStyle w:val="PL"/>
      </w:pPr>
      <w:r>
        <w:t xml:space="preserve">              - Mw</w:t>
      </w:r>
    </w:p>
    <w:p w14:paraId="750B6963" w14:textId="77777777" w:rsidR="00022F09" w:rsidRDefault="00022F09" w:rsidP="00022F09">
      <w:pPr>
        <w:pStyle w:val="PL"/>
      </w:pPr>
      <w:r>
        <w:t xml:space="preserve">              - Ml</w:t>
      </w:r>
    </w:p>
    <w:p w14:paraId="51D6EFED" w14:textId="77777777" w:rsidR="00022F09" w:rsidRDefault="00022F09" w:rsidP="00022F09">
      <w:pPr>
        <w:pStyle w:val="PL"/>
      </w:pPr>
      <w:r>
        <w:t xml:space="preserve">              - Mm</w:t>
      </w:r>
    </w:p>
    <w:p w14:paraId="3DBF45C4" w14:textId="77777777" w:rsidR="00022F09" w:rsidRDefault="00022F09" w:rsidP="00022F09">
      <w:pPr>
        <w:pStyle w:val="PL"/>
      </w:pPr>
      <w:r>
        <w:t xml:space="preserve">              - Mi/Mg</w:t>
      </w:r>
    </w:p>
    <w:p w14:paraId="6DE454E7" w14:textId="77777777" w:rsidR="00022F09" w:rsidRDefault="00022F09" w:rsidP="00022F09">
      <w:pPr>
        <w:pStyle w:val="PL"/>
      </w:pPr>
      <w:r>
        <w:t xml:space="preserve">        BGCFInterfaces:</w:t>
      </w:r>
    </w:p>
    <w:p w14:paraId="6B9A26EA" w14:textId="77777777" w:rsidR="00022F09" w:rsidRDefault="00022F09" w:rsidP="00022F09">
      <w:pPr>
        <w:pStyle w:val="PL"/>
      </w:pPr>
      <w:r>
        <w:t xml:space="preserve">          type: array</w:t>
      </w:r>
    </w:p>
    <w:p w14:paraId="13D3C8BC" w14:textId="77777777" w:rsidR="00022F09" w:rsidRDefault="00022F09" w:rsidP="00022F09">
      <w:pPr>
        <w:pStyle w:val="PL"/>
      </w:pPr>
      <w:r>
        <w:t xml:space="preserve">          items:</w:t>
      </w:r>
    </w:p>
    <w:p w14:paraId="3EC8932A" w14:textId="77777777" w:rsidR="00022F09" w:rsidRDefault="00022F09" w:rsidP="00022F09">
      <w:pPr>
        <w:pStyle w:val="PL"/>
      </w:pPr>
      <w:r>
        <w:t xml:space="preserve">            type: string</w:t>
      </w:r>
    </w:p>
    <w:p w14:paraId="2FC274F2" w14:textId="77777777" w:rsidR="00022F09" w:rsidRDefault="00022F09" w:rsidP="00022F09">
      <w:pPr>
        <w:pStyle w:val="PL"/>
      </w:pPr>
      <w:r>
        <w:t xml:space="preserve">            enum:</w:t>
      </w:r>
    </w:p>
    <w:p w14:paraId="520D34B7" w14:textId="77777777" w:rsidR="00022F09" w:rsidRDefault="00022F09" w:rsidP="00022F09">
      <w:pPr>
        <w:pStyle w:val="PL"/>
      </w:pPr>
      <w:r>
        <w:t xml:space="preserve">              - Mi</w:t>
      </w:r>
    </w:p>
    <w:p w14:paraId="5FAC3149" w14:textId="77777777" w:rsidR="00022F09" w:rsidRDefault="00022F09" w:rsidP="00022F09">
      <w:pPr>
        <w:pStyle w:val="PL"/>
      </w:pPr>
      <w:r>
        <w:t xml:space="preserve">              - Mj</w:t>
      </w:r>
    </w:p>
    <w:p w14:paraId="6BEBB16E" w14:textId="77777777" w:rsidR="00022F09" w:rsidRDefault="00022F09" w:rsidP="00022F09">
      <w:pPr>
        <w:pStyle w:val="PL"/>
      </w:pPr>
      <w:r>
        <w:t xml:space="preserve">              - Mk</w:t>
      </w:r>
    </w:p>
    <w:p w14:paraId="4C02C917" w14:textId="77777777" w:rsidR="00022F09" w:rsidRDefault="00022F09" w:rsidP="00022F09">
      <w:pPr>
        <w:pStyle w:val="PL"/>
      </w:pPr>
      <w:r>
        <w:t xml:space="preserve">        ASInterfaces:</w:t>
      </w:r>
    </w:p>
    <w:p w14:paraId="21E94236" w14:textId="77777777" w:rsidR="00022F09" w:rsidRDefault="00022F09" w:rsidP="00022F09">
      <w:pPr>
        <w:pStyle w:val="PL"/>
      </w:pPr>
      <w:r>
        <w:t xml:space="preserve">          type: array</w:t>
      </w:r>
    </w:p>
    <w:p w14:paraId="0C9DD6B4" w14:textId="77777777" w:rsidR="00022F09" w:rsidRDefault="00022F09" w:rsidP="00022F09">
      <w:pPr>
        <w:pStyle w:val="PL"/>
      </w:pPr>
      <w:r>
        <w:t xml:space="preserve">          items:</w:t>
      </w:r>
    </w:p>
    <w:p w14:paraId="1E427D00" w14:textId="77777777" w:rsidR="00022F09" w:rsidRDefault="00022F09" w:rsidP="00022F09">
      <w:pPr>
        <w:pStyle w:val="PL"/>
      </w:pPr>
      <w:r>
        <w:t xml:space="preserve">            type: string</w:t>
      </w:r>
    </w:p>
    <w:p w14:paraId="77C23905" w14:textId="77777777" w:rsidR="00022F09" w:rsidRDefault="00022F09" w:rsidP="00022F09">
      <w:pPr>
        <w:pStyle w:val="PL"/>
      </w:pPr>
      <w:r>
        <w:t xml:space="preserve">            enum:</w:t>
      </w:r>
    </w:p>
    <w:p w14:paraId="711274B7" w14:textId="77777777" w:rsidR="00022F09" w:rsidRDefault="00022F09" w:rsidP="00022F09">
      <w:pPr>
        <w:pStyle w:val="PL"/>
      </w:pPr>
      <w:r>
        <w:t xml:space="preserve">              - Dh</w:t>
      </w:r>
    </w:p>
    <w:p w14:paraId="6C149314" w14:textId="77777777" w:rsidR="00022F09" w:rsidRDefault="00022F09" w:rsidP="00022F09">
      <w:pPr>
        <w:pStyle w:val="PL"/>
      </w:pPr>
      <w:r>
        <w:t xml:space="preserve">              - Sh</w:t>
      </w:r>
    </w:p>
    <w:p w14:paraId="6C5B572E" w14:textId="77777777" w:rsidR="00022F09" w:rsidRDefault="00022F09" w:rsidP="00022F09">
      <w:pPr>
        <w:pStyle w:val="PL"/>
      </w:pPr>
      <w:r>
        <w:t xml:space="preserve">              - ISC</w:t>
      </w:r>
    </w:p>
    <w:p w14:paraId="072C75BA" w14:textId="77777777" w:rsidR="00022F09" w:rsidRDefault="00022F09" w:rsidP="00022F09">
      <w:pPr>
        <w:pStyle w:val="PL"/>
      </w:pPr>
      <w:r>
        <w:t xml:space="preserve">              - Ut</w:t>
      </w:r>
    </w:p>
    <w:p w14:paraId="4FAD1758" w14:textId="77777777" w:rsidR="00022F09" w:rsidRDefault="00022F09" w:rsidP="00022F09">
      <w:pPr>
        <w:pStyle w:val="PL"/>
      </w:pPr>
      <w:r>
        <w:t xml:space="preserve">        HSSInterfaces:</w:t>
      </w:r>
    </w:p>
    <w:p w14:paraId="3E655C57" w14:textId="77777777" w:rsidR="00022F09" w:rsidRDefault="00022F09" w:rsidP="00022F09">
      <w:pPr>
        <w:pStyle w:val="PL"/>
      </w:pPr>
      <w:r>
        <w:t xml:space="preserve">          type: array</w:t>
      </w:r>
    </w:p>
    <w:p w14:paraId="5194597C" w14:textId="77777777" w:rsidR="00022F09" w:rsidRDefault="00022F09" w:rsidP="00022F09">
      <w:pPr>
        <w:pStyle w:val="PL"/>
      </w:pPr>
      <w:r>
        <w:t xml:space="preserve">          items:</w:t>
      </w:r>
    </w:p>
    <w:p w14:paraId="4339C8C2" w14:textId="77777777" w:rsidR="00022F09" w:rsidRDefault="00022F09" w:rsidP="00022F09">
      <w:pPr>
        <w:pStyle w:val="PL"/>
      </w:pPr>
      <w:r>
        <w:t xml:space="preserve">            type: string</w:t>
      </w:r>
    </w:p>
    <w:p w14:paraId="1AD784BC" w14:textId="77777777" w:rsidR="00022F09" w:rsidRDefault="00022F09" w:rsidP="00022F09">
      <w:pPr>
        <w:pStyle w:val="PL"/>
      </w:pPr>
      <w:r>
        <w:t xml:space="preserve">            enum:</w:t>
      </w:r>
    </w:p>
    <w:p w14:paraId="590BD3FF" w14:textId="77777777" w:rsidR="00022F09" w:rsidRDefault="00022F09" w:rsidP="00022F09">
      <w:pPr>
        <w:pStyle w:val="PL"/>
      </w:pPr>
      <w:r>
        <w:t xml:space="preserve">              - MAP-C</w:t>
      </w:r>
    </w:p>
    <w:p w14:paraId="35D0C437" w14:textId="77777777" w:rsidR="00022F09" w:rsidRDefault="00022F09" w:rsidP="00022F09">
      <w:pPr>
        <w:pStyle w:val="PL"/>
      </w:pPr>
      <w:r>
        <w:t xml:space="preserve">              - MAP-D</w:t>
      </w:r>
    </w:p>
    <w:p w14:paraId="25043F02" w14:textId="77777777" w:rsidR="00022F09" w:rsidRDefault="00022F09" w:rsidP="00022F09">
      <w:pPr>
        <w:pStyle w:val="PL"/>
      </w:pPr>
      <w:r>
        <w:t xml:space="preserve">              - Gc</w:t>
      </w:r>
    </w:p>
    <w:p w14:paraId="2EF1FF14" w14:textId="77777777" w:rsidR="00022F09" w:rsidRDefault="00022F09" w:rsidP="00022F09">
      <w:pPr>
        <w:pStyle w:val="PL"/>
      </w:pPr>
      <w:r>
        <w:t xml:space="preserve">              - Gr</w:t>
      </w:r>
    </w:p>
    <w:p w14:paraId="14D36375" w14:textId="77777777" w:rsidR="00022F09" w:rsidRDefault="00022F09" w:rsidP="00022F09">
      <w:pPr>
        <w:pStyle w:val="PL"/>
      </w:pPr>
      <w:r>
        <w:t xml:space="preserve">              - Cx</w:t>
      </w:r>
    </w:p>
    <w:p w14:paraId="0C9B3408" w14:textId="77777777" w:rsidR="00022F09" w:rsidRDefault="00022F09" w:rsidP="00022F09">
      <w:pPr>
        <w:pStyle w:val="PL"/>
      </w:pPr>
      <w:r>
        <w:t xml:space="preserve">              - S6d</w:t>
      </w:r>
    </w:p>
    <w:p w14:paraId="3927D70C" w14:textId="77777777" w:rsidR="00022F09" w:rsidRDefault="00022F09" w:rsidP="00022F09">
      <w:pPr>
        <w:pStyle w:val="PL"/>
      </w:pPr>
      <w:r>
        <w:t xml:space="preserve">              - S6a</w:t>
      </w:r>
    </w:p>
    <w:p w14:paraId="4871AD6B" w14:textId="77777777" w:rsidR="00022F09" w:rsidRDefault="00022F09" w:rsidP="00022F09">
      <w:pPr>
        <w:pStyle w:val="PL"/>
      </w:pPr>
      <w:r>
        <w:t xml:space="preserve">              - Sh</w:t>
      </w:r>
    </w:p>
    <w:p w14:paraId="4C16B557" w14:textId="77777777" w:rsidR="00022F09" w:rsidRDefault="00022F09" w:rsidP="00022F09">
      <w:pPr>
        <w:pStyle w:val="PL"/>
      </w:pPr>
      <w:r>
        <w:t xml:space="preserve">              - N70</w:t>
      </w:r>
    </w:p>
    <w:p w14:paraId="1E37B1C9" w14:textId="77777777" w:rsidR="00022F09" w:rsidRDefault="00022F09" w:rsidP="00022F09">
      <w:pPr>
        <w:pStyle w:val="PL"/>
      </w:pPr>
      <w:r>
        <w:t xml:space="preserve">              - N71</w:t>
      </w:r>
    </w:p>
    <w:p w14:paraId="59AC2411" w14:textId="77777777" w:rsidR="00022F09" w:rsidRDefault="00022F09" w:rsidP="00022F09">
      <w:pPr>
        <w:pStyle w:val="PL"/>
      </w:pPr>
      <w:r>
        <w:t xml:space="preserve">              - NU1</w:t>
      </w:r>
    </w:p>
    <w:p w14:paraId="3BF074EC" w14:textId="77777777" w:rsidR="00022F09" w:rsidRDefault="00022F09" w:rsidP="00022F09">
      <w:pPr>
        <w:pStyle w:val="PL"/>
      </w:pPr>
      <w:r>
        <w:t xml:space="preserve">        EIRInterfaces:</w:t>
      </w:r>
    </w:p>
    <w:p w14:paraId="12C245EC" w14:textId="77777777" w:rsidR="00022F09" w:rsidRDefault="00022F09" w:rsidP="00022F09">
      <w:pPr>
        <w:pStyle w:val="PL"/>
      </w:pPr>
      <w:r>
        <w:t xml:space="preserve">          type: array</w:t>
      </w:r>
    </w:p>
    <w:p w14:paraId="42012D73" w14:textId="77777777" w:rsidR="00022F09" w:rsidRDefault="00022F09" w:rsidP="00022F09">
      <w:pPr>
        <w:pStyle w:val="PL"/>
      </w:pPr>
      <w:r>
        <w:t xml:space="preserve">          items:</w:t>
      </w:r>
    </w:p>
    <w:p w14:paraId="42396FE4" w14:textId="77777777" w:rsidR="00022F09" w:rsidRDefault="00022F09" w:rsidP="00022F09">
      <w:pPr>
        <w:pStyle w:val="PL"/>
      </w:pPr>
      <w:r>
        <w:t xml:space="preserve">            type: string</w:t>
      </w:r>
    </w:p>
    <w:p w14:paraId="308652DF" w14:textId="77777777" w:rsidR="00022F09" w:rsidRDefault="00022F09" w:rsidP="00022F09">
      <w:pPr>
        <w:pStyle w:val="PL"/>
      </w:pPr>
      <w:r>
        <w:t xml:space="preserve">            enum:</w:t>
      </w:r>
    </w:p>
    <w:p w14:paraId="2C261512" w14:textId="77777777" w:rsidR="00022F09" w:rsidRDefault="00022F09" w:rsidP="00022F09">
      <w:pPr>
        <w:pStyle w:val="PL"/>
      </w:pPr>
      <w:r>
        <w:t xml:space="preserve">              - MAP-F</w:t>
      </w:r>
    </w:p>
    <w:p w14:paraId="4C032822" w14:textId="77777777" w:rsidR="00022F09" w:rsidRDefault="00022F09" w:rsidP="00022F09">
      <w:pPr>
        <w:pStyle w:val="PL"/>
      </w:pPr>
      <w:r>
        <w:t xml:space="preserve">              - S13</w:t>
      </w:r>
    </w:p>
    <w:p w14:paraId="30277CF7" w14:textId="77777777" w:rsidR="00022F09" w:rsidRDefault="00022F09" w:rsidP="00022F09">
      <w:pPr>
        <w:pStyle w:val="PL"/>
      </w:pPr>
      <w:r>
        <w:t xml:space="preserve">              - MAP-Gf</w:t>
      </w:r>
    </w:p>
    <w:p w14:paraId="75F1D6AF" w14:textId="77777777" w:rsidR="00022F09" w:rsidRDefault="00022F09" w:rsidP="00022F09">
      <w:pPr>
        <w:pStyle w:val="PL"/>
      </w:pPr>
      <w:r>
        <w:t xml:space="preserve">        BM-SCInterfaces:</w:t>
      </w:r>
    </w:p>
    <w:p w14:paraId="59C5F84D" w14:textId="77777777" w:rsidR="00022F09" w:rsidRDefault="00022F09" w:rsidP="00022F09">
      <w:pPr>
        <w:pStyle w:val="PL"/>
      </w:pPr>
      <w:r>
        <w:t xml:space="preserve">          type: array</w:t>
      </w:r>
    </w:p>
    <w:p w14:paraId="1AD37E36" w14:textId="77777777" w:rsidR="00022F09" w:rsidRDefault="00022F09" w:rsidP="00022F09">
      <w:pPr>
        <w:pStyle w:val="PL"/>
      </w:pPr>
      <w:r>
        <w:t xml:space="preserve">          items:</w:t>
      </w:r>
    </w:p>
    <w:p w14:paraId="3E9DA819" w14:textId="77777777" w:rsidR="00022F09" w:rsidRDefault="00022F09" w:rsidP="00022F09">
      <w:pPr>
        <w:pStyle w:val="PL"/>
      </w:pPr>
      <w:r>
        <w:t xml:space="preserve">            type: string</w:t>
      </w:r>
    </w:p>
    <w:p w14:paraId="41468FB0" w14:textId="77777777" w:rsidR="00022F09" w:rsidRDefault="00022F09" w:rsidP="00022F09">
      <w:pPr>
        <w:pStyle w:val="PL"/>
      </w:pPr>
      <w:r>
        <w:t xml:space="preserve">            enum:</w:t>
      </w:r>
    </w:p>
    <w:p w14:paraId="4B032D27" w14:textId="77777777" w:rsidR="00022F09" w:rsidRDefault="00022F09" w:rsidP="00022F09">
      <w:pPr>
        <w:pStyle w:val="PL"/>
      </w:pPr>
      <w:r>
        <w:t xml:space="preserve">              - Gmb</w:t>
      </w:r>
    </w:p>
    <w:p w14:paraId="53E7FF51" w14:textId="77777777" w:rsidR="00022F09" w:rsidRDefault="00022F09" w:rsidP="00022F09">
      <w:pPr>
        <w:pStyle w:val="PL"/>
      </w:pPr>
      <w:r>
        <w:t xml:space="preserve">        MMEInterfaces:</w:t>
      </w:r>
    </w:p>
    <w:p w14:paraId="063AB194" w14:textId="77777777" w:rsidR="00022F09" w:rsidRDefault="00022F09" w:rsidP="00022F09">
      <w:pPr>
        <w:pStyle w:val="PL"/>
      </w:pPr>
      <w:r>
        <w:t xml:space="preserve">          type: array</w:t>
      </w:r>
    </w:p>
    <w:p w14:paraId="14BB2481" w14:textId="77777777" w:rsidR="00022F09" w:rsidRDefault="00022F09" w:rsidP="00022F09">
      <w:pPr>
        <w:pStyle w:val="PL"/>
      </w:pPr>
      <w:r>
        <w:t xml:space="preserve">          items:</w:t>
      </w:r>
    </w:p>
    <w:p w14:paraId="6A742301" w14:textId="77777777" w:rsidR="00022F09" w:rsidRDefault="00022F09" w:rsidP="00022F09">
      <w:pPr>
        <w:pStyle w:val="PL"/>
      </w:pPr>
      <w:r>
        <w:t xml:space="preserve">            type: string</w:t>
      </w:r>
    </w:p>
    <w:p w14:paraId="046FDBC5" w14:textId="77777777" w:rsidR="00022F09" w:rsidRDefault="00022F09" w:rsidP="00022F09">
      <w:pPr>
        <w:pStyle w:val="PL"/>
      </w:pPr>
      <w:r>
        <w:t xml:space="preserve">            enum:</w:t>
      </w:r>
    </w:p>
    <w:p w14:paraId="524ED873" w14:textId="77777777" w:rsidR="00022F09" w:rsidRDefault="00022F09" w:rsidP="00022F09">
      <w:pPr>
        <w:pStyle w:val="PL"/>
      </w:pPr>
      <w:r>
        <w:t xml:space="preserve">              - S1-MME</w:t>
      </w:r>
    </w:p>
    <w:p w14:paraId="35D2A359" w14:textId="77777777" w:rsidR="00022F09" w:rsidRDefault="00022F09" w:rsidP="00022F09">
      <w:pPr>
        <w:pStyle w:val="PL"/>
      </w:pPr>
      <w:r>
        <w:t xml:space="preserve">              - S3</w:t>
      </w:r>
    </w:p>
    <w:p w14:paraId="6CD15290" w14:textId="77777777" w:rsidR="00022F09" w:rsidRDefault="00022F09" w:rsidP="00022F09">
      <w:pPr>
        <w:pStyle w:val="PL"/>
      </w:pPr>
      <w:r>
        <w:t xml:space="preserve">              - S6a</w:t>
      </w:r>
    </w:p>
    <w:p w14:paraId="35595839" w14:textId="77777777" w:rsidR="00022F09" w:rsidRDefault="00022F09" w:rsidP="00022F09">
      <w:pPr>
        <w:pStyle w:val="PL"/>
      </w:pPr>
      <w:r>
        <w:t xml:space="preserve">              - S10</w:t>
      </w:r>
    </w:p>
    <w:p w14:paraId="3F9A4A90" w14:textId="77777777" w:rsidR="00022F09" w:rsidRDefault="00022F09" w:rsidP="00022F09">
      <w:pPr>
        <w:pStyle w:val="PL"/>
      </w:pPr>
      <w:r>
        <w:t xml:space="preserve">              - S11</w:t>
      </w:r>
    </w:p>
    <w:p w14:paraId="1D2B5792" w14:textId="77777777" w:rsidR="00022F09" w:rsidRDefault="00022F09" w:rsidP="00022F09">
      <w:pPr>
        <w:pStyle w:val="PL"/>
      </w:pPr>
      <w:r>
        <w:t xml:space="preserve">              - S13</w:t>
      </w:r>
    </w:p>
    <w:p w14:paraId="22CB4D0A" w14:textId="77777777" w:rsidR="00022F09" w:rsidRDefault="00022F09" w:rsidP="00022F09">
      <w:pPr>
        <w:pStyle w:val="PL"/>
      </w:pPr>
      <w:r>
        <w:t xml:space="preserve">        SGWInterfaces:</w:t>
      </w:r>
    </w:p>
    <w:p w14:paraId="6C5739AB" w14:textId="77777777" w:rsidR="00022F09" w:rsidRDefault="00022F09" w:rsidP="00022F09">
      <w:pPr>
        <w:pStyle w:val="PL"/>
      </w:pPr>
      <w:r>
        <w:t xml:space="preserve">          type: array</w:t>
      </w:r>
    </w:p>
    <w:p w14:paraId="694C486F" w14:textId="77777777" w:rsidR="00022F09" w:rsidRDefault="00022F09" w:rsidP="00022F09">
      <w:pPr>
        <w:pStyle w:val="PL"/>
      </w:pPr>
      <w:r>
        <w:t xml:space="preserve">          items:</w:t>
      </w:r>
    </w:p>
    <w:p w14:paraId="2E83B925" w14:textId="77777777" w:rsidR="00022F09" w:rsidRDefault="00022F09" w:rsidP="00022F09">
      <w:pPr>
        <w:pStyle w:val="PL"/>
      </w:pPr>
      <w:r>
        <w:t xml:space="preserve">            type: string</w:t>
      </w:r>
    </w:p>
    <w:p w14:paraId="0E628CB9" w14:textId="77777777" w:rsidR="00022F09" w:rsidRDefault="00022F09" w:rsidP="00022F09">
      <w:pPr>
        <w:pStyle w:val="PL"/>
      </w:pPr>
      <w:r>
        <w:t xml:space="preserve">            enum:</w:t>
      </w:r>
    </w:p>
    <w:p w14:paraId="75BD453C" w14:textId="77777777" w:rsidR="00022F09" w:rsidRDefault="00022F09" w:rsidP="00022F09">
      <w:pPr>
        <w:pStyle w:val="PL"/>
      </w:pPr>
      <w:r>
        <w:t xml:space="preserve">              - S4</w:t>
      </w:r>
    </w:p>
    <w:p w14:paraId="7915F931" w14:textId="77777777" w:rsidR="00022F09" w:rsidRDefault="00022F09" w:rsidP="00022F09">
      <w:pPr>
        <w:pStyle w:val="PL"/>
      </w:pPr>
      <w:r>
        <w:t xml:space="preserve">              - S5</w:t>
      </w:r>
    </w:p>
    <w:p w14:paraId="5B05CA4E" w14:textId="77777777" w:rsidR="00022F09" w:rsidRDefault="00022F09" w:rsidP="00022F09">
      <w:pPr>
        <w:pStyle w:val="PL"/>
      </w:pPr>
      <w:r>
        <w:lastRenderedPageBreak/>
        <w:t xml:space="preserve">              - S8</w:t>
      </w:r>
    </w:p>
    <w:p w14:paraId="082EF5C5" w14:textId="77777777" w:rsidR="00022F09" w:rsidRDefault="00022F09" w:rsidP="00022F09">
      <w:pPr>
        <w:pStyle w:val="PL"/>
      </w:pPr>
      <w:r>
        <w:t xml:space="preserve">              - S11</w:t>
      </w:r>
    </w:p>
    <w:p w14:paraId="0C973B78" w14:textId="77777777" w:rsidR="00022F09" w:rsidRDefault="00022F09" w:rsidP="00022F09">
      <w:pPr>
        <w:pStyle w:val="PL"/>
      </w:pPr>
      <w:r>
        <w:t xml:space="preserve">              - Gxc</w:t>
      </w:r>
    </w:p>
    <w:p w14:paraId="20D12737" w14:textId="77777777" w:rsidR="00022F09" w:rsidRDefault="00022F09" w:rsidP="00022F09">
      <w:pPr>
        <w:pStyle w:val="PL"/>
      </w:pPr>
      <w:r>
        <w:t xml:space="preserve">        PDN_GWInterfaces:</w:t>
      </w:r>
    </w:p>
    <w:p w14:paraId="12DA1A70" w14:textId="77777777" w:rsidR="00022F09" w:rsidRDefault="00022F09" w:rsidP="00022F09">
      <w:pPr>
        <w:pStyle w:val="PL"/>
      </w:pPr>
      <w:r>
        <w:t xml:space="preserve">          type: array</w:t>
      </w:r>
    </w:p>
    <w:p w14:paraId="5434E9AB" w14:textId="77777777" w:rsidR="00022F09" w:rsidRDefault="00022F09" w:rsidP="00022F09">
      <w:pPr>
        <w:pStyle w:val="PL"/>
      </w:pPr>
      <w:r>
        <w:t xml:space="preserve">          items:</w:t>
      </w:r>
    </w:p>
    <w:p w14:paraId="0CF51AB1" w14:textId="77777777" w:rsidR="00022F09" w:rsidRDefault="00022F09" w:rsidP="00022F09">
      <w:pPr>
        <w:pStyle w:val="PL"/>
      </w:pPr>
      <w:r>
        <w:t xml:space="preserve">            type: string</w:t>
      </w:r>
    </w:p>
    <w:p w14:paraId="320DBC69" w14:textId="77777777" w:rsidR="00022F09" w:rsidRDefault="00022F09" w:rsidP="00022F09">
      <w:pPr>
        <w:pStyle w:val="PL"/>
      </w:pPr>
      <w:r>
        <w:t xml:space="preserve">            enum:</w:t>
      </w:r>
    </w:p>
    <w:p w14:paraId="5401E641" w14:textId="77777777" w:rsidR="00022F09" w:rsidRDefault="00022F09" w:rsidP="00022F09">
      <w:pPr>
        <w:pStyle w:val="PL"/>
      </w:pPr>
      <w:r>
        <w:t xml:space="preserve">              - S2a</w:t>
      </w:r>
    </w:p>
    <w:p w14:paraId="67EB2AD8" w14:textId="77777777" w:rsidR="00022F09" w:rsidRDefault="00022F09" w:rsidP="00022F09">
      <w:pPr>
        <w:pStyle w:val="PL"/>
      </w:pPr>
      <w:r>
        <w:t xml:space="preserve">              - S2b</w:t>
      </w:r>
    </w:p>
    <w:p w14:paraId="43D79B80" w14:textId="77777777" w:rsidR="00022F09" w:rsidRDefault="00022F09" w:rsidP="00022F09">
      <w:pPr>
        <w:pStyle w:val="PL"/>
      </w:pPr>
      <w:r>
        <w:t xml:space="preserve">              - S2c</w:t>
      </w:r>
    </w:p>
    <w:p w14:paraId="41756114" w14:textId="77777777" w:rsidR="00022F09" w:rsidRDefault="00022F09" w:rsidP="00022F09">
      <w:pPr>
        <w:pStyle w:val="PL"/>
      </w:pPr>
      <w:r>
        <w:t xml:space="preserve">              - S5</w:t>
      </w:r>
    </w:p>
    <w:p w14:paraId="4F1A2577" w14:textId="77777777" w:rsidR="00022F09" w:rsidRDefault="00022F09" w:rsidP="00022F09">
      <w:pPr>
        <w:pStyle w:val="PL"/>
      </w:pPr>
      <w:r>
        <w:t xml:space="preserve">              - S6b</w:t>
      </w:r>
    </w:p>
    <w:p w14:paraId="391C20F8" w14:textId="77777777" w:rsidR="00022F09" w:rsidRDefault="00022F09" w:rsidP="00022F09">
      <w:pPr>
        <w:pStyle w:val="PL"/>
      </w:pPr>
      <w:r>
        <w:t xml:space="preserve">              - Gx</w:t>
      </w:r>
    </w:p>
    <w:p w14:paraId="0729A2AA" w14:textId="77777777" w:rsidR="00022F09" w:rsidRDefault="00022F09" w:rsidP="00022F09">
      <w:pPr>
        <w:pStyle w:val="PL"/>
      </w:pPr>
      <w:r>
        <w:t xml:space="preserve">              - S8</w:t>
      </w:r>
    </w:p>
    <w:p w14:paraId="6351FBB1" w14:textId="77777777" w:rsidR="00022F09" w:rsidRDefault="00022F09" w:rsidP="00022F09">
      <w:pPr>
        <w:pStyle w:val="PL"/>
      </w:pPr>
      <w:r>
        <w:t xml:space="preserve">              - SGi</w:t>
      </w:r>
    </w:p>
    <w:p w14:paraId="5B31AE62" w14:textId="77777777" w:rsidR="00022F09" w:rsidRDefault="00022F09" w:rsidP="00022F09">
      <w:pPr>
        <w:pStyle w:val="PL"/>
      </w:pPr>
      <w:r>
        <w:t xml:space="preserve">        eNBInterfaces:</w:t>
      </w:r>
    </w:p>
    <w:p w14:paraId="1BFBD3D3" w14:textId="77777777" w:rsidR="00022F09" w:rsidRDefault="00022F09" w:rsidP="00022F09">
      <w:pPr>
        <w:pStyle w:val="PL"/>
      </w:pPr>
      <w:r>
        <w:t xml:space="preserve">          type: array</w:t>
      </w:r>
    </w:p>
    <w:p w14:paraId="26FA008C" w14:textId="77777777" w:rsidR="00022F09" w:rsidRDefault="00022F09" w:rsidP="00022F09">
      <w:pPr>
        <w:pStyle w:val="PL"/>
      </w:pPr>
      <w:r>
        <w:t xml:space="preserve">          items:</w:t>
      </w:r>
    </w:p>
    <w:p w14:paraId="5FF3CBDB" w14:textId="77777777" w:rsidR="00022F09" w:rsidRDefault="00022F09" w:rsidP="00022F09">
      <w:pPr>
        <w:pStyle w:val="PL"/>
      </w:pPr>
      <w:r>
        <w:t xml:space="preserve">            type: string</w:t>
      </w:r>
    </w:p>
    <w:p w14:paraId="26E077F6" w14:textId="77777777" w:rsidR="00022F09" w:rsidRDefault="00022F09" w:rsidP="00022F09">
      <w:pPr>
        <w:pStyle w:val="PL"/>
      </w:pPr>
      <w:r>
        <w:t xml:space="preserve">            enum:</w:t>
      </w:r>
    </w:p>
    <w:p w14:paraId="0C66E552" w14:textId="77777777" w:rsidR="00022F09" w:rsidRPr="00A62E11" w:rsidRDefault="00022F09" w:rsidP="00022F09">
      <w:pPr>
        <w:pStyle w:val="PL"/>
        <w:rPr>
          <w:lang w:val="fr-FR"/>
        </w:rPr>
      </w:pPr>
      <w:r>
        <w:t xml:space="preserve">              </w:t>
      </w:r>
      <w:r w:rsidRPr="00A62E11">
        <w:rPr>
          <w:lang w:val="fr-FR"/>
        </w:rPr>
        <w:t>- S1-MME</w:t>
      </w:r>
    </w:p>
    <w:p w14:paraId="6278432B" w14:textId="77777777" w:rsidR="00022F09" w:rsidRPr="00A62E11" w:rsidRDefault="00022F09" w:rsidP="00022F09">
      <w:pPr>
        <w:pStyle w:val="PL"/>
        <w:rPr>
          <w:lang w:val="fr-FR"/>
        </w:rPr>
      </w:pPr>
      <w:r w:rsidRPr="00A62E11">
        <w:rPr>
          <w:lang w:val="fr-FR"/>
        </w:rPr>
        <w:t xml:space="preserve">              - X2</w:t>
      </w:r>
    </w:p>
    <w:p w14:paraId="3AB5B44B" w14:textId="77777777" w:rsidR="00022F09" w:rsidRPr="00A62E11" w:rsidRDefault="00022F09" w:rsidP="00022F09">
      <w:pPr>
        <w:pStyle w:val="PL"/>
        <w:rPr>
          <w:lang w:val="fr-FR"/>
        </w:rPr>
      </w:pPr>
      <w:r w:rsidRPr="00A62E11">
        <w:rPr>
          <w:lang w:val="fr-FR"/>
        </w:rPr>
        <w:t xml:space="preserve">        en-gNBInterfaces:</w:t>
      </w:r>
    </w:p>
    <w:p w14:paraId="67D27BC2" w14:textId="77777777" w:rsidR="00022F09" w:rsidRDefault="00022F09" w:rsidP="00022F09">
      <w:pPr>
        <w:pStyle w:val="PL"/>
      </w:pPr>
      <w:r w:rsidRPr="00A62E11">
        <w:rPr>
          <w:lang w:val="fr-FR"/>
        </w:rPr>
        <w:t xml:space="preserve">          </w:t>
      </w:r>
      <w:r>
        <w:t>type: array</w:t>
      </w:r>
    </w:p>
    <w:p w14:paraId="10E2AB81" w14:textId="77777777" w:rsidR="00022F09" w:rsidRDefault="00022F09" w:rsidP="00022F09">
      <w:pPr>
        <w:pStyle w:val="PL"/>
      </w:pPr>
      <w:r>
        <w:t xml:space="preserve">          items:</w:t>
      </w:r>
    </w:p>
    <w:p w14:paraId="62DA2829" w14:textId="77777777" w:rsidR="00022F09" w:rsidRDefault="00022F09" w:rsidP="00022F09">
      <w:pPr>
        <w:pStyle w:val="PL"/>
      </w:pPr>
      <w:r>
        <w:t xml:space="preserve">            type: string</w:t>
      </w:r>
    </w:p>
    <w:p w14:paraId="6643A4DA" w14:textId="77777777" w:rsidR="00022F09" w:rsidRDefault="00022F09" w:rsidP="00022F09">
      <w:pPr>
        <w:pStyle w:val="PL"/>
      </w:pPr>
      <w:r>
        <w:t xml:space="preserve">            enum:</w:t>
      </w:r>
    </w:p>
    <w:p w14:paraId="4C1837FB" w14:textId="77777777" w:rsidR="00022F09" w:rsidRPr="00A62E11" w:rsidRDefault="00022F09" w:rsidP="00022F09">
      <w:pPr>
        <w:pStyle w:val="PL"/>
        <w:rPr>
          <w:lang w:val="fr-FR"/>
        </w:rPr>
      </w:pPr>
      <w:r>
        <w:t xml:space="preserve">              </w:t>
      </w:r>
      <w:r w:rsidRPr="00A62E11">
        <w:rPr>
          <w:lang w:val="fr-FR"/>
        </w:rPr>
        <w:t>- S1-MME</w:t>
      </w:r>
    </w:p>
    <w:p w14:paraId="58286A87" w14:textId="77777777" w:rsidR="00022F09" w:rsidRPr="00A62E11" w:rsidRDefault="00022F09" w:rsidP="00022F09">
      <w:pPr>
        <w:pStyle w:val="PL"/>
        <w:rPr>
          <w:lang w:val="fr-FR"/>
        </w:rPr>
      </w:pPr>
      <w:r w:rsidRPr="00A62E11">
        <w:rPr>
          <w:lang w:val="fr-FR"/>
        </w:rPr>
        <w:t xml:space="preserve">              - X2</w:t>
      </w:r>
    </w:p>
    <w:p w14:paraId="218BAEC9" w14:textId="77777777" w:rsidR="00022F09" w:rsidRPr="00A62E11" w:rsidRDefault="00022F09" w:rsidP="00022F09">
      <w:pPr>
        <w:pStyle w:val="PL"/>
        <w:rPr>
          <w:lang w:val="fr-FR"/>
        </w:rPr>
      </w:pPr>
      <w:r w:rsidRPr="00A62E11">
        <w:rPr>
          <w:lang w:val="fr-FR"/>
        </w:rPr>
        <w:t xml:space="preserve">              - Uu</w:t>
      </w:r>
    </w:p>
    <w:p w14:paraId="06BD2486" w14:textId="77777777" w:rsidR="00022F09" w:rsidRPr="00A62E11" w:rsidRDefault="00022F09" w:rsidP="00022F09">
      <w:pPr>
        <w:pStyle w:val="PL"/>
        <w:rPr>
          <w:lang w:val="fr-FR"/>
        </w:rPr>
      </w:pPr>
      <w:r w:rsidRPr="00A62E11">
        <w:rPr>
          <w:lang w:val="fr-FR"/>
        </w:rPr>
        <w:t xml:space="preserve">              - F1-C</w:t>
      </w:r>
    </w:p>
    <w:p w14:paraId="212ED171" w14:textId="77777777" w:rsidR="00022F09" w:rsidRPr="00A62E11" w:rsidRDefault="00022F09" w:rsidP="00022F09">
      <w:pPr>
        <w:pStyle w:val="PL"/>
        <w:rPr>
          <w:lang w:val="fr-FR"/>
        </w:rPr>
      </w:pPr>
      <w:r w:rsidRPr="00A62E11">
        <w:rPr>
          <w:lang w:val="fr-FR"/>
        </w:rPr>
        <w:t xml:space="preserve">              - E1</w:t>
      </w:r>
    </w:p>
    <w:p w14:paraId="1C25AEB3" w14:textId="77777777" w:rsidR="00022F09" w:rsidRDefault="00022F09" w:rsidP="00022F09">
      <w:pPr>
        <w:pStyle w:val="PL"/>
      </w:pPr>
      <w:r w:rsidRPr="00A62E11">
        <w:rPr>
          <w:lang w:val="fr-FR"/>
        </w:rPr>
        <w:t xml:space="preserve">        </w:t>
      </w:r>
      <w:r>
        <w:t>AMFInterfaces:</w:t>
      </w:r>
    </w:p>
    <w:p w14:paraId="6CABC9EA" w14:textId="77777777" w:rsidR="00022F09" w:rsidRDefault="00022F09" w:rsidP="00022F09">
      <w:pPr>
        <w:pStyle w:val="PL"/>
      </w:pPr>
      <w:r>
        <w:t xml:space="preserve">          type: array</w:t>
      </w:r>
    </w:p>
    <w:p w14:paraId="156DFB64" w14:textId="77777777" w:rsidR="00022F09" w:rsidRDefault="00022F09" w:rsidP="00022F09">
      <w:pPr>
        <w:pStyle w:val="PL"/>
      </w:pPr>
      <w:r>
        <w:t xml:space="preserve">          items:</w:t>
      </w:r>
    </w:p>
    <w:p w14:paraId="3751D5AA" w14:textId="77777777" w:rsidR="00022F09" w:rsidRDefault="00022F09" w:rsidP="00022F09">
      <w:pPr>
        <w:pStyle w:val="PL"/>
      </w:pPr>
      <w:r>
        <w:t xml:space="preserve">            type: string</w:t>
      </w:r>
    </w:p>
    <w:p w14:paraId="597EA649" w14:textId="77777777" w:rsidR="00022F09" w:rsidRDefault="00022F09" w:rsidP="00022F09">
      <w:pPr>
        <w:pStyle w:val="PL"/>
      </w:pPr>
      <w:r>
        <w:t xml:space="preserve">            enum:</w:t>
      </w:r>
    </w:p>
    <w:p w14:paraId="6ABE1BF4" w14:textId="77777777" w:rsidR="00022F09" w:rsidRDefault="00022F09" w:rsidP="00022F09">
      <w:pPr>
        <w:pStyle w:val="PL"/>
      </w:pPr>
      <w:r>
        <w:t xml:space="preserve">              - N1</w:t>
      </w:r>
    </w:p>
    <w:p w14:paraId="1A434CE4" w14:textId="77777777" w:rsidR="00022F09" w:rsidRDefault="00022F09" w:rsidP="00022F09">
      <w:pPr>
        <w:pStyle w:val="PL"/>
      </w:pPr>
      <w:r>
        <w:t xml:space="preserve">              - N2</w:t>
      </w:r>
    </w:p>
    <w:p w14:paraId="22E973DD" w14:textId="77777777" w:rsidR="00022F09" w:rsidRDefault="00022F09" w:rsidP="00022F09">
      <w:pPr>
        <w:pStyle w:val="PL"/>
      </w:pPr>
      <w:r>
        <w:t xml:space="preserve">              - N8</w:t>
      </w:r>
    </w:p>
    <w:p w14:paraId="710E9F21" w14:textId="77777777" w:rsidR="00022F09" w:rsidRDefault="00022F09" w:rsidP="00022F09">
      <w:pPr>
        <w:pStyle w:val="PL"/>
      </w:pPr>
      <w:r>
        <w:t xml:space="preserve">              - N11</w:t>
      </w:r>
    </w:p>
    <w:p w14:paraId="58FB9785" w14:textId="77777777" w:rsidR="00022F09" w:rsidRDefault="00022F09" w:rsidP="00022F09">
      <w:pPr>
        <w:pStyle w:val="PL"/>
      </w:pPr>
      <w:r>
        <w:t xml:space="preserve">              - N12</w:t>
      </w:r>
    </w:p>
    <w:p w14:paraId="46F09DC3" w14:textId="77777777" w:rsidR="00022F09" w:rsidRDefault="00022F09" w:rsidP="00022F09">
      <w:pPr>
        <w:pStyle w:val="PL"/>
      </w:pPr>
      <w:r>
        <w:t xml:space="preserve">              - N14</w:t>
      </w:r>
    </w:p>
    <w:p w14:paraId="17E11084" w14:textId="77777777" w:rsidR="00022F09" w:rsidRDefault="00022F09" w:rsidP="00022F09">
      <w:pPr>
        <w:pStyle w:val="PL"/>
      </w:pPr>
      <w:r>
        <w:t xml:space="preserve">              - N15</w:t>
      </w:r>
    </w:p>
    <w:p w14:paraId="30436727" w14:textId="77777777" w:rsidR="00022F09" w:rsidRDefault="00022F09" w:rsidP="00022F09">
      <w:pPr>
        <w:pStyle w:val="PL"/>
      </w:pPr>
      <w:r>
        <w:t xml:space="preserve">              - N20</w:t>
      </w:r>
    </w:p>
    <w:p w14:paraId="24D91CC9" w14:textId="77777777" w:rsidR="00022F09" w:rsidRDefault="00022F09" w:rsidP="00022F09">
      <w:pPr>
        <w:pStyle w:val="PL"/>
      </w:pPr>
      <w:r>
        <w:t xml:space="preserve">              - N22</w:t>
      </w:r>
    </w:p>
    <w:p w14:paraId="383207CA" w14:textId="77777777" w:rsidR="00022F09" w:rsidRDefault="00022F09" w:rsidP="00022F09">
      <w:pPr>
        <w:pStyle w:val="PL"/>
      </w:pPr>
      <w:r>
        <w:t xml:space="preserve">              - N26</w:t>
      </w:r>
    </w:p>
    <w:p w14:paraId="72618FC5" w14:textId="77777777" w:rsidR="00022F09" w:rsidRDefault="00022F09" w:rsidP="00022F09">
      <w:pPr>
        <w:pStyle w:val="PL"/>
      </w:pPr>
      <w:r>
        <w:t xml:space="preserve">        AUSFInterfaces:</w:t>
      </w:r>
    </w:p>
    <w:p w14:paraId="23D56C08" w14:textId="77777777" w:rsidR="00022F09" w:rsidRDefault="00022F09" w:rsidP="00022F09">
      <w:pPr>
        <w:pStyle w:val="PL"/>
      </w:pPr>
      <w:r>
        <w:t xml:space="preserve">          type: array</w:t>
      </w:r>
    </w:p>
    <w:p w14:paraId="4D9E454C" w14:textId="77777777" w:rsidR="00022F09" w:rsidRDefault="00022F09" w:rsidP="00022F09">
      <w:pPr>
        <w:pStyle w:val="PL"/>
      </w:pPr>
      <w:r>
        <w:t xml:space="preserve">          items:</w:t>
      </w:r>
    </w:p>
    <w:p w14:paraId="4BD55F02" w14:textId="77777777" w:rsidR="00022F09" w:rsidRDefault="00022F09" w:rsidP="00022F09">
      <w:pPr>
        <w:pStyle w:val="PL"/>
      </w:pPr>
      <w:r>
        <w:t xml:space="preserve">            type: string</w:t>
      </w:r>
    </w:p>
    <w:p w14:paraId="53AAA6DE" w14:textId="77777777" w:rsidR="00022F09" w:rsidRDefault="00022F09" w:rsidP="00022F09">
      <w:pPr>
        <w:pStyle w:val="PL"/>
      </w:pPr>
      <w:r>
        <w:t xml:space="preserve">            enum:</w:t>
      </w:r>
    </w:p>
    <w:p w14:paraId="54D07601" w14:textId="77777777" w:rsidR="00022F09" w:rsidRDefault="00022F09" w:rsidP="00022F09">
      <w:pPr>
        <w:pStyle w:val="PL"/>
      </w:pPr>
      <w:r>
        <w:t xml:space="preserve">              - N12</w:t>
      </w:r>
    </w:p>
    <w:p w14:paraId="5C4BD8A8" w14:textId="77777777" w:rsidR="00022F09" w:rsidRDefault="00022F09" w:rsidP="00022F09">
      <w:pPr>
        <w:pStyle w:val="PL"/>
      </w:pPr>
      <w:r>
        <w:t xml:space="preserve">              - N13</w:t>
      </w:r>
    </w:p>
    <w:p w14:paraId="64C38C21" w14:textId="77777777" w:rsidR="00022F09" w:rsidRDefault="00022F09" w:rsidP="00022F09">
      <w:pPr>
        <w:pStyle w:val="PL"/>
      </w:pPr>
      <w:r>
        <w:t xml:space="preserve">        NEFInterfaces:</w:t>
      </w:r>
    </w:p>
    <w:p w14:paraId="3CE3CBCB" w14:textId="77777777" w:rsidR="00022F09" w:rsidRDefault="00022F09" w:rsidP="00022F09">
      <w:pPr>
        <w:pStyle w:val="PL"/>
      </w:pPr>
      <w:r>
        <w:t xml:space="preserve">          type: array</w:t>
      </w:r>
    </w:p>
    <w:p w14:paraId="0A0E039D" w14:textId="77777777" w:rsidR="00022F09" w:rsidRDefault="00022F09" w:rsidP="00022F09">
      <w:pPr>
        <w:pStyle w:val="PL"/>
      </w:pPr>
      <w:r>
        <w:t xml:space="preserve">          items:</w:t>
      </w:r>
    </w:p>
    <w:p w14:paraId="56AD61D8" w14:textId="77777777" w:rsidR="00022F09" w:rsidRDefault="00022F09" w:rsidP="00022F09">
      <w:pPr>
        <w:pStyle w:val="PL"/>
      </w:pPr>
      <w:r>
        <w:t xml:space="preserve">            type: string</w:t>
      </w:r>
    </w:p>
    <w:p w14:paraId="548F8411" w14:textId="77777777" w:rsidR="00022F09" w:rsidRDefault="00022F09" w:rsidP="00022F09">
      <w:pPr>
        <w:pStyle w:val="PL"/>
      </w:pPr>
      <w:r>
        <w:t xml:space="preserve">            enum:</w:t>
      </w:r>
    </w:p>
    <w:p w14:paraId="20CA6FE5" w14:textId="77777777" w:rsidR="00022F09" w:rsidRDefault="00022F09" w:rsidP="00022F09">
      <w:pPr>
        <w:pStyle w:val="PL"/>
      </w:pPr>
      <w:r>
        <w:t xml:space="preserve">              - N29</w:t>
      </w:r>
    </w:p>
    <w:p w14:paraId="1133775D" w14:textId="77777777" w:rsidR="00022F09" w:rsidRDefault="00022F09" w:rsidP="00022F09">
      <w:pPr>
        <w:pStyle w:val="PL"/>
      </w:pPr>
      <w:r>
        <w:t xml:space="preserve">              - N30</w:t>
      </w:r>
    </w:p>
    <w:p w14:paraId="7E76F616" w14:textId="77777777" w:rsidR="00022F09" w:rsidRDefault="00022F09" w:rsidP="00022F09">
      <w:pPr>
        <w:pStyle w:val="PL"/>
      </w:pPr>
      <w:r>
        <w:t xml:space="preserve">              - N33</w:t>
      </w:r>
    </w:p>
    <w:p w14:paraId="34CB98E3" w14:textId="77777777" w:rsidR="00022F09" w:rsidRDefault="00022F09" w:rsidP="00022F09">
      <w:pPr>
        <w:pStyle w:val="PL"/>
      </w:pPr>
      <w:r>
        <w:t xml:space="preserve">        NRFInterfaces:</w:t>
      </w:r>
    </w:p>
    <w:p w14:paraId="01B50FB7" w14:textId="77777777" w:rsidR="00022F09" w:rsidRDefault="00022F09" w:rsidP="00022F09">
      <w:pPr>
        <w:pStyle w:val="PL"/>
      </w:pPr>
      <w:r>
        <w:t xml:space="preserve">          type: array</w:t>
      </w:r>
    </w:p>
    <w:p w14:paraId="1A288B64" w14:textId="77777777" w:rsidR="00022F09" w:rsidRDefault="00022F09" w:rsidP="00022F09">
      <w:pPr>
        <w:pStyle w:val="PL"/>
      </w:pPr>
      <w:r>
        <w:t xml:space="preserve">          items:</w:t>
      </w:r>
    </w:p>
    <w:p w14:paraId="20783FBE" w14:textId="77777777" w:rsidR="00022F09" w:rsidRDefault="00022F09" w:rsidP="00022F09">
      <w:pPr>
        <w:pStyle w:val="PL"/>
      </w:pPr>
      <w:r>
        <w:t xml:space="preserve">            type: string</w:t>
      </w:r>
    </w:p>
    <w:p w14:paraId="40322049" w14:textId="77777777" w:rsidR="00022F09" w:rsidRDefault="00022F09" w:rsidP="00022F09">
      <w:pPr>
        <w:pStyle w:val="PL"/>
      </w:pPr>
      <w:r>
        <w:t xml:space="preserve">            enum:</w:t>
      </w:r>
    </w:p>
    <w:p w14:paraId="5E0D5634" w14:textId="77777777" w:rsidR="00022F09" w:rsidRDefault="00022F09" w:rsidP="00022F09">
      <w:pPr>
        <w:pStyle w:val="PL"/>
      </w:pPr>
      <w:r>
        <w:t xml:space="preserve">              - N27</w:t>
      </w:r>
    </w:p>
    <w:p w14:paraId="40B0DFE2" w14:textId="77777777" w:rsidR="00022F09" w:rsidRDefault="00022F09" w:rsidP="00022F09">
      <w:pPr>
        <w:pStyle w:val="PL"/>
      </w:pPr>
      <w:r>
        <w:t xml:space="preserve">        NSSFInterfaces:</w:t>
      </w:r>
    </w:p>
    <w:p w14:paraId="5C89B685" w14:textId="77777777" w:rsidR="00022F09" w:rsidRDefault="00022F09" w:rsidP="00022F09">
      <w:pPr>
        <w:pStyle w:val="PL"/>
      </w:pPr>
      <w:r>
        <w:t xml:space="preserve">          type: array</w:t>
      </w:r>
    </w:p>
    <w:p w14:paraId="2A2BE8DB" w14:textId="77777777" w:rsidR="00022F09" w:rsidRDefault="00022F09" w:rsidP="00022F09">
      <w:pPr>
        <w:pStyle w:val="PL"/>
      </w:pPr>
      <w:r>
        <w:t xml:space="preserve">          items:</w:t>
      </w:r>
    </w:p>
    <w:p w14:paraId="7190D98B" w14:textId="77777777" w:rsidR="00022F09" w:rsidRDefault="00022F09" w:rsidP="00022F09">
      <w:pPr>
        <w:pStyle w:val="PL"/>
      </w:pPr>
      <w:r>
        <w:t xml:space="preserve">            type: string</w:t>
      </w:r>
    </w:p>
    <w:p w14:paraId="5CF6AE58" w14:textId="77777777" w:rsidR="00022F09" w:rsidRDefault="00022F09" w:rsidP="00022F09">
      <w:pPr>
        <w:pStyle w:val="PL"/>
      </w:pPr>
      <w:r>
        <w:t xml:space="preserve">            enum:</w:t>
      </w:r>
    </w:p>
    <w:p w14:paraId="7E8B41C1" w14:textId="77777777" w:rsidR="00022F09" w:rsidRDefault="00022F09" w:rsidP="00022F09">
      <w:pPr>
        <w:pStyle w:val="PL"/>
      </w:pPr>
      <w:r>
        <w:t xml:space="preserve">              - N22</w:t>
      </w:r>
    </w:p>
    <w:p w14:paraId="3F667682" w14:textId="77777777" w:rsidR="00022F09" w:rsidRDefault="00022F09" w:rsidP="00022F09">
      <w:pPr>
        <w:pStyle w:val="PL"/>
      </w:pPr>
      <w:r>
        <w:t xml:space="preserve">              - N31</w:t>
      </w:r>
    </w:p>
    <w:p w14:paraId="58DD3A8F" w14:textId="77777777" w:rsidR="00022F09" w:rsidRDefault="00022F09" w:rsidP="00022F09">
      <w:pPr>
        <w:pStyle w:val="PL"/>
      </w:pPr>
      <w:r>
        <w:t xml:space="preserve">        PCFInterfaces:</w:t>
      </w:r>
    </w:p>
    <w:p w14:paraId="3A1C57EA" w14:textId="77777777" w:rsidR="00022F09" w:rsidRDefault="00022F09" w:rsidP="00022F09">
      <w:pPr>
        <w:pStyle w:val="PL"/>
      </w:pPr>
      <w:r>
        <w:t xml:space="preserve">          type: array</w:t>
      </w:r>
    </w:p>
    <w:p w14:paraId="6C658F49" w14:textId="77777777" w:rsidR="00022F09" w:rsidRDefault="00022F09" w:rsidP="00022F09">
      <w:pPr>
        <w:pStyle w:val="PL"/>
      </w:pPr>
      <w:r>
        <w:lastRenderedPageBreak/>
        <w:t xml:space="preserve">          items:</w:t>
      </w:r>
    </w:p>
    <w:p w14:paraId="0F36D736" w14:textId="77777777" w:rsidR="00022F09" w:rsidRDefault="00022F09" w:rsidP="00022F09">
      <w:pPr>
        <w:pStyle w:val="PL"/>
      </w:pPr>
      <w:r>
        <w:t xml:space="preserve">            type: string</w:t>
      </w:r>
    </w:p>
    <w:p w14:paraId="45EAF77A" w14:textId="77777777" w:rsidR="00022F09" w:rsidRDefault="00022F09" w:rsidP="00022F09">
      <w:pPr>
        <w:pStyle w:val="PL"/>
      </w:pPr>
      <w:r>
        <w:t xml:space="preserve">            enum:</w:t>
      </w:r>
    </w:p>
    <w:p w14:paraId="6224DA63" w14:textId="77777777" w:rsidR="00022F09" w:rsidRDefault="00022F09" w:rsidP="00022F09">
      <w:pPr>
        <w:pStyle w:val="PL"/>
      </w:pPr>
      <w:r>
        <w:t xml:space="preserve">              - N5</w:t>
      </w:r>
    </w:p>
    <w:p w14:paraId="3ADAE45A" w14:textId="77777777" w:rsidR="00022F09" w:rsidRDefault="00022F09" w:rsidP="00022F09">
      <w:pPr>
        <w:pStyle w:val="PL"/>
      </w:pPr>
      <w:r>
        <w:t xml:space="preserve">              - N7</w:t>
      </w:r>
    </w:p>
    <w:p w14:paraId="7A77291C" w14:textId="77777777" w:rsidR="00022F09" w:rsidRDefault="00022F09" w:rsidP="00022F09">
      <w:pPr>
        <w:pStyle w:val="PL"/>
      </w:pPr>
      <w:r>
        <w:t xml:space="preserve">              - N15</w:t>
      </w:r>
    </w:p>
    <w:p w14:paraId="4870FDE6" w14:textId="77777777" w:rsidR="00022F09" w:rsidRDefault="00022F09" w:rsidP="00022F09">
      <w:pPr>
        <w:pStyle w:val="PL"/>
      </w:pPr>
      <w:r>
        <w:t xml:space="preserve">        SMFInterfaces:</w:t>
      </w:r>
    </w:p>
    <w:p w14:paraId="31C93B98" w14:textId="77777777" w:rsidR="00022F09" w:rsidRDefault="00022F09" w:rsidP="00022F09">
      <w:pPr>
        <w:pStyle w:val="PL"/>
      </w:pPr>
      <w:r>
        <w:t xml:space="preserve">          type: array</w:t>
      </w:r>
    </w:p>
    <w:p w14:paraId="1000044C" w14:textId="77777777" w:rsidR="00022F09" w:rsidRDefault="00022F09" w:rsidP="00022F09">
      <w:pPr>
        <w:pStyle w:val="PL"/>
      </w:pPr>
      <w:r>
        <w:t xml:space="preserve">          items:</w:t>
      </w:r>
    </w:p>
    <w:p w14:paraId="6BB1956C" w14:textId="77777777" w:rsidR="00022F09" w:rsidRDefault="00022F09" w:rsidP="00022F09">
      <w:pPr>
        <w:pStyle w:val="PL"/>
      </w:pPr>
      <w:r>
        <w:t xml:space="preserve">            type: string</w:t>
      </w:r>
    </w:p>
    <w:p w14:paraId="16BE4AD2" w14:textId="77777777" w:rsidR="00022F09" w:rsidRDefault="00022F09" w:rsidP="00022F09">
      <w:pPr>
        <w:pStyle w:val="PL"/>
      </w:pPr>
      <w:r>
        <w:t xml:space="preserve">            enum:</w:t>
      </w:r>
    </w:p>
    <w:p w14:paraId="1D491410" w14:textId="77777777" w:rsidR="00022F09" w:rsidRDefault="00022F09" w:rsidP="00022F09">
      <w:pPr>
        <w:pStyle w:val="PL"/>
      </w:pPr>
      <w:r>
        <w:t xml:space="preserve">              - N4</w:t>
      </w:r>
    </w:p>
    <w:p w14:paraId="17935F04" w14:textId="77777777" w:rsidR="00022F09" w:rsidRDefault="00022F09" w:rsidP="00022F09">
      <w:pPr>
        <w:pStyle w:val="PL"/>
      </w:pPr>
      <w:r>
        <w:t xml:space="preserve">              - N7</w:t>
      </w:r>
    </w:p>
    <w:p w14:paraId="0BB0CE95" w14:textId="77777777" w:rsidR="00022F09" w:rsidRDefault="00022F09" w:rsidP="00022F09">
      <w:pPr>
        <w:pStyle w:val="PL"/>
      </w:pPr>
      <w:r>
        <w:t xml:space="preserve">              - N10</w:t>
      </w:r>
    </w:p>
    <w:p w14:paraId="18F1F177" w14:textId="77777777" w:rsidR="00022F09" w:rsidRDefault="00022F09" w:rsidP="00022F09">
      <w:pPr>
        <w:pStyle w:val="PL"/>
      </w:pPr>
      <w:r>
        <w:t xml:space="preserve">              - N11</w:t>
      </w:r>
    </w:p>
    <w:p w14:paraId="14C912B6" w14:textId="77777777" w:rsidR="00022F09" w:rsidRDefault="00022F09" w:rsidP="00022F09">
      <w:pPr>
        <w:pStyle w:val="PL"/>
      </w:pPr>
      <w:r>
        <w:t xml:space="preserve">              - S5-C</w:t>
      </w:r>
    </w:p>
    <w:p w14:paraId="00DF979A" w14:textId="77777777" w:rsidR="00022F09" w:rsidRDefault="00022F09" w:rsidP="00022F09">
      <w:pPr>
        <w:pStyle w:val="PL"/>
      </w:pPr>
      <w:r>
        <w:t xml:space="preserve">              - N16</w:t>
      </w:r>
    </w:p>
    <w:p w14:paraId="1CC7AD5D" w14:textId="77777777" w:rsidR="00022F09" w:rsidRDefault="00022F09" w:rsidP="00022F09">
      <w:pPr>
        <w:pStyle w:val="PL"/>
      </w:pPr>
      <w:r>
        <w:t xml:space="preserve">              - N16a</w:t>
      </w:r>
    </w:p>
    <w:p w14:paraId="33528807" w14:textId="77777777" w:rsidR="00022F09" w:rsidRDefault="00022F09" w:rsidP="00022F09">
      <w:pPr>
        <w:pStyle w:val="PL"/>
      </w:pPr>
      <w:r>
        <w:t xml:space="preserve">              - N38</w:t>
      </w:r>
    </w:p>
    <w:p w14:paraId="00393F37" w14:textId="77777777" w:rsidR="00022F09" w:rsidRDefault="00022F09" w:rsidP="00022F09">
      <w:pPr>
        <w:pStyle w:val="PL"/>
      </w:pPr>
      <w:r>
        <w:t xml:space="preserve">        SMSFInterfaces:</w:t>
      </w:r>
    </w:p>
    <w:p w14:paraId="2F3AC177" w14:textId="77777777" w:rsidR="00022F09" w:rsidRDefault="00022F09" w:rsidP="00022F09">
      <w:pPr>
        <w:pStyle w:val="PL"/>
      </w:pPr>
      <w:r>
        <w:t xml:space="preserve">          type: array</w:t>
      </w:r>
    </w:p>
    <w:p w14:paraId="7C1CAEF5" w14:textId="77777777" w:rsidR="00022F09" w:rsidRDefault="00022F09" w:rsidP="00022F09">
      <w:pPr>
        <w:pStyle w:val="PL"/>
      </w:pPr>
      <w:r>
        <w:t xml:space="preserve">          items:</w:t>
      </w:r>
    </w:p>
    <w:p w14:paraId="7370F0D6" w14:textId="77777777" w:rsidR="00022F09" w:rsidRDefault="00022F09" w:rsidP="00022F09">
      <w:pPr>
        <w:pStyle w:val="PL"/>
      </w:pPr>
      <w:r>
        <w:t xml:space="preserve">            type: string</w:t>
      </w:r>
    </w:p>
    <w:p w14:paraId="4ED445B1" w14:textId="77777777" w:rsidR="00022F09" w:rsidRDefault="00022F09" w:rsidP="00022F09">
      <w:pPr>
        <w:pStyle w:val="PL"/>
      </w:pPr>
      <w:r>
        <w:t xml:space="preserve">            enum:</w:t>
      </w:r>
    </w:p>
    <w:p w14:paraId="40826C32" w14:textId="77777777" w:rsidR="00022F09" w:rsidRDefault="00022F09" w:rsidP="00022F09">
      <w:pPr>
        <w:pStyle w:val="PL"/>
      </w:pPr>
      <w:r>
        <w:t xml:space="preserve">              - N20</w:t>
      </w:r>
    </w:p>
    <w:p w14:paraId="667D8C49" w14:textId="77777777" w:rsidR="00022F09" w:rsidRDefault="00022F09" w:rsidP="00022F09">
      <w:pPr>
        <w:pStyle w:val="PL"/>
      </w:pPr>
      <w:r>
        <w:t xml:space="preserve">              - N21</w:t>
      </w:r>
    </w:p>
    <w:p w14:paraId="797BA95A" w14:textId="77777777" w:rsidR="00022F09" w:rsidRDefault="00022F09" w:rsidP="00022F09">
      <w:pPr>
        <w:pStyle w:val="PL"/>
      </w:pPr>
      <w:r>
        <w:t xml:space="preserve">        UDMInterfaces:</w:t>
      </w:r>
    </w:p>
    <w:p w14:paraId="181CE3EC" w14:textId="77777777" w:rsidR="00022F09" w:rsidRDefault="00022F09" w:rsidP="00022F09">
      <w:pPr>
        <w:pStyle w:val="PL"/>
      </w:pPr>
      <w:r>
        <w:t xml:space="preserve">          type: array</w:t>
      </w:r>
    </w:p>
    <w:p w14:paraId="2760A2E3" w14:textId="77777777" w:rsidR="00022F09" w:rsidRDefault="00022F09" w:rsidP="00022F09">
      <w:pPr>
        <w:pStyle w:val="PL"/>
      </w:pPr>
      <w:r>
        <w:t xml:space="preserve">          items:</w:t>
      </w:r>
    </w:p>
    <w:p w14:paraId="4155A340" w14:textId="77777777" w:rsidR="00022F09" w:rsidRDefault="00022F09" w:rsidP="00022F09">
      <w:pPr>
        <w:pStyle w:val="PL"/>
      </w:pPr>
      <w:r>
        <w:t xml:space="preserve">            type: string</w:t>
      </w:r>
    </w:p>
    <w:p w14:paraId="0D649E5A" w14:textId="77777777" w:rsidR="00022F09" w:rsidRDefault="00022F09" w:rsidP="00022F09">
      <w:pPr>
        <w:pStyle w:val="PL"/>
      </w:pPr>
      <w:r>
        <w:t xml:space="preserve">            enum:</w:t>
      </w:r>
    </w:p>
    <w:p w14:paraId="681B9CD6" w14:textId="77777777" w:rsidR="00022F09" w:rsidRPr="00A62E11" w:rsidRDefault="00022F09" w:rsidP="00022F09">
      <w:pPr>
        <w:pStyle w:val="PL"/>
        <w:rPr>
          <w:lang w:val="fr-FR"/>
        </w:rPr>
      </w:pPr>
      <w:r>
        <w:t xml:space="preserve">              </w:t>
      </w:r>
      <w:r w:rsidRPr="00A62E11">
        <w:rPr>
          <w:lang w:val="fr-FR"/>
        </w:rPr>
        <w:t>- N8</w:t>
      </w:r>
    </w:p>
    <w:p w14:paraId="065CBC26" w14:textId="77777777" w:rsidR="00022F09" w:rsidRPr="00A62E11" w:rsidRDefault="00022F09" w:rsidP="00022F09">
      <w:pPr>
        <w:pStyle w:val="PL"/>
        <w:rPr>
          <w:lang w:val="fr-FR"/>
        </w:rPr>
      </w:pPr>
      <w:r w:rsidRPr="00A62E11">
        <w:rPr>
          <w:lang w:val="fr-FR"/>
        </w:rPr>
        <w:t xml:space="preserve">              - N10</w:t>
      </w:r>
    </w:p>
    <w:p w14:paraId="2EAAC1B1" w14:textId="77777777" w:rsidR="00022F09" w:rsidRPr="00A62E11" w:rsidRDefault="00022F09" w:rsidP="00022F09">
      <w:pPr>
        <w:pStyle w:val="PL"/>
        <w:rPr>
          <w:lang w:val="fr-FR"/>
        </w:rPr>
      </w:pPr>
      <w:r w:rsidRPr="00A62E11">
        <w:rPr>
          <w:lang w:val="fr-FR"/>
        </w:rPr>
        <w:t xml:space="preserve">              - N13</w:t>
      </w:r>
    </w:p>
    <w:p w14:paraId="67D56C81" w14:textId="77777777" w:rsidR="00022F09" w:rsidRPr="00A62E11" w:rsidRDefault="00022F09" w:rsidP="00022F09">
      <w:pPr>
        <w:pStyle w:val="PL"/>
        <w:rPr>
          <w:lang w:val="fr-FR"/>
        </w:rPr>
      </w:pPr>
      <w:r w:rsidRPr="00A62E11">
        <w:rPr>
          <w:lang w:val="fr-FR"/>
        </w:rPr>
        <w:t xml:space="preserve">              - N21</w:t>
      </w:r>
    </w:p>
    <w:p w14:paraId="01B07C77" w14:textId="77777777" w:rsidR="00022F09" w:rsidRPr="00A62E11" w:rsidRDefault="00022F09" w:rsidP="00022F09">
      <w:pPr>
        <w:pStyle w:val="PL"/>
        <w:rPr>
          <w:lang w:val="fr-FR"/>
        </w:rPr>
      </w:pPr>
      <w:r w:rsidRPr="00A62E11">
        <w:rPr>
          <w:lang w:val="fr-FR"/>
        </w:rPr>
        <w:t xml:space="preserve">              - NU1</w:t>
      </w:r>
    </w:p>
    <w:p w14:paraId="6AA38E69" w14:textId="77777777" w:rsidR="00022F09" w:rsidRPr="00A62E11" w:rsidRDefault="00022F09" w:rsidP="00022F09">
      <w:pPr>
        <w:pStyle w:val="PL"/>
        <w:rPr>
          <w:lang w:val="fr-FR"/>
        </w:rPr>
      </w:pPr>
      <w:r w:rsidRPr="00A62E11">
        <w:rPr>
          <w:lang w:val="fr-FR"/>
        </w:rPr>
        <w:t xml:space="preserve">        UPFInterfaces:</w:t>
      </w:r>
    </w:p>
    <w:p w14:paraId="1F9B404B" w14:textId="77777777" w:rsidR="00022F09" w:rsidRDefault="00022F09" w:rsidP="00022F09">
      <w:pPr>
        <w:pStyle w:val="PL"/>
      </w:pPr>
      <w:r w:rsidRPr="00A62E11">
        <w:rPr>
          <w:lang w:val="fr-FR"/>
        </w:rPr>
        <w:t xml:space="preserve">          </w:t>
      </w:r>
      <w:r>
        <w:t>type: array</w:t>
      </w:r>
    </w:p>
    <w:p w14:paraId="21FE482D" w14:textId="77777777" w:rsidR="00022F09" w:rsidRDefault="00022F09" w:rsidP="00022F09">
      <w:pPr>
        <w:pStyle w:val="PL"/>
      </w:pPr>
      <w:r>
        <w:t xml:space="preserve">          items:</w:t>
      </w:r>
    </w:p>
    <w:p w14:paraId="3323B267" w14:textId="77777777" w:rsidR="00022F09" w:rsidRDefault="00022F09" w:rsidP="00022F09">
      <w:pPr>
        <w:pStyle w:val="PL"/>
      </w:pPr>
      <w:r>
        <w:t xml:space="preserve">            type: string</w:t>
      </w:r>
    </w:p>
    <w:p w14:paraId="7B7FDAE7" w14:textId="77777777" w:rsidR="00022F09" w:rsidRDefault="00022F09" w:rsidP="00022F09">
      <w:pPr>
        <w:pStyle w:val="PL"/>
      </w:pPr>
      <w:r>
        <w:t xml:space="preserve">            enum:</w:t>
      </w:r>
    </w:p>
    <w:p w14:paraId="72FDC6AD" w14:textId="77777777" w:rsidR="00022F09" w:rsidRDefault="00022F09" w:rsidP="00022F09">
      <w:pPr>
        <w:pStyle w:val="PL"/>
      </w:pPr>
      <w:r>
        <w:t xml:space="preserve">              - N4</w:t>
      </w:r>
    </w:p>
    <w:p w14:paraId="0CBBD74F" w14:textId="77777777" w:rsidR="00022F09" w:rsidRDefault="00022F09" w:rsidP="00022F09">
      <w:pPr>
        <w:pStyle w:val="PL"/>
      </w:pPr>
      <w:r>
        <w:t xml:space="preserve">        ng-eNBInterfaces:</w:t>
      </w:r>
    </w:p>
    <w:p w14:paraId="1D3F99F0" w14:textId="77777777" w:rsidR="00022F09" w:rsidRDefault="00022F09" w:rsidP="00022F09">
      <w:pPr>
        <w:pStyle w:val="PL"/>
      </w:pPr>
      <w:r>
        <w:t xml:space="preserve">          type: array</w:t>
      </w:r>
    </w:p>
    <w:p w14:paraId="2C01546B" w14:textId="77777777" w:rsidR="00022F09" w:rsidRDefault="00022F09" w:rsidP="00022F09">
      <w:pPr>
        <w:pStyle w:val="PL"/>
      </w:pPr>
      <w:r>
        <w:t xml:space="preserve">          items:</w:t>
      </w:r>
    </w:p>
    <w:p w14:paraId="4A106A9B" w14:textId="77777777" w:rsidR="00022F09" w:rsidRDefault="00022F09" w:rsidP="00022F09">
      <w:pPr>
        <w:pStyle w:val="PL"/>
      </w:pPr>
      <w:r>
        <w:t xml:space="preserve">            type: string</w:t>
      </w:r>
    </w:p>
    <w:p w14:paraId="72D69F10" w14:textId="77777777" w:rsidR="00022F09" w:rsidRDefault="00022F09" w:rsidP="00022F09">
      <w:pPr>
        <w:pStyle w:val="PL"/>
      </w:pPr>
      <w:r>
        <w:t xml:space="preserve">            enum:</w:t>
      </w:r>
    </w:p>
    <w:p w14:paraId="2EA11217" w14:textId="77777777" w:rsidR="00022F09" w:rsidRDefault="00022F09" w:rsidP="00022F09">
      <w:pPr>
        <w:pStyle w:val="PL"/>
      </w:pPr>
      <w:r>
        <w:t xml:space="preserve">              - NG-C</w:t>
      </w:r>
    </w:p>
    <w:p w14:paraId="743FB7C5" w14:textId="77777777" w:rsidR="00022F09" w:rsidRDefault="00022F09" w:rsidP="00022F09">
      <w:pPr>
        <w:pStyle w:val="PL"/>
      </w:pPr>
      <w:r>
        <w:t xml:space="preserve">              - Xn-C</w:t>
      </w:r>
    </w:p>
    <w:p w14:paraId="4B7A0258" w14:textId="77777777" w:rsidR="00022F09" w:rsidRDefault="00022F09" w:rsidP="00022F09">
      <w:pPr>
        <w:pStyle w:val="PL"/>
      </w:pPr>
      <w:r>
        <w:t xml:space="preserve">              - Uu</w:t>
      </w:r>
    </w:p>
    <w:p w14:paraId="22B8B486" w14:textId="77777777" w:rsidR="00022F09" w:rsidRDefault="00022F09" w:rsidP="00022F09">
      <w:pPr>
        <w:pStyle w:val="PL"/>
      </w:pPr>
      <w:r>
        <w:t xml:space="preserve">        gNB-CU-CPInterfaces:</w:t>
      </w:r>
    </w:p>
    <w:p w14:paraId="22F24841" w14:textId="77777777" w:rsidR="00022F09" w:rsidRDefault="00022F09" w:rsidP="00022F09">
      <w:pPr>
        <w:pStyle w:val="PL"/>
      </w:pPr>
      <w:r>
        <w:t xml:space="preserve">          type: array</w:t>
      </w:r>
    </w:p>
    <w:p w14:paraId="43CABBB5" w14:textId="77777777" w:rsidR="00022F09" w:rsidRDefault="00022F09" w:rsidP="00022F09">
      <w:pPr>
        <w:pStyle w:val="PL"/>
      </w:pPr>
      <w:r>
        <w:t xml:space="preserve">          items:</w:t>
      </w:r>
    </w:p>
    <w:p w14:paraId="538FDD47" w14:textId="77777777" w:rsidR="00022F09" w:rsidRDefault="00022F09" w:rsidP="00022F09">
      <w:pPr>
        <w:pStyle w:val="PL"/>
      </w:pPr>
      <w:r>
        <w:t xml:space="preserve">            type: string</w:t>
      </w:r>
    </w:p>
    <w:p w14:paraId="5128D46B" w14:textId="77777777" w:rsidR="00022F09" w:rsidRDefault="00022F09" w:rsidP="00022F09">
      <w:pPr>
        <w:pStyle w:val="PL"/>
      </w:pPr>
      <w:r>
        <w:t xml:space="preserve">            enum:</w:t>
      </w:r>
    </w:p>
    <w:p w14:paraId="2669EEBB" w14:textId="77777777" w:rsidR="00022F09" w:rsidRDefault="00022F09" w:rsidP="00022F09">
      <w:pPr>
        <w:pStyle w:val="PL"/>
      </w:pPr>
      <w:r>
        <w:t xml:space="preserve">              - NG-C</w:t>
      </w:r>
    </w:p>
    <w:p w14:paraId="48F837F3" w14:textId="77777777" w:rsidR="00022F09" w:rsidRDefault="00022F09" w:rsidP="00022F09">
      <w:pPr>
        <w:pStyle w:val="PL"/>
      </w:pPr>
      <w:r>
        <w:t xml:space="preserve">              - Xn-C</w:t>
      </w:r>
    </w:p>
    <w:p w14:paraId="75875212" w14:textId="77777777" w:rsidR="00022F09" w:rsidRDefault="00022F09" w:rsidP="00022F09">
      <w:pPr>
        <w:pStyle w:val="PL"/>
      </w:pPr>
      <w:r>
        <w:t xml:space="preserve">              - Uu</w:t>
      </w:r>
    </w:p>
    <w:p w14:paraId="636472D9" w14:textId="77777777" w:rsidR="00022F09" w:rsidRDefault="00022F09" w:rsidP="00022F09">
      <w:pPr>
        <w:pStyle w:val="PL"/>
      </w:pPr>
      <w:r>
        <w:t xml:space="preserve">              - F1-C</w:t>
      </w:r>
    </w:p>
    <w:p w14:paraId="1F96E7D8" w14:textId="77777777" w:rsidR="00022F09" w:rsidRDefault="00022F09" w:rsidP="00022F09">
      <w:pPr>
        <w:pStyle w:val="PL"/>
      </w:pPr>
      <w:r>
        <w:t xml:space="preserve">              - E1</w:t>
      </w:r>
    </w:p>
    <w:p w14:paraId="7B490A5A" w14:textId="77777777" w:rsidR="00022F09" w:rsidRDefault="00022F09" w:rsidP="00022F09">
      <w:pPr>
        <w:pStyle w:val="PL"/>
      </w:pPr>
      <w:r>
        <w:t xml:space="preserve">              - X2-C</w:t>
      </w:r>
    </w:p>
    <w:p w14:paraId="3C1F2A70" w14:textId="77777777" w:rsidR="00022F09" w:rsidRDefault="00022F09" w:rsidP="00022F09">
      <w:pPr>
        <w:pStyle w:val="PL"/>
      </w:pPr>
      <w:r>
        <w:t xml:space="preserve">        gNB-CU-UPInterfaces:</w:t>
      </w:r>
    </w:p>
    <w:p w14:paraId="12ABDB63" w14:textId="77777777" w:rsidR="00022F09" w:rsidRDefault="00022F09" w:rsidP="00022F09">
      <w:pPr>
        <w:pStyle w:val="PL"/>
      </w:pPr>
      <w:r>
        <w:t xml:space="preserve">          type: array</w:t>
      </w:r>
    </w:p>
    <w:p w14:paraId="660C307E" w14:textId="77777777" w:rsidR="00022F09" w:rsidRDefault="00022F09" w:rsidP="00022F09">
      <w:pPr>
        <w:pStyle w:val="PL"/>
      </w:pPr>
      <w:r>
        <w:t xml:space="preserve">          items:</w:t>
      </w:r>
    </w:p>
    <w:p w14:paraId="7CAD2F35" w14:textId="77777777" w:rsidR="00022F09" w:rsidRDefault="00022F09" w:rsidP="00022F09">
      <w:pPr>
        <w:pStyle w:val="PL"/>
      </w:pPr>
      <w:r>
        <w:t xml:space="preserve">            type: string</w:t>
      </w:r>
    </w:p>
    <w:p w14:paraId="1AF8F181" w14:textId="77777777" w:rsidR="00022F09" w:rsidRDefault="00022F09" w:rsidP="00022F09">
      <w:pPr>
        <w:pStyle w:val="PL"/>
      </w:pPr>
      <w:r>
        <w:t xml:space="preserve">            enum:</w:t>
      </w:r>
    </w:p>
    <w:p w14:paraId="5B558F0B" w14:textId="77777777" w:rsidR="00022F09" w:rsidRDefault="00022F09" w:rsidP="00022F09">
      <w:pPr>
        <w:pStyle w:val="PL"/>
      </w:pPr>
      <w:r>
        <w:t xml:space="preserve">              - E1</w:t>
      </w:r>
    </w:p>
    <w:p w14:paraId="7C5D8723" w14:textId="77777777" w:rsidR="00022F09" w:rsidRDefault="00022F09" w:rsidP="00022F09">
      <w:pPr>
        <w:pStyle w:val="PL"/>
      </w:pPr>
      <w:r>
        <w:t xml:space="preserve">        gNB-DUInterfaces:</w:t>
      </w:r>
    </w:p>
    <w:p w14:paraId="2B164A5E" w14:textId="77777777" w:rsidR="00022F09" w:rsidRDefault="00022F09" w:rsidP="00022F09">
      <w:pPr>
        <w:pStyle w:val="PL"/>
      </w:pPr>
      <w:r>
        <w:t xml:space="preserve">          type: array</w:t>
      </w:r>
    </w:p>
    <w:p w14:paraId="112FCD58" w14:textId="77777777" w:rsidR="00022F09" w:rsidRDefault="00022F09" w:rsidP="00022F09">
      <w:pPr>
        <w:pStyle w:val="PL"/>
      </w:pPr>
      <w:r>
        <w:t xml:space="preserve">          items:</w:t>
      </w:r>
    </w:p>
    <w:p w14:paraId="71E57099" w14:textId="77777777" w:rsidR="00022F09" w:rsidRDefault="00022F09" w:rsidP="00022F09">
      <w:pPr>
        <w:pStyle w:val="PL"/>
      </w:pPr>
      <w:r>
        <w:t xml:space="preserve">            type: string</w:t>
      </w:r>
    </w:p>
    <w:p w14:paraId="0A1D904D" w14:textId="77777777" w:rsidR="00022F09" w:rsidRDefault="00022F09" w:rsidP="00022F09">
      <w:pPr>
        <w:pStyle w:val="PL"/>
      </w:pPr>
      <w:r>
        <w:t xml:space="preserve">            enum:</w:t>
      </w:r>
    </w:p>
    <w:p w14:paraId="2B35910C" w14:textId="77777777" w:rsidR="00022F09" w:rsidRDefault="00022F09" w:rsidP="00022F09">
      <w:pPr>
        <w:pStyle w:val="PL"/>
      </w:pPr>
      <w:r>
        <w:t xml:space="preserve">              - F1-C</w:t>
      </w:r>
    </w:p>
    <w:p w14:paraId="410A403E" w14:textId="77777777" w:rsidR="00022F09" w:rsidRDefault="00022F09" w:rsidP="00022F09">
      <w:pPr>
        <w:pStyle w:val="PL"/>
      </w:pPr>
    </w:p>
    <w:p w14:paraId="414F5DEB" w14:textId="77777777" w:rsidR="00022F09" w:rsidRDefault="00022F09" w:rsidP="00022F09">
      <w:pPr>
        <w:pStyle w:val="PL"/>
      </w:pPr>
      <w:r>
        <w:t xml:space="preserve">    listOfNETypes-Type:</w:t>
      </w:r>
    </w:p>
    <w:p w14:paraId="1CD2E095" w14:textId="77777777" w:rsidR="00022F09" w:rsidRDefault="00022F09" w:rsidP="00022F09">
      <w:pPr>
        <w:pStyle w:val="PL"/>
      </w:pPr>
      <w:r>
        <w:t xml:space="preserve">      description: The Network Element types where Trace Session activation is needed. See 3GPP TS 32.422 clause 5.4 for additional details.</w:t>
      </w:r>
    </w:p>
    <w:p w14:paraId="60FE704B" w14:textId="77777777" w:rsidR="00022F09" w:rsidRDefault="00022F09" w:rsidP="00022F09">
      <w:pPr>
        <w:pStyle w:val="PL"/>
      </w:pPr>
      <w:r>
        <w:t xml:space="preserve">      type: array</w:t>
      </w:r>
    </w:p>
    <w:p w14:paraId="1C26E7FB" w14:textId="77777777" w:rsidR="00022F09" w:rsidRDefault="00022F09" w:rsidP="00022F09">
      <w:pPr>
        <w:pStyle w:val="PL"/>
      </w:pPr>
      <w:r>
        <w:lastRenderedPageBreak/>
        <w:t xml:space="preserve">      items:</w:t>
      </w:r>
    </w:p>
    <w:p w14:paraId="1B9E4FE4" w14:textId="77777777" w:rsidR="00022F09" w:rsidRDefault="00022F09" w:rsidP="00022F09">
      <w:pPr>
        <w:pStyle w:val="PL"/>
      </w:pPr>
      <w:r>
        <w:t xml:space="preserve">        type: string</w:t>
      </w:r>
    </w:p>
    <w:p w14:paraId="236BB127" w14:textId="77777777" w:rsidR="00022F09" w:rsidRDefault="00022F09" w:rsidP="00022F09">
      <w:pPr>
        <w:pStyle w:val="PL"/>
      </w:pPr>
      <w:r>
        <w:t xml:space="preserve">        enum:</w:t>
      </w:r>
    </w:p>
    <w:p w14:paraId="7577D80B" w14:textId="77777777" w:rsidR="00022F09" w:rsidRDefault="00022F09" w:rsidP="00022F09">
      <w:pPr>
        <w:pStyle w:val="PL"/>
      </w:pPr>
      <w:r>
        <w:t xml:space="preserve">          - MSC_SERVER</w:t>
      </w:r>
    </w:p>
    <w:p w14:paraId="11A804A7" w14:textId="77777777" w:rsidR="00022F09" w:rsidRDefault="00022F09" w:rsidP="00022F09">
      <w:pPr>
        <w:pStyle w:val="PL"/>
      </w:pPr>
      <w:r>
        <w:t xml:space="preserve">          - SGSN</w:t>
      </w:r>
    </w:p>
    <w:p w14:paraId="75C72872" w14:textId="77777777" w:rsidR="00022F09" w:rsidRPr="00A62E11" w:rsidRDefault="00022F09" w:rsidP="00022F09">
      <w:pPr>
        <w:pStyle w:val="PL"/>
        <w:rPr>
          <w:lang w:val="fr-FR"/>
        </w:rPr>
      </w:pPr>
      <w:r>
        <w:t xml:space="preserve">          </w:t>
      </w:r>
      <w:r w:rsidRPr="00A62E11">
        <w:rPr>
          <w:lang w:val="fr-FR"/>
        </w:rPr>
        <w:t>- MGW</w:t>
      </w:r>
    </w:p>
    <w:p w14:paraId="74679CF0" w14:textId="77777777" w:rsidR="00022F09" w:rsidRPr="00A62E11" w:rsidRDefault="00022F09" w:rsidP="00022F09">
      <w:pPr>
        <w:pStyle w:val="PL"/>
        <w:rPr>
          <w:lang w:val="fr-FR"/>
        </w:rPr>
      </w:pPr>
      <w:r w:rsidRPr="00A62E11">
        <w:rPr>
          <w:lang w:val="fr-FR"/>
        </w:rPr>
        <w:t xml:space="preserve">          - GGSN</w:t>
      </w:r>
    </w:p>
    <w:p w14:paraId="45FCA962" w14:textId="77777777" w:rsidR="00022F09" w:rsidRPr="00A62E11" w:rsidRDefault="00022F09" w:rsidP="00022F09">
      <w:pPr>
        <w:pStyle w:val="PL"/>
        <w:rPr>
          <w:lang w:val="fr-FR"/>
        </w:rPr>
      </w:pPr>
      <w:r w:rsidRPr="00A62E11">
        <w:rPr>
          <w:lang w:val="fr-FR"/>
        </w:rPr>
        <w:t xml:space="preserve">          - RNC</w:t>
      </w:r>
    </w:p>
    <w:p w14:paraId="08FAFABC" w14:textId="77777777" w:rsidR="00022F09" w:rsidRPr="00A62E11" w:rsidRDefault="00022F09" w:rsidP="00022F09">
      <w:pPr>
        <w:pStyle w:val="PL"/>
        <w:rPr>
          <w:lang w:val="fr-FR"/>
        </w:rPr>
      </w:pPr>
      <w:r w:rsidRPr="00A62E11">
        <w:rPr>
          <w:lang w:val="fr-FR"/>
        </w:rPr>
        <w:t xml:space="preserve">          - BM_SC</w:t>
      </w:r>
    </w:p>
    <w:p w14:paraId="1F71A184" w14:textId="77777777" w:rsidR="00022F09" w:rsidRPr="00A62E11" w:rsidRDefault="00022F09" w:rsidP="00022F09">
      <w:pPr>
        <w:pStyle w:val="PL"/>
        <w:rPr>
          <w:lang w:val="fr-FR"/>
        </w:rPr>
      </w:pPr>
      <w:r w:rsidRPr="00A62E11">
        <w:rPr>
          <w:lang w:val="fr-FR"/>
        </w:rPr>
        <w:t xml:space="preserve">          - MME</w:t>
      </w:r>
    </w:p>
    <w:p w14:paraId="654E06AA" w14:textId="77777777" w:rsidR="00022F09" w:rsidRPr="00A62E11" w:rsidRDefault="00022F09" w:rsidP="00022F09">
      <w:pPr>
        <w:pStyle w:val="PL"/>
        <w:rPr>
          <w:lang w:val="fr-FR"/>
        </w:rPr>
      </w:pPr>
      <w:r w:rsidRPr="00A62E11">
        <w:rPr>
          <w:lang w:val="fr-FR"/>
        </w:rPr>
        <w:t xml:space="preserve">          - SGW</w:t>
      </w:r>
    </w:p>
    <w:p w14:paraId="7D628D0F" w14:textId="77777777" w:rsidR="00022F09" w:rsidRPr="00A62E11" w:rsidRDefault="00022F09" w:rsidP="00022F09">
      <w:pPr>
        <w:pStyle w:val="PL"/>
        <w:rPr>
          <w:lang w:val="fr-FR"/>
        </w:rPr>
      </w:pPr>
      <w:r w:rsidRPr="00A62E11">
        <w:rPr>
          <w:lang w:val="fr-FR"/>
        </w:rPr>
        <w:t xml:space="preserve">          - PGW</w:t>
      </w:r>
    </w:p>
    <w:p w14:paraId="48CA6878" w14:textId="77777777" w:rsidR="00022F09" w:rsidRPr="00A62E11" w:rsidRDefault="00022F09" w:rsidP="00022F09">
      <w:pPr>
        <w:pStyle w:val="PL"/>
        <w:rPr>
          <w:lang w:val="fr-FR"/>
        </w:rPr>
      </w:pPr>
      <w:r w:rsidRPr="00A62E11">
        <w:rPr>
          <w:lang w:val="fr-FR"/>
        </w:rPr>
        <w:t xml:space="preserve">          - ENB</w:t>
      </w:r>
    </w:p>
    <w:p w14:paraId="18168C5A" w14:textId="77777777" w:rsidR="00022F09" w:rsidRPr="00A62E11" w:rsidRDefault="00022F09" w:rsidP="00022F09">
      <w:pPr>
        <w:pStyle w:val="PL"/>
        <w:rPr>
          <w:lang w:val="fr-FR"/>
        </w:rPr>
      </w:pPr>
      <w:r w:rsidRPr="00A62E11">
        <w:rPr>
          <w:lang w:val="fr-FR"/>
        </w:rPr>
        <w:t xml:space="preserve">          - EN_GNB</w:t>
      </w:r>
    </w:p>
    <w:p w14:paraId="34131A7C" w14:textId="77777777" w:rsidR="00022F09" w:rsidRPr="00A62E11" w:rsidRDefault="00022F09" w:rsidP="00022F09">
      <w:pPr>
        <w:pStyle w:val="PL"/>
        <w:rPr>
          <w:lang w:val="fr-FR"/>
        </w:rPr>
      </w:pPr>
      <w:r w:rsidRPr="00A62E11">
        <w:rPr>
          <w:lang w:val="fr-FR"/>
        </w:rPr>
        <w:t xml:space="preserve">          - GNB_CU_CP</w:t>
      </w:r>
    </w:p>
    <w:p w14:paraId="5BEBCCF4" w14:textId="77777777" w:rsidR="00022F09" w:rsidRDefault="00022F09" w:rsidP="00022F09">
      <w:pPr>
        <w:pStyle w:val="PL"/>
      </w:pPr>
      <w:r w:rsidRPr="00A62E11">
        <w:rPr>
          <w:lang w:val="fr-FR"/>
        </w:rPr>
        <w:t xml:space="preserve">          </w:t>
      </w:r>
      <w:r>
        <w:t>- GNB_CU_UP</w:t>
      </w:r>
    </w:p>
    <w:p w14:paraId="0022988B" w14:textId="77777777" w:rsidR="00022F09" w:rsidRDefault="00022F09" w:rsidP="00022F09">
      <w:pPr>
        <w:pStyle w:val="PL"/>
      </w:pPr>
      <w:r>
        <w:t xml:space="preserve">          - GNB_DU</w:t>
      </w:r>
    </w:p>
    <w:p w14:paraId="4A42AF30" w14:textId="77777777" w:rsidR="00022F09" w:rsidRDefault="00022F09" w:rsidP="00022F09">
      <w:pPr>
        <w:pStyle w:val="PL"/>
      </w:pPr>
      <w:r>
        <w:t xml:space="preserve">          - AMF</w:t>
      </w:r>
    </w:p>
    <w:p w14:paraId="7B47A219" w14:textId="77777777" w:rsidR="00022F09" w:rsidRDefault="00022F09" w:rsidP="00022F09">
      <w:pPr>
        <w:pStyle w:val="PL"/>
      </w:pPr>
      <w:r>
        <w:t xml:space="preserve">          - PCF</w:t>
      </w:r>
    </w:p>
    <w:p w14:paraId="06228342" w14:textId="77777777" w:rsidR="00022F09" w:rsidRDefault="00022F09" w:rsidP="00022F09">
      <w:pPr>
        <w:pStyle w:val="PL"/>
      </w:pPr>
      <w:r>
        <w:t xml:space="preserve">          - SMF</w:t>
      </w:r>
    </w:p>
    <w:p w14:paraId="75123D49" w14:textId="77777777" w:rsidR="00022F09" w:rsidRDefault="00022F09" w:rsidP="00022F09">
      <w:pPr>
        <w:pStyle w:val="PL"/>
      </w:pPr>
      <w:r>
        <w:t xml:space="preserve">          - UPF</w:t>
      </w:r>
    </w:p>
    <w:p w14:paraId="57C61034" w14:textId="77777777" w:rsidR="00022F09" w:rsidRDefault="00022F09" w:rsidP="00022F09">
      <w:pPr>
        <w:pStyle w:val="PL"/>
      </w:pPr>
      <w:r>
        <w:t xml:space="preserve">          - AUSF</w:t>
      </w:r>
    </w:p>
    <w:p w14:paraId="6468904D" w14:textId="77777777" w:rsidR="00022F09" w:rsidRDefault="00022F09" w:rsidP="00022F09">
      <w:pPr>
        <w:pStyle w:val="PL"/>
      </w:pPr>
      <w:r>
        <w:t xml:space="preserve">          - SMSF</w:t>
      </w:r>
    </w:p>
    <w:p w14:paraId="1A74CC04" w14:textId="77777777" w:rsidR="00022F09" w:rsidRDefault="00022F09" w:rsidP="00022F09">
      <w:pPr>
        <w:pStyle w:val="PL"/>
      </w:pPr>
      <w:r>
        <w:t xml:space="preserve">          - HSS</w:t>
      </w:r>
    </w:p>
    <w:p w14:paraId="0DC37A77" w14:textId="77777777" w:rsidR="00022F09" w:rsidRDefault="00022F09" w:rsidP="00022F09">
      <w:pPr>
        <w:pStyle w:val="PL"/>
      </w:pPr>
      <w:r>
        <w:t xml:space="preserve">          - UDM</w:t>
      </w:r>
    </w:p>
    <w:p w14:paraId="1F3DE5DF" w14:textId="77777777" w:rsidR="00022F09" w:rsidRDefault="00022F09" w:rsidP="00022F09">
      <w:pPr>
        <w:pStyle w:val="PL"/>
      </w:pPr>
    </w:p>
    <w:p w14:paraId="24A87028" w14:textId="77777777" w:rsidR="00022F09" w:rsidRDefault="00022F09" w:rsidP="00022F09">
      <w:pPr>
        <w:pStyle w:val="PL"/>
      </w:pPr>
      <w:r>
        <w:t xml:space="preserve">    pLMNTarget-Type:</w:t>
      </w:r>
    </w:p>
    <w:p w14:paraId="6CE387B2" w14:textId="77777777" w:rsidR="00022F09" w:rsidRDefault="00022F09" w:rsidP="00022F09">
      <w:pPr>
        <w:pStyle w:val="PL"/>
      </w:pPr>
      <w:r>
        <w:t xml:space="preserve">      type: object</w:t>
      </w:r>
    </w:p>
    <w:p w14:paraId="6FD99758" w14:textId="77777777" w:rsidR="00022F09" w:rsidRDefault="00022F09" w:rsidP="00022F09">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09900987" w14:textId="77777777" w:rsidR="00022F09" w:rsidRDefault="00022F09" w:rsidP="00022F09">
      <w:pPr>
        <w:pStyle w:val="PL"/>
      </w:pPr>
      <w:r>
        <w:t xml:space="preserve">      properties:</w:t>
      </w:r>
    </w:p>
    <w:p w14:paraId="75CA2B93" w14:textId="77777777" w:rsidR="00022F09" w:rsidRDefault="00022F09" w:rsidP="00022F09">
      <w:pPr>
        <w:pStyle w:val="PL"/>
      </w:pPr>
      <w:r>
        <w:t xml:space="preserve">        mcc:</w:t>
      </w:r>
    </w:p>
    <w:p w14:paraId="67F694B2" w14:textId="77777777" w:rsidR="00022F09" w:rsidRDefault="00022F09" w:rsidP="00022F09">
      <w:pPr>
        <w:pStyle w:val="PL"/>
      </w:pPr>
      <w:r>
        <w:t xml:space="preserve">          $ref: 'TS28623_ComDefs.yaml#/components/schemas/Mcc'</w:t>
      </w:r>
    </w:p>
    <w:p w14:paraId="79B358E3" w14:textId="77777777" w:rsidR="00022F09" w:rsidRDefault="00022F09" w:rsidP="00022F09">
      <w:pPr>
        <w:pStyle w:val="PL"/>
      </w:pPr>
      <w:r>
        <w:t xml:space="preserve">        mnc:</w:t>
      </w:r>
    </w:p>
    <w:p w14:paraId="7065EFB4" w14:textId="77777777" w:rsidR="00022F09" w:rsidRDefault="00022F09" w:rsidP="00022F09">
      <w:pPr>
        <w:pStyle w:val="PL"/>
      </w:pPr>
      <w:r>
        <w:t xml:space="preserve">          $ref: 'TS28623_ComDefs.yaml#/components/schemas/Mnc'</w:t>
      </w:r>
    </w:p>
    <w:p w14:paraId="594DE2C3" w14:textId="77777777" w:rsidR="00022F09" w:rsidRDefault="00022F09" w:rsidP="00022F09">
      <w:pPr>
        <w:pStyle w:val="PL"/>
      </w:pPr>
    </w:p>
    <w:p w14:paraId="1C013B71" w14:textId="77777777" w:rsidR="00022F09" w:rsidRDefault="00022F09" w:rsidP="00022F09">
      <w:pPr>
        <w:pStyle w:val="PL"/>
      </w:pPr>
      <w:r>
        <w:t xml:space="preserve">    listOfTraceMetrics:</w:t>
      </w:r>
    </w:p>
    <w:p w14:paraId="76522767" w14:textId="77777777" w:rsidR="00022F09" w:rsidRDefault="00022F09" w:rsidP="00022F09">
      <w:pPr>
        <w:pStyle w:val="PL"/>
      </w:pPr>
      <w:r>
        <w:t xml:space="preserve">      description: The trace metrics to be reported. See 3GPP TS 32.422 clause 10 for additional details.</w:t>
      </w:r>
    </w:p>
    <w:p w14:paraId="48BE93F4" w14:textId="77777777" w:rsidR="00022F09" w:rsidRDefault="00022F09" w:rsidP="00022F09">
      <w:pPr>
        <w:pStyle w:val="PL"/>
      </w:pPr>
      <w:r>
        <w:t xml:space="preserve">      type: array</w:t>
      </w:r>
    </w:p>
    <w:p w14:paraId="523EC318" w14:textId="77777777" w:rsidR="00022F09" w:rsidRDefault="00022F09" w:rsidP="00022F09">
      <w:pPr>
        <w:pStyle w:val="PL"/>
      </w:pPr>
      <w:r>
        <w:t xml:space="preserve">      items:</w:t>
      </w:r>
    </w:p>
    <w:p w14:paraId="4CCF462F" w14:textId="77777777" w:rsidR="00022F09" w:rsidRDefault="00022F09" w:rsidP="00022F09">
      <w:pPr>
        <w:pStyle w:val="PL"/>
      </w:pPr>
      <w:r>
        <w:t xml:space="preserve">        type: string</w:t>
      </w:r>
    </w:p>
    <w:p w14:paraId="46C46A71" w14:textId="77777777" w:rsidR="00022F09" w:rsidRDefault="00022F09" w:rsidP="00022F09">
      <w:pPr>
        <w:pStyle w:val="PL"/>
      </w:pPr>
    </w:p>
    <w:p w14:paraId="78344411" w14:textId="77777777" w:rsidR="00022F09" w:rsidRDefault="00022F09" w:rsidP="00022F09">
      <w:pPr>
        <w:pStyle w:val="PL"/>
      </w:pPr>
      <w:r>
        <w:t xml:space="preserve">    traceDepth-Type:</w:t>
      </w:r>
    </w:p>
    <w:p w14:paraId="08244A46" w14:textId="77777777" w:rsidR="00022F09" w:rsidRDefault="00022F09" w:rsidP="00022F09">
      <w:pPr>
        <w:pStyle w:val="PL"/>
      </w:pPr>
      <w:r>
        <w:t xml:space="preserve">      description: Specifies how detailed information should be recorded in the Network Element. The Trace Depth is a paremeter for Trace Session level, i.e., the Trace Depth is the same for all of the NEs to be traced in the same Trace Session. See 3GPP TS 32.422 clause 5.3 for additional details.</w:t>
      </w:r>
    </w:p>
    <w:p w14:paraId="734209E9" w14:textId="77777777" w:rsidR="00022F09" w:rsidRDefault="00022F09" w:rsidP="00022F09">
      <w:pPr>
        <w:pStyle w:val="PL"/>
      </w:pPr>
      <w:r>
        <w:t xml:space="preserve">      type: string</w:t>
      </w:r>
    </w:p>
    <w:p w14:paraId="47832F79" w14:textId="77777777" w:rsidR="00022F09" w:rsidRDefault="00022F09" w:rsidP="00022F09">
      <w:pPr>
        <w:pStyle w:val="PL"/>
      </w:pPr>
      <w:r>
        <w:t xml:space="preserve">      enum:</w:t>
      </w:r>
    </w:p>
    <w:p w14:paraId="0EC10A4E" w14:textId="77777777" w:rsidR="00022F09" w:rsidRDefault="00022F09" w:rsidP="00022F09">
      <w:pPr>
        <w:pStyle w:val="PL"/>
      </w:pPr>
      <w:r>
        <w:t xml:space="preserve">        - MINIMUM</w:t>
      </w:r>
    </w:p>
    <w:p w14:paraId="1EB5018B" w14:textId="77777777" w:rsidR="00022F09" w:rsidRDefault="00022F09" w:rsidP="00022F09">
      <w:pPr>
        <w:pStyle w:val="PL"/>
      </w:pPr>
      <w:r>
        <w:t xml:space="preserve">        - MEDIUM</w:t>
      </w:r>
    </w:p>
    <w:p w14:paraId="2108F59C" w14:textId="77777777" w:rsidR="00022F09" w:rsidRDefault="00022F09" w:rsidP="00022F09">
      <w:pPr>
        <w:pStyle w:val="PL"/>
      </w:pPr>
      <w:r>
        <w:t xml:space="preserve">        - MAXIMUM</w:t>
      </w:r>
    </w:p>
    <w:p w14:paraId="6FC3196A" w14:textId="77777777" w:rsidR="00022F09" w:rsidRDefault="00022F09" w:rsidP="00022F09">
      <w:pPr>
        <w:pStyle w:val="PL"/>
      </w:pPr>
      <w:r>
        <w:t xml:space="preserve">        - VENDORMINIMUM</w:t>
      </w:r>
    </w:p>
    <w:p w14:paraId="2AB2FD1B" w14:textId="77777777" w:rsidR="00022F09" w:rsidRDefault="00022F09" w:rsidP="00022F09">
      <w:pPr>
        <w:pStyle w:val="PL"/>
      </w:pPr>
      <w:r>
        <w:t xml:space="preserve">        - VENDORMEDIUM</w:t>
      </w:r>
    </w:p>
    <w:p w14:paraId="2FA4C98E" w14:textId="77777777" w:rsidR="00022F09" w:rsidRDefault="00022F09" w:rsidP="00022F09">
      <w:pPr>
        <w:pStyle w:val="PL"/>
      </w:pPr>
      <w:r>
        <w:t xml:space="preserve">        - VENDORMAXIMUM</w:t>
      </w:r>
    </w:p>
    <w:p w14:paraId="5FD510C5" w14:textId="77777777" w:rsidR="00022F09" w:rsidRDefault="00022F09" w:rsidP="00022F09">
      <w:pPr>
        <w:pStyle w:val="PL"/>
      </w:pPr>
    </w:p>
    <w:p w14:paraId="0BF13AA6" w14:textId="77777777" w:rsidR="00022F09" w:rsidRDefault="00022F09" w:rsidP="00022F09">
      <w:pPr>
        <w:pStyle w:val="PL"/>
      </w:pPr>
      <w:r>
        <w:t xml:space="preserve">    traceReference-Type:</w:t>
      </w:r>
    </w:p>
    <w:p w14:paraId="4063A70E" w14:textId="77777777" w:rsidR="00022F09" w:rsidRDefault="00022F09" w:rsidP="00022F09">
      <w:pPr>
        <w:pStyle w:val="PL"/>
      </w:pPr>
      <w:r>
        <w:t xml:space="preserve">      type: object</w:t>
      </w:r>
    </w:p>
    <w:p w14:paraId="4A0C9921" w14:textId="77777777" w:rsidR="00022F09" w:rsidRDefault="00022F09" w:rsidP="00022F09">
      <w:pPr>
        <w:pStyle w:val="PL"/>
      </w:pPr>
      <w:r>
        <w:t xml:space="preserve">      description: The Trace Reference parameter shall be globally unique, therefore the Trace Reference shall compose as follows - MCC+MNC+Trace ID, where the MCC and MNC are coming with the Trace activation request from the management system to identify one PLMN containing the management system, and Trace ID is a 3 byte Octet String. See 3GPP TS 32.422 clause 5.6 for additional details.</w:t>
      </w:r>
    </w:p>
    <w:p w14:paraId="605B670B" w14:textId="77777777" w:rsidR="00022F09" w:rsidRDefault="00022F09" w:rsidP="00022F09">
      <w:pPr>
        <w:pStyle w:val="PL"/>
      </w:pPr>
      <w:r>
        <w:t xml:space="preserve">      properties:</w:t>
      </w:r>
    </w:p>
    <w:p w14:paraId="2D8D0BF4" w14:textId="77777777" w:rsidR="00022F09" w:rsidRDefault="00022F09" w:rsidP="00022F09">
      <w:pPr>
        <w:pStyle w:val="PL"/>
      </w:pPr>
      <w:r>
        <w:t xml:space="preserve">        mcc:</w:t>
      </w:r>
    </w:p>
    <w:p w14:paraId="17106C41" w14:textId="77777777" w:rsidR="00022F09" w:rsidRDefault="00022F09" w:rsidP="00022F09">
      <w:pPr>
        <w:pStyle w:val="PL"/>
      </w:pPr>
      <w:r>
        <w:t xml:space="preserve">          $ref: 'TS28623_ComDefs.yaml#/components/schemas/Mcc'</w:t>
      </w:r>
    </w:p>
    <w:p w14:paraId="6C15C091" w14:textId="77777777" w:rsidR="00022F09" w:rsidRDefault="00022F09" w:rsidP="00022F09">
      <w:pPr>
        <w:pStyle w:val="PL"/>
      </w:pPr>
      <w:r>
        <w:t xml:space="preserve">        mnc:</w:t>
      </w:r>
    </w:p>
    <w:p w14:paraId="19897B68" w14:textId="77777777" w:rsidR="00022F09" w:rsidRDefault="00022F09" w:rsidP="00022F09">
      <w:pPr>
        <w:pStyle w:val="PL"/>
      </w:pPr>
      <w:r>
        <w:t xml:space="preserve">          $ref: 'TS28623_ComDefs.yaml#/components/schemas/Mnc'</w:t>
      </w:r>
    </w:p>
    <w:p w14:paraId="4A4FFAA8" w14:textId="77777777" w:rsidR="00022F09" w:rsidRDefault="00022F09" w:rsidP="00022F09">
      <w:pPr>
        <w:pStyle w:val="PL"/>
      </w:pPr>
      <w:r>
        <w:t xml:space="preserve">        traceId:</w:t>
      </w:r>
    </w:p>
    <w:p w14:paraId="794FC982" w14:textId="77777777" w:rsidR="00022F09" w:rsidRDefault="00022F09" w:rsidP="00022F09">
      <w:pPr>
        <w:pStyle w:val="PL"/>
      </w:pPr>
      <w:r>
        <w:t xml:space="preserve">          type: string</w:t>
      </w:r>
    </w:p>
    <w:p w14:paraId="5F863BD6" w14:textId="77777777" w:rsidR="00022F09" w:rsidRDefault="00022F09" w:rsidP="00022F09">
      <w:pPr>
        <w:pStyle w:val="PL"/>
      </w:pPr>
    </w:p>
    <w:p w14:paraId="3BB25DBB" w14:textId="77777777" w:rsidR="00022F09" w:rsidRDefault="00022F09" w:rsidP="00022F09">
      <w:pPr>
        <w:pStyle w:val="PL"/>
      </w:pPr>
      <w:r>
        <w:t xml:space="preserve">    traceReportingFormat-Type:</w:t>
      </w:r>
    </w:p>
    <w:p w14:paraId="44C2925E" w14:textId="77777777" w:rsidR="00022F09" w:rsidRDefault="00022F09" w:rsidP="00022F09">
      <w:pPr>
        <w:pStyle w:val="PL"/>
      </w:pPr>
      <w:r>
        <w:t xml:space="preserve">      type: string</w:t>
      </w:r>
    </w:p>
    <w:p w14:paraId="77760C44" w14:textId="77777777" w:rsidR="00022F09" w:rsidRDefault="00022F09" w:rsidP="00022F09">
      <w:pPr>
        <w:pStyle w:val="PL"/>
      </w:pPr>
      <w:r>
        <w:t xml:space="preserve">      description: Specifies whether file-based or streaming reporting shall be used for this Trace Session. See 3GPP TS 32.422 clause 5.11 for additional details.</w:t>
      </w:r>
    </w:p>
    <w:p w14:paraId="06C19108" w14:textId="77777777" w:rsidR="00022F09" w:rsidRDefault="00022F09" w:rsidP="00022F09">
      <w:pPr>
        <w:pStyle w:val="PL"/>
      </w:pPr>
      <w:r>
        <w:lastRenderedPageBreak/>
        <w:t xml:space="preserve">      enum:</w:t>
      </w:r>
    </w:p>
    <w:p w14:paraId="4AE58AFD" w14:textId="77777777" w:rsidR="00022F09" w:rsidRDefault="00022F09" w:rsidP="00022F09">
      <w:pPr>
        <w:pStyle w:val="PL"/>
      </w:pPr>
      <w:r>
        <w:t xml:space="preserve">        - FILE-BASED</w:t>
      </w:r>
    </w:p>
    <w:p w14:paraId="6311F6C2" w14:textId="77777777" w:rsidR="00022F09" w:rsidRDefault="00022F09" w:rsidP="00022F09">
      <w:pPr>
        <w:pStyle w:val="PL"/>
      </w:pPr>
      <w:r>
        <w:t xml:space="preserve">        - STREAMING</w:t>
      </w:r>
    </w:p>
    <w:p w14:paraId="43344B11" w14:textId="77777777" w:rsidR="00022F09" w:rsidRDefault="00022F09" w:rsidP="00022F09">
      <w:pPr>
        <w:pStyle w:val="PL"/>
      </w:pPr>
    </w:p>
    <w:p w14:paraId="483095CE" w14:textId="77777777" w:rsidR="00022F09" w:rsidRDefault="00022F09" w:rsidP="00022F09">
      <w:pPr>
        <w:pStyle w:val="PL"/>
      </w:pPr>
      <w:r>
        <w:t xml:space="preserve">    traceTarget-Type:</w:t>
      </w:r>
    </w:p>
    <w:p w14:paraId="0AEFD662" w14:textId="77777777" w:rsidR="00022F09" w:rsidRDefault="00022F09" w:rsidP="00022F09">
      <w:pPr>
        <w:pStyle w:val="PL"/>
      </w:pPr>
      <w:r>
        <w:t xml:space="preserve">      type: object</w:t>
      </w:r>
    </w:p>
    <w:p w14:paraId="2E001936" w14:textId="77777777" w:rsidR="00022F09" w:rsidRDefault="00022F09" w:rsidP="00022F09">
      <w:pPr>
        <w:pStyle w:val="PL"/>
      </w:pPr>
      <w:r>
        <w:t xml:space="preserve">      description: Trace target conveying both the type and value of the target ID. For additional details see 3GPP TS 32.422</w:t>
      </w:r>
    </w:p>
    <w:p w14:paraId="54D3FB84" w14:textId="77777777" w:rsidR="00022F09" w:rsidRDefault="00022F09" w:rsidP="00022F09">
      <w:pPr>
        <w:pStyle w:val="PL"/>
      </w:pPr>
      <w:r>
        <w:t xml:space="preserve">      properties:</w:t>
      </w:r>
    </w:p>
    <w:p w14:paraId="6364DB0E" w14:textId="77777777" w:rsidR="00022F09" w:rsidRDefault="00022F09" w:rsidP="00022F09">
      <w:pPr>
        <w:pStyle w:val="PL"/>
      </w:pPr>
      <w:r>
        <w:t xml:space="preserve">        TargetIdType:</w:t>
      </w:r>
    </w:p>
    <w:p w14:paraId="2F349BB4" w14:textId="77777777" w:rsidR="00022F09" w:rsidRDefault="00022F09" w:rsidP="00022F09">
      <w:pPr>
        <w:pStyle w:val="PL"/>
      </w:pPr>
      <w:r>
        <w:t xml:space="preserve">          type: string</w:t>
      </w:r>
    </w:p>
    <w:p w14:paraId="10460649" w14:textId="77777777" w:rsidR="00022F09" w:rsidRDefault="00022F09" w:rsidP="00022F09">
      <w:pPr>
        <w:pStyle w:val="PL"/>
      </w:pPr>
      <w:r>
        <w:t xml:space="preserve">          enum:</w:t>
      </w:r>
    </w:p>
    <w:p w14:paraId="696BD357" w14:textId="77777777" w:rsidR="00022F09" w:rsidRPr="00A62E11" w:rsidRDefault="00022F09" w:rsidP="00022F09">
      <w:pPr>
        <w:pStyle w:val="PL"/>
        <w:rPr>
          <w:lang w:val="fr-FR"/>
        </w:rPr>
      </w:pPr>
      <w:r>
        <w:t xml:space="preserve">            </w:t>
      </w:r>
      <w:r w:rsidRPr="00A62E11">
        <w:rPr>
          <w:lang w:val="fr-FR"/>
        </w:rPr>
        <w:t>- IMSI</w:t>
      </w:r>
    </w:p>
    <w:p w14:paraId="6897B2FB" w14:textId="77777777" w:rsidR="00022F09" w:rsidRPr="00A62E11" w:rsidRDefault="00022F09" w:rsidP="00022F09">
      <w:pPr>
        <w:pStyle w:val="PL"/>
        <w:rPr>
          <w:lang w:val="fr-FR"/>
        </w:rPr>
      </w:pPr>
      <w:r w:rsidRPr="00A62E11">
        <w:rPr>
          <w:lang w:val="fr-FR"/>
        </w:rPr>
        <w:t xml:space="preserve">            - IMEI</w:t>
      </w:r>
    </w:p>
    <w:p w14:paraId="1EBA231F" w14:textId="77777777" w:rsidR="00022F09" w:rsidRPr="00A62E11" w:rsidRDefault="00022F09" w:rsidP="00022F09">
      <w:pPr>
        <w:pStyle w:val="PL"/>
        <w:rPr>
          <w:lang w:val="fr-FR"/>
        </w:rPr>
      </w:pPr>
      <w:r w:rsidRPr="00A62E11">
        <w:rPr>
          <w:lang w:val="fr-FR"/>
        </w:rPr>
        <w:t xml:space="preserve">            - IMEISV</w:t>
      </w:r>
    </w:p>
    <w:p w14:paraId="65E2313A" w14:textId="77777777" w:rsidR="00022F09" w:rsidRPr="00A62E11" w:rsidRDefault="00022F09" w:rsidP="00022F09">
      <w:pPr>
        <w:pStyle w:val="PL"/>
        <w:rPr>
          <w:lang w:val="fr-FR"/>
        </w:rPr>
      </w:pPr>
      <w:r w:rsidRPr="00A62E11">
        <w:rPr>
          <w:lang w:val="fr-FR"/>
        </w:rPr>
        <w:t xml:space="preserve">            - PUBLIC_ID</w:t>
      </w:r>
    </w:p>
    <w:p w14:paraId="31877D86" w14:textId="77777777" w:rsidR="00022F09" w:rsidRPr="00A62E11" w:rsidRDefault="00022F09" w:rsidP="00022F09">
      <w:pPr>
        <w:pStyle w:val="PL"/>
        <w:rPr>
          <w:lang w:val="fr-FR"/>
        </w:rPr>
      </w:pPr>
      <w:r w:rsidRPr="00A62E11">
        <w:rPr>
          <w:lang w:val="fr-FR"/>
        </w:rPr>
        <w:t xml:space="preserve">            - UTRAN_CELL</w:t>
      </w:r>
    </w:p>
    <w:p w14:paraId="35E75665" w14:textId="77777777" w:rsidR="00022F09" w:rsidRDefault="00022F09" w:rsidP="00022F09">
      <w:pPr>
        <w:pStyle w:val="PL"/>
      </w:pPr>
      <w:r w:rsidRPr="00A62E11">
        <w:rPr>
          <w:lang w:val="fr-FR"/>
        </w:rPr>
        <w:t xml:space="preserve">            </w:t>
      </w:r>
      <w:r>
        <w:t>- E-UTRAN_CELL</w:t>
      </w:r>
    </w:p>
    <w:p w14:paraId="06EA3CEF" w14:textId="77777777" w:rsidR="00022F09" w:rsidRDefault="00022F09" w:rsidP="00022F09">
      <w:pPr>
        <w:pStyle w:val="PL"/>
      </w:pPr>
      <w:r>
        <w:t xml:space="preserve">            - NG-RAN_CELL</w:t>
      </w:r>
    </w:p>
    <w:p w14:paraId="633040F0" w14:textId="77777777" w:rsidR="00022F09" w:rsidRDefault="00022F09" w:rsidP="00022F09">
      <w:pPr>
        <w:pStyle w:val="PL"/>
      </w:pPr>
      <w:r>
        <w:t xml:space="preserve">            - eNB</w:t>
      </w:r>
    </w:p>
    <w:p w14:paraId="4D382628" w14:textId="77777777" w:rsidR="00022F09" w:rsidRDefault="00022F09" w:rsidP="00022F09">
      <w:pPr>
        <w:pStyle w:val="PL"/>
      </w:pPr>
      <w:r>
        <w:t xml:space="preserve">            - RNC</w:t>
      </w:r>
    </w:p>
    <w:p w14:paraId="7E1CA6BE" w14:textId="77777777" w:rsidR="00022F09" w:rsidRDefault="00022F09" w:rsidP="00022F09">
      <w:pPr>
        <w:pStyle w:val="PL"/>
      </w:pPr>
      <w:r>
        <w:t xml:space="preserve">            - gNB</w:t>
      </w:r>
    </w:p>
    <w:p w14:paraId="2C35BB8A" w14:textId="77777777" w:rsidR="00022F09" w:rsidRDefault="00022F09" w:rsidP="00022F09">
      <w:pPr>
        <w:pStyle w:val="PL"/>
      </w:pPr>
      <w:r>
        <w:t xml:space="preserve">            - SUPI</w:t>
      </w:r>
    </w:p>
    <w:p w14:paraId="246861FE" w14:textId="77777777" w:rsidR="00022F09" w:rsidRDefault="00022F09" w:rsidP="00022F09">
      <w:pPr>
        <w:pStyle w:val="PL"/>
      </w:pPr>
      <w:r>
        <w:t xml:space="preserve">        TargetIdValue:</w:t>
      </w:r>
    </w:p>
    <w:p w14:paraId="53842457" w14:textId="77777777" w:rsidR="00022F09" w:rsidRDefault="00022F09" w:rsidP="00022F09">
      <w:pPr>
        <w:pStyle w:val="PL"/>
      </w:pPr>
      <w:r>
        <w:t xml:space="preserve">          type: string</w:t>
      </w:r>
    </w:p>
    <w:p w14:paraId="2FD5C7B9" w14:textId="77777777" w:rsidR="00022F09" w:rsidRDefault="00022F09" w:rsidP="00022F09">
      <w:pPr>
        <w:pStyle w:val="PL"/>
      </w:pPr>
      <w:r>
        <w:t xml:space="preserve">    </w:t>
      </w:r>
    </w:p>
    <w:p w14:paraId="375BCB51" w14:textId="77777777" w:rsidR="00022F09" w:rsidRDefault="00022F09" w:rsidP="00022F09">
      <w:pPr>
        <w:pStyle w:val="PL"/>
      </w:pPr>
      <w:r>
        <w:t xml:space="preserve">    triggeringEvents-Type:</w:t>
      </w:r>
    </w:p>
    <w:p w14:paraId="5793A45D" w14:textId="77777777" w:rsidR="00022F09" w:rsidRDefault="00022F09" w:rsidP="00022F09">
      <w:pPr>
        <w:pStyle w:val="PL"/>
      </w:pPr>
      <w:r>
        <w:t xml:space="preserve">      type: object</w:t>
      </w:r>
    </w:p>
    <w:p w14:paraId="561557A1" w14:textId="77777777" w:rsidR="00022F09" w:rsidRDefault="00022F09" w:rsidP="00022F09">
      <w:pPr>
        <w:pStyle w:val="PL"/>
      </w:pPr>
      <w:r>
        <w:t xml:space="preserve">      description: Specifies when to start a Trace Recording Session and which message shall be recorded first, when to stop a Trace Recording Session and which message shall be recorded last respectively. See 3GPP TS 32.422 clause 5.1 for additional details.</w:t>
      </w:r>
    </w:p>
    <w:p w14:paraId="3719183F" w14:textId="77777777" w:rsidR="00022F09" w:rsidRDefault="00022F09" w:rsidP="00022F09">
      <w:pPr>
        <w:pStyle w:val="PL"/>
      </w:pPr>
      <w:r>
        <w:t xml:space="preserve">      properties:</w:t>
      </w:r>
    </w:p>
    <w:p w14:paraId="58C3FF81" w14:textId="77777777" w:rsidR="00022F09" w:rsidRDefault="00022F09" w:rsidP="00022F09">
      <w:pPr>
        <w:pStyle w:val="PL"/>
      </w:pPr>
      <w:r>
        <w:t xml:space="preserve">        MSC_SERVER:</w:t>
      </w:r>
    </w:p>
    <w:p w14:paraId="722DD0CD" w14:textId="77777777" w:rsidR="00022F09" w:rsidRDefault="00022F09" w:rsidP="00022F09">
      <w:pPr>
        <w:pStyle w:val="PL"/>
      </w:pPr>
      <w:r>
        <w:t xml:space="preserve">          type: array</w:t>
      </w:r>
    </w:p>
    <w:p w14:paraId="62B0399D" w14:textId="77777777" w:rsidR="00022F09" w:rsidRDefault="00022F09" w:rsidP="00022F09">
      <w:pPr>
        <w:pStyle w:val="PL"/>
      </w:pPr>
      <w:r>
        <w:t xml:space="preserve">          items:</w:t>
      </w:r>
    </w:p>
    <w:p w14:paraId="1D9F20AB" w14:textId="77777777" w:rsidR="00022F09" w:rsidRDefault="00022F09" w:rsidP="00022F09">
      <w:pPr>
        <w:pStyle w:val="PL"/>
      </w:pPr>
      <w:r>
        <w:t xml:space="preserve">            type: string</w:t>
      </w:r>
    </w:p>
    <w:p w14:paraId="7CB4F16C" w14:textId="77777777" w:rsidR="00022F09" w:rsidRDefault="00022F09" w:rsidP="00022F09">
      <w:pPr>
        <w:pStyle w:val="PL"/>
      </w:pPr>
      <w:r>
        <w:t xml:space="preserve">            enum:</w:t>
      </w:r>
    </w:p>
    <w:p w14:paraId="449EAA01" w14:textId="77777777" w:rsidR="00022F09" w:rsidRDefault="00022F09" w:rsidP="00022F09">
      <w:pPr>
        <w:pStyle w:val="PL"/>
      </w:pPr>
      <w:r>
        <w:t xml:space="preserve">              - MO_MT_CALLS</w:t>
      </w:r>
    </w:p>
    <w:p w14:paraId="15ECC640" w14:textId="77777777" w:rsidR="00022F09" w:rsidRDefault="00022F09" w:rsidP="00022F09">
      <w:pPr>
        <w:pStyle w:val="PL"/>
      </w:pPr>
      <w:r>
        <w:t xml:space="preserve">              - MO_MT_SMS</w:t>
      </w:r>
    </w:p>
    <w:p w14:paraId="377E4F94" w14:textId="77777777" w:rsidR="00022F09" w:rsidRDefault="00022F09" w:rsidP="00022F09">
      <w:pPr>
        <w:pStyle w:val="PL"/>
      </w:pPr>
      <w:r>
        <w:t xml:space="preserve">              - LU_IMSIattach_IMSIdetach</w:t>
      </w:r>
    </w:p>
    <w:p w14:paraId="03BFC1CD" w14:textId="77777777" w:rsidR="00022F09" w:rsidRDefault="00022F09" w:rsidP="00022F09">
      <w:pPr>
        <w:pStyle w:val="PL"/>
      </w:pPr>
      <w:r>
        <w:t xml:space="preserve">              - HANDOVER</w:t>
      </w:r>
    </w:p>
    <w:p w14:paraId="6E7A9190" w14:textId="77777777" w:rsidR="00022F09" w:rsidRDefault="00022F09" w:rsidP="00022F09">
      <w:pPr>
        <w:pStyle w:val="PL"/>
      </w:pPr>
      <w:r>
        <w:t xml:space="preserve">              - SS</w:t>
      </w:r>
    </w:p>
    <w:p w14:paraId="6F2F3513" w14:textId="77777777" w:rsidR="00022F09" w:rsidRDefault="00022F09" w:rsidP="00022F09">
      <w:pPr>
        <w:pStyle w:val="PL"/>
      </w:pPr>
      <w:r>
        <w:t xml:space="preserve">        SGSN:</w:t>
      </w:r>
    </w:p>
    <w:p w14:paraId="01140C2C" w14:textId="77777777" w:rsidR="00022F09" w:rsidRDefault="00022F09" w:rsidP="00022F09">
      <w:pPr>
        <w:pStyle w:val="PL"/>
      </w:pPr>
      <w:r>
        <w:t xml:space="preserve">          type: array</w:t>
      </w:r>
    </w:p>
    <w:p w14:paraId="7923A79B" w14:textId="77777777" w:rsidR="00022F09" w:rsidRDefault="00022F09" w:rsidP="00022F09">
      <w:pPr>
        <w:pStyle w:val="PL"/>
      </w:pPr>
      <w:r>
        <w:t xml:space="preserve">          items:</w:t>
      </w:r>
    </w:p>
    <w:p w14:paraId="67E1EB48" w14:textId="77777777" w:rsidR="00022F09" w:rsidRDefault="00022F09" w:rsidP="00022F09">
      <w:pPr>
        <w:pStyle w:val="PL"/>
      </w:pPr>
      <w:r>
        <w:t xml:space="preserve">            type: string</w:t>
      </w:r>
    </w:p>
    <w:p w14:paraId="610C05D7" w14:textId="77777777" w:rsidR="00022F09" w:rsidRDefault="00022F09" w:rsidP="00022F09">
      <w:pPr>
        <w:pStyle w:val="PL"/>
      </w:pPr>
      <w:r>
        <w:t xml:space="preserve">            enum:</w:t>
      </w:r>
    </w:p>
    <w:p w14:paraId="2548FD65" w14:textId="77777777" w:rsidR="00022F09" w:rsidRDefault="00022F09" w:rsidP="00022F09">
      <w:pPr>
        <w:pStyle w:val="PL"/>
      </w:pPr>
      <w:r>
        <w:t xml:space="preserve">              - PDPcontext</w:t>
      </w:r>
    </w:p>
    <w:p w14:paraId="7C2DE1EE" w14:textId="77777777" w:rsidR="00022F09" w:rsidRDefault="00022F09" w:rsidP="00022F09">
      <w:pPr>
        <w:pStyle w:val="PL"/>
      </w:pPr>
      <w:r>
        <w:t xml:space="preserve">              - MO_MT_SMS</w:t>
      </w:r>
    </w:p>
    <w:p w14:paraId="07416A4A" w14:textId="77777777" w:rsidR="00022F09" w:rsidRDefault="00022F09" w:rsidP="00022F09">
      <w:pPr>
        <w:pStyle w:val="PL"/>
      </w:pPr>
      <w:r>
        <w:t xml:space="preserve">              - RAU_GPRSattach_GPRSdetach</w:t>
      </w:r>
    </w:p>
    <w:p w14:paraId="7397520D" w14:textId="77777777" w:rsidR="00022F09" w:rsidRDefault="00022F09" w:rsidP="00022F09">
      <w:pPr>
        <w:pStyle w:val="PL"/>
      </w:pPr>
      <w:r>
        <w:t xml:space="preserve">              - MBMScontext</w:t>
      </w:r>
    </w:p>
    <w:p w14:paraId="0F33AD45" w14:textId="77777777" w:rsidR="00022F09" w:rsidRDefault="00022F09" w:rsidP="00022F09">
      <w:pPr>
        <w:pStyle w:val="PL"/>
      </w:pPr>
      <w:r>
        <w:t xml:space="preserve">        MGW:</w:t>
      </w:r>
    </w:p>
    <w:p w14:paraId="4C8ADCF3" w14:textId="77777777" w:rsidR="00022F09" w:rsidRDefault="00022F09" w:rsidP="00022F09">
      <w:pPr>
        <w:pStyle w:val="PL"/>
      </w:pPr>
      <w:r>
        <w:t xml:space="preserve">          type: array</w:t>
      </w:r>
    </w:p>
    <w:p w14:paraId="064B288D" w14:textId="77777777" w:rsidR="00022F09" w:rsidRDefault="00022F09" w:rsidP="00022F09">
      <w:pPr>
        <w:pStyle w:val="PL"/>
      </w:pPr>
      <w:r>
        <w:t xml:space="preserve">          items:</w:t>
      </w:r>
    </w:p>
    <w:p w14:paraId="0C5F6DA3" w14:textId="77777777" w:rsidR="00022F09" w:rsidRDefault="00022F09" w:rsidP="00022F09">
      <w:pPr>
        <w:pStyle w:val="PL"/>
      </w:pPr>
      <w:r>
        <w:t xml:space="preserve">            type: string</w:t>
      </w:r>
    </w:p>
    <w:p w14:paraId="43FDB379" w14:textId="77777777" w:rsidR="00022F09" w:rsidRDefault="00022F09" w:rsidP="00022F09">
      <w:pPr>
        <w:pStyle w:val="PL"/>
      </w:pPr>
      <w:r>
        <w:t xml:space="preserve">            enum:</w:t>
      </w:r>
    </w:p>
    <w:p w14:paraId="76DAF7B4" w14:textId="77777777" w:rsidR="00022F09" w:rsidRDefault="00022F09" w:rsidP="00022F09">
      <w:pPr>
        <w:pStyle w:val="PL"/>
      </w:pPr>
      <w:r>
        <w:t xml:space="preserve">              - CONTEXT</w:t>
      </w:r>
    </w:p>
    <w:p w14:paraId="495DB0EC" w14:textId="77777777" w:rsidR="00022F09" w:rsidRDefault="00022F09" w:rsidP="00022F09">
      <w:pPr>
        <w:pStyle w:val="PL"/>
      </w:pPr>
      <w:r>
        <w:t xml:space="preserve">        GGSN:</w:t>
      </w:r>
    </w:p>
    <w:p w14:paraId="2A592361" w14:textId="77777777" w:rsidR="00022F09" w:rsidRDefault="00022F09" w:rsidP="00022F09">
      <w:pPr>
        <w:pStyle w:val="PL"/>
      </w:pPr>
      <w:r>
        <w:t xml:space="preserve">          type: array</w:t>
      </w:r>
    </w:p>
    <w:p w14:paraId="38AF0B51" w14:textId="77777777" w:rsidR="00022F09" w:rsidRDefault="00022F09" w:rsidP="00022F09">
      <w:pPr>
        <w:pStyle w:val="PL"/>
      </w:pPr>
      <w:r>
        <w:t xml:space="preserve">          items:</w:t>
      </w:r>
    </w:p>
    <w:p w14:paraId="2E51FC6B" w14:textId="77777777" w:rsidR="00022F09" w:rsidRDefault="00022F09" w:rsidP="00022F09">
      <w:pPr>
        <w:pStyle w:val="PL"/>
      </w:pPr>
      <w:r>
        <w:t xml:space="preserve">            type: string</w:t>
      </w:r>
    </w:p>
    <w:p w14:paraId="1A4D4E1E" w14:textId="77777777" w:rsidR="00022F09" w:rsidRDefault="00022F09" w:rsidP="00022F09">
      <w:pPr>
        <w:pStyle w:val="PL"/>
      </w:pPr>
      <w:r>
        <w:t xml:space="preserve">            enum:</w:t>
      </w:r>
    </w:p>
    <w:p w14:paraId="22BAA60C" w14:textId="77777777" w:rsidR="00022F09" w:rsidRDefault="00022F09" w:rsidP="00022F09">
      <w:pPr>
        <w:pStyle w:val="PL"/>
      </w:pPr>
      <w:r>
        <w:t xml:space="preserve">              - PDPcontext</w:t>
      </w:r>
    </w:p>
    <w:p w14:paraId="6D80E955" w14:textId="77777777" w:rsidR="00022F09" w:rsidRDefault="00022F09" w:rsidP="00022F09">
      <w:pPr>
        <w:pStyle w:val="PL"/>
      </w:pPr>
      <w:r>
        <w:t xml:space="preserve">              - MBMScontext</w:t>
      </w:r>
    </w:p>
    <w:p w14:paraId="05844CF5" w14:textId="77777777" w:rsidR="00022F09" w:rsidRDefault="00022F09" w:rsidP="00022F09">
      <w:pPr>
        <w:pStyle w:val="PL"/>
      </w:pPr>
      <w:r>
        <w:t xml:space="preserve">        IMS:</w:t>
      </w:r>
    </w:p>
    <w:p w14:paraId="3F88F5D9" w14:textId="77777777" w:rsidR="00022F09" w:rsidRDefault="00022F09" w:rsidP="00022F09">
      <w:pPr>
        <w:pStyle w:val="PL"/>
      </w:pPr>
      <w:r>
        <w:t xml:space="preserve">          type: array</w:t>
      </w:r>
    </w:p>
    <w:p w14:paraId="044C4B12" w14:textId="77777777" w:rsidR="00022F09" w:rsidRDefault="00022F09" w:rsidP="00022F09">
      <w:pPr>
        <w:pStyle w:val="PL"/>
      </w:pPr>
      <w:r>
        <w:t xml:space="preserve">          items:</w:t>
      </w:r>
    </w:p>
    <w:p w14:paraId="7DE89EB8" w14:textId="77777777" w:rsidR="00022F09" w:rsidRDefault="00022F09" w:rsidP="00022F09">
      <w:pPr>
        <w:pStyle w:val="PL"/>
      </w:pPr>
      <w:r>
        <w:t xml:space="preserve">            type: string</w:t>
      </w:r>
    </w:p>
    <w:p w14:paraId="601DE6FD" w14:textId="77777777" w:rsidR="00022F09" w:rsidRDefault="00022F09" w:rsidP="00022F09">
      <w:pPr>
        <w:pStyle w:val="PL"/>
      </w:pPr>
      <w:r>
        <w:t xml:space="preserve">            enum:</w:t>
      </w:r>
    </w:p>
    <w:p w14:paraId="76335258" w14:textId="77777777" w:rsidR="00022F09" w:rsidRDefault="00022F09" w:rsidP="00022F09">
      <w:pPr>
        <w:pStyle w:val="PL"/>
      </w:pPr>
      <w:r>
        <w:t xml:space="preserve">              - SIPsession_StandaloneTransaction</w:t>
      </w:r>
    </w:p>
    <w:p w14:paraId="29EB0364" w14:textId="77777777" w:rsidR="00022F09" w:rsidRDefault="00022F09" w:rsidP="00022F09">
      <w:pPr>
        <w:pStyle w:val="PL"/>
      </w:pPr>
      <w:r>
        <w:t xml:space="preserve">        BM_SC:</w:t>
      </w:r>
    </w:p>
    <w:p w14:paraId="37EDCBE6" w14:textId="77777777" w:rsidR="00022F09" w:rsidRDefault="00022F09" w:rsidP="00022F09">
      <w:pPr>
        <w:pStyle w:val="PL"/>
      </w:pPr>
      <w:r>
        <w:t xml:space="preserve">          type: array</w:t>
      </w:r>
    </w:p>
    <w:p w14:paraId="38B415B7" w14:textId="77777777" w:rsidR="00022F09" w:rsidRDefault="00022F09" w:rsidP="00022F09">
      <w:pPr>
        <w:pStyle w:val="PL"/>
      </w:pPr>
      <w:r>
        <w:t xml:space="preserve">          items:</w:t>
      </w:r>
    </w:p>
    <w:p w14:paraId="6FB1DB2E" w14:textId="77777777" w:rsidR="00022F09" w:rsidRDefault="00022F09" w:rsidP="00022F09">
      <w:pPr>
        <w:pStyle w:val="PL"/>
      </w:pPr>
      <w:r>
        <w:t xml:space="preserve">            type: string</w:t>
      </w:r>
    </w:p>
    <w:p w14:paraId="15325B6A" w14:textId="77777777" w:rsidR="00022F09" w:rsidRDefault="00022F09" w:rsidP="00022F09">
      <w:pPr>
        <w:pStyle w:val="PL"/>
      </w:pPr>
      <w:r>
        <w:t xml:space="preserve">            enum:</w:t>
      </w:r>
    </w:p>
    <w:p w14:paraId="47E9B3F8" w14:textId="77777777" w:rsidR="00022F09" w:rsidRDefault="00022F09" w:rsidP="00022F09">
      <w:pPr>
        <w:pStyle w:val="PL"/>
      </w:pPr>
      <w:r>
        <w:t xml:space="preserve">              - MBMSactivation</w:t>
      </w:r>
    </w:p>
    <w:p w14:paraId="6BAA0F5A" w14:textId="77777777" w:rsidR="00022F09" w:rsidRDefault="00022F09" w:rsidP="00022F09">
      <w:pPr>
        <w:pStyle w:val="PL"/>
      </w:pPr>
      <w:r>
        <w:t xml:space="preserve">        MME:</w:t>
      </w:r>
    </w:p>
    <w:p w14:paraId="761BDCDD" w14:textId="77777777" w:rsidR="00022F09" w:rsidRDefault="00022F09" w:rsidP="00022F09">
      <w:pPr>
        <w:pStyle w:val="PL"/>
      </w:pPr>
      <w:r>
        <w:t xml:space="preserve">          type: array</w:t>
      </w:r>
    </w:p>
    <w:p w14:paraId="25F4FD27" w14:textId="77777777" w:rsidR="00022F09" w:rsidRDefault="00022F09" w:rsidP="00022F09">
      <w:pPr>
        <w:pStyle w:val="PL"/>
      </w:pPr>
      <w:r>
        <w:lastRenderedPageBreak/>
        <w:t xml:space="preserve">          items:</w:t>
      </w:r>
    </w:p>
    <w:p w14:paraId="42A0862D" w14:textId="77777777" w:rsidR="00022F09" w:rsidRDefault="00022F09" w:rsidP="00022F09">
      <w:pPr>
        <w:pStyle w:val="PL"/>
      </w:pPr>
      <w:r>
        <w:t xml:space="preserve">            type: string</w:t>
      </w:r>
    </w:p>
    <w:p w14:paraId="2348515A" w14:textId="77777777" w:rsidR="00022F09" w:rsidRDefault="00022F09" w:rsidP="00022F09">
      <w:pPr>
        <w:pStyle w:val="PL"/>
      </w:pPr>
      <w:r>
        <w:t xml:space="preserve">            enum:</w:t>
      </w:r>
    </w:p>
    <w:p w14:paraId="2865BDD7" w14:textId="77777777" w:rsidR="00022F09" w:rsidRDefault="00022F09" w:rsidP="00022F09">
      <w:pPr>
        <w:pStyle w:val="PL"/>
      </w:pPr>
      <w:r>
        <w:t xml:space="preserve">              - UEinitiatedPDNconnectivityRequest</w:t>
      </w:r>
    </w:p>
    <w:p w14:paraId="6230BA45" w14:textId="77777777" w:rsidR="00022F09" w:rsidRDefault="00022F09" w:rsidP="00022F09">
      <w:pPr>
        <w:pStyle w:val="PL"/>
      </w:pPr>
      <w:r>
        <w:t xml:space="preserve">              - ServiceRequest</w:t>
      </w:r>
    </w:p>
    <w:p w14:paraId="0266C8C1" w14:textId="77777777" w:rsidR="00022F09" w:rsidRDefault="00022F09" w:rsidP="00022F09">
      <w:pPr>
        <w:pStyle w:val="PL"/>
      </w:pPr>
      <w:r>
        <w:t xml:space="preserve">              - InitialAttach_TAU_Detach</w:t>
      </w:r>
    </w:p>
    <w:p w14:paraId="3C3045DE" w14:textId="77777777" w:rsidR="00022F09" w:rsidRDefault="00022F09" w:rsidP="00022F09">
      <w:pPr>
        <w:pStyle w:val="PL"/>
      </w:pPr>
      <w:r>
        <w:t xml:space="preserve">              - UEinitiatedPDNdisconnection</w:t>
      </w:r>
    </w:p>
    <w:p w14:paraId="22F52082" w14:textId="77777777" w:rsidR="00022F09" w:rsidRDefault="00022F09" w:rsidP="00022F09">
      <w:pPr>
        <w:pStyle w:val="PL"/>
      </w:pPr>
      <w:r>
        <w:t xml:space="preserve">              - BearerActivationModificationDeletion</w:t>
      </w:r>
    </w:p>
    <w:p w14:paraId="30ECD0F4" w14:textId="77777777" w:rsidR="00022F09" w:rsidRDefault="00022F09" w:rsidP="00022F09">
      <w:pPr>
        <w:pStyle w:val="PL"/>
      </w:pPr>
      <w:r>
        <w:t xml:space="preserve">              - Handover</w:t>
      </w:r>
    </w:p>
    <w:p w14:paraId="0818DD30" w14:textId="77777777" w:rsidR="00022F09" w:rsidRDefault="00022F09" w:rsidP="00022F09">
      <w:pPr>
        <w:pStyle w:val="PL"/>
      </w:pPr>
      <w:r>
        <w:t xml:space="preserve">        SGW:</w:t>
      </w:r>
    </w:p>
    <w:p w14:paraId="3CEA24EC" w14:textId="77777777" w:rsidR="00022F09" w:rsidRDefault="00022F09" w:rsidP="00022F09">
      <w:pPr>
        <w:pStyle w:val="PL"/>
      </w:pPr>
      <w:r>
        <w:t xml:space="preserve">          type: array</w:t>
      </w:r>
    </w:p>
    <w:p w14:paraId="7D974B32" w14:textId="77777777" w:rsidR="00022F09" w:rsidRDefault="00022F09" w:rsidP="00022F09">
      <w:pPr>
        <w:pStyle w:val="PL"/>
      </w:pPr>
      <w:r>
        <w:t xml:space="preserve">          items:</w:t>
      </w:r>
    </w:p>
    <w:p w14:paraId="302CB8B9" w14:textId="77777777" w:rsidR="00022F09" w:rsidRDefault="00022F09" w:rsidP="00022F09">
      <w:pPr>
        <w:pStyle w:val="PL"/>
      </w:pPr>
      <w:r>
        <w:t xml:space="preserve">            type: string</w:t>
      </w:r>
    </w:p>
    <w:p w14:paraId="3EB758EA" w14:textId="77777777" w:rsidR="00022F09" w:rsidRDefault="00022F09" w:rsidP="00022F09">
      <w:pPr>
        <w:pStyle w:val="PL"/>
      </w:pPr>
      <w:r>
        <w:t xml:space="preserve">            enum:</w:t>
      </w:r>
    </w:p>
    <w:p w14:paraId="1ADADC55" w14:textId="77777777" w:rsidR="00022F09" w:rsidRDefault="00022F09" w:rsidP="00022F09">
      <w:pPr>
        <w:pStyle w:val="PL"/>
      </w:pPr>
      <w:r>
        <w:t xml:space="preserve">              - PDNconnectionCreation</w:t>
      </w:r>
    </w:p>
    <w:p w14:paraId="59435BC1" w14:textId="77777777" w:rsidR="00022F09" w:rsidRDefault="00022F09" w:rsidP="00022F09">
      <w:pPr>
        <w:pStyle w:val="PL"/>
      </w:pPr>
      <w:r>
        <w:t xml:space="preserve">              - PDNconnectionTermination</w:t>
      </w:r>
    </w:p>
    <w:p w14:paraId="0823E1C5" w14:textId="77777777" w:rsidR="00022F09" w:rsidRDefault="00022F09" w:rsidP="00022F09">
      <w:pPr>
        <w:pStyle w:val="PL"/>
      </w:pPr>
      <w:r>
        <w:t xml:space="preserve">              - BearerActivationModificationDeletion</w:t>
      </w:r>
    </w:p>
    <w:p w14:paraId="6398F032" w14:textId="77777777" w:rsidR="00022F09" w:rsidRDefault="00022F09" w:rsidP="00022F09">
      <w:pPr>
        <w:pStyle w:val="PL"/>
      </w:pPr>
      <w:r>
        <w:t xml:space="preserve">        PGW:</w:t>
      </w:r>
    </w:p>
    <w:p w14:paraId="7D439FC0" w14:textId="77777777" w:rsidR="00022F09" w:rsidRDefault="00022F09" w:rsidP="00022F09">
      <w:pPr>
        <w:pStyle w:val="PL"/>
      </w:pPr>
      <w:r>
        <w:t xml:space="preserve">          type: array</w:t>
      </w:r>
    </w:p>
    <w:p w14:paraId="2654970A" w14:textId="77777777" w:rsidR="00022F09" w:rsidRDefault="00022F09" w:rsidP="00022F09">
      <w:pPr>
        <w:pStyle w:val="PL"/>
      </w:pPr>
      <w:r>
        <w:t xml:space="preserve">          items:</w:t>
      </w:r>
    </w:p>
    <w:p w14:paraId="16333214" w14:textId="77777777" w:rsidR="00022F09" w:rsidRDefault="00022F09" w:rsidP="00022F09">
      <w:pPr>
        <w:pStyle w:val="PL"/>
      </w:pPr>
      <w:r>
        <w:t xml:space="preserve">            type: string</w:t>
      </w:r>
    </w:p>
    <w:p w14:paraId="4514DBC4" w14:textId="77777777" w:rsidR="00022F09" w:rsidRDefault="00022F09" w:rsidP="00022F09">
      <w:pPr>
        <w:pStyle w:val="PL"/>
      </w:pPr>
      <w:r>
        <w:t xml:space="preserve">            enum:</w:t>
      </w:r>
    </w:p>
    <w:p w14:paraId="4C3FD860" w14:textId="77777777" w:rsidR="00022F09" w:rsidRDefault="00022F09" w:rsidP="00022F09">
      <w:pPr>
        <w:pStyle w:val="PL"/>
      </w:pPr>
      <w:r>
        <w:t xml:space="preserve">              - PDNconnectionCreation</w:t>
      </w:r>
    </w:p>
    <w:p w14:paraId="485CC37A" w14:textId="77777777" w:rsidR="00022F09" w:rsidRDefault="00022F09" w:rsidP="00022F09">
      <w:pPr>
        <w:pStyle w:val="PL"/>
      </w:pPr>
      <w:r>
        <w:t xml:space="preserve">              - PDNconnectionTermination</w:t>
      </w:r>
    </w:p>
    <w:p w14:paraId="29C3E8AD" w14:textId="77777777" w:rsidR="00022F09" w:rsidRDefault="00022F09" w:rsidP="00022F09">
      <w:pPr>
        <w:pStyle w:val="PL"/>
      </w:pPr>
      <w:r>
        <w:t xml:space="preserve">              - BearerActivationModificationDeletion</w:t>
      </w:r>
    </w:p>
    <w:p w14:paraId="5BC20804" w14:textId="77777777" w:rsidR="00022F09" w:rsidRDefault="00022F09" w:rsidP="00022F09">
      <w:pPr>
        <w:pStyle w:val="PL"/>
      </w:pPr>
      <w:r>
        <w:t xml:space="preserve">        AMF:</w:t>
      </w:r>
    </w:p>
    <w:p w14:paraId="3DBA731F" w14:textId="77777777" w:rsidR="00022F09" w:rsidRDefault="00022F09" w:rsidP="00022F09">
      <w:pPr>
        <w:pStyle w:val="PL"/>
      </w:pPr>
      <w:r>
        <w:t xml:space="preserve">          type: array</w:t>
      </w:r>
    </w:p>
    <w:p w14:paraId="34DF34CB" w14:textId="77777777" w:rsidR="00022F09" w:rsidRDefault="00022F09" w:rsidP="00022F09">
      <w:pPr>
        <w:pStyle w:val="PL"/>
      </w:pPr>
      <w:r>
        <w:t xml:space="preserve">          items:</w:t>
      </w:r>
    </w:p>
    <w:p w14:paraId="71F922FD" w14:textId="77777777" w:rsidR="00022F09" w:rsidRDefault="00022F09" w:rsidP="00022F09">
      <w:pPr>
        <w:pStyle w:val="PL"/>
      </w:pPr>
      <w:r>
        <w:t xml:space="preserve">            type: string</w:t>
      </w:r>
    </w:p>
    <w:p w14:paraId="7DC03C8B" w14:textId="77777777" w:rsidR="00022F09" w:rsidRDefault="00022F09" w:rsidP="00022F09">
      <w:pPr>
        <w:pStyle w:val="PL"/>
      </w:pPr>
      <w:r>
        <w:t xml:space="preserve">            enum:</w:t>
      </w:r>
    </w:p>
    <w:p w14:paraId="52DF8B6B" w14:textId="77777777" w:rsidR="00022F09" w:rsidRDefault="00022F09" w:rsidP="00022F09">
      <w:pPr>
        <w:pStyle w:val="PL"/>
      </w:pPr>
      <w:r>
        <w:t xml:space="preserve">              - Registration</w:t>
      </w:r>
    </w:p>
    <w:p w14:paraId="64F46980" w14:textId="77777777" w:rsidR="00022F09" w:rsidRDefault="00022F09" w:rsidP="00022F09">
      <w:pPr>
        <w:pStyle w:val="PL"/>
      </w:pPr>
      <w:r>
        <w:t xml:space="preserve">              - ServiceRequest</w:t>
      </w:r>
    </w:p>
    <w:p w14:paraId="0F804758" w14:textId="77777777" w:rsidR="00022F09" w:rsidRDefault="00022F09" w:rsidP="00022F09">
      <w:pPr>
        <w:pStyle w:val="PL"/>
      </w:pPr>
      <w:r>
        <w:t xml:space="preserve">              - Handover</w:t>
      </w:r>
    </w:p>
    <w:p w14:paraId="473DA767" w14:textId="77777777" w:rsidR="00022F09" w:rsidRDefault="00022F09" w:rsidP="00022F09">
      <w:pPr>
        <w:pStyle w:val="PL"/>
      </w:pPr>
      <w:r>
        <w:t xml:space="preserve">              - UEderegistration</w:t>
      </w:r>
    </w:p>
    <w:p w14:paraId="234BE93F" w14:textId="77777777" w:rsidR="00022F09" w:rsidRDefault="00022F09" w:rsidP="00022F09">
      <w:pPr>
        <w:pStyle w:val="PL"/>
      </w:pPr>
      <w:r>
        <w:t xml:space="preserve">              - NetworkDeregistration</w:t>
      </w:r>
    </w:p>
    <w:p w14:paraId="323FCCA9" w14:textId="77777777" w:rsidR="00022F09" w:rsidRDefault="00022F09" w:rsidP="00022F09">
      <w:pPr>
        <w:pStyle w:val="PL"/>
      </w:pPr>
      <w:r>
        <w:t xml:space="preserve">              - UEMobilityFromEPC</w:t>
      </w:r>
    </w:p>
    <w:p w14:paraId="549B40C4" w14:textId="77777777" w:rsidR="00022F09" w:rsidRDefault="00022F09" w:rsidP="00022F09">
      <w:pPr>
        <w:pStyle w:val="PL"/>
      </w:pPr>
      <w:r>
        <w:t xml:space="preserve">              - UEMobilityToEPC</w:t>
      </w:r>
    </w:p>
    <w:p w14:paraId="63108315" w14:textId="77777777" w:rsidR="00022F09" w:rsidRDefault="00022F09" w:rsidP="00022F09">
      <w:pPr>
        <w:pStyle w:val="PL"/>
      </w:pPr>
      <w:r>
        <w:t xml:space="preserve">        SMF:</w:t>
      </w:r>
    </w:p>
    <w:p w14:paraId="0B819B57" w14:textId="77777777" w:rsidR="00022F09" w:rsidRDefault="00022F09" w:rsidP="00022F09">
      <w:pPr>
        <w:pStyle w:val="PL"/>
      </w:pPr>
      <w:r>
        <w:t xml:space="preserve">          type: array</w:t>
      </w:r>
    </w:p>
    <w:p w14:paraId="063122DD" w14:textId="77777777" w:rsidR="00022F09" w:rsidRDefault="00022F09" w:rsidP="00022F09">
      <w:pPr>
        <w:pStyle w:val="PL"/>
      </w:pPr>
      <w:r>
        <w:t xml:space="preserve">          items:</w:t>
      </w:r>
    </w:p>
    <w:p w14:paraId="26132BFD" w14:textId="77777777" w:rsidR="00022F09" w:rsidRDefault="00022F09" w:rsidP="00022F09">
      <w:pPr>
        <w:pStyle w:val="PL"/>
      </w:pPr>
      <w:r>
        <w:t xml:space="preserve">            type: string</w:t>
      </w:r>
    </w:p>
    <w:p w14:paraId="488B4920" w14:textId="77777777" w:rsidR="00022F09" w:rsidRDefault="00022F09" w:rsidP="00022F09">
      <w:pPr>
        <w:pStyle w:val="PL"/>
      </w:pPr>
      <w:r>
        <w:t xml:space="preserve">            enum:</w:t>
      </w:r>
    </w:p>
    <w:p w14:paraId="22811DA7" w14:textId="77777777" w:rsidR="00022F09" w:rsidRDefault="00022F09" w:rsidP="00022F09">
      <w:pPr>
        <w:pStyle w:val="PL"/>
      </w:pPr>
      <w:r>
        <w:t xml:space="preserve">              - PDUsessionEstablishment</w:t>
      </w:r>
    </w:p>
    <w:p w14:paraId="4E5B5F04" w14:textId="77777777" w:rsidR="00022F09" w:rsidRDefault="00022F09" w:rsidP="00022F09">
      <w:pPr>
        <w:pStyle w:val="PL"/>
      </w:pPr>
      <w:r>
        <w:t xml:space="preserve">              - PDUsessionModification</w:t>
      </w:r>
    </w:p>
    <w:p w14:paraId="22590402" w14:textId="77777777" w:rsidR="00022F09" w:rsidRDefault="00022F09" w:rsidP="00022F09">
      <w:pPr>
        <w:pStyle w:val="PL"/>
      </w:pPr>
      <w:r>
        <w:t xml:space="preserve">              - PDUsessionRelease</w:t>
      </w:r>
    </w:p>
    <w:p w14:paraId="4BFB7540" w14:textId="77777777" w:rsidR="00022F09" w:rsidRDefault="00022F09" w:rsidP="00022F09">
      <w:pPr>
        <w:pStyle w:val="PL"/>
      </w:pPr>
      <w:r>
        <w:t xml:space="preserve">              - PDUsessionUPactivationDeactivation</w:t>
      </w:r>
    </w:p>
    <w:p w14:paraId="08CDFEC1" w14:textId="77777777" w:rsidR="00022F09" w:rsidRDefault="00022F09" w:rsidP="00022F09">
      <w:pPr>
        <w:pStyle w:val="PL"/>
      </w:pPr>
      <w:r>
        <w:t xml:space="preserve">              - MobilityBtw3gppAndN3gppTo5GC</w:t>
      </w:r>
    </w:p>
    <w:p w14:paraId="61B2F82B" w14:textId="77777777" w:rsidR="00022F09" w:rsidRDefault="00022F09" w:rsidP="00022F09">
      <w:pPr>
        <w:pStyle w:val="PL"/>
      </w:pPr>
      <w:r>
        <w:t xml:space="preserve">              - MobilityFromEpc</w:t>
      </w:r>
    </w:p>
    <w:p w14:paraId="29E78375" w14:textId="77777777" w:rsidR="00022F09" w:rsidRDefault="00022F09" w:rsidP="00022F09">
      <w:pPr>
        <w:pStyle w:val="PL"/>
      </w:pPr>
      <w:r>
        <w:t xml:space="preserve">        PCF:</w:t>
      </w:r>
    </w:p>
    <w:p w14:paraId="31AAE051" w14:textId="77777777" w:rsidR="00022F09" w:rsidRDefault="00022F09" w:rsidP="00022F09">
      <w:pPr>
        <w:pStyle w:val="PL"/>
      </w:pPr>
      <w:r>
        <w:t xml:space="preserve">          type: array</w:t>
      </w:r>
    </w:p>
    <w:p w14:paraId="036C61D7" w14:textId="77777777" w:rsidR="00022F09" w:rsidRDefault="00022F09" w:rsidP="00022F09">
      <w:pPr>
        <w:pStyle w:val="PL"/>
      </w:pPr>
      <w:r>
        <w:t xml:space="preserve">          items:</w:t>
      </w:r>
    </w:p>
    <w:p w14:paraId="6FF2237C" w14:textId="77777777" w:rsidR="00022F09" w:rsidRDefault="00022F09" w:rsidP="00022F09">
      <w:pPr>
        <w:pStyle w:val="PL"/>
      </w:pPr>
      <w:r>
        <w:t xml:space="preserve">            type: string</w:t>
      </w:r>
    </w:p>
    <w:p w14:paraId="37483699" w14:textId="77777777" w:rsidR="00022F09" w:rsidRDefault="00022F09" w:rsidP="00022F09">
      <w:pPr>
        <w:pStyle w:val="PL"/>
      </w:pPr>
      <w:r>
        <w:t xml:space="preserve">            enum:</w:t>
      </w:r>
    </w:p>
    <w:p w14:paraId="68634A72" w14:textId="77777777" w:rsidR="00022F09" w:rsidRDefault="00022F09" w:rsidP="00022F09">
      <w:pPr>
        <w:pStyle w:val="PL"/>
      </w:pPr>
      <w:r>
        <w:t xml:space="preserve">              - AMpolicy</w:t>
      </w:r>
    </w:p>
    <w:p w14:paraId="442BE077" w14:textId="77777777" w:rsidR="00022F09" w:rsidRDefault="00022F09" w:rsidP="00022F09">
      <w:pPr>
        <w:pStyle w:val="PL"/>
      </w:pPr>
      <w:r>
        <w:t xml:space="preserve">              - SMpolicy</w:t>
      </w:r>
    </w:p>
    <w:p w14:paraId="624F0208" w14:textId="77777777" w:rsidR="00022F09" w:rsidRDefault="00022F09" w:rsidP="00022F09">
      <w:pPr>
        <w:pStyle w:val="PL"/>
      </w:pPr>
      <w:r>
        <w:t xml:space="preserve">              - Authorization</w:t>
      </w:r>
    </w:p>
    <w:p w14:paraId="0C0DCDB8" w14:textId="77777777" w:rsidR="00022F09" w:rsidRDefault="00022F09" w:rsidP="00022F09">
      <w:pPr>
        <w:pStyle w:val="PL"/>
      </w:pPr>
      <w:r>
        <w:t xml:space="preserve">              - BDTpolicy</w:t>
      </w:r>
    </w:p>
    <w:p w14:paraId="0899B309" w14:textId="77777777" w:rsidR="00022F09" w:rsidRDefault="00022F09" w:rsidP="00022F09">
      <w:pPr>
        <w:pStyle w:val="PL"/>
      </w:pPr>
      <w:r>
        <w:t xml:space="preserve">        UPF:</w:t>
      </w:r>
    </w:p>
    <w:p w14:paraId="0B7613AD" w14:textId="77777777" w:rsidR="00022F09" w:rsidRDefault="00022F09" w:rsidP="00022F09">
      <w:pPr>
        <w:pStyle w:val="PL"/>
      </w:pPr>
      <w:r>
        <w:t xml:space="preserve">          type: array</w:t>
      </w:r>
    </w:p>
    <w:p w14:paraId="4BDD7830" w14:textId="77777777" w:rsidR="00022F09" w:rsidRDefault="00022F09" w:rsidP="00022F09">
      <w:pPr>
        <w:pStyle w:val="PL"/>
      </w:pPr>
      <w:r>
        <w:t xml:space="preserve">          items:</w:t>
      </w:r>
    </w:p>
    <w:p w14:paraId="0A58A6F4" w14:textId="77777777" w:rsidR="00022F09" w:rsidRDefault="00022F09" w:rsidP="00022F09">
      <w:pPr>
        <w:pStyle w:val="PL"/>
      </w:pPr>
      <w:r>
        <w:t xml:space="preserve">            type: string</w:t>
      </w:r>
    </w:p>
    <w:p w14:paraId="06098622" w14:textId="77777777" w:rsidR="00022F09" w:rsidRDefault="00022F09" w:rsidP="00022F09">
      <w:pPr>
        <w:pStyle w:val="PL"/>
      </w:pPr>
      <w:r>
        <w:t xml:space="preserve">            enum:</w:t>
      </w:r>
    </w:p>
    <w:p w14:paraId="366B6F43" w14:textId="77777777" w:rsidR="00022F09" w:rsidRDefault="00022F09" w:rsidP="00022F09">
      <w:pPr>
        <w:pStyle w:val="PL"/>
      </w:pPr>
      <w:r>
        <w:t xml:space="preserve">              - N4Session</w:t>
      </w:r>
    </w:p>
    <w:p w14:paraId="52983DEC" w14:textId="77777777" w:rsidR="00022F09" w:rsidRDefault="00022F09" w:rsidP="00022F09">
      <w:pPr>
        <w:pStyle w:val="PL"/>
      </w:pPr>
      <w:r>
        <w:t xml:space="preserve">        AUSF:</w:t>
      </w:r>
    </w:p>
    <w:p w14:paraId="358C65BF" w14:textId="77777777" w:rsidR="00022F09" w:rsidRDefault="00022F09" w:rsidP="00022F09">
      <w:pPr>
        <w:pStyle w:val="PL"/>
      </w:pPr>
      <w:r>
        <w:t xml:space="preserve">          type: array</w:t>
      </w:r>
    </w:p>
    <w:p w14:paraId="66281026" w14:textId="77777777" w:rsidR="00022F09" w:rsidRDefault="00022F09" w:rsidP="00022F09">
      <w:pPr>
        <w:pStyle w:val="PL"/>
      </w:pPr>
      <w:r>
        <w:t xml:space="preserve">          items:</w:t>
      </w:r>
    </w:p>
    <w:p w14:paraId="2A0071C0" w14:textId="77777777" w:rsidR="00022F09" w:rsidRDefault="00022F09" w:rsidP="00022F09">
      <w:pPr>
        <w:pStyle w:val="PL"/>
      </w:pPr>
      <w:r>
        <w:t xml:space="preserve">            type: string</w:t>
      </w:r>
    </w:p>
    <w:p w14:paraId="6E189476" w14:textId="77777777" w:rsidR="00022F09" w:rsidRDefault="00022F09" w:rsidP="00022F09">
      <w:pPr>
        <w:pStyle w:val="PL"/>
      </w:pPr>
      <w:r>
        <w:t xml:space="preserve">            enum:</w:t>
      </w:r>
    </w:p>
    <w:p w14:paraId="4004582C" w14:textId="77777777" w:rsidR="00022F09" w:rsidRDefault="00022F09" w:rsidP="00022F09">
      <w:pPr>
        <w:pStyle w:val="PL"/>
      </w:pPr>
      <w:r>
        <w:t xml:space="preserve">              - UEauthentication</w:t>
      </w:r>
    </w:p>
    <w:p w14:paraId="01B759A5" w14:textId="77777777" w:rsidR="00022F09" w:rsidRDefault="00022F09" w:rsidP="00022F09">
      <w:pPr>
        <w:pStyle w:val="PL"/>
      </w:pPr>
      <w:r>
        <w:t xml:space="preserve">        NEF:</w:t>
      </w:r>
    </w:p>
    <w:p w14:paraId="71F6B141" w14:textId="77777777" w:rsidR="00022F09" w:rsidRDefault="00022F09" w:rsidP="00022F09">
      <w:pPr>
        <w:pStyle w:val="PL"/>
      </w:pPr>
      <w:r>
        <w:t xml:space="preserve">          type: array</w:t>
      </w:r>
    </w:p>
    <w:p w14:paraId="1FFB122A" w14:textId="77777777" w:rsidR="00022F09" w:rsidRDefault="00022F09" w:rsidP="00022F09">
      <w:pPr>
        <w:pStyle w:val="PL"/>
      </w:pPr>
      <w:r>
        <w:t xml:space="preserve">          items:</w:t>
      </w:r>
    </w:p>
    <w:p w14:paraId="7DF48FEC" w14:textId="77777777" w:rsidR="00022F09" w:rsidRDefault="00022F09" w:rsidP="00022F09">
      <w:pPr>
        <w:pStyle w:val="PL"/>
      </w:pPr>
      <w:r>
        <w:t xml:space="preserve">            type: string</w:t>
      </w:r>
    </w:p>
    <w:p w14:paraId="2A42598E" w14:textId="77777777" w:rsidR="00022F09" w:rsidRDefault="00022F09" w:rsidP="00022F09">
      <w:pPr>
        <w:pStyle w:val="PL"/>
      </w:pPr>
      <w:r>
        <w:t xml:space="preserve">            enum:</w:t>
      </w:r>
    </w:p>
    <w:p w14:paraId="4E726A23" w14:textId="77777777" w:rsidR="00022F09" w:rsidRDefault="00022F09" w:rsidP="00022F09">
      <w:pPr>
        <w:pStyle w:val="PL"/>
      </w:pPr>
      <w:r>
        <w:t xml:space="preserve">              - EventExposure</w:t>
      </w:r>
    </w:p>
    <w:p w14:paraId="165E9A7B" w14:textId="77777777" w:rsidR="00022F09" w:rsidRDefault="00022F09" w:rsidP="00022F09">
      <w:pPr>
        <w:pStyle w:val="PL"/>
      </w:pPr>
      <w:r>
        <w:t xml:space="preserve">              - PFDmanagement</w:t>
      </w:r>
    </w:p>
    <w:p w14:paraId="46592B63" w14:textId="77777777" w:rsidR="00022F09" w:rsidRDefault="00022F09" w:rsidP="00022F09">
      <w:pPr>
        <w:pStyle w:val="PL"/>
      </w:pPr>
      <w:r>
        <w:t xml:space="preserve">              - ParameterProvision</w:t>
      </w:r>
    </w:p>
    <w:p w14:paraId="65E25279" w14:textId="77777777" w:rsidR="00022F09" w:rsidRDefault="00022F09" w:rsidP="00022F09">
      <w:pPr>
        <w:pStyle w:val="PL"/>
      </w:pPr>
      <w:r>
        <w:t xml:space="preserve">              - Trigger</w:t>
      </w:r>
    </w:p>
    <w:p w14:paraId="3682E02C" w14:textId="77777777" w:rsidR="00022F09" w:rsidRDefault="00022F09" w:rsidP="00022F09">
      <w:pPr>
        <w:pStyle w:val="PL"/>
      </w:pPr>
      <w:r>
        <w:lastRenderedPageBreak/>
        <w:t xml:space="preserve">        NRF:</w:t>
      </w:r>
    </w:p>
    <w:p w14:paraId="55DEC742" w14:textId="77777777" w:rsidR="00022F09" w:rsidRDefault="00022F09" w:rsidP="00022F09">
      <w:pPr>
        <w:pStyle w:val="PL"/>
      </w:pPr>
      <w:r>
        <w:t xml:space="preserve">          type: array</w:t>
      </w:r>
    </w:p>
    <w:p w14:paraId="5E8F0F8F" w14:textId="77777777" w:rsidR="00022F09" w:rsidRDefault="00022F09" w:rsidP="00022F09">
      <w:pPr>
        <w:pStyle w:val="PL"/>
      </w:pPr>
      <w:r>
        <w:t xml:space="preserve">          items:</w:t>
      </w:r>
    </w:p>
    <w:p w14:paraId="3154BFF6" w14:textId="77777777" w:rsidR="00022F09" w:rsidRDefault="00022F09" w:rsidP="00022F09">
      <w:pPr>
        <w:pStyle w:val="PL"/>
      </w:pPr>
      <w:r>
        <w:t xml:space="preserve">            type: string</w:t>
      </w:r>
    </w:p>
    <w:p w14:paraId="1B550022" w14:textId="77777777" w:rsidR="00022F09" w:rsidRDefault="00022F09" w:rsidP="00022F09">
      <w:pPr>
        <w:pStyle w:val="PL"/>
      </w:pPr>
      <w:r>
        <w:t xml:space="preserve">            enum:</w:t>
      </w:r>
    </w:p>
    <w:p w14:paraId="26F2E1EF" w14:textId="77777777" w:rsidR="00022F09" w:rsidRDefault="00022F09" w:rsidP="00022F09">
      <w:pPr>
        <w:pStyle w:val="PL"/>
      </w:pPr>
      <w:r>
        <w:t xml:space="preserve">              - NFmanagement</w:t>
      </w:r>
    </w:p>
    <w:p w14:paraId="4ED24F89" w14:textId="77777777" w:rsidR="00022F09" w:rsidRDefault="00022F09" w:rsidP="00022F09">
      <w:pPr>
        <w:pStyle w:val="PL"/>
      </w:pPr>
      <w:r>
        <w:t xml:space="preserve">              - NFdiscovery</w:t>
      </w:r>
    </w:p>
    <w:p w14:paraId="75422012" w14:textId="77777777" w:rsidR="00022F09" w:rsidRDefault="00022F09" w:rsidP="00022F09">
      <w:pPr>
        <w:pStyle w:val="PL"/>
      </w:pPr>
      <w:r>
        <w:t xml:space="preserve">        NSSF:</w:t>
      </w:r>
    </w:p>
    <w:p w14:paraId="04D54290" w14:textId="77777777" w:rsidR="00022F09" w:rsidRDefault="00022F09" w:rsidP="00022F09">
      <w:pPr>
        <w:pStyle w:val="PL"/>
      </w:pPr>
      <w:r>
        <w:t xml:space="preserve">          type: array</w:t>
      </w:r>
    </w:p>
    <w:p w14:paraId="046730B5" w14:textId="77777777" w:rsidR="00022F09" w:rsidRDefault="00022F09" w:rsidP="00022F09">
      <w:pPr>
        <w:pStyle w:val="PL"/>
      </w:pPr>
      <w:r>
        <w:t xml:space="preserve">          items:</w:t>
      </w:r>
    </w:p>
    <w:p w14:paraId="05C4518B" w14:textId="77777777" w:rsidR="00022F09" w:rsidRDefault="00022F09" w:rsidP="00022F09">
      <w:pPr>
        <w:pStyle w:val="PL"/>
      </w:pPr>
      <w:r>
        <w:t xml:space="preserve">            type: string</w:t>
      </w:r>
    </w:p>
    <w:p w14:paraId="57790767" w14:textId="77777777" w:rsidR="00022F09" w:rsidRDefault="00022F09" w:rsidP="00022F09">
      <w:pPr>
        <w:pStyle w:val="PL"/>
      </w:pPr>
      <w:r>
        <w:t xml:space="preserve">            enum:</w:t>
      </w:r>
    </w:p>
    <w:p w14:paraId="591DE650" w14:textId="77777777" w:rsidR="00022F09" w:rsidRDefault="00022F09" w:rsidP="00022F09">
      <w:pPr>
        <w:pStyle w:val="PL"/>
      </w:pPr>
      <w:r>
        <w:t xml:space="preserve">              - NSSelection</w:t>
      </w:r>
    </w:p>
    <w:p w14:paraId="6B197A7B" w14:textId="77777777" w:rsidR="00022F09" w:rsidRDefault="00022F09" w:rsidP="00022F09">
      <w:pPr>
        <w:pStyle w:val="PL"/>
      </w:pPr>
      <w:r>
        <w:t xml:space="preserve">              - NSSAI</w:t>
      </w:r>
    </w:p>
    <w:p w14:paraId="4B7C9E58" w14:textId="77777777" w:rsidR="00022F09" w:rsidRDefault="00022F09" w:rsidP="00022F09">
      <w:pPr>
        <w:pStyle w:val="PL"/>
      </w:pPr>
      <w:r>
        <w:t xml:space="preserve">        SMSF:</w:t>
      </w:r>
    </w:p>
    <w:p w14:paraId="06D371E9" w14:textId="77777777" w:rsidR="00022F09" w:rsidRDefault="00022F09" w:rsidP="00022F09">
      <w:pPr>
        <w:pStyle w:val="PL"/>
      </w:pPr>
      <w:r>
        <w:t xml:space="preserve">          type: array</w:t>
      </w:r>
    </w:p>
    <w:p w14:paraId="78C5A63F" w14:textId="77777777" w:rsidR="00022F09" w:rsidRDefault="00022F09" w:rsidP="00022F09">
      <w:pPr>
        <w:pStyle w:val="PL"/>
      </w:pPr>
      <w:r>
        <w:t xml:space="preserve">          items:</w:t>
      </w:r>
    </w:p>
    <w:p w14:paraId="5187BE57" w14:textId="77777777" w:rsidR="00022F09" w:rsidRDefault="00022F09" w:rsidP="00022F09">
      <w:pPr>
        <w:pStyle w:val="PL"/>
      </w:pPr>
      <w:r>
        <w:t xml:space="preserve">            type: string</w:t>
      </w:r>
    </w:p>
    <w:p w14:paraId="5F9DE865" w14:textId="77777777" w:rsidR="00022F09" w:rsidRDefault="00022F09" w:rsidP="00022F09">
      <w:pPr>
        <w:pStyle w:val="PL"/>
      </w:pPr>
      <w:r>
        <w:t xml:space="preserve">            enum:</w:t>
      </w:r>
    </w:p>
    <w:p w14:paraId="47E94DE5" w14:textId="77777777" w:rsidR="00022F09" w:rsidRDefault="00022F09" w:rsidP="00022F09">
      <w:pPr>
        <w:pStyle w:val="PL"/>
      </w:pPr>
      <w:r>
        <w:t xml:space="preserve">              - SMservice</w:t>
      </w:r>
    </w:p>
    <w:p w14:paraId="5C5E36E9" w14:textId="77777777" w:rsidR="00022F09" w:rsidRDefault="00022F09" w:rsidP="00022F09">
      <w:pPr>
        <w:pStyle w:val="PL"/>
      </w:pPr>
      <w:r>
        <w:t xml:space="preserve">        UDM:</w:t>
      </w:r>
    </w:p>
    <w:p w14:paraId="256D77FD" w14:textId="77777777" w:rsidR="00022F09" w:rsidRDefault="00022F09" w:rsidP="00022F09">
      <w:pPr>
        <w:pStyle w:val="PL"/>
      </w:pPr>
      <w:r>
        <w:t xml:space="preserve">          type: array</w:t>
      </w:r>
    </w:p>
    <w:p w14:paraId="73A0FB99" w14:textId="77777777" w:rsidR="00022F09" w:rsidRDefault="00022F09" w:rsidP="00022F09">
      <w:pPr>
        <w:pStyle w:val="PL"/>
      </w:pPr>
      <w:r>
        <w:t xml:space="preserve">          items:</w:t>
      </w:r>
    </w:p>
    <w:p w14:paraId="01E122DC" w14:textId="77777777" w:rsidR="00022F09" w:rsidRDefault="00022F09" w:rsidP="00022F09">
      <w:pPr>
        <w:pStyle w:val="PL"/>
      </w:pPr>
      <w:r>
        <w:t xml:space="preserve">            type: string</w:t>
      </w:r>
    </w:p>
    <w:p w14:paraId="3502F238" w14:textId="77777777" w:rsidR="00022F09" w:rsidRDefault="00022F09" w:rsidP="00022F09">
      <w:pPr>
        <w:pStyle w:val="PL"/>
      </w:pPr>
      <w:r>
        <w:t xml:space="preserve">            enum:</w:t>
      </w:r>
    </w:p>
    <w:p w14:paraId="4D130CD6" w14:textId="77777777" w:rsidR="00022F09" w:rsidRDefault="00022F09" w:rsidP="00022F09">
      <w:pPr>
        <w:pStyle w:val="PL"/>
      </w:pPr>
      <w:r>
        <w:t xml:space="preserve">              - UEcontext</w:t>
      </w:r>
    </w:p>
    <w:p w14:paraId="6EE04AF3" w14:textId="77777777" w:rsidR="00022F09" w:rsidRDefault="00022F09" w:rsidP="00022F09">
      <w:pPr>
        <w:pStyle w:val="PL"/>
      </w:pPr>
      <w:r>
        <w:t xml:space="preserve">              - SubscriberData</w:t>
      </w:r>
    </w:p>
    <w:p w14:paraId="2DA84AFC" w14:textId="77777777" w:rsidR="00022F09" w:rsidRDefault="00022F09" w:rsidP="00022F09">
      <w:pPr>
        <w:pStyle w:val="PL"/>
      </w:pPr>
      <w:r>
        <w:t xml:space="preserve">              - UEauthentication</w:t>
      </w:r>
    </w:p>
    <w:p w14:paraId="2C515F05" w14:textId="77777777" w:rsidR="00022F09" w:rsidRDefault="00022F09" w:rsidP="00022F09">
      <w:pPr>
        <w:pStyle w:val="PL"/>
      </w:pPr>
      <w:r>
        <w:t xml:space="preserve">              - EventExposure</w:t>
      </w:r>
    </w:p>
    <w:p w14:paraId="48B70281" w14:textId="77777777" w:rsidR="00022F09" w:rsidRDefault="00022F09" w:rsidP="00022F09">
      <w:pPr>
        <w:pStyle w:val="PL"/>
      </w:pPr>
      <w:r>
        <w:t xml:space="preserve">    </w:t>
      </w:r>
    </w:p>
    <w:p w14:paraId="2FE7F7D7" w14:textId="77777777" w:rsidR="00022F09" w:rsidRDefault="00022F09" w:rsidP="00022F09">
      <w:pPr>
        <w:pStyle w:val="PL"/>
      </w:pPr>
      <w:r>
        <w:t xml:space="preserve">    anonymizationOfMDTData-Type:</w:t>
      </w:r>
    </w:p>
    <w:p w14:paraId="711BB8F0" w14:textId="77777777" w:rsidR="00022F09" w:rsidRDefault="00022F09" w:rsidP="00022F09">
      <w:pPr>
        <w:pStyle w:val="PL"/>
      </w:pPr>
      <w:r>
        <w:t xml:space="preserve">      description: Specifies level of MDT anonymization. For additional details see 3GPP TS 32.422 clause 5.10.12.</w:t>
      </w:r>
    </w:p>
    <w:p w14:paraId="4F92B41E" w14:textId="77777777" w:rsidR="00022F09" w:rsidRDefault="00022F09" w:rsidP="00022F09">
      <w:pPr>
        <w:pStyle w:val="PL"/>
      </w:pPr>
      <w:r>
        <w:t xml:space="preserve">      type: string</w:t>
      </w:r>
    </w:p>
    <w:p w14:paraId="4A14B026" w14:textId="77777777" w:rsidR="00022F09" w:rsidRDefault="00022F09" w:rsidP="00022F09">
      <w:pPr>
        <w:pStyle w:val="PL"/>
      </w:pPr>
      <w:r>
        <w:t xml:space="preserve">      enum:</w:t>
      </w:r>
    </w:p>
    <w:p w14:paraId="16B68610" w14:textId="77777777" w:rsidR="00022F09" w:rsidRDefault="00022F09" w:rsidP="00022F09">
      <w:pPr>
        <w:pStyle w:val="PL"/>
      </w:pPr>
      <w:r>
        <w:t xml:space="preserve">        - NO_IDENTITY</w:t>
      </w:r>
    </w:p>
    <w:p w14:paraId="7341C8A2" w14:textId="77777777" w:rsidR="00022F09" w:rsidRDefault="00022F09" w:rsidP="00022F09">
      <w:pPr>
        <w:pStyle w:val="PL"/>
      </w:pPr>
      <w:r>
        <w:t xml:space="preserve">        - TAC_OF_IMEI</w:t>
      </w:r>
    </w:p>
    <w:p w14:paraId="3DBAF13A" w14:textId="77777777" w:rsidR="00022F09" w:rsidRDefault="00022F09" w:rsidP="00022F09">
      <w:pPr>
        <w:pStyle w:val="PL"/>
      </w:pPr>
      <w:r>
        <w:t xml:space="preserve">    </w:t>
      </w:r>
    </w:p>
    <w:p w14:paraId="47C51A02" w14:textId="77777777" w:rsidR="00022F09" w:rsidRDefault="00022F09" w:rsidP="00022F09">
      <w:pPr>
        <w:pStyle w:val="PL"/>
      </w:pPr>
      <w:r>
        <w:t xml:space="preserve">    beamLevelMeasurement-Type:</w:t>
      </w:r>
    </w:p>
    <w:p w14:paraId="6F8393B1" w14:textId="77777777" w:rsidR="00022F09" w:rsidRDefault="00022F09" w:rsidP="00022F09">
      <w:pPr>
        <w:pStyle w:val="PL"/>
      </w:pPr>
      <w:r>
        <w:t xml:space="preserve">      description: Determines whether beam level measurements shall be included in case of immediate MDT M1 measurement in NR. For additional details see 3GPP TS 32.422 clause 5.10.40.</w:t>
      </w:r>
    </w:p>
    <w:p w14:paraId="25C5ECC1" w14:textId="77777777" w:rsidR="00022F09" w:rsidRDefault="00022F09" w:rsidP="00022F09">
      <w:pPr>
        <w:pStyle w:val="PL"/>
      </w:pPr>
      <w:r>
        <w:t xml:space="preserve">      type: boolean</w:t>
      </w:r>
    </w:p>
    <w:p w14:paraId="351880E8" w14:textId="77777777" w:rsidR="00022F09" w:rsidRDefault="00022F09" w:rsidP="00022F09">
      <w:pPr>
        <w:pStyle w:val="PL"/>
      </w:pPr>
      <w:r>
        <w:t xml:space="preserve">    </w:t>
      </w:r>
    </w:p>
    <w:p w14:paraId="08160120" w14:textId="77777777" w:rsidR="00022F09" w:rsidRDefault="00022F09" w:rsidP="00022F09">
      <w:pPr>
        <w:pStyle w:val="PL"/>
      </w:pPr>
      <w:r>
        <w:t xml:space="preserve">    collectionPeriodRRMLTE-Type:</w:t>
      </w:r>
    </w:p>
    <w:p w14:paraId="4F35EEFB" w14:textId="77777777" w:rsidR="00022F09" w:rsidRDefault="00022F09" w:rsidP="00022F09">
      <w:pPr>
        <w:pStyle w:val="PL"/>
      </w:pPr>
      <w:r>
        <w:t xml:space="preserve">      description: See details in 3GPP TS 32.422 clause 5.10.20.</w:t>
      </w:r>
    </w:p>
    <w:p w14:paraId="631E0286" w14:textId="77777777" w:rsidR="00022F09" w:rsidRDefault="00022F09" w:rsidP="00022F09">
      <w:pPr>
        <w:pStyle w:val="PL"/>
      </w:pPr>
      <w:r>
        <w:t xml:space="preserve">      type: string</w:t>
      </w:r>
    </w:p>
    <w:p w14:paraId="1153CBBD" w14:textId="77777777" w:rsidR="00022F09" w:rsidRDefault="00022F09" w:rsidP="00022F09">
      <w:pPr>
        <w:pStyle w:val="PL"/>
      </w:pPr>
      <w:r>
        <w:t xml:space="preserve">      enum:</w:t>
      </w:r>
    </w:p>
    <w:p w14:paraId="56BBCB34" w14:textId="77777777" w:rsidR="00022F09" w:rsidRDefault="00022F09" w:rsidP="00022F09">
      <w:pPr>
        <w:pStyle w:val="PL"/>
      </w:pPr>
      <w:r>
        <w:t xml:space="preserve">        - 100ms</w:t>
      </w:r>
    </w:p>
    <w:p w14:paraId="7D6F76E8" w14:textId="77777777" w:rsidR="00022F09" w:rsidRDefault="00022F09" w:rsidP="00022F09">
      <w:pPr>
        <w:pStyle w:val="PL"/>
      </w:pPr>
      <w:r>
        <w:t xml:space="preserve">        - 1000ms</w:t>
      </w:r>
    </w:p>
    <w:p w14:paraId="3831AD80" w14:textId="77777777" w:rsidR="00022F09" w:rsidRDefault="00022F09" w:rsidP="00022F09">
      <w:pPr>
        <w:pStyle w:val="PL"/>
      </w:pPr>
      <w:r>
        <w:t xml:space="preserve">        - 1024ms</w:t>
      </w:r>
    </w:p>
    <w:p w14:paraId="64D9CDDB" w14:textId="77777777" w:rsidR="00022F09" w:rsidRDefault="00022F09" w:rsidP="00022F09">
      <w:pPr>
        <w:pStyle w:val="PL"/>
      </w:pPr>
      <w:r>
        <w:t xml:space="preserve">        - 1280ms</w:t>
      </w:r>
    </w:p>
    <w:p w14:paraId="12BB39E8" w14:textId="77777777" w:rsidR="00022F09" w:rsidRDefault="00022F09" w:rsidP="00022F09">
      <w:pPr>
        <w:pStyle w:val="PL"/>
      </w:pPr>
      <w:r>
        <w:t xml:space="preserve">        - 2048ms</w:t>
      </w:r>
    </w:p>
    <w:p w14:paraId="33A9299C" w14:textId="77777777" w:rsidR="00022F09" w:rsidRDefault="00022F09" w:rsidP="00022F09">
      <w:pPr>
        <w:pStyle w:val="PL"/>
      </w:pPr>
      <w:r>
        <w:t xml:space="preserve">        - 2560ms</w:t>
      </w:r>
    </w:p>
    <w:p w14:paraId="7BAE2594" w14:textId="77777777" w:rsidR="00022F09" w:rsidRDefault="00022F09" w:rsidP="00022F09">
      <w:pPr>
        <w:pStyle w:val="PL"/>
      </w:pPr>
      <w:r>
        <w:t xml:space="preserve">        - 5120ms</w:t>
      </w:r>
    </w:p>
    <w:p w14:paraId="62E48BC9" w14:textId="77777777" w:rsidR="00022F09" w:rsidRDefault="00022F09" w:rsidP="00022F09">
      <w:pPr>
        <w:pStyle w:val="PL"/>
      </w:pPr>
      <w:r>
        <w:t xml:space="preserve">        - 10000ms</w:t>
      </w:r>
    </w:p>
    <w:p w14:paraId="74D382F2" w14:textId="77777777" w:rsidR="00022F09" w:rsidRDefault="00022F09" w:rsidP="00022F09">
      <w:pPr>
        <w:pStyle w:val="PL"/>
      </w:pPr>
      <w:r>
        <w:t xml:space="preserve">        - 10240ms</w:t>
      </w:r>
    </w:p>
    <w:p w14:paraId="71537173" w14:textId="77777777" w:rsidR="00022F09" w:rsidRDefault="00022F09" w:rsidP="00022F09">
      <w:pPr>
        <w:pStyle w:val="PL"/>
      </w:pPr>
      <w:r>
        <w:t xml:space="preserve">        - 60000ms</w:t>
      </w:r>
    </w:p>
    <w:p w14:paraId="29344C94" w14:textId="77777777" w:rsidR="00022F09" w:rsidRDefault="00022F09" w:rsidP="00022F09">
      <w:pPr>
        <w:pStyle w:val="PL"/>
      </w:pPr>
    </w:p>
    <w:p w14:paraId="566A90B9" w14:textId="77777777" w:rsidR="00022F09" w:rsidRDefault="00022F09" w:rsidP="00022F09">
      <w:pPr>
        <w:pStyle w:val="PL"/>
      </w:pPr>
      <w:r>
        <w:t xml:space="preserve">    collectionPeriodM6LTE-Type:</w:t>
      </w:r>
    </w:p>
    <w:p w14:paraId="513EE392" w14:textId="77777777" w:rsidR="00022F09" w:rsidRDefault="00022F09" w:rsidP="00022F09">
      <w:pPr>
        <w:pStyle w:val="PL"/>
      </w:pPr>
      <w:r>
        <w:t xml:space="preserve">      description: See details in 3GPP TS 32.422 clause 5.10.32.</w:t>
      </w:r>
    </w:p>
    <w:p w14:paraId="74AD341F" w14:textId="77777777" w:rsidR="00022F09" w:rsidRDefault="00022F09" w:rsidP="00022F09">
      <w:pPr>
        <w:pStyle w:val="PL"/>
      </w:pPr>
      <w:r>
        <w:t xml:space="preserve">      type: string</w:t>
      </w:r>
    </w:p>
    <w:p w14:paraId="33B59288" w14:textId="77777777" w:rsidR="00022F09" w:rsidRDefault="00022F09" w:rsidP="00022F09">
      <w:pPr>
        <w:pStyle w:val="PL"/>
      </w:pPr>
      <w:r>
        <w:t xml:space="preserve">      enum:</w:t>
      </w:r>
    </w:p>
    <w:p w14:paraId="57C33C41" w14:textId="77777777" w:rsidR="00022F09" w:rsidRDefault="00022F09" w:rsidP="00022F09">
      <w:pPr>
        <w:pStyle w:val="PL"/>
      </w:pPr>
      <w:r>
        <w:t xml:space="preserve">        - 1024ms</w:t>
      </w:r>
    </w:p>
    <w:p w14:paraId="77EB6313" w14:textId="77777777" w:rsidR="00022F09" w:rsidRDefault="00022F09" w:rsidP="00022F09">
      <w:pPr>
        <w:pStyle w:val="PL"/>
      </w:pPr>
      <w:r>
        <w:t xml:space="preserve">        - 2048ms</w:t>
      </w:r>
    </w:p>
    <w:p w14:paraId="1C44CB76" w14:textId="77777777" w:rsidR="00022F09" w:rsidRDefault="00022F09" w:rsidP="00022F09">
      <w:pPr>
        <w:pStyle w:val="PL"/>
      </w:pPr>
      <w:r>
        <w:t xml:space="preserve">        - 5120ms</w:t>
      </w:r>
    </w:p>
    <w:p w14:paraId="163E3594" w14:textId="77777777" w:rsidR="00022F09" w:rsidRDefault="00022F09" w:rsidP="00022F09">
      <w:pPr>
        <w:pStyle w:val="PL"/>
      </w:pPr>
      <w:r>
        <w:t xml:space="preserve">        - 10240ms</w:t>
      </w:r>
    </w:p>
    <w:p w14:paraId="6B9A1BB8" w14:textId="77777777" w:rsidR="00022F09" w:rsidRDefault="00022F09" w:rsidP="00022F09">
      <w:pPr>
        <w:pStyle w:val="PL"/>
      </w:pPr>
    </w:p>
    <w:p w14:paraId="12266173" w14:textId="77777777" w:rsidR="00022F09" w:rsidRDefault="00022F09" w:rsidP="00022F09">
      <w:pPr>
        <w:pStyle w:val="PL"/>
      </w:pPr>
      <w:r>
        <w:t xml:space="preserve">    collectionPeriodM7LTE-Type:</w:t>
      </w:r>
    </w:p>
    <w:p w14:paraId="65753924" w14:textId="77777777" w:rsidR="00022F09" w:rsidRDefault="00022F09" w:rsidP="00022F09">
      <w:pPr>
        <w:pStyle w:val="PL"/>
      </w:pPr>
      <w:r>
        <w:t xml:space="preserve">      description: See details in 3GPP TS 32.422 clause 5.10.33.</w:t>
      </w:r>
    </w:p>
    <w:p w14:paraId="5D1DF50A" w14:textId="77777777" w:rsidR="00022F09" w:rsidRDefault="00022F09" w:rsidP="00022F09">
      <w:pPr>
        <w:pStyle w:val="PL"/>
      </w:pPr>
      <w:r>
        <w:t xml:space="preserve">      type: integer</w:t>
      </w:r>
    </w:p>
    <w:p w14:paraId="614E6E1A" w14:textId="77777777" w:rsidR="00022F09" w:rsidRDefault="00022F09" w:rsidP="00022F09">
      <w:pPr>
        <w:pStyle w:val="PL"/>
      </w:pPr>
      <w:r>
        <w:t xml:space="preserve">      minimum: 1</w:t>
      </w:r>
    </w:p>
    <w:p w14:paraId="18E2C3C0" w14:textId="77777777" w:rsidR="00022F09" w:rsidRDefault="00022F09" w:rsidP="00022F09">
      <w:pPr>
        <w:pStyle w:val="PL"/>
      </w:pPr>
      <w:r>
        <w:t xml:space="preserve">      maximum: 60</w:t>
      </w:r>
    </w:p>
    <w:p w14:paraId="4E7C4A3B" w14:textId="77777777" w:rsidR="00022F09" w:rsidRDefault="00022F09" w:rsidP="00022F09">
      <w:pPr>
        <w:pStyle w:val="PL"/>
      </w:pPr>
    </w:p>
    <w:p w14:paraId="11389D17" w14:textId="77777777" w:rsidR="00022F09" w:rsidRDefault="00022F09" w:rsidP="00022F09">
      <w:pPr>
        <w:pStyle w:val="PL"/>
      </w:pPr>
      <w:r>
        <w:t xml:space="preserve">    collectionPeriodRRMUMTS-Type:</w:t>
      </w:r>
    </w:p>
    <w:p w14:paraId="43EF4529" w14:textId="77777777" w:rsidR="00022F09" w:rsidRDefault="00022F09" w:rsidP="00022F09">
      <w:pPr>
        <w:pStyle w:val="PL"/>
      </w:pPr>
      <w:r>
        <w:t xml:space="preserve">      description: See details in 3GPP TS 32.422 clause 5.10.21.</w:t>
      </w:r>
    </w:p>
    <w:p w14:paraId="4D3D0C83" w14:textId="77777777" w:rsidR="00022F09" w:rsidRDefault="00022F09" w:rsidP="00022F09">
      <w:pPr>
        <w:pStyle w:val="PL"/>
      </w:pPr>
      <w:r>
        <w:t xml:space="preserve">      type: string</w:t>
      </w:r>
    </w:p>
    <w:p w14:paraId="3A15D688" w14:textId="77777777" w:rsidR="00022F09" w:rsidRDefault="00022F09" w:rsidP="00022F09">
      <w:pPr>
        <w:pStyle w:val="PL"/>
      </w:pPr>
      <w:r>
        <w:t xml:space="preserve">      enum:</w:t>
      </w:r>
    </w:p>
    <w:p w14:paraId="72D3EA2F" w14:textId="77777777" w:rsidR="00022F09" w:rsidRDefault="00022F09" w:rsidP="00022F09">
      <w:pPr>
        <w:pStyle w:val="PL"/>
      </w:pPr>
      <w:r>
        <w:t xml:space="preserve">        - 100ms</w:t>
      </w:r>
    </w:p>
    <w:p w14:paraId="46CBF18E" w14:textId="77777777" w:rsidR="00022F09" w:rsidRDefault="00022F09" w:rsidP="00022F09">
      <w:pPr>
        <w:pStyle w:val="PL"/>
      </w:pPr>
      <w:r>
        <w:lastRenderedPageBreak/>
        <w:t xml:space="preserve">        - 250ms</w:t>
      </w:r>
    </w:p>
    <w:p w14:paraId="18FE9E65" w14:textId="77777777" w:rsidR="00022F09" w:rsidRDefault="00022F09" w:rsidP="00022F09">
      <w:pPr>
        <w:pStyle w:val="PL"/>
      </w:pPr>
      <w:r>
        <w:t xml:space="preserve">        - 500ms</w:t>
      </w:r>
    </w:p>
    <w:p w14:paraId="7B0F38F1" w14:textId="77777777" w:rsidR="00022F09" w:rsidRDefault="00022F09" w:rsidP="00022F09">
      <w:pPr>
        <w:pStyle w:val="PL"/>
      </w:pPr>
      <w:r>
        <w:t xml:space="preserve">        - 1000ms</w:t>
      </w:r>
    </w:p>
    <w:p w14:paraId="120874DB" w14:textId="77777777" w:rsidR="00022F09" w:rsidRDefault="00022F09" w:rsidP="00022F09">
      <w:pPr>
        <w:pStyle w:val="PL"/>
      </w:pPr>
      <w:r>
        <w:t xml:space="preserve">        - 2000ms</w:t>
      </w:r>
    </w:p>
    <w:p w14:paraId="6977C069" w14:textId="77777777" w:rsidR="00022F09" w:rsidRDefault="00022F09" w:rsidP="00022F09">
      <w:pPr>
        <w:pStyle w:val="PL"/>
      </w:pPr>
      <w:r>
        <w:t xml:space="preserve">        - 3000ms</w:t>
      </w:r>
    </w:p>
    <w:p w14:paraId="321D6798" w14:textId="77777777" w:rsidR="00022F09" w:rsidRDefault="00022F09" w:rsidP="00022F09">
      <w:pPr>
        <w:pStyle w:val="PL"/>
      </w:pPr>
      <w:r>
        <w:t xml:space="preserve">        - 4000ms</w:t>
      </w:r>
    </w:p>
    <w:p w14:paraId="2D1BF7D4" w14:textId="77777777" w:rsidR="00022F09" w:rsidRDefault="00022F09" w:rsidP="00022F09">
      <w:pPr>
        <w:pStyle w:val="PL"/>
      </w:pPr>
      <w:r>
        <w:t xml:space="preserve">        - 6000ms</w:t>
      </w:r>
    </w:p>
    <w:p w14:paraId="24FF500B" w14:textId="77777777" w:rsidR="00022F09" w:rsidRDefault="00022F09" w:rsidP="00022F09">
      <w:pPr>
        <w:pStyle w:val="PL"/>
      </w:pPr>
      <w:r>
        <w:t xml:space="preserve">    </w:t>
      </w:r>
    </w:p>
    <w:p w14:paraId="71AE692B" w14:textId="77777777" w:rsidR="00022F09" w:rsidRDefault="00022F09" w:rsidP="00022F09">
      <w:pPr>
        <w:pStyle w:val="PL"/>
      </w:pPr>
      <w:r>
        <w:t xml:space="preserve">    collectionPeriodRRMNR-Type:</w:t>
      </w:r>
    </w:p>
    <w:p w14:paraId="4B059925" w14:textId="77777777" w:rsidR="00022F09" w:rsidRDefault="00022F09" w:rsidP="00022F09">
      <w:pPr>
        <w:pStyle w:val="PL"/>
      </w:pPr>
      <w:r>
        <w:t xml:space="preserve">      description: See details in 3GPP TS 32.422 clause 5.10.30.</w:t>
      </w:r>
    </w:p>
    <w:p w14:paraId="30D10A77" w14:textId="77777777" w:rsidR="00022F09" w:rsidRDefault="00022F09" w:rsidP="00022F09">
      <w:pPr>
        <w:pStyle w:val="PL"/>
      </w:pPr>
      <w:r>
        <w:t xml:space="preserve">      type: string</w:t>
      </w:r>
    </w:p>
    <w:p w14:paraId="5E8B51E4" w14:textId="77777777" w:rsidR="00022F09" w:rsidRDefault="00022F09" w:rsidP="00022F09">
      <w:pPr>
        <w:pStyle w:val="PL"/>
      </w:pPr>
      <w:r>
        <w:t xml:space="preserve">      enum:</w:t>
      </w:r>
    </w:p>
    <w:p w14:paraId="21D18FCA" w14:textId="77777777" w:rsidR="00022F09" w:rsidRDefault="00022F09" w:rsidP="00022F09">
      <w:pPr>
        <w:pStyle w:val="PL"/>
      </w:pPr>
      <w:r>
        <w:t xml:space="preserve">        - 1024ms</w:t>
      </w:r>
    </w:p>
    <w:p w14:paraId="7F860ACD" w14:textId="77777777" w:rsidR="00022F09" w:rsidRDefault="00022F09" w:rsidP="00022F09">
      <w:pPr>
        <w:pStyle w:val="PL"/>
      </w:pPr>
      <w:r>
        <w:t xml:space="preserve">        - 2048ms</w:t>
      </w:r>
    </w:p>
    <w:p w14:paraId="5459532E" w14:textId="77777777" w:rsidR="00022F09" w:rsidRDefault="00022F09" w:rsidP="00022F09">
      <w:pPr>
        <w:pStyle w:val="PL"/>
      </w:pPr>
      <w:r>
        <w:t xml:space="preserve">        - 5120ms</w:t>
      </w:r>
    </w:p>
    <w:p w14:paraId="01D8FD88" w14:textId="77777777" w:rsidR="00022F09" w:rsidRDefault="00022F09" w:rsidP="00022F09">
      <w:pPr>
        <w:pStyle w:val="PL"/>
      </w:pPr>
      <w:r>
        <w:t xml:space="preserve">        - 10240ms</w:t>
      </w:r>
    </w:p>
    <w:p w14:paraId="7C82FA82" w14:textId="77777777" w:rsidR="00022F09" w:rsidRDefault="00022F09" w:rsidP="00022F09">
      <w:pPr>
        <w:pStyle w:val="PL"/>
      </w:pPr>
      <w:r>
        <w:t xml:space="preserve">        - 60000ms</w:t>
      </w:r>
    </w:p>
    <w:p w14:paraId="47D13E98" w14:textId="77777777" w:rsidR="00022F09" w:rsidRDefault="00022F09" w:rsidP="00022F09">
      <w:pPr>
        <w:pStyle w:val="PL"/>
      </w:pPr>
    </w:p>
    <w:p w14:paraId="415B373E" w14:textId="77777777" w:rsidR="00022F09" w:rsidRDefault="00022F09" w:rsidP="00022F09">
      <w:pPr>
        <w:pStyle w:val="PL"/>
      </w:pPr>
      <w:r>
        <w:t xml:space="preserve">    collectionPeriodM6NR-Type:</w:t>
      </w:r>
    </w:p>
    <w:p w14:paraId="6363202F" w14:textId="77777777" w:rsidR="00022F09" w:rsidRDefault="00022F09" w:rsidP="00022F09">
      <w:pPr>
        <w:pStyle w:val="PL"/>
      </w:pPr>
      <w:r>
        <w:t xml:space="preserve">      description: See details in 3GPP TS 32.422 clause 5.10.34.</w:t>
      </w:r>
    </w:p>
    <w:p w14:paraId="6CD6A308" w14:textId="77777777" w:rsidR="00022F09" w:rsidRDefault="00022F09" w:rsidP="00022F09">
      <w:pPr>
        <w:pStyle w:val="PL"/>
      </w:pPr>
      <w:r>
        <w:t xml:space="preserve">      type: string</w:t>
      </w:r>
    </w:p>
    <w:p w14:paraId="013962B2" w14:textId="77777777" w:rsidR="00022F09" w:rsidRDefault="00022F09" w:rsidP="00022F09">
      <w:pPr>
        <w:pStyle w:val="PL"/>
      </w:pPr>
      <w:r>
        <w:t xml:space="preserve">      enum:</w:t>
      </w:r>
    </w:p>
    <w:p w14:paraId="118BF2A6" w14:textId="77777777" w:rsidR="00022F09" w:rsidRDefault="00022F09" w:rsidP="00022F09">
      <w:pPr>
        <w:pStyle w:val="PL"/>
      </w:pPr>
      <w:r>
        <w:t xml:space="preserve">        - 120ms</w:t>
      </w:r>
    </w:p>
    <w:p w14:paraId="40E895AF" w14:textId="77777777" w:rsidR="00022F09" w:rsidRDefault="00022F09" w:rsidP="00022F09">
      <w:pPr>
        <w:pStyle w:val="PL"/>
      </w:pPr>
      <w:r>
        <w:t xml:space="preserve">        - 240ms</w:t>
      </w:r>
    </w:p>
    <w:p w14:paraId="35C33593" w14:textId="77777777" w:rsidR="00022F09" w:rsidRDefault="00022F09" w:rsidP="00022F09">
      <w:pPr>
        <w:pStyle w:val="PL"/>
      </w:pPr>
      <w:r>
        <w:t xml:space="preserve">        - 480ms</w:t>
      </w:r>
    </w:p>
    <w:p w14:paraId="1CEB2637" w14:textId="77777777" w:rsidR="00022F09" w:rsidRDefault="00022F09" w:rsidP="00022F09">
      <w:pPr>
        <w:pStyle w:val="PL"/>
      </w:pPr>
      <w:r>
        <w:t xml:space="preserve">        - 640ms</w:t>
      </w:r>
    </w:p>
    <w:p w14:paraId="0425CF58" w14:textId="77777777" w:rsidR="00022F09" w:rsidRDefault="00022F09" w:rsidP="00022F09">
      <w:pPr>
        <w:pStyle w:val="PL"/>
      </w:pPr>
      <w:r>
        <w:t xml:space="preserve">        - 1024ms</w:t>
      </w:r>
    </w:p>
    <w:p w14:paraId="399021C2" w14:textId="77777777" w:rsidR="00022F09" w:rsidRDefault="00022F09" w:rsidP="00022F09">
      <w:pPr>
        <w:pStyle w:val="PL"/>
      </w:pPr>
      <w:r>
        <w:t xml:space="preserve">        - 2048ms</w:t>
      </w:r>
    </w:p>
    <w:p w14:paraId="696BF18E" w14:textId="77777777" w:rsidR="00022F09" w:rsidRDefault="00022F09" w:rsidP="00022F09">
      <w:pPr>
        <w:pStyle w:val="PL"/>
      </w:pPr>
      <w:r>
        <w:t xml:space="preserve">        - 5120ms</w:t>
      </w:r>
    </w:p>
    <w:p w14:paraId="6D1ECBDF" w14:textId="77777777" w:rsidR="00022F09" w:rsidRDefault="00022F09" w:rsidP="00022F09">
      <w:pPr>
        <w:pStyle w:val="PL"/>
      </w:pPr>
      <w:r>
        <w:t xml:space="preserve">        - 10240ms</w:t>
      </w:r>
    </w:p>
    <w:p w14:paraId="51800A72" w14:textId="77777777" w:rsidR="00022F09" w:rsidRDefault="00022F09" w:rsidP="00022F09">
      <w:pPr>
        <w:pStyle w:val="PL"/>
      </w:pPr>
      <w:r>
        <w:t xml:space="preserve">        - 20480ms</w:t>
      </w:r>
    </w:p>
    <w:p w14:paraId="381D8890" w14:textId="77777777" w:rsidR="00022F09" w:rsidRDefault="00022F09" w:rsidP="00022F09">
      <w:pPr>
        <w:pStyle w:val="PL"/>
      </w:pPr>
      <w:r>
        <w:t xml:space="preserve">        - 40960ms</w:t>
      </w:r>
    </w:p>
    <w:p w14:paraId="600CCB49" w14:textId="77777777" w:rsidR="00022F09" w:rsidRDefault="00022F09" w:rsidP="00022F09">
      <w:pPr>
        <w:pStyle w:val="PL"/>
      </w:pPr>
      <w:r>
        <w:t xml:space="preserve">        - 1min</w:t>
      </w:r>
    </w:p>
    <w:p w14:paraId="65DF9A97" w14:textId="77777777" w:rsidR="00022F09" w:rsidRDefault="00022F09" w:rsidP="00022F09">
      <w:pPr>
        <w:pStyle w:val="PL"/>
      </w:pPr>
      <w:r>
        <w:t xml:space="preserve">        - 6min</w:t>
      </w:r>
    </w:p>
    <w:p w14:paraId="4E3A8259" w14:textId="77777777" w:rsidR="00022F09" w:rsidRDefault="00022F09" w:rsidP="00022F09">
      <w:pPr>
        <w:pStyle w:val="PL"/>
      </w:pPr>
      <w:r>
        <w:t xml:space="preserve">        - 12min</w:t>
      </w:r>
    </w:p>
    <w:p w14:paraId="35A774F6" w14:textId="77777777" w:rsidR="00022F09" w:rsidRDefault="00022F09" w:rsidP="00022F09">
      <w:pPr>
        <w:pStyle w:val="PL"/>
      </w:pPr>
      <w:r>
        <w:t xml:space="preserve">        - 30min</w:t>
      </w:r>
    </w:p>
    <w:p w14:paraId="743ED908" w14:textId="77777777" w:rsidR="00022F09" w:rsidRDefault="00022F09" w:rsidP="00022F09">
      <w:pPr>
        <w:pStyle w:val="PL"/>
      </w:pPr>
    </w:p>
    <w:p w14:paraId="2A18F5AE" w14:textId="77777777" w:rsidR="00022F09" w:rsidRDefault="00022F09" w:rsidP="00022F09">
      <w:pPr>
        <w:pStyle w:val="PL"/>
      </w:pPr>
      <w:r>
        <w:t xml:space="preserve">    collectionPeriodM7NR-Type:</w:t>
      </w:r>
    </w:p>
    <w:p w14:paraId="1A95CBBC" w14:textId="77777777" w:rsidR="00022F09" w:rsidRDefault="00022F09" w:rsidP="00022F09">
      <w:pPr>
        <w:pStyle w:val="PL"/>
      </w:pPr>
      <w:r>
        <w:t xml:space="preserve">      description: See details in 3GPP TS 32.422 clause 5.10.35.</w:t>
      </w:r>
    </w:p>
    <w:p w14:paraId="7FB5B59F" w14:textId="77777777" w:rsidR="00022F09" w:rsidRDefault="00022F09" w:rsidP="00022F09">
      <w:pPr>
        <w:pStyle w:val="PL"/>
      </w:pPr>
      <w:r>
        <w:t xml:space="preserve">      type: integer</w:t>
      </w:r>
    </w:p>
    <w:p w14:paraId="79059C27" w14:textId="77777777" w:rsidR="00022F09" w:rsidRDefault="00022F09" w:rsidP="00022F09">
      <w:pPr>
        <w:pStyle w:val="PL"/>
      </w:pPr>
      <w:r>
        <w:t xml:space="preserve">      minimum: 1</w:t>
      </w:r>
    </w:p>
    <w:p w14:paraId="67448D0F" w14:textId="77777777" w:rsidR="00022F09" w:rsidRDefault="00022F09" w:rsidP="00022F09">
      <w:pPr>
        <w:pStyle w:val="PL"/>
      </w:pPr>
      <w:r>
        <w:t xml:space="preserve">      maximum: 60</w:t>
      </w:r>
    </w:p>
    <w:p w14:paraId="4BE47342" w14:textId="77777777" w:rsidR="00022F09" w:rsidRDefault="00022F09" w:rsidP="00022F09">
      <w:pPr>
        <w:pStyle w:val="PL"/>
      </w:pPr>
    </w:p>
    <w:p w14:paraId="162679A7" w14:textId="77777777" w:rsidR="00022F09" w:rsidRDefault="00022F09" w:rsidP="00022F09">
      <w:pPr>
        <w:pStyle w:val="PL"/>
      </w:pPr>
      <w:r>
        <w:t xml:space="preserve">    eventListForEventTriggeredMeasurement-Type:</w:t>
      </w:r>
    </w:p>
    <w:p w14:paraId="5D15CADE" w14:textId="77777777" w:rsidR="00022F09" w:rsidRDefault="00022F09" w:rsidP="00022F09">
      <w:pPr>
        <w:pStyle w:val="PL"/>
      </w:pPr>
      <w:r>
        <w:t xml:space="preserve">      description: See details in 3GPP TS 32.422 clause 5.10.28.</w:t>
      </w:r>
    </w:p>
    <w:p w14:paraId="28148044" w14:textId="77777777" w:rsidR="00022F09" w:rsidRDefault="00022F09" w:rsidP="00022F09">
      <w:pPr>
        <w:pStyle w:val="PL"/>
      </w:pPr>
      <w:r>
        <w:t xml:space="preserve">      type: string</w:t>
      </w:r>
    </w:p>
    <w:p w14:paraId="35896D79" w14:textId="77777777" w:rsidR="00022F09" w:rsidRDefault="00022F09" w:rsidP="00022F09">
      <w:pPr>
        <w:pStyle w:val="PL"/>
      </w:pPr>
      <w:r>
        <w:t xml:space="preserve">      enum:</w:t>
      </w:r>
    </w:p>
    <w:p w14:paraId="74397A58" w14:textId="77777777" w:rsidR="00022F09" w:rsidRDefault="00022F09" w:rsidP="00022F09">
      <w:pPr>
        <w:pStyle w:val="PL"/>
      </w:pPr>
      <w:r>
        <w:t xml:space="preserve">        - OUT_OF_COVERAGE</w:t>
      </w:r>
    </w:p>
    <w:p w14:paraId="5C17756F" w14:textId="77777777" w:rsidR="00022F09" w:rsidRDefault="00022F09" w:rsidP="00022F09">
      <w:pPr>
        <w:pStyle w:val="PL"/>
      </w:pPr>
      <w:r>
        <w:t xml:space="preserve">        - A2_EVENT</w:t>
      </w:r>
    </w:p>
    <w:p w14:paraId="0B00F9B8" w14:textId="77777777" w:rsidR="00022F09" w:rsidRDefault="00022F09" w:rsidP="00022F09">
      <w:pPr>
        <w:pStyle w:val="PL"/>
      </w:pPr>
    </w:p>
    <w:p w14:paraId="3F78CBE1" w14:textId="77777777" w:rsidR="00022F09" w:rsidRDefault="00022F09" w:rsidP="00022F09">
      <w:pPr>
        <w:pStyle w:val="PL"/>
      </w:pPr>
      <w:r>
        <w:t xml:space="preserve">    eventThreshold-Type:</w:t>
      </w:r>
    </w:p>
    <w:p w14:paraId="18324DE2" w14:textId="77777777" w:rsidR="00022F09" w:rsidRDefault="00022F09" w:rsidP="00022F09">
      <w:pPr>
        <w:pStyle w:val="PL"/>
      </w:pPr>
      <w:r>
        <w:t xml:space="preserve">      description: See details in 3GPP TS 32.422 clause 5.10.7 (LTE/NR Event A2 RSRP, RSRQ, SINR), 5.10.13 (UMTS Event 1f) and 5.10.14 (UMTS Event 1i).</w:t>
      </w:r>
    </w:p>
    <w:p w14:paraId="7B583103" w14:textId="77777777" w:rsidR="00022F09" w:rsidRDefault="00022F09" w:rsidP="00022F09">
      <w:pPr>
        <w:pStyle w:val="PL"/>
      </w:pPr>
      <w:r>
        <w:t xml:space="preserve">      type: object</w:t>
      </w:r>
    </w:p>
    <w:p w14:paraId="015D2732" w14:textId="77777777" w:rsidR="00022F09" w:rsidRDefault="00022F09" w:rsidP="00022F09">
      <w:pPr>
        <w:pStyle w:val="PL"/>
      </w:pPr>
      <w:r>
        <w:t xml:space="preserve">      properties:</w:t>
      </w:r>
    </w:p>
    <w:p w14:paraId="6DB55A3D" w14:textId="77777777" w:rsidR="00022F09" w:rsidRDefault="00022F09" w:rsidP="00022F09">
      <w:pPr>
        <w:pStyle w:val="PL"/>
      </w:pPr>
      <w:r>
        <w:t xml:space="preserve">        EventThresholdRSRP:</w:t>
      </w:r>
    </w:p>
    <w:p w14:paraId="6153D563" w14:textId="77777777" w:rsidR="00022F09" w:rsidRDefault="00022F09" w:rsidP="00022F09">
      <w:pPr>
        <w:pStyle w:val="PL"/>
      </w:pPr>
      <w:r>
        <w:t xml:space="preserve">          oneOf:</w:t>
      </w:r>
    </w:p>
    <w:p w14:paraId="682E2CAD" w14:textId="77777777" w:rsidR="00022F09" w:rsidRDefault="00022F09" w:rsidP="00022F09">
      <w:pPr>
        <w:pStyle w:val="PL"/>
      </w:pPr>
      <w:r>
        <w:t xml:space="preserve">          - type: integer</w:t>
      </w:r>
    </w:p>
    <w:p w14:paraId="4E74D066" w14:textId="77777777" w:rsidR="00022F09" w:rsidRDefault="00022F09" w:rsidP="00022F09">
      <w:pPr>
        <w:pStyle w:val="PL"/>
      </w:pPr>
      <w:r>
        <w:t xml:space="preserve">            minimum: 0</w:t>
      </w:r>
    </w:p>
    <w:p w14:paraId="726BB3F1" w14:textId="77777777" w:rsidR="00022F09" w:rsidRDefault="00022F09" w:rsidP="00022F09">
      <w:pPr>
        <w:pStyle w:val="PL"/>
      </w:pPr>
      <w:r>
        <w:t xml:space="preserve">            maximum: 97</w:t>
      </w:r>
    </w:p>
    <w:p w14:paraId="28E30B0E" w14:textId="77777777" w:rsidR="00022F09" w:rsidRDefault="00022F09" w:rsidP="00022F09">
      <w:pPr>
        <w:pStyle w:val="PL"/>
      </w:pPr>
      <w:r>
        <w:t xml:space="preserve">          - type: integer</w:t>
      </w:r>
    </w:p>
    <w:p w14:paraId="292BDE25" w14:textId="77777777" w:rsidR="00022F09" w:rsidRDefault="00022F09" w:rsidP="00022F09">
      <w:pPr>
        <w:pStyle w:val="PL"/>
      </w:pPr>
      <w:r>
        <w:t xml:space="preserve">            minimum: 0</w:t>
      </w:r>
    </w:p>
    <w:p w14:paraId="12F604EA" w14:textId="77777777" w:rsidR="00022F09" w:rsidRDefault="00022F09" w:rsidP="00022F09">
      <w:pPr>
        <w:pStyle w:val="PL"/>
      </w:pPr>
      <w:r>
        <w:t xml:space="preserve">            maximum: 127</w:t>
      </w:r>
    </w:p>
    <w:p w14:paraId="032745D3" w14:textId="77777777" w:rsidR="00022F09" w:rsidRDefault="00022F09" w:rsidP="00022F09">
      <w:pPr>
        <w:pStyle w:val="PL"/>
      </w:pPr>
      <w:r>
        <w:t xml:space="preserve">        EventThresholdRSRQ:      </w:t>
      </w:r>
    </w:p>
    <w:p w14:paraId="14AE67B4" w14:textId="77777777" w:rsidR="00022F09" w:rsidRDefault="00022F09" w:rsidP="00022F09">
      <w:pPr>
        <w:pStyle w:val="PL"/>
      </w:pPr>
      <w:r>
        <w:t xml:space="preserve">          oneOf:</w:t>
      </w:r>
    </w:p>
    <w:p w14:paraId="01CD12C7" w14:textId="77777777" w:rsidR="00022F09" w:rsidRDefault="00022F09" w:rsidP="00022F09">
      <w:pPr>
        <w:pStyle w:val="PL"/>
      </w:pPr>
      <w:r>
        <w:t xml:space="preserve">          - type: integer</w:t>
      </w:r>
    </w:p>
    <w:p w14:paraId="3356111E" w14:textId="77777777" w:rsidR="00022F09" w:rsidRDefault="00022F09" w:rsidP="00022F09">
      <w:pPr>
        <w:pStyle w:val="PL"/>
      </w:pPr>
      <w:r>
        <w:t xml:space="preserve">            minimum: 0</w:t>
      </w:r>
    </w:p>
    <w:p w14:paraId="07DB87EB" w14:textId="77777777" w:rsidR="00022F09" w:rsidRDefault="00022F09" w:rsidP="00022F09">
      <w:pPr>
        <w:pStyle w:val="PL"/>
      </w:pPr>
      <w:r>
        <w:t xml:space="preserve">            maximum: 34</w:t>
      </w:r>
    </w:p>
    <w:p w14:paraId="0BF9E897" w14:textId="77777777" w:rsidR="00022F09" w:rsidRDefault="00022F09" w:rsidP="00022F09">
      <w:pPr>
        <w:pStyle w:val="PL"/>
      </w:pPr>
      <w:r>
        <w:t xml:space="preserve">          - type: integer</w:t>
      </w:r>
    </w:p>
    <w:p w14:paraId="0D5C8E66" w14:textId="77777777" w:rsidR="00022F09" w:rsidRDefault="00022F09" w:rsidP="00022F09">
      <w:pPr>
        <w:pStyle w:val="PL"/>
      </w:pPr>
      <w:r>
        <w:t xml:space="preserve">            minimum: 0</w:t>
      </w:r>
    </w:p>
    <w:p w14:paraId="32CF929B" w14:textId="77777777" w:rsidR="00022F09" w:rsidRDefault="00022F09" w:rsidP="00022F09">
      <w:pPr>
        <w:pStyle w:val="PL"/>
      </w:pPr>
      <w:r>
        <w:t xml:space="preserve">            maximum: 127</w:t>
      </w:r>
    </w:p>
    <w:p w14:paraId="60381CF2" w14:textId="77777777" w:rsidR="00022F09" w:rsidRDefault="00022F09" w:rsidP="00022F09">
      <w:pPr>
        <w:pStyle w:val="PL"/>
      </w:pPr>
      <w:r>
        <w:t xml:space="preserve">        EventThresholdSINR:</w:t>
      </w:r>
    </w:p>
    <w:p w14:paraId="63BB6B8B" w14:textId="77777777" w:rsidR="00022F09" w:rsidRDefault="00022F09" w:rsidP="00022F09">
      <w:pPr>
        <w:pStyle w:val="PL"/>
      </w:pPr>
      <w:r>
        <w:t xml:space="preserve">          type: integer</w:t>
      </w:r>
    </w:p>
    <w:p w14:paraId="2819A876" w14:textId="77777777" w:rsidR="00022F09" w:rsidRDefault="00022F09" w:rsidP="00022F09">
      <w:pPr>
        <w:pStyle w:val="PL"/>
      </w:pPr>
      <w:r>
        <w:t xml:space="preserve">          minimum: 0</w:t>
      </w:r>
    </w:p>
    <w:p w14:paraId="7B607F18" w14:textId="77777777" w:rsidR="00022F09" w:rsidRDefault="00022F09" w:rsidP="00022F09">
      <w:pPr>
        <w:pStyle w:val="PL"/>
      </w:pPr>
      <w:r>
        <w:t xml:space="preserve">          maximum: 127</w:t>
      </w:r>
    </w:p>
    <w:p w14:paraId="3FF8BFD1" w14:textId="77777777" w:rsidR="00022F09" w:rsidRDefault="00022F09" w:rsidP="00022F09">
      <w:pPr>
        <w:pStyle w:val="PL"/>
      </w:pPr>
      <w:r>
        <w:t xml:space="preserve">        EventThreshold1F:</w:t>
      </w:r>
    </w:p>
    <w:p w14:paraId="44E397C2" w14:textId="77777777" w:rsidR="00022F09" w:rsidRDefault="00022F09" w:rsidP="00022F09">
      <w:pPr>
        <w:pStyle w:val="PL"/>
      </w:pPr>
      <w:r>
        <w:t xml:space="preserve">          type: object</w:t>
      </w:r>
    </w:p>
    <w:p w14:paraId="6A41B75B" w14:textId="77777777" w:rsidR="00022F09" w:rsidRDefault="00022F09" w:rsidP="00022F09">
      <w:pPr>
        <w:pStyle w:val="PL"/>
      </w:pPr>
      <w:r>
        <w:t xml:space="preserve">          properties:</w:t>
      </w:r>
    </w:p>
    <w:p w14:paraId="7623FBA4" w14:textId="77777777" w:rsidR="00022F09" w:rsidRDefault="00022F09" w:rsidP="00022F09">
      <w:pPr>
        <w:pStyle w:val="PL"/>
      </w:pPr>
      <w:r>
        <w:lastRenderedPageBreak/>
        <w:t xml:space="preserve">            CPICH_RSCP:</w:t>
      </w:r>
    </w:p>
    <w:p w14:paraId="5D79BDC2" w14:textId="77777777" w:rsidR="00022F09" w:rsidRDefault="00022F09" w:rsidP="00022F09">
      <w:pPr>
        <w:pStyle w:val="PL"/>
      </w:pPr>
      <w:r>
        <w:t xml:space="preserve">              type: integer</w:t>
      </w:r>
    </w:p>
    <w:p w14:paraId="2271ACFF" w14:textId="77777777" w:rsidR="00022F09" w:rsidRDefault="00022F09" w:rsidP="00022F09">
      <w:pPr>
        <w:pStyle w:val="PL"/>
      </w:pPr>
      <w:r>
        <w:t xml:space="preserve">              minimum: -120</w:t>
      </w:r>
    </w:p>
    <w:p w14:paraId="7E066D3A" w14:textId="77777777" w:rsidR="00022F09" w:rsidRDefault="00022F09" w:rsidP="00022F09">
      <w:pPr>
        <w:pStyle w:val="PL"/>
      </w:pPr>
      <w:r>
        <w:t xml:space="preserve">              maximum: 25</w:t>
      </w:r>
    </w:p>
    <w:p w14:paraId="57994BEC" w14:textId="77777777" w:rsidR="00022F09" w:rsidRDefault="00022F09" w:rsidP="00022F09">
      <w:pPr>
        <w:pStyle w:val="PL"/>
      </w:pPr>
      <w:r>
        <w:t xml:space="preserve">            CPICH_EcNo:</w:t>
      </w:r>
    </w:p>
    <w:p w14:paraId="2F026E55" w14:textId="77777777" w:rsidR="00022F09" w:rsidRDefault="00022F09" w:rsidP="00022F09">
      <w:pPr>
        <w:pStyle w:val="PL"/>
      </w:pPr>
      <w:r>
        <w:t xml:space="preserve">              type: integer</w:t>
      </w:r>
    </w:p>
    <w:p w14:paraId="0B4F854E" w14:textId="77777777" w:rsidR="00022F09" w:rsidRDefault="00022F09" w:rsidP="00022F09">
      <w:pPr>
        <w:pStyle w:val="PL"/>
      </w:pPr>
      <w:r>
        <w:t xml:space="preserve">              minimum: -24</w:t>
      </w:r>
    </w:p>
    <w:p w14:paraId="04B9AD53" w14:textId="77777777" w:rsidR="00022F09" w:rsidRDefault="00022F09" w:rsidP="00022F09">
      <w:pPr>
        <w:pStyle w:val="PL"/>
      </w:pPr>
      <w:r>
        <w:t xml:space="preserve">              maximum: 0</w:t>
      </w:r>
    </w:p>
    <w:p w14:paraId="623AEE2A" w14:textId="77777777" w:rsidR="00022F09" w:rsidRDefault="00022F09" w:rsidP="00022F09">
      <w:pPr>
        <w:pStyle w:val="PL"/>
      </w:pPr>
      <w:r>
        <w:t xml:space="preserve">            PathLoss:</w:t>
      </w:r>
    </w:p>
    <w:p w14:paraId="09CFB720" w14:textId="77777777" w:rsidR="00022F09" w:rsidRDefault="00022F09" w:rsidP="00022F09">
      <w:pPr>
        <w:pStyle w:val="PL"/>
      </w:pPr>
      <w:r>
        <w:t xml:space="preserve">              type: integer</w:t>
      </w:r>
    </w:p>
    <w:p w14:paraId="00B0EF64" w14:textId="77777777" w:rsidR="00022F09" w:rsidRDefault="00022F09" w:rsidP="00022F09">
      <w:pPr>
        <w:pStyle w:val="PL"/>
      </w:pPr>
      <w:r>
        <w:t xml:space="preserve">              minimum: 30</w:t>
      </w:r>
    </w:p>
    <w:p w14:paraId="1EDC7B9D" w14:textId="77777777" w:rsidR="00022F09" w:rsidRDefault="00022F09" w:rsidP="00022F09">
      <w:pPr>
        <w:pStyle w:val="PL"/>
      </w:pPr>
      <w:r>
        <w:t xml:space="preserve">              maximum: 165</w:t>
      </w:r>
    </w:p>
    <w:p w14:paraId="0B7EF6EE" w14:textId="77777777" w:rsidR="00022F09" w:rsidRDefault="00022F09" w:rsidP="00022F09">
      <w:pPr>
        <w:pStyle w:val="PL"/>
      </w:pPr>
      <w:r>
        <w:t xml:space="preserve">        EventThreshold1I:</w:t>
      </w:r>
    </w:p>
    <w:p w14:paraId="20D3AC9E" w14:textId="77777777" w:rsidR="00022F09" w:rsidRDefault="00022F09" w:rsidP="00022F09">
      <w:pPr>
        <w:pStyle w:val="PL"/>
      </w:pPr>
      <w:r>
        <w:t xml:space="preserve">          type: integer</w:t>
      </w:r>
    </w:p>
    <w:p w14:paraId="7391E24E" w14:textId="77777777" w:rsidR="00022F09" w:rsidRDefault="00022F09" w:rsidP="00022F09">
      <w:pPr>
        <w:pStyle w:val="PL"/>
      </w:pPr>
      <w:r>
        <w:t xml:space="preserve">          minimum: -120</w:t>
      </w:r>
    </w:p>
    <w:p w14:paraId="3EA3B5AC" w14:textId="77777777" w:rsidR="00022F09" w:rsidRDefault="00022F09" w:rsidP="00022F09">
      <w:pPr>
        <w:pStyle w:val="PL"/>
      </w:pPr>
      <w:r>
        <w:t xml:space="preserve">          maximum: 25</w:t>
      </w:r>
    </w:p>
    <w:p w14:paraId="297D55F0" w14:textId="77777777" w:rsidR="00022F09" w:rsidRDefault="00022F09" w:rsidP="00022F09">
      <w:pPr>
        <w:pStyle w:val="PL"/>
      </w:pPr>
    </w:p>
    <w:p w14:paraId="4856927B" w14:textId="77777777" w:rsidR="00022F09" w:rsidRDefault="00022F09" w:rsidP="00022F09">
      <w:pPr>
        <w:pStyle w:val="PL"/>
      </w:pPr>
      <w:r>
        <w:t xml:space="preserve">    listOfMeasurements-Type:</w:t>
      </w:r>
    </w:p>
    <w:p w14:paraId="3C3E5EA9" w14:textId="77777777" w:rsidR="00022F09" w:rsidRDefault="00022F09" w:rsidP="00022F09">
      <w:pPr>
        <w:pStyle w:val="PL"/>
      </w:pPr>
      <w:r>
        <w:t xml:space="preserve">      description: See details in 3GPP TS 32.422 clause 5.10.3 for details.</w:t>
      </w:r>
    </w:p>
    <w:p w14:paraId="3FC25B67" w14:textId="77777777" w:rsidR="00022F09" w:rsidRDefault="00022F09" w:rsidP="00022F09">
      <w:pPr>
        <w:pStyle w:val="PL"/>
      </w:pPr>
      <w:r>
        <w:t xml:space="preserve">      type: object</w:t>
      </w:r>
    </w:p>
    <w:p w14:paraId="1E394860" w14:textId="77777777" w:rsidR="00022F09" w:rsidRDefault="00022F09" w:rsidP="00022F09">
      <w:pPr>
        <w:pStyle w:val="PL"/>
      </w:pPr>
      <w:r>
        <w:t xml:space="preserve">      properties:</w:t>
      </w:r>
    </w:p>
    <w:p w14:paraId="169A4911" w14:textId="77777777" w:rsidR="00022F09" w:rsidRDefault="00022F09" w:rsidP="00022F09">
      <w:pPr>
        <w:pStyle w:val="PL"/>
      </w:pPr>
      <w:r>
        <w:t xml:space="preserve">        UMTS:</w:t>
      </w:r>
    </w:p>
    <w:p w14:paraId="37F1E1E0" w14:textId="77777777" w:rsidR="00022F09" w:rsidRDefault="00022F09" w:rsidP="00022F09">
      <w:pPr>
        <w:pStyle w:val="PL"/>
      </w:pPr>
      <w:r>
        <w:t xml:space="preserve">          type: array</w:t>
      </w:r>
    </w:p>
    <w:p w14:paraId="557319E7" w14:textId="77777777" w:rsidR="00022F09" w:rsidRDefault="00022F09" w:rsidP="00022F09">
      <w:pPr>
        <w:pStyle w:val="PL"/>
      </w:pPr>
      <w:r>
        <w:t xml:space="preserve">          items:</w:t>
      </w:r>
    </w:p>
    <w:p w14:paraId="3BB5905B" w14:textId="77777777" w:rsidR="00022F09" w:rsidRDefault="00022F09" w:rsidP="00022F09">
      <w:pPr>
        <w:pStyle w:val="PL"/>
      </w:pPr>
      <w:r>
        <w:t xml:space="preserve">            type: string</w:t>
      </w:r>
    </w:p>
    <w:p w14:paraId="3F6FB9F1" w14:textId="77777777" w:rsidR="00022F09" w:rsidRDefault="00022F09" w:rsidP="00022F09">
      <w:pPr>
        <w:pStyle w:val="PL"/>
      </w:pPr>
      <w:r>
        <w:t xml:space="preserve">            enum:</w:t>
      </w:r>
    </w:p>
    <w:p w14:paraId="3C3D25F2" w14:textId="77777777" w:rsidR="00022F09" w:rsidRDefault="00022F09" w:rsidP="00022F09">
      <w:pPr>
        <w:pStyle w:val="PL"/>
      </w:pPr>
      <w:r>
        <w:t xml:space="preserve">              - M1</w:t>
      </w:r>
    </w:p>
    <w:p w14:paraId="10E59520" w14:textId="77777777" w:rsidR="00022F09" w:rsidRDefault="00022F09" w:rsidP="00022F09">
      <w:pPr>
        <w:pStyle w:val="PL"/>
      </w:pPr>
      <w:r>
        <w:t xml:space="preserve">              - M2</w:t>
      </w:r>
    </w:p>
    <w:p w14:paraId="5296A8CB" w14:textId="77777777" w:rsidR="00022F09" w:rsidRDefault="00022F09" w:rsidP="00022F09">
      <w:pPr>
        <w:pStyle w:val="PL"/>
      </w:pPr>
      <w:r>
        <w:t xml:space="preserve">              - M3</w:t>
      </w:r>
    </w:p>
    <w:p w14:paraId="78D6481D" w14:textId="77777777" w:rsidR="00022F09" w:rsidRPr="00A62E11" w:rsidRDefault="00022F09" w:rsidP="00022F09">
      <w:pPr>
        <w:pStyle w:val="PL"/>
        <w:rPr>
          <w:lang w:val="fr-FR"/>
        </w:rPr>
      </w:pPr>
      <w:r>
        <w:t xml:space="preserve">              </w:t>
      </w:r>
      <w:r w:rsidRPr="00A62E11">
        <w:rPr>
          <w:lang w:val="fr-FR"/>
        </w:rPr>
        <w:t>- M4</w:t>
      </w:r>
    </w:p>
    <w:p w14:paraId="4F996E9B" w14:textId="77777777" w:rsidR="00022F09" w:rsidRPr="00A62E11" w:rsidRDefault="00022F09" w:rsidP="00022F09">
      <w:pPr>
        <w:pStyle w:val="PL"/>
        <w:rPr>
          <w:lang w:val="fr-FR"/>
        </w:rPr>
      </w:pPr>
      <w:r w:rsidRPr="00A62E11">
        <w:rPr>
          <w:lang w:val="fr-FR"/>
        </w:rPr>
        <w:t xml:space="preserve">              - M5</w:t>
      </w:r>
    </w:p>
    <w:p w14:paraId="4C3503B4" w14:textId="77777777" w:rsidR="00022F09" w:rsidRPr="00A62E11" w:rsidRDefault="00022F09" w:rsidP="00022F09">
      <w:pPr>
        <w:pStyle w:val="PL"/>
        <w:rPr>
          <w:lang w:val="fr-FR"/>
        </w:rPr>
      </w:pPr>
      <w:r w:rsidRPr="00A62E11">
        <w:rPr>
          <w:lang w:val="fr-FR"/>
        </w:rPr>
        <w:t xml:space="preserve">              - M6_DL</w:t>
      </w:r>
    </w:p>
    <w:p w14:paraId="28DBF09A" w14:textId="77777777" w:rsidR="00022F09" w:rsidRPr="00A62E11" w:rsidRDefault="00022F09" w:rsidP="00022F09">
      <w:pPr>
        <w:pStyle w:val="PL"/>
        <w:rPr>
          <w:lang w:val="fr-FR"/>
        </w:rPr>
      </w:pPr>
      <w:r w:rsidRPr="00A62E11">
        <w:rPr>
          <w:lang w:val="fr-FR"/>
        </w:rPr>
        <w:t xml:space="preserve">              - M6_UL</w:t>
      </w:r>
    </w:p>
    <w:p w14:paraId="18AA001E" w14:textId="77777777" w:rsidR="00022F09" w:rsidRPr="00A62E11" w:rsidRDefault="00022F09" w:rsidP="00022F09">
      <w:pPr>
        <w:pStyle w:val="PL"/>
        <w:rPr>
          <w:lang w:val="fr-FR"/>
        </w:rPr>
      </w:pPr>
      <w:r w:rsidRPr="00A62E11">
        <w:rPr>
          <w:lang w:val="fr-FR"/>
        </w:rPr>
        <w:t xml:space="preserve">              - M7_DL</w:t>
      </w:r>
    </w:p>
    <w:p w14:paraId="4CD32CE7" w14:textId="77777777" w:rsidR="00022F09" w:rsidRDefault="00022F09" w:rsidP="00022F09">
      <w:pPr>
        <w:pStyle w:val="PL"/>
      </w:pPr>
      <w:r w:rsidRPr="00A62E11">
        <w:rPr>
          <w:lang w:val="fr-FR"/>
        </w:rPr>
        <w:t xml:space="preserve">              </w:t>
      </w:r>
      <w:r>
        <w:t>- M7_UL</w:t>
      </w:r>
    </w:p>
    <w:p w14:paraId="5C6E87FC" w14:textId="77777777" w:rsidR="00022F09" w:rsidRDefault="00022F09" w:rsidP="00022F09">
      <w:pPr>
        <w:pStyle w:val="PL"/>
      </w:pPr>
      <w:r>
        <w:t xml:space="preserve">        LTE:</w:t>
      </w:r>
    </w:p>
    <w:p w14:paraId="1763C83C" w14:textId="77777777" w:rsidR="00022F09" w:rsidRDefault="00022F09" w:rsidP="00022F09">
      <w:pPr>
        <w:pStyle w:val="PL"/>
      </w:pPr>
      <w:r>
        <w:t xml:space="preserve">          type: array</w:t>
      </w:r>
    </w:p>
    <w:p w14:paraId="6A0558AC" w14:textId="77777777" w:rsidR="00022F09" w:rsidRDefault="00022F09" w:rsidP="00022F09">
      <w:pPr>
        <w:pStyle w:val="PL"/>
      </w:pPr>
      <w:r>
        <w:t xml:space="preserve">          items:</w:t>
      </w:r>
    </w:p>
    <w:p w14:paraId="6A27A522" w14:textId="77777777" w:rsidR="00022F09" w:rsidRDefault="00022F09" w:rsidP="00022F09">
      <w:pPr>
        <w:pStyle w:val="PL"/>
      </w:pPr>
      <w:r>
        <w:t xml:space="preserve">            type: string</w:t>
      </w:r>
    </w:p>
    <w:p w14:paraId="0DF703B6" w14:textId="77777777" w:rsidR="00022F09" w:rsidRDefault="00022F09" w:rsidP="00022F09">
      <w:pPr>
        <w:pStyle w:val="PL"/>
      </w:pPr>
      <w:r>
        <w:t xml:space="preserve">            enum:</w:t>
      </w:r>
    </w:p>
    <w:p w14:paraId="58562858" w14:textId="77777777" w:rsidR="00022F09" w:rsidRDefault="00022F09" w:rsidP="00022F09">
      <w:pPr>
        <w:pStyle w:val="PL"/>
      </w:pPr>
      <w:r>
        <w:t xml:space="preserve">              - M1</w:t>
      </w:r>
    </w:p>
    <w:p w14:paraId="7C569FE4" w14:textId="77777777" w:rsidR="00022F09" w:rsidRDefault="00022F09" w:rsidP="00022F09">
      <w:pPr>
        <w:pStyle w:val="PL"/>
      </w:pPr>
      <w:r>
        <w:t xml:space="preserve">              - M2</w:t>
      </w:r>
    </w:p>
    <w:p w14:paraId="2240EB8F" w14:textId="77777777" w:rsidR="00022F09" w:rsidRDefault="00022F09" w:rsidP="00022F09">
      <w:pPr>
        <w:pStyle w:val="PL"/>
      </w:pPr>
      <w:r>
        <w:t xml:space="preserve">              - M3</w:t>
      </w:r>
    </w:p>
    <w:p w14:paraId="2F999EFF" w14:textId="77777777" w:rsidR="00022F09" w:rsidRDefault="00022F09" w:rsidP="00022F09">
      <w:pPr>
        <w:pStyle w:val="PL"/>
      </w:pPr>
      <w:r>
        <w:t xml:space="preserve">              - M4</w:t>
      </w:r>
    </w:p>
    <w:p w14:paraId="33757281" w14:textId="77777777" w:rsidR="00022F09" w:rsidRDefault="00022F09" w:rsidP="00022F09">
      <w:pPr>
        <w:pStyle w:val="PL"/>
      </w:pPr>
      <w:r>
        <w:t xml:space="preserve">              - M5</w:t>
      </w:r>
    </w:p>
    <w:p w14:paraId="3BB69ED9" w14:textId="77777777" w:rsidR="00022F09" w:rsidRDefault="00022F09" w:rsidP="00022F09">
      <w:pPr>
        <w:pStyle w:val="PL"/>
      </w:pPr>
      <w:r>
        <w:t xml:space="preserve">              - M1_EVENT_TRIGGERED</w:t>
      </w:r>
    </w:p>
    <w:p w14:paraId="67F8B875" w14:textId="77777777" w:rsidR="00022F09" w:rsidRDefault="00022F09" w:rsidP="00022F09">
      <w:pPr>
        <w:pStyle w:val="PL"/>
      </w:pPr>
      <w:r>
        <w:t xml:space="preserve">              - M6</w:t>
      </w:r>
    </w:p>
    <w:p w14:paraId="4BC9413C" w14:textId="77777777" w:rsidR="00022F09" w:rsidRDefault="00022F09" w:rsidP="00022F09">
      <w:pPr>
        <w:pStyle w:val="PL"/>
      </w:pPr>
      <w:r>
        <w:t xml:space="preserve">              - M7</w:t>
      </w:r>
    </w:p>
    <w:p w14:paraId="02D887BF" w14:textId="77777777" w:rsidR="00022F09" w:rsidRDefault="00022F09" w:rsidP="00022F09">
      <w:pPr>
        <w:pStyle w:val="PL"/>
      </w:pPr>
      <w:r>
        <w:t xml:space="preserve">              - M8</w:t>
      </w:r>
    </w:p>
    <w:p w14:paraId="47DC61E9" w14:textId="77777777" w:rsidR="00022F09" w:rsidRDefault="00022F09" w:rsidP="00022F09">
      <w:pPr>
        <w:pStyle w:val="PL"/>
      </w:pPr>
      <w:r>
        <w:t xml:space="preserve">              - M9</w:t>
      </w:r>
    </w:p>
    <w:p w14:paraId="6CA4F1F9" w14:textId="77777777" w:rsidR="00022F09" w:rsidRDefault="00022F09" w:rsidP="00022F09">
      <w:pPr>
        <w:pStyle w:val="PL"/>
      </w:pPr>
      <w:r>
        <w:t xml:space="preserve">        NR:</w:t>
      </w:r>
    </w:p>
    <w:p w14:paraId="0EE3D57F" w14:textId="77777777" w:rsidR="00022F09" w:rsidRDefault="00022F09" w:rsidP="00022F09">
      <w:pPr>
        <w:pStyle w:val="PL"/>
      </w:pPr>
      <w:r>
        <w:t xml:space="preserve">          type: array</w:t>
      </w:r>
    </w:p>
    <w:p w14:paraId="55821C50" w14:textId="77777777" w:rsidR="00022F09" w:rsidRDefault="00022F09" w:rsidP="00022F09">
      <w:pPr>
        <w:pStyle w:val="PL"/>
      </w:pPr>
      <w:r>
        <w:t xml:space="preserve">          items:</w:t>
      </w:r>
    </w:p>
    <w:p w14:paraId="7B850539" w14:textId="77777777" w:rsidR="00022F09" w:rsidRDefault="00022F09" w:rsidP="00022F09">
      <w:pPr>
        <w:pStyle w:val="PL"/>
      </w:pPr>
      <w:r>
        <w:t xml:space="preserve">            type: string</w:t>
      </w:r>
    </w:p>
    <w:p w14:paraId="39264595" w14:textId="77777777" w:rsidR="00022F09" w:rsidRDefault="00022F09" w:rsidP="00022F09">
      <w:pPr>
        <w:pStyle w:val="PL"/>
      </w:pPr>
      <w:r>
        <w:t xml:space="preserve">            enum:</w:t>
      </w:r>
    </w:p>
    <w:p w14:paraId="0C4831EF" w14:textId="77777777" w:rsidR="00022F09" w:rsidRDefault="00022F09" w:rsidP="00022F09">
      <w:pPr>
        <w:pStyle w:val="PL"/>
      </w:pPr>
      <w:r>
        <w:t xml:space="preserve">              - M1</w:t>
      </w:r>
    </w:p>
    <w:p w14:paraId="48B05845" w14:textId="77777777" w:rsidR="00022F09" w:rsidRDefault="00022F09" w:rsidP="00022F09">
      <w:pPr>
        <w:pStyle w:val="PL"/>
      </w:pPr>
      <w:r>
        <w:t xml:space="preserve">              - M2</w:t>
      </w:r>
    </w:p>
    <w:p w14:paraId="30371C9E" w14:textId="77777777" w:rsidR="00022F09" w:rsidRDefault="00022F09" w:rsidP="00022F09">
      <w:pPr>
        <w:pStyle w:val="PL"/>
      </w:pPr>
      <w:r>
        <w:t xml:space="preserve">              - M3</w:t>
      </w:r>
    </w:p>
    <w:p w14:paraId="4D51B329" w14:textId="77777777" w:rsidR="00022F09" w:rsidRDefault="00022F09" w:rsidP="00022F09">
      <w:pPr>
        <w:pStyle w:val="PL"/>
      </w:pPr>
      <w:r>
        <w:t xml:space="preserve">              - M4</w:t>
      </w:r>
    </w:p>
    <w:p w14:paraId="52531CF6" w14:textId="77777777" w:rsidR="00022F09" w:rsidRDefault="00022F09" w:rsidP="00022F09">
      <w:pPr>
        <w:pStyle w:val="PL"/>
      </w:pPr>
      <w:r>
        <w:t xml:space="preserve">              - M5</w:t>
      </w:r>
    </w:p>
    <w:p w14:paraId="598AE6E0" w14:textId="77777777" w:rsidR="00022F09" w:rsidRDefault="00022F09" w:rsidP="00022F09">
      <w:pPr>
        <w:pStyle w:val="PL"/>
      </w:pPr>
      <w:r>
        <w:t xml:space="preserve">              - M6</w:t>
      </w:r>
    </w:p>
    <w:p w14:paraId="40C81397" w14:textId="77777777" w:rsidR="00022F09" w:rsidRDefault="00022F09" w:rsidP="00022F09">
      <w:pPr>
        <w:pStyle w:val="PL"/>
      </w:pPr>
      <w:r>
        <w:t xml:space="preserve">              - M7</w:t>
      </w:r>
    </w:p>
    <w:p w14:paraId="56A45721" w14:textId="77777777" w:rsidR="00022F09" w:rsidRDefault="00022F09" w:rsidP="00022F09">
      <w:pPr>
        <w:pStyle w:val="PL"/>
      </w:pPr>
      <w:r>
        <w:t xml:space="preserve">              - M1_EVENT_TRIGGERED</w:t>
      </w:r>
    </w:p>
    <w:p w14:paraId="79AF6D91" w14:textId="77777777" w:rsidR="00022F09" w:rsidRDefault="00022F09" w:rsidP="00022F09">
      <w:pPr>
        <w:pStyle w:val="PL"/>
      </w:pPr>
      <w:r>
        <w:t xml:space="preserve">              - M8</w:t>
      </w:r>
    </w:p>
    <w:p w14:paraId="5A0B590C" w14:textId="77777777" w:rsidR="00022F09" w:rsidRDefault="00022F09" w:rsidP="00022F09">
      <w:pPr>
        <w:pStyle w:val="PL"/>
      </w:pPr>
      <w:r>
        <w:t xml:space="preserve">              - M9</w:t>
      </w:r>
    </w:p>
    <w:p w14:paraId="0064077E" w14:textId="77777777" w:rsidR="00022F09" w:rsidRDefault="00022F09" w:rsidP="00022F09">
      <w:pPr>
        <w:pStyle w:val="PL"/>
      </w:pPr>
    </w:p>
    <w:p w14:paraId="18800FFE" w14:textId="77777777" w:rsidR="00022F09" w:rsidRDefault="00022F09" w:rsidP="00022F09">
      <w:pPr>
        <w:pStyle w:val="PL"/>
      </w:pPr>
      <w:r>
        <w:t xml:space="preserve">    loggingDuration-Type:</w:t>
      </w:r>
    </w:p>
    <w:p w14:paraId="03F244FE" w14:textId="77777777" w:rsidR="00022F09" w:rsidRDefault="00022F09" w:rsidP="00022F09">
      <w:pPr>
        <w:pStyle w:val="PL"/>
      </w:pPr>
      <w:r>
        <w:t xml:space="preserve">      description: See details in 3GPP TS 32.422 clause 5.10.9.</w:t>
      </w:r>
    </w:p>
    <w:p w14:paraId="004D6B39" w14:textId="77777777" w:rsidR="00022F09" w:rsidRDefault="00022F09" w:rsidP="00022F09">
      <w:pPr>
        <w:pStyle w:val="PL"/>
      </w:pPr>
      <w:r>
        <w:t xml:space="preserve">      type: string</w:t>
      </w:r>
    </w:p>
    <w:p w14:paraId="3517100D" w14:textId="77777777" w:rsidR="00022F09" w:rsidRDefault="00022F09" w:rsidP="00022F09">
      <w:pPr>
        <w:pStyle w:val="PL"/>
      </w:pPr>
      <w:r>
        <w:t xml:space="preserve">      enum:</w:t>
      </w:r>
    </w:p>
    <w:p w14:paraId="50CFA469" w14:textId="77777777" w:rsidR="00022F09" w:rsidRDefault="00022F09" w:rsidP="00022F09">
      <w:pPr>
        <w:pStyle w:val="PL"/>
      </w:pPr>
      <w:r>
        <w:t xml:space="preserve">        - 600s</w:t>
      </w:r>
    </w:p>
    <w:p w14:paraId="48E33ACE" w14:textId="77777777" w:rsidR="00022F09" w:rsidRDefault="00022F09" w:rsidP="00022F09">
      <w:pPr>
        <w:pStyle w:val="PL"/>
      </w:pPr>
      <w:r>
        <w:t xml:space="preserve">        - 1200s</w:t>
      </w:r>
    </w:p>
    <w:p w14:paraId="5053CD26" w14:textId="77777777" w:rsidR="00022F09" w:rsidRDefault="00022F09" w:rsidP="00022F09">
      <w:pPr>
        <w:pStyle w:val="PL"/>
      </w:pPr>
      <w:r>
        <w:t xml:space="preserve">        - 2400s</w:t>
      </w:r>
    </w:p>
    <w:p w14:paraId="39F1FC41" w14:textId="77777777" w:rsidR="00022F09" w:rsidRDefault="00022F09" w:rsidP="00022F09">
      <w:pPr>
        <w:pStyle w:val="PL"/>
      </w:pPr>
      <w:r>
        <w:t xml:space="preserve">        - 3600s</w:t>
      </w:r>
    </w:p>
    <w:p w14:paraId="13670E1A" w14:textId="77777777" w:rsidR="00022F09" w:rsidRDefault="00022F09" w:rsidP="00022F09">
      <w:pPr>
        <w:pStyle w:val="PL"/>
      </w:pPr>
      <w:r>
        <w:t xml:space="preserve">        - 5400s</w:t>
      </w:r>
    </w:p>
    <w:p w14:paraId="7394AFAB" w14:textId="77777777" w:rsidR="00022F09" w:rsidRDefault="00022F09" w:rsidP="00022F09">
      <w:pPr>
        <w:pStyle w:val="PL"/>
      </w:pPr>
      <w:r>
        <w:t xml:space="preserve">        - 7200s</w:t>
      </w:r>
    </w:p>
    <w:p w14:paraId="2A24241D" w14:textId="77777777" w:rsidR="00022F09" w:rsidRDefault="00022F09" w:rsidP="00022F09">
      <w:pPr>
        <w:pStyle w:val="PL"/>
      </w:pPr>
      <w:r>
        <w:t xml:space="preserve">    </w:t>
      </w:r>
    </w:p>
    <w:p w14:paraId="478A4314" w14:textId="77777777" w:rsidR="00022F09" w:rsidRDefault="00022F09" w:rsidP="00022F09">
      <w:pPr>
        <w:pStyle w:val="PL"/>
      </w:pPr>
      <w:r>
        <w:t xml:space="preserve">    loggingInterval-Type:</w:t>
      </w:r>
    </w:p>
    <w:p w14:paraId="1E3C283D" w14:textId="77777777" w:rsidR="00022F09" w:rsidRDefault="00022F09" w:rsidP="00022F09">
      <w:pPr>
        <w:pStyle w:val="PL"/>
      </w:pPr>
      <w:r>
        <w:lastRenderedPageBreak/>
        <w:t xml:space="preserve">      description: See details in 3GPP TS 32.422 clause 5.10.8.</w:t>
      </w:r>
    </w:p>
    <w:p w14:paraId="04E07B10" w14:textId="77777777" w:rsidR="00022F09" w:rsidRDefault="00022F09" w:rsidP="00022F09">
      <w:pPr>
        <w:pStyle w:val="PL"/>
      </w:pPr>
      <w:r>
        <w:t xml:space="preserve">      type: object</w:t>
      </w:r>
    </w:p>
    <w:p w14:paraId="32DDD28E" w14:textId="77777777" w:rsidR="00022F09" w:rsidRDefault="00022F09" w:rsidP="00022F09">
      <w:pPr>
        <w:pStyle w:val="PL"/>
      </w:pPr>
      <w:r>
        <w:t xml:space="preserve">      properties:</w:t>
      </w:r>
    </w:p>
    <w:p w14:paraId="02E35ED7" w14:textId="77777777" w:rsidR="00022F09" w:rsidRDefault="00022F09" w:rsidP="00022F09">
      <w:pPr>
        <w:pStyle w:val="PL"/>
      </w:pPr>
      <w:r>
        <w:t xml:space="preserve">        UMTS:</w:t>
      </w:r>
    </w:p>
    <w:p w14:paraId="67BA1BFF" w14:textId="77777777" w:rsidR="00022F09" w:rsidRDefault="00022F09" w:rsidP="00022F09">
      <w:pPr>
        <w:pStyle w:val="PL"/>
      </w:pPr>
      <w:r>
        <w:t xml:space="preserve">          type: array</w:t>
      </w:r>
    </w:p>
    <w:p w14:paraId="69D0E0D3" w14:textId="77777777" w:rsidR="00022F09" w:rsidRDefault="00022F09" w:rsidP="00022F09">
      <w:pPr>
        <w:pStyle w:val="PL"/>
      </w:pPr>
      <w:r>
        <w:t xml:space="preserve">          items:</w:t>
      </w:r>
    </w:p>
    <w:p w14:paraId="0D4DF1AC" w14:textId="77777777" w:rsidR="00022F09" w:rsidRDefault="00022F09" w:rsidP="00022F09">
      <w:pPr>
        <w:pStyle w:val="PL"/>
      </w:pPr>
      <w:r>
        <w:t xml:space="preserve">            type: string</w:t>
      </w:r>
    </w:p>
    <w:p w14:paraId="023CFFFF" w14:textId="77777777" w:rsidR="00022F09" w:rsidRDefault="00022F09" w:rsidP="00022F09">
      <w:pPr>
        <w:pStyle w:val="PL"/>
      </w:pPr>
      <w:r>
        <w:t xml:space="preserve">            enum:</w:t>
      </w:r>
    </w:p>
    <w:p w14:paraId="79358910" w14:textId="77777777" w:rsidR="00022F09" w:rsidRDefault="00022F09" w:rsidP="00022F09">
      <w:pPr>
        <w:pStyle w:val="PL"/>
      </w:pPr>
      <w:r>
        <w:t xml:space="preserve">              - 1.28s</w:t>
      </w:r>
    </w:p>
    <w:p w14:paraId="15D82A32" w14:textId="77777777" w:rsidR="00022F09" w:rsidRDefault="00022F09" w:rsidP="00022F09">
      <w:pPr>
        <w:pStyle w:val="PL"/>
      </w:pPr>
      <w:r>
        <w:t xml:space="preserve">              - 2.56s</w:t>
      </w:r>
    </w:p>
    <w:p w14:paraId="20D782A1" w14:textId="77777777" w:rsidR="00022F09" w:rsidRDefault="00022F09" w:rsidP="00022F09">
      <w:pPr>
        <w:pStyle w:val="PL"/>
      </w:pPr>
      <w:r>
        <w:t xml:space="preserve">              - 5.12s</w:t>
      </w:r>
    </w:p>
    <w:p w14:paraId="06BB1263" w14:textId="77777777" w:rsidR="00022F09" w:rsidRDefault="00022F09" w:rsidP="00022F09">
      <w:pPr>
        <w:pStyle w:val="PL"/>
      </w:pPr>
      <w:r>
        <w:t xml:space="preserve">              - 10.24s</w:t>
      </w:r>
    </w:p>
    <w:p w14:paraId="51BD26C5" w14:textId="77777777" w:rsidR="00022F09" w:rsidRDefault="00022F09" w:rsidP="00022F09">
      <w:pPr>
        <w:pStyle w:val="PL"/>
      </w:pPr>
      <w:r>
        <w:t xml:space="preserve">              - 20.48s</w:t>
      </w:r>
    </w:p>
    <w:p w14:paraId="6085465B" w14:textId="77777777" w:rsidR="00022F09" w:rsidRDefault="00022F09" w:rsidP="00022F09">
      <w:pPr>
        <w:pStyle w:val="PL"/>
      </w:pPr>
      <w:r>
        <w:t xml:space="preserve">              - 30.72s</w:t>
      </w:r>
    </w:p>
    <w:p w14:paraId="73E8F562" w14:textId="77777777" w:rsidR="00022F09" w:rsidRDefault="00022F09" w:rsidP="00022F09">
      <w:pPr>
        <w:pStyle w:val="PL"/>
      </w:pPr>
      <w:r>
        <w:t xml:space="preserve">              - 40.96s</w:t>
      </w:r>
    </w:p>
    <w:p w14:paraId="4B1AB91F" w14:textId="77777777" w:rsidR="00022F09" w:rsidRDefault="00022F09" w:rsidP="00022F09">
      <w:pPr>
        <w:pStyle w:val="PL"/>
      </w:pPr>
      <w:r>
        <w:t xml:space="preserve">              - 61.44s</w:t>
      </w:r>
    </w:p>
    <w:p w14:paraId="5B3CB24D" w14:textId="77777777" w:rsidR="00022F09" w:rsidRDefault="00022F09" w:rsidP="00022F09">
      <w:pPr>
        <w:pStyle w:val="PL"/>
      </w:pPr>
      <w:r>
        <w:t xml:space="preserve">        LTE:</w:t>
      </w:r>
    </w:p>
    <w:p w14:paraId="42911E39" w14:textId="77777777" w:rsidR="00022F09" w:rsidRDefault="00022F09" w:rsidP="00022F09">
      <w:pPr>
        <w:pStyle w:val="PL"/>
      </w:pPr>
      <w:r>
        <w:t xml:space="preserve">          type: array</w:t>
      </w:r>
    </w:p>
    <w:p w14:paraId="544139E9" w14:textId="77777777" w:rsidR="00022F09" w:rsidRDefault="00022F09" w:rsidP="00022F09">
      <w:pPr>
        <w:pStyle w:val="PL"/>
      </w:pPr>
      <w:r>
        <w:t xml:space="preserve">          items:</w:t>
      </w:r>
    </w:p>
    <w:p w14:paraId="65578B3D" w14:textId="77777777" w:rsidR="00022F09" w:rsidRDefault="00022F09" w:rsidP="00022F09">
      <w:pPr>
        <w:pStyle w:val="PL"/>
      </w:pPr>
      <w:r>
        <w:t xml:space="preserve">            type: string</w:t>
      </w:r>
    </w:p>
    <w:p w14:paraId="6A859D11" w14:textId="77777777" w:rsidR="00022F09" w:rsidRDefault="00022F09" w:rsidP="00022F09">
      <w:pPr>
        <w:pStyle w:val="PL"/>
      </w:pPr>
      <w:r>
        <w:t xml:space="preserve">            enum:</w:t>
      </w:r>
    </w:p>
    <w:p w14:paraId="22E78353" w14:textId="77777777" w:rsidR="00022F09" w:rsidRDefault="00022F09" w:rsidP="00022F09">
      <w:pPr>
        <w:pStyle w:val="PL"/>
      </w:pPr>
      <w:r>
        <w:t xml:space="preserve">              - 1.28s</w:t>
      </w:r>
    </w:p>
    <w:p w14:paraId="26A5BB14" w14:textId="77777777" w:rsidR="00022F09" w:rsidRDefault="00022F09" w:rsidP="00022F09">
      <w:pPr>
        <w:pStyle w:val="PL"/>
      </w:pPr>
      <w:r>
        <w:t xml:space="preserve">              - 2.56s</w:t>
      </w:r>
    </w:p>
    <w:p w14:paraId="3F06C362" w14:textId="77777777" w:rsidR="00022F09" w:rsidRDefault="00022F09" w:rsidP="00022F09">
      <w:pPr>
        <w:pStyle w:val="PL"/>
      </w:pPr>
      <w:r>
        <w:t xml:space="preserve">              - 5.12s</w:t>
      </w:r>
    </w:p>
    <w:p w14:paraId="01826DA2" w14:textId="77777777" w:rsidR="00022F09" w:rsidRDefault="00022F09" w:rsidP="00022F09">
      <w:pPr>
        <w:pStyle w:val="PL"/>
      </w:pPr>
      <w:r>
        <w:t xml:space="preserve">              - 10.24s</w:t>
      </w:r>
    </w:p>
    <w:p w14:paraId="03B489F7" w14:textId="77777777" w:rsidR="00022F09" w:rsidRDefault="00022F09" w:rsidP="00022F09">
      <w:pPr>
        <w:pStyle w:val="PL"/>
      </w:pPr>
      <w:r>
        <w:t xml:space="preserve">              - 20.48s</w:t>
      </w:r>
    </w:p>
    <w:p w14:paraId="401D7F5B" w14:textId="77777777" w:rsidR="00022F09" w:rsidRDefault="00022F09" w:rsidP="00022F09">
      <w:pPr>
        <w:pStyle w:val="PL"/>
      </w:pPr>
      <w:r>
        <w:t xml:space="preserve">              - 30.72s</w:t>
      </w:r>
    </w:p>
    <w:p w14:paraId="46AB94FE" w14:textId="77777777" w:rsidR="00022F09" w:rsidRDefault="00022F09" w:rsidP="00022F09">
      <w:pPr>
        <w:pStyle w:val="PL"/>
      </w:pPr>
      <w:r>
        <w:t xml:space="preserve">              - 40.96s</w:t>
      </w:r>
    </w:p>
    <w:p w14:paraId="3F7FA113" w14:textId="77777777" w:rsidR="00022F09" w:rsidRDefault="00022F09" w:rsidP="00022F09">
      <w:pPr>
        <w:pStyle w:val="PL"/>
      </w:pPr>
      <w:r>
        <w:t xml:space="preserve">              - 61.44s</w:t>
      </w:r>
    </w:p>
    <w:p w14:paraId="1E5336B6" w14:textId="77777777" w:rsidR="00022F09" w:rsidRDefault="00022F09" w:rsidP="00022F09">
      <w:pPr>
        <w:pStyle w:val="PL"/>
      </w:pPr>
      <w:r>
        <w:t xml:space="preserve">        NR:</w:t>
      </w:r>
    </w:p>
    <w:p w14:paraId="7966B1AA" w14:textId="77777777" w:rsidR="00022F09" w:rsidRDefault="00022F09" w:rsidP="00022F09">
      <w:pPr>
        <w:pStyle w:val="PL"/>
      </w:pPr>
      <w:r>
        <w:t xml:space="preserve">          type: array</w:t>
      </w:r>
    </w:p>
    <w:p w14:paraId="73BAC6E2" w14:textId="77777777" w:rsidR="00022F09" w:rsidRDefault="00022F09" w:rsidP="00022F09">
      <w:pPr>
        <w:pStyle w:val="PL"/>
      </w:pPr>
      <w:r>
        <w:t xml:space="preserve">          items:</w:t>
      </w:r>
    </w:p>
    <w:p w14:paraId="5F6CBD51" w14:textId="77777777" w:rsidR="00022F09" w:rsidRDefault="00022F09" w:rsidP="00022F09">
      <w:pPr>
        <w:pStyle w:val="PL"/>
      </w:pPr>
      <w:r>
        <w:t xml:space="preserve">            type: string</w:t>
      </w:r>
    </w:p>
    <w:p w14:paraId="69A7B7F2" w14:textId="77777777" w:rsidR="00022F09" w:rsidRDefault="00022F09" w:rsidP="00022F09">
      <w:pPr>
        <w:pStyle w:val="PL"/>
      </w:pPr>
      <w:r>
        <w:t xml:space="preserve">            enum:</w:t>
      </w:r>
    </w:p>
    <w:p w14:paraId="6248B1DA" w14:textId="77777777" w:rsidR="00022F09" w:rsidRDefault="00022F09" w:rsidP="00022F09">
      <w:pPr>
        <w:pStyle w:val="PL"/>
      </w:pPr>
      <w:r>
        <w:t xml:space="preserve">              - 0.32s</w:t>
      </w:r>
    </w:p>
    <w:p w14:paraId="19DBEA77" w14:textId="77777777" w:rsidR="00022F09" w:rsidRDefault="00022F09" w:rsidP="00022F09">
      <w:pPr>
        <w:pStyle w:val="PL"/>
      </w:pPr>
      <w:r>
        <w:t xml:space="preserve">              - 0.64s</w:t>
      </w:r>
    </w:p>
    <w:p w14:paraId="24BE8AC8" w14:textId="77777777" w:rsidR="00022F09" w:rsidRDefault="00022F09" w:rsidP="00022F09">
      <w:pPr>
        <w:pStyle w:val="PL"/>
      </w:pPr>
      <w:r>
        <w:t xml:space="preserve">              - 1.28s</w:t>
      </w:r>
    </w:p>
    <w:p w14:paraId="3CDEF34C" w14:textId="77777777" w:rsidR="00022F09" w:rsidRDefault="00022F09" w:rsidP="00022F09">
      <w:pPr>
        <w:pStyle w:val="PL"/>
      </w:pPr>
      <w:r>
        <w:t xml:space="preserve">              - 2.56s</w:t>
      </w:r>
    </w:p>
    <w:p w14:paraId="50287FE1" w14:textId="77777777" w:rsidR="00022F09" w:rsidRDefault="00022F09" w:rsidP="00022F09">
      <w:pPr>
        <w:pStyle w:val="PL"/>
      </w:pPr>
      <w:r>
        <w:t xml:space="preserve">              - 5.12s</w:t>
      </w:r>
    </w:p>
    <w:p w14:paraId="3CBEA957" w14:textId="77777777" w:rsidR="00022F09" w:rsidRDefault="00022F09" w:rsidP="00022F09">
      <w:pPr>
        <w:pStyle w:val="PL"/>
      </w:pPr>
      <w:r>
        <w:t xml:space="preserve">              - 10.24s</w:t>
      </w:r>
    </w:p>
    <w:p w14:paraId="797336D5" w14:textId="77777777" w:rsidR="00022F09" w:rsidRDefault="00022F09" w:rsidP="00022F09">
      <w:pPr>
        <w:pStyle w:val="PL"/>
      </w:pPr>
      <w:r>
        <w:t xml:space="preserve">              - 20.48s</w:t>
      </w:r>
    </w:p>
    <w:p w14:paraId="540B8D7A" w14:textId="77777777" w:rsidR="00022F09" w:rsidRDefault="00022F09" w:rsidP="00022F09">
      <w:pPr>
        <w:pStyle w:val="PL"/>
      </w:pPr>
      <w:r>
        <w:t xml:space="preserve">              - 30.72s</w:t>
      </w:r>
    </w:p>
    <w:p w14:paraId="5A3F6426" w14:textId="77777777" w:rsidR="00022F09" w:rsidRDefault="00022F09" w:rsidP="00022F09">
      <w:pPr>
        <w:pStyle w:val="PL"/>
      </w:pPr>
      <w:r>
        <w:t xml:space="preserve">              - 40.96s</w:t>
      </w:r>
    </w:p>
    <w:p w14:paraId="4CF1F60C" w14:textId="77777777" w:rsidR="00022F09" w:rsidRDefault="00022F09" w:rsidP="00022F09">
      <w:pPr>
        <w:pStyle w:val="PL"/>
      </w:pPr>
      <w:r>
        <w:t xml:space="preserve">              - 61.44s</w:t>
      </w:r>
    </w:p>
    <w:p w14:paraId="797907F1" w14:textId="77777777" w:rsidR="00022F09" w:rsidRDefault="00022F09" w:rsidP="00022F09">
      <w:pPr>
        <w:pStyle w:val="PL"/>
      </w:pPr>
      <w:r>
        <w:t xml:space="preserve">              - INFINITY</w:t>
      </w:r>
    </w:p>
    <w:p w14:paraId="3332A3BC" w14:textId="77777777" w:rsidR="00022F09" w:rsidRDefault="00022F09" w:rsidP="00022F09">
      <w:pPr>
        <w:pStyle w:val="PL"/>
      </w:pPr>
    </w:p>
    <w:p w14:paraId="38C02E73" w14:textId="77777777" w:rsidR="00022F09" w:rsidRDefault="00022F09" w:rsidP="00022F09">
      <w:pPr>
        <w:pStyle w:val="PL"/>
      </w:pPr>
      <w:r>
        <w:t xml:space="preserve">    eventThresholdL1-Type:</w:t>
      </w:r>
    </w:p>
    <w:p w14:paraId="3FC2D2BC" w14:textId="77777777" w:rsidR="00022F09" w:rsidRDefault="00022F09" w:rsidP="00022F09">
      <w:pPr>
        <w:pStyle w:val="PL"/>
      </w:pPr>
      <w:r>
        <w:t xml:space="preserve">      description: See details in 3GPP TS 32.422 clause 5.10.36.</w:t>
      </w:r>
    </w:p>
    <w:p w14:paraId="231D5D8B" w14:textId="77777777" w:rsidR="00022F09" w:rsidRDefault="00022F09" w:rsidP="00022F09">
      <w:pPr>
        <w:pStyle w:val="PL"/>
      </w:pPr>
      <w:r>
        <w:t xml:space="preserve">      type: object</w:t>
      </w:r>
    </w:p>
    <w:p w14:paraId="389A68F3" w14:textId="77777777" w:rsidR="00022F09" w:rsidRDefault="00022F09" w:rsidP="00022F09">
      <w:pPr>
        <w:pStyle w:val="PL"/>
      </w:pPr>
      <w:r>
        <w:t xml:space="preserve">      properties:</w:t>
      </w:r>
    </w:p>
    <w:p w14:paraId="16B908BF" w14:textId="77777777" w:rsidR="00022F09" w:rsidRDefault="00022F09" w:rsidP="00022F09">
      <w:pPr>
        <w:pStyle w:val="PL"/>
      </w:pPr>
      <w:r>
        <w:t xml:space="preserve">            RSRP:</w:t>
      </w:r>
    </w:p>
    <w:p w14:paraId="53915264" w14:textId="77777777" w:rsidR="00022F09" w:rsidRDefault="00022F09" w:rsidP="00022F09">
      <w:pPr>
        <w:pStyle w:val="PL"/>
      </w:pPr>
      <w:r>
        <w:t xml:space="preserve">              type: integer</w:t>
      </w:r>
    </w:p>
    <w:p w14:paraId="0912995A" w14:textId="77777777" w:rsidR="00022F09" w:rsidRDefault="00022F09" w:rsidP="00022F09">
      <w:pPr>
        <w:pStyle w:val="PL"/>
      </w:pPr>
      <w:r>
        <w:t xml:space="preserve">              minimum: 0</w:t>
      </w:r>
    </w:p>
    <w:p w14:paraId="2991CF10" w14:textId="77777777" w:rsidR="00022F09" w:rsidRDefault="00022F09" w:rsidP="00022F09">
      <w:pPr>
        <w:pStyle w:val="PL"/>
      </w:pPr>
      <w:r>
        <w:t xml:space="preserve">              maximum: 127</w:t>
      </w:r>
    </w:p>
    <w:p w14:paraId="59C16995" w14:textId="77777777" w:rsidR="00022F09" w:rsidRDefault="00022F09" w:rsidP="00022F09">
      <w:pPr>
        <w:pStyle w:val="PL"/>
      </w:pPr>
      <w:r>
        <w:t xml:space="preserve">            RSRQ:</w:t>
      </w:r>
    </w:p>
    <w:p w14:paraId="6BFC71FC" w14:textId="77777777" w:rsidR="00022F09" w:rsidRDefault="00022F09" w:rsidP="00022F09">
      <w:pPr>
        <w:pStyle w:val="PL"/>
      </w:pPr>
      <w:r>
        <w:t xml:space="preserve">              type: integer</w:t>
      </w:r>
    </w:p>
    <w:p w14:paraId="4EADD039" w14:textId="77777777" w:rsidR="00022F09" w:rsidRDefault="00022F09" w:rsidP="00022F09">
      <w:pPr>
        <w:pStyle w:val="PL"/>
      </w:pPr>
      <w:r>
        <w:t xml:space="preserve">              minimum: 0</w:t>
      </w:r>
    </w:p>
    <w:p w14:paraId="7D1A0853" w14:textId="77777777" w:rsidR="00022F09" w:rsidRDefault="00022F09" w:rsidP="00022F09">
      <w:pPr>
        <w:pStyle w:val="PL"/>
      </w:pPr>
      <w:r>
        <w:t xml:space="preserve">              maximum: 127</w:t>
      </w:r>
    </w:p>
    <w:p w14:paraId="6ABE4E63" w14:textId="77777777" w:rsidR="00022F09" w:rsidRDefault="00022F09" w:rsidP="00022F09">
      <w:pPr>
        <w:pStyle w:val="PL"/>
      </w:pPr>
      <w:r>
        <w:t xml:space="preserve">    </w:t>
      </w:r>
    </w:p>
    <w:p w14:paraId="21D21E15" w14:textId="77777777" w:rsidR="00022F09" w:rsidRDefault="00022F09" w:rsidP="00022F09">
      <w:pPr>
        <w:pStyle w:val="PL"/>
      </w:pPr>
      <w:r>
        <w:t xml:space="preserve">    hysteresisL1-Type:</w:t>
      </w:r>
    </w:p>
    <w:p w14:paraId="14D8D79C" w14:textId="77777777" w:rsidR="00022F09" w:rsidRDefault="00022F09" w:rsidP="00022F09">
      <w:pPr>
        <w:pStyle w:val="PL"/>
      </w:pPr>
      <w:r>
        <w:t xml:space="preserve">      description: See details in 3GPP TS 32.422 clause 5.10.37.</w:t>
      </w:r>
    </w:p>
    <w:p w14:paraId="312FCA52" w14:textId="77777777" w:rsidR="00022F09" w:rsidRDefault="00022F09" w:rsidP="00022F09">
      <w:pPr>
        <w:pStyle w:val="PL"/>
      </w:pPr>
      <w:r>
        <w:t xml:space="preserve">      type: integer</w:t>
      </w:r>
    </w:p>
    <w:p w14:paraId="1171816F" w14:textId="77777777" w:rsidR="00022F09" w:rsidRDefault="00022F09" w:rsidP="00022F09">
      <w:pPr>
        <w:pStyle w:val="PL"/>
      </w:pPr>
      <w:r>
        <w:t xml:space="preserve">      minimum: 0</w:t>
      </w:r>
    </w:p>
    <w:p w14:paraId="4A7F4A67" w14:textId="77777777" w:rsidR="00022F09" w:rsidRDefault="00022F09" w:rsidP="00022F09">
      <w:pPr>
        <w:pStyle w:val="PL"/>
      </w:pPr>
      <w:r>
        <w:t xml:space="preserve">      maximum: 30</w:t>
      </w:r>
    </w:p>
    <w:p w14:paraId="10562B69" w14:textId="77777777" w:rsidR="00022F09" w:rsidRDefault="00022F09" w:rsidP="00022F09">
      <w:pPr>
        <w:pStyle w:val="PL"/>
      </w:pPr>
      <w:r>
        <w:t xml:space="preserve">    </w:t>
      </w:r>
    </w:p>
    <w:p w14:paraId="54CC1464" w14:textId="77777777" w:rsidR="00022F09" w:rsidRDefault="00022F09" w:rsidP="00022F09">
      <w:pPr>
        <w:pStyle w:val="PL"/>
      </w:pPr>
      <w:r>
        <w:t xml:space="preserve">    timeToTriggerL1-Type:</w:t>
      </w:r>
    </w:p>
    <w:p w14:paraId="3437117A" w14:textId="77777777" w:rsidR="00022F09" w:rsidRDefault="00022F09" w:rsidP="00022F09">
      <w:pPr>
        <w:pStyle w:val="PL"/>
      </w:pPr>
      <w:r>
        <w:t xml:space="preserve">      description: See details in 3GPP TS 32.422 clause 5.10.38.</w:t>
      </w:r>
    </w:p>
    <w:p w14:paraId="6896DC51" w14:textId="77777777" w:rsidR="00022F09" w:rsidRDefault="00022F09" w:rsidP="00022F09">
      <w:pPr>
        <w:pStyle w:val="PL"/>
      </w:pPr>
      <w:r>
        <w:t xml:space="preserve">      type: string</w:t>
      </w:r>
    </w:p>
    <w:p w14:paraId="7E8EFEEA" w14:textId="77777777" w:rsidR="00022F09" w:rsidRDefault="00022F09" w:rsidP="00022F09">
      <w:pPr>
        <w:pStyle w:val="PL"/>
      </w:pPr>
      <w:r>
        <w:t xml:space="preserve">      enum:</w:t>
      </w:r>
    </w:p>
    <w:p w14:paraId="4ED66200" w14:textId="77777777" w:rsidR="00022F09" w:rsidRDefault="00022F09" w:rsidP="00022F09">
      <w:pPr>
        <w:pStyle w:val="PL"/>
      </w:pPr>
      <w:r>
        <w:t xml:space="preserve">        - 0ms</w:t>
      </w:r>
    </w:p>
    <w:p w14:paraId="117A71BF" w14:textId="77777777" w:rsidR="00022F09" w:rsidRDefault="00022F09" w:rsidP="00022F09">
      <w:pPr>
        <w:pStyle w:val="PL"/>
      </w:pPr>
      <w:r>
        <w:t xml:space="preserve">        - 40ms</w:t>
      </w:r>
    </w:p>
    <w:p w14:paraId="216A5467" w14:textId="77777777" w:rsidR="00022F09" w:rsidRDefault="00022F09" w:rsidP="00022F09">
      <w:pPr>
        <w:pStyle w:val="PL"/>
      </w:pPr>
      <w:r>
        <w:t xml:space="preserve">        - 64ms</w:t>
      </w:r>
    </w:p>
    <w:p w14:paraId="0734A6BF" w14:textId="77777777" w:rsidR="00022F09" w:rsidRDefault="00022F09" w:rsidP="00022F09">
      <w:pPr>
        <w:pStyle w:val="PL"/>
      </w:pPr>
      <w:r>
        <w:t xml:space="preserve">        - 80ms</w:t>
      </w:r>
    </w:p>
    <w:p w14:paraId="09EDB120" w14:textId="77777777" w:rsidR="00022F09" w:rsidRDefault="00022F09" w:rsidP="00022F09">
      <w:pPr>
        <w:pStyle w:val="PL"/>
      </w:pPr>
      <w:r>
        <w:t xml:space="preserve">        - 100ms</w:t>
      </w:r>
    </w:p>
    <w:p w14:paraId="7EB0D3E4" w14:textId="77777777" w:rsidR="00022F09" w:rsidRDefault="00022F09" w:rsidP="00022F09">
      <w:pPr>
        <w:pStyle w:val="PL"/>
      </w:pPr>
      <w:r>
        <w:t xml:space="preserve">        - 128ms</w:t>
      </w:r>
    </w:p>
    <w:p w14:paraId="60BDC5AA" w14:textId="77777777" w:rsidR="00022F09" w:rsidRDefault="00022F09" w:rsidP="00022F09">
      <w:pPr>
        <w:pStyle w:val="PL"/>
      </w:pPr>
      <w:r>
        <w:t xml:space="preserve">        - 160ms</w:t>
      </w:r>
    </w:p>
    <w:p w14:paraId="6B550410" w14:textId="77777777" w:rsidR="00022F09" w:rsidRDefault="00022F09" w:rsidP="00022F09">
      <w:pPr>
        <w:pStyle w:val="PL"/>
      </w:pPr>
      <w:r>
        <w:t xml:space="preserve">        - 256ms</w:t>
      </w:r>
    </w:p>
    <w:p w14:paraId="3789DCF0" w14:textId="77777777" w:rsidR="00022F09" w:rsidRDefault="00022F09" w:rsidP="00022F09">
      <w:pPr>
        <w:pStyle w:val="PL"/>
      </w:pPr>
      <w:r>
        <w:t xml:space="preserve">        - 320ms</w:t>
      </w:r>
    </w:p>
    <w:p w14:paraId="3EEDB83B" w14:textId="77777777" w:rsidR="00022F09" w:rsidRDefault="00022F09" w:rsidP="00022F09">
      <w:pPr>
        <w:pStyle w:val="PL"/>
      </w:pPr>
      <w:r>
        <w:lastRenderedPageBreak/>
        <w:t xml:space="preserve">        - 480ms</w:t>
      </w:r>
    </w:p>
    <w:p w14:paraId="40C18F7E" w14:textId="77777777" w:rsidR="00022F09" w:rsidRDefault="00022F09" w:rsidP="00022F09">
      <w:pPr>
        <w:pStyle w:val="PL"/>
      </w:pPr>
      <w:r>
        <w:t xml:space="preserve">        - 512ms</w:t>
      </w:r>
    </w:p>
    <w:p w14:paraId="5CAAA95E" w14:textId="77777777" w:rsidR="00022F09" w:rsidRDefault="00022F09" w:rsidP="00022F09">
      <w:pPr>
        <w:pStyle w:val="PL"/>
      </w:pPr>
      <w:r>
        <w:t xml:space="preserve">        - 640ms</w:t>
      </w:r>
    </w:p>
    <w:p w14:paraId="1A3057C3" w14:textId="77777777" w:rsidR="00022F09" w:rsidRDefault="00022F09" w:rsidP="00022F09">
      <w:pPr>
        <w:pStyle w:val="PL"/>
      </w:pPr>
      <w:r>
        <w:t xml:space="preserve">        - 1024ms</w:t>
      </w:r>
    </w:p>
    <w:p w14:paraId="4BA39ACC" w14:textId="77777777" w:rsidR="00022F09" w:rsidRDefault="00022F09" w:rsidP="00022F09">
      <w:pPr>
        <w:pStyle w:val="PL"/>
      </w:pPr>
      <w:r>
        <w:t xml:space="preserve">        - 1280ms</w:t>
      </w:r>
    </w:p>
    <w:p w14:paraId="5E765E79" w14:textId="77777777" w:rsidR="00022F09" w:rsidRDefault="00022F09" w:rsidP="00022F09">
      <w:pPr>
        <w:pStyle w:val="PL"/>
      </w:pPr>
      <w:r>
        <w:t xml:space="preserve">        - 2560ms</w:t>
      </w:r>
    </w:p>
    <w:p w14:paraId="7E13240A" w14:textId="77777777" w:rsidR="00022F09" w:rsidRDefault="00022F09" w:rsidP="00022F09">
      <w:pPr>
        <w:pStyle w:val="PL"/>
      </w:pPr>
      <w:r>
        <w:t xml:space="preserve">        - 5120ms</w:t>
      </w:r>
    </w:p>
    <w:p w14:paraId="3F5A9CE7" w14:textId="77777777" w:rsidR="00022F09" w:rsidRDefault="00022F09" w:rsidP="00022F09">
      <w:pPr>
        <w:pStyle w:val="PL"/>
      </w:pPr>
    </w:p>
    <w:p w14:paraId="12421AC5" w14:textId="77777777" w:rsidR="00022F09" w:rsidRDefault="00022F09" w:rsidP="00022F09">
      <w:pPr>
        <w:pStyle w:val="PL"/>
      </w:pPr>
      <w:r>
        <w:t xml:space="preserve">    measurementPeriodLTE-Type:</w:t>
      </w:r>
    </w:p>
    <w:p w14:paraId="0D09AAAC" w14:textId="77777777" w:rsidR="00022F09" w:rsidRDefault="00022F09" w:rsidP="00022F09">
      <w:pPr>
        <w:pStyle w:val="PL"/>
      </w:pPr>
      <w:r>
        <w:t xml:space="preserve">      description: See details in 3GPP TS 32.422 clause 5.10.23.</w:t>
      </w:r>
    </w:p>
    <w:p w14:paraId="46E53751" w14:textId="77777777" w:rsidR="00022F09" w:rsidRDefault="00022F09" w:rsidP="00022F09">
      <w:pPr>
        <w:pStyle w:val="PL"/>
      </w:pPr>
      <w:r>
        <w:t xml:space="preserve">      type: string</w:t>
      </w:r>
    </w:p>
    <w:p w14:paraId="6287E60E" w14:textId="77777777" w:rsidR="00022F09" w:rsidRDefault="00022F09" w:rsidP="00022F09">
      <w:pPr>
        <w:pStyle w:val="PL"/>
      </w:pPr>
      <w:r>
        <w:t xml:space="preserve">      enum:</w:t>
      </w:r>
    </w:p>
    <w:p w14:paraId="129199CE" w14:textId="77777777" w:rsidR="00022F09" w:rsidRDefault="00022F09" w:rsidP="00022F09">
      <w:pPr>
        <w:pStyle w:val="PL"/>
      </w:pPr>
      <w:r>
        <w:t xml:space="preserve">        - 1024ms</w:t>
      </w:r>
    </w:p>
    <w:p w14:paraId="76C62AD5" w14:textId="77777777" w:rsidR="00022F09" w:rsidRDefault="00022F09" w:rsidP="00022F09">
      <w:pPr>
        <w:pStyle w:val="PL"/>
      </w:pPr>
      <w:r>
        <w:t xml:space="preserve">        - 2048ms</w:t>
      </w:r>
    </w:p>
    <w:p w14:paraId="2B6613A8" w14:textId="77777777" w:rsidR="00022F09" w:rsidRDefault="00022F09" w:rsidP="00022F09">
      <w:pPr>
        <w:pStyle w:val="PL"/>
      </w:pPr>
      <w:r>
        <w:t xml:space="preserve">        - 5120ms</w:t>
      </w:r>
    </w:p>
    <w:p w14:paraId="060CEBA0" w14:textId="77777777" w:rsidR="00022F09" w:rsidRDefault="00022F09" w:rsidP="00022F09">
      <w:pPr>
        <w:pStyle w:val="PL"/>
      </w:pPr>
      <w:r>
        <w:t xml:space="preserve">        - 10240ms</w:t>
      </w:r>
    </w:p>
    <w:p w14:paraId="38B81990" w14:textId="77777777" w:rsidR="00022F09" w:rsidRDefault="00022F09" w:rsidP="00022F09">
      <w:pPr>
        <w:pStyle w:val="PL"/>
      </w:pPr>
      <w:r>
        <w:t xml:space="preserve">        - 1min</w:t>
      </w:r>
    </w:p>
    <w:p w14:paraId="09B98B3F" w14:textId="77777777" w:rsidR="00022F09" w:rsidRDefault="00022F09" w:rsidP="00022F09">
      <w:pPr>
        <w:pStyle w:val="PL"/>
      </w:pPr>
    </w:p>
    <w:p w14:paraId="2E1FB2E0" w14:textId="77777777" w:rsidR="00022F09" w:rsidRDefault="00022F09" w:rsidP="00022F09">
      <w:pPr>
        <w:pStyle w:val="PL"/>
      </w:pPr>
      <w:r>
        <w:t xml:space="preserve">    measurementPeriodUMTS-Type:</w:t>
      </w:r>
    </w:p>
    <w:p w14:paraId="111DFDB1" w14:textId="77777777" w:rsidR="00022F09" w:rsidRDefault="00022F09" w:rsidP="00022F09">
      <w:pPr>
        <w:pStyle w:val="PL"/>
      </w:pPr>
      <w:r>
        <w:t xml:space="preserve">      description: See details in 3GPP TS 32.422 clause 5.10.22.</w:t>
      </w:r>
    </w:p>
    <w:p w14:paraId="469A1943" w14:textId="77777777" w:rsidR="00022F09" w:rsidRDefault="00022F09" w:rsidP="00022F09">
      <w:pPr>
        <w:pStyle w:val="PL"/>
      </w:pPr>
      <w:r>
        <w:t xml:space="preserve">      type: string</w:t>
      </w:r>
    </w:p>
    <w:p w14:paraId="20C7EE64" w14:textId="77777777" w:rsidR="00022F09" w:rsidRDefault="00022F09" w:rsidP="00022F09">
      <w:pPr>
        <w:pStyle w:val="PL"/>
      </w:pPr>
      <w:r>
        <w:t xml:space="preserve">      enum:</w:t>
      </w:r>
    </w:p>
    <w:p w14:paraId="31113E02" w14:textId="77777777" w:rsidR="00022F09" w:rsidRDefault="00022F09" w:rsidP="00022F09">
      <w:pPr>
        <w:pStyle w:val="PL"/>
      </w:pPr>
      <w:r>
        <w:t xml:space="preserve">        - 1000ms</w:t>
      </w:r>
    </w:p>
    <w:p w14:paraId="7D8497BB" w14:textId="77777777" w:rsidR="00022F09" w:rsidRDefault="00022F09" w:rsidP="00022F09">
      <w:pPr>
        <w:pStyle w:val="PL"/>
      </w:pPr>
      <w:r>
        <w:t xml:space="preserve">        - 2000ms</w:t>
      </w:r>
    </w:p>
    <w:p w14:paraId="62BDEC4C" w14:textId="77777777" w:rsidR="00022F09" w:rsidRDefault="00022F09" w:rsidP="00022F09">
      <w:pPr>
        <w:pStyle w:val="PL"/>
      </w:pPr>
      <w:r>
        <w:t xml:space="preserve">        - 3000ms</w:t>
      </w:r>
    </w:p>
    <w:p w14:paraId="2B1F1A1E" w14:textId="77777777" w:rsidR="00022F09" w:rsidRDefault="00022F09" w:rsidP="00022F09">
      <w:pPr>
        <w:pStyle w:val="PL"/>
      </w:pPr>
      <w:r>
        <w:t xml:space="preserve">        - 4000ms</w:t>
      </w:r>
    </w:p>
    <w:p w14:paraId="6339CA10" w14:textId="77777777" w:rsidR="00022F09" w:rsidRDefault="00022F09" w:rsidP="00022F09">
      <w:pPr>
        <w:pStyle w:val="PL"/>
      </w:pPr>
      <w:r>
        <w:t xml:space="preserve">        - 6000ms</w:t>
      </w:r>
    </w:p>
    <w:p w14:paraId="3B09A77F" w14:textId="77777777" w:rsidR="00022F09" w:rsidRDefault="00022F09" w:rsidP="00022F09">
      <w:pPr>
        <w:pStyle w:val="PL"/>
      </w:pPr>
      <w:r>
        <w:t xml:space="preserve">        - 8000ms</w:t>
      </w:r>
    </w:p>
    <w:p w14:paraId="7C6B8B40" w14:textId="77777777" w:rsidR="00022F09" w:rsidRDefault="00022F09" w:rsidP="00022F09">
      <w:pPr>
        <w:pStyle w:val="PL"/>
      </w:pPr>
      <w:r>
        <w:t xml:space="preserve">        - 12000ms</w:t>
      </w:r>
    </w:p>
    <w:p w14:paraId="44CA0777" w14:textId="77777777" w:rsidR="00022F09" w:rsidRDefault="00022F09" w:rsidP="00022F09">
      <w:pPr>
        <w:pStyle w:val="PL"/>
      </w:pPr>
      <w:r>
        <w:t xml:space="preserve">        - 16000ms</w:t>
      </w:r>
    </w:p>
    <w:p w14:paraId="158D4BC1" w14:textId="77777777" w:rsidR="00022F09" w:rsidRDefault="00022F09" w:rsidP="00022F09">
      <w:pPr>
        <w:pStyle w:val="PL"/>
      </w:pPr>
      <w:r>
        <w:t xml:space="preserve">        - 20000ms</w:t>
      </w:r>
    </w:p>
    <w:p w14:paraId="689FF7B0" w14:textId="77777777" w:rsidR="00022F09" w:rsidRDefault="00022F09" w:rsidP="00022F09">
      <w:pPr>
        <w:pStyle w:val="PL"/>
      </w:pPr>
      <w:r>
        <w:t xml:space="preserve">        - 24000ms</w:t>
      </w:r>
    </w:p>
    <w:p w14:paraId="5BEE0D34" w14:textId="77777777" w:rsidR="00022F09" w:rsidRDefault="00022F09" w:rsidP="00022F09">
      <w:pPr>
        <w:pStyle w:val="PL"/>
      </w:pPr>
      <w:r>
        <w:t xml:space="preserve">        - 28000ms</w:t>
      </w:r>
    </w:p>
    <w:p w14:paraId="567D5DCE" w14:textId="77777777" w:rsidR="00022F09" w:rsidRDefault="00022F09" w:rsidP="00022F09">
      <w:pPr>
        <w:pStyle w:val="PL"/>
      </w:pPr>
      <w:r>
        <w:t xml:space="preserve">        - 32000ms</w:t>
      </w:r>
    </w:p>
    <w:p w14:paraId="2284807A" w14:textId="77777777" w:rsidR="00022F09" w:rsidRDefault="00022F09" w:rsidP="00022F09">
      <w:pPr>
        <w:pStyle w:val="PL"/>
      </w:pPr>
      <w:r>
        <w:t xml:space="preserve">        - 64000ms</w:t>
      </w:r>
    </w:p>
    <w:p w14:paraId="50419D97" w14:textId="77777777" w:rsidR="00022F09" w:rsidRDefault="00022F09" w:rsidP="00022F09">
      <w:pPr>
        <w:pStyle w:val="PL"/>
      </w:pPr>
    </w:p>
    <w:p w14:paraId="00477876" w14:textId="77777777" w:rsidR="00022F09" w:rsidRDefault="00022F09" w:rsidP="00022F09">
      <w:pPr>
        <w:pStyle w:val="PL"/>
      </w:pPr>
      <w:r>
        <w:t xml:space="preserve">    measurementQuantity-Type:</w:t>
      </w:r>
    </w:p>
    <w:p w14:paraId="50E4E8BC" w14:textId="77777777" w:rsidR="00022F09" w:rsidRDefault="00022F09" w:rsidP="00022F09">
      <w:pPr>
        <w:pStyle w:val="PL"/>
      </w:pPr>
      <w:r>
        <w:t xml:space="preserve">      description: See details in 3GPP TS 32.422 clause 5.10.15.</w:t>
      </w:r>
    </w:p>
    <w:p w14:paraId="78C15208" w14:textId="77777777" w:rsidR="00022F09" w:rsidRDefault="00022F09" w:rsidP="00022F09">
      <w:pPr>
        <w:pStyle w:val="PL"/>
      </w:pPr>
      <w:r>
        <w:t xml:space="preserve">      type: string</w:t>
      </w:r>
    </w:p>
    <w:p w14:paraId="2B74EE0D" w14:textId="77777777" w:rsidR="00022F09" w:rsidRDefault="00022F09" w:rsidP="00022F09">
      <w:pPr>
        <w:pStyle w:val="PL"/>
      </w:pPr>
      <w:r>
        <w:t xml:space="preserve">      enum:</w:t>
      </w:r>
    </w:p>
    <w:p w14:paraId="3FDD26FD" w14:textId="77777777" w:rsidR="00022F09" w:rsidRDefault="00022F09" w:rsidP="00022F09">
      <w:pPr>
        <w:pStyle w:val="PL"/>
      </w:pPr>
      <w:r>
        <w:t xml:space="preserve">        - CPICH_EcNo</w:t>
      </w:r>
    </w:p>
    <w:p w14:paraId="222D8F94" w14:textId="77777777" w:rsidR="00022F09" w:rsidRDefault="00022F09" w:rsidP="00022F09">
      <w:pPr>
        <w:pStyle w:val="PL"/>
      </w:pPr>
      <w:r>
        <w:t xml:space="preserve">        - CPICH_RSCP</w:t>
      </w:r>
    </w:p>
    <w:p w14:paraId="48E9E82C" w14:textId="77777777" w:rsidR="00022F09" w:rsidRDefault="00022F09" w:rsidP="00022F09">
      <w:pPr>
        <w:pStyle w:val="PL"/>
      </w:pPr>
      <w:r>
        <w:t xml:space="preserve">        - PathLoss</w:t>
      </w:r>
    </w:p>
    <w:p w14:paraId="507CBDCB" w14:textId="77777777" w:rsidR="00022F09" w:rsidRDefault="00022F09" w:rsidP="00022F09">
      <w:pPr>
        <w:pStyle w:val="PL"/>
      </w:pPr>
    </w:p>
    <w:p w14:paraId="5C89FE78" w14:textId="77777777" w:rsidR="00022F09" w:rsidRDefault="00022F09" w:rsidP="00022F09">
      <w:pPr>
        <w:pStyle w:val="PL"/>
      </w:pPr>
      <w:r>
        <w:t xml:space="preserve">    eventThresholdUphUMTS-Type:</w:t>
      </w:r>
    </w:p>
    <w:p w14:paraId="34F426BF" w14:textId="77777777" w:rsidR="00022F09" w:rsidRDefault="00022F09" w:rsidP="00022F09">
      <w:pPr>
        <w:pStyle w:val="PL"/>
      </w:pPr>
      <w:r>
        <w:t xml:space="preserve">      description: See details in 3GPP TS 32.422 clause 5.10.39.</w:t>
      </w:r>
    </w:p>
    <w:p w14:paraId="50187F84" w14:textId="77777777" w:rsidR="00022F09" w:rsidRDefault="00022F09" w:rsidP="00022F09">
      <w:pPr>
        <w:pStyle w:val="PL"/>
      </w:pPr>
      <w:r>
        <w:t xml:space="preserve">      type: integer</w:t>
      </w:r>
    </w:p>
    <w:p w14:paraId="56E0CB62" w14:textId="77777777" w:rsidR="00022F09" w:rsidRDefault="00022F09" w:rsidP="00022F09">
      <w:pPr>
        <w:pStyle w:val="PL"/>
      </w:pPr>
      <w:r>
        <w:t xml:space="preserve">      minimum: 0</w:t>
      </w:r>
    </w:p>
    <w:p w14:paraId="08E7660A" w14:textId="77777777" w:rsidR="00022F09" w:rsidRDefault="00022F09" w:rsidP="00022F09">
      <w:pPr>
        <w:pStyle w:val="PL"/>
      </w:pPr>
      <w:r>
        <w:t xml:space="preserve">      maximum: 31</w:t>
      </w:r>
    </w:p>
    <w:p w14:paraId="304255A4" w14:textId="77777777" w:rsidR="00022F09" w:rsidRDefault="00022F09" w:rsidP="00022F09">
      <w:pPr>
        <w:pStyle w:val="PL"/>
      </w:pPr>
    </w:p>
    <w:p w14:paraId="7BDC3D68" w14:textId="77777777" w:rsidR="00022F09" w:rsidRDefault="00022F09" w:rsidP="00022F09">
      <w:pPr>
        <w:pStyle w:val="PL"/>
      </w:pPr>
      <w:r>
        <w:t xml:space="preserve">    pLMNList-Type:</w:t>
      </w:r>
    </w:p>
    <w:p w14:paraId="4B2CADE6" w14:textId="77777777" w:rsidR="00022F09" w:rsidRDefault="00022F09" w:rsidP="00022F09">
      <w:pPr>
        <w:pStyle w:val="PL"/>
      </w:pPr>
      <w:r>
        <w:t xml:space="preserve">      description: See details in 3GPP TS 32.422 clause 5.10.24.</w:t>
      </w:r>
    </w:p>
    <w:p w14:paraId="0C1838C9" w14:textId="77777777" w:rsidR="00022F09" w:rsidRDefault="00022F09" w:rsidP="00022F09">
      <w:pPr>
        <w:pStyle w:val="PL"/>
      </w:pPr>
      <w:r>
        <w:t xml:space="preserve">      type: array</w:t>
      </w:r>
    </w:p>
    <w:p w14:paraId="18471D89" w14:textId="77777777" w:rsidR="00022F09" w:rsidRDefault="00022F09" w:rsidP="00022F09">
      <w:pPr>
        <w:pStyle w:val="PL"/>
      </w:pPr>
      <w:r>
        <w:t xml:space="preserve">      items:</w:t>
      </w:r>
    </w:p>
    <w:p w14:paraId="7B44D22E" w14:textId="77777777" w:rsidR="00022F09" w:rsidRDefault="00022F09" w:rsidP="00022F09">
      <w:pPr>
        <w:pStyle w:val="PL"/>
      </w:pPr>
      <w:r>
        <w:t xml:space="preserve">        type: object</w:t>
      </w:r>
    </w:p>
    <w:p w14:paraId="1A401E82" w14:textId="77777777" w:rsidR="00022F09" w:rsidRDefault="00022F09" w:rsidP="00022F09">
      <w:pPr>
        <w:pStyle w:val="PL"/>
      </w:pPr>
      <w:r>
        <w:t xml:space="preserve">        properties:</w:t>
      </w:r>
    </w:p>
    <w:p w14:paraId="28DF1501" w14:textId="77777777" w:rsidR="00022F09" w:rsidRDefault="00022F09" w:rsidP="00022F09">
      <w:pPr>
        <w:pStyle w:val="PL"/>
      </w:pPr>
      <w:r>
        <w:t xml:space="preserve">          mcc:</w:t>
      </w:r>
    </w:p>
    <w:p w14:paraId="11358E8C" w14:textId="77777777" w:rsidR="00022F09" w:rsidRDefault="00022F09" w:rsidP="00022F09">
      <w:pPr>
        <w:pStyle w:val="PL"/>
      </w:pPr>
      <w:r>
        <w:t xml:space="preserve">            $ref: 'TS28623_ComDefs.yaml#/components/schemas/Mcc'</w:t>
      </w:r>
    </w:p>
    <w:p w14:paraId="4EAA59C4" w14:textId="77777777" w:rsidR="00022F09" w:rsidRDefault="00022F09" w:rsidP="00022F09">
      <w:pPr>
        <w:pStyle w:val="PL"/>
      </w:pPr>
      <w:r>
        <w:t xml:space="preserve">          mnc:</w:t>
      </w:r>
    </w:p>
    <w:p w14:paraId="784283EC" w14:textId="77777777" w:rsidR="00022F09" w:rsidRDefault="00022F09" w:rsidP="00022F09">
      <w:pPr>
        <w:pStyle w:val="PL"/>
      </w:pPr>
      <w:r>
        <w:t xml:space="preserve">            $ref: 'TS28623_ComDefs.yaml#/components/schemas/Mnc'</w:t>
      </w:r>
    </w:p>
    <w:p w14:paraId="542589E7" w14:textId="77777777" w:rsidR="00022F09" w:rsidRDefault="00022F09" w:rsidP="00022F09">
      <w:pPr>
        <w:pStyle w:val="PL"/>
      </w:pPr>
      <w:r>
        <w:t xml:space="preserve">      maxItems: 16</w:t>
      </w:r>
    </w:p>
    <w:p w14:paraId="3F2850C3" w14:textId="77777777" w:rsidR="00022F09" w:rsidRDefault="00022F09" w:rsidP="00022F09">
      <w:pPr>
        <w:pStyle w:val="PL"/>
      </w:pPr>
    </w:p>
    <w:p w14:paraId="08AF2D9F" w14:textId="77777777" w:rsidR="00022F09" w:rsidRDefault="00022F09" w:rsidP="00022F09">
      <w:pPr>
        <w:pStyle w:val="PL"/>
      </w:pPr>
      <w:r>
        <w:t xml:space="preserve">    positioningMethod-Type:</w:t>
      </w:r>
    </w:p>
    <w:p w14:paraId="4375EC00" w14:textId="77777777" w:rsidR="00022F09" w:rsidRDefault="00022F09" w:rsidP="00022F09">
      <w:pPr>
        <w:pStyle w:val="PL"/>
      </w:pPr>
      <w:r>
        <w:t xml:space="preserve">      description: See details in 3GPP TS 32.422 clause 5.10.19.</w:t>
      </w:r>
    </w:p>
    <w:p w14:paraId="1DEBA188" w14:textId="77777777" w:rsidR="00022F09" w:rsidRDefault="00022F09" w:rsidP="00022F09">
      <w:pPr>
        <w:pStyle w:val="PL"/>
      </w:pPr>
      <w:r>
        <w:t xml:space="preserve">      type: string</w:t>
      </w:r>
    </w:p>
    <w:p w14:paraId="73A0969A" w14:textId="77777777" w:rsidR="00022F09" w:rsidRDefault="00022F09" w:rsidP="00022F09">
      <w:pPr>
        <w:pStyle w:val="PL"/>
      </w:pPr>
      <w:r>
        <w:t xml:space="preserve">      enum:</w:t>
      </w:r>
    </w:p>
    <w:p w14:paraId="72BE74A0" w14:textId="77777777" w:rsidR="00022F09" w:rsidRDefault="00022F09" w:rsidP="00022F09">
      <w:pPr>
        <w:pStyle w:val="PL"/>
      </w:pPr>
      <w:r>
        <w:t xml:space="preserve">        - GNSS</w:t>
      </w:r>
    </w:p>
    <w:p w14:paraId="0F8D0082" w14:textId="77777777" w:rsidR="00022F09" w:rsidRDefault="00022F09" w:rsidP="00022F09">
      <w:pPr>
        <w:pStyle w:val="PL"/>
      </w:pPr>
      <w:r>
        <w:t xml:space="preserve">        - E-CELL_ID</w:t>
      </w:r>
    </w:p>
    <w:p w14:paraId="2F5941BC" w14:textId="77777777" w:rsidR="00022F09" w:rsidRDefault="00022F09" w:rsidP="00022F09">
      <w:pPr>
        <w:pStyle w:val="PL"/>
      </w:pPr>
    </w:p>
    <w:p w14:paraId="0E3BA038" w14:textId="77777777" w:rsidR="00022F09" w:rsidRDefault="00022F09" w:rsidP="00022F09">
      <w:pPr>
        <w:pStyle w:val="PL"/>
      </w:pPr>
      <w:r>
        <w:t xml:space="preserve">    reportAmount-Type:</w:t>
      </w:r>
    </w:p>
    <w:p w14:paraId="207E2C6F" w14:textId="77777777" w:rsidR="00022F09" w:rsidRDefault="00022F09" w:rsidP="00022F09">
      <w:pPr>
        <w:pStyle w:val="PL"/>
      </w:pPr>
      <w:r>
        <w:t xml:space="preserve">      description: See details in 3GPP TS 32.422 clause 5.10.6.</w:t>
      </w:r>
    </w:p>
    <w:p w14:paraId="237B589F" w14:textId="77777777" w:rsidR="00022F09" w:rsidRDefault="00022F09" w:rsidP="00022F09">
      <w:pPr>
        <w:pStyle w:val="PL"/>
      </w:pPr>
      <w:r>
        <w:t xml:space="preserve">      type: string</w:t>
      </w:r>
    </w:p>
    <w:p w14:paraId="4E038B60" w14:textId="77777777" w:rsidR="00022F09" w:rsidRDefault="00022F09" w:rsidP="00022F09">
      <w:pPr>
        <w:pStyle w:val="PL"/>
      </w:pPr>
      <w:r>
        <w:t xml:space="preserve">      enum:</w:t>
      </w:r>
    </w:p>
    <w:p w14:paraId="7906C3E1" w14:textId="77777777" w:rsidR="00022F09" w:rsidRDefault="00022F09" w:rsidP="00022F09">
      <w:pPr>
        <w:pStyle w:val="PL"/>
      </w:pPr>
      <w:r>
        <w:t xml:space="preserve">        - 1</w:t>
      </w:r>
    </w:p>
    <w:p w14:paraId="13957F0F" w14:textId="77777777" w:rsidR="00022F09" w:rsidRDefault="00022F09" w:rsidP="00022F09">
      <w:pPr>
        <w:pStyle w:val="PL"/>
      </w:pPr>
      <w:r>
        <w:t xml:space="preserve">        - 2</w:t>
      </w:r>
    </w:p>
    <w:p w14:paraId="693820B6" w14:textId="77777777" w:rsidR="00022F09" w:rsidRDefault="00022F09" w:rsidP="00022F09">
      <w:pPr>
        <w:pStyle w:val="PL"/>
      </w:pPr>
      <w:r>
        <w:t xml:space="preserve">        - 4</w:t>
      </w:r>
    </w:p>
    <w:p w14:paraId="294BE426" w14:textId="77777777" w:rsidR="00022F09" w:rsidRDefault="00022F09" w:rsidP="00022F09">
      <w:pPr>
        <w:pStyle w:val="PL"/>
      </w:pPr>
      <w:r>
        <w:t xml:space="preserve">        - 8</w:t>
      </w:r>
    </w:p>
    <w:p w14:paraId="5F7C4D36" w14:textId="77777777" w:rsidR="00022F09" w:rsidRDefault="00022F09" w:rsidP="00022F09">
      <w:pPr>
        <w:pStyle w:val="PL"/>
      </w:pPr>
      <w:r>
        <w:t xml:space="preserve">        - 16</w:t>
      </w:r>
    </w:p>
    <w:p w14:paraId="3EAAEE6E" w14:textId="77777777" w:rsidR="00022F09" w:rsidRDefault="00022F09" w:rsidP="00022F09">
      <w:pPr>
        <w:pStyle w:val="PL"/>
      </w:pPr>
      <w:r>
        <w:lastRenderedPageBreak/>
        <w:t xml:space="preserve">        - 32</w:t>
      </w:r>
    </w:p>
    <w:p w14:paraId="3E89B552" w14:textId="77777777" w:rsidR="00022F09" w:rsidRDefault="00022F09" w:rsidP="00022F09">
      <w:pPr>
        <w:pStyle w:val="PL"/>
      </w:pPr>
      <w:r>
        <w:t xml:space="preserve">        - 64</w:t>
      </w:r>
    </w:p>
    <w:p w14:paraId="43FDEFF1" w14:textId="77777777" w:rsidR="00022F09" w:rsidRDefault="00022F09" w:rsidP="00022F09">
      <w:pPr>
        <w:pStyle w:val="PL"/>
      </w:pPr>
      <w:r>
        <w:t xml:space="preserve">        - INFINITY</w:t>
      </w:r>
    </w:p>
    <w:p w14:paraId="7FEAD2A1" w14:textId="77777777" w:rsidR="00022F09" w:rsidRDefault="00022F09" w:rsidP="00022F09">
      <w:pPr>
        <w:pStyle w:val="PL"/>
      </w:pPr>
    </w:p>
    <w:p w14:paraId="6E9F61C6" w14:textId="77777777" w:rsidR="00022F09" w:rsidRDefault="00022F09" w:rsidP="00022F09">
      <w:pPr>
        <w:pStyle w:val="PL"/>
      </w:pPr>
      <w:r>
        <w:t xml:space="preserve">    reportingTrigger-Type:</w:t>
      </w:r>
    </w:p>
    <w:p w14:paraId="7376C95C" w14:textId="77777777" w:rsidR="00022F09" w:rsidRDefault="00022F09" w:rsidP="00022F09">
      <w:pPr>
        <w:pStyle w:val="PL"/>
      </w:pPr>
      <w:r>
        <w:t xml:space="preserve">      description: See details in 3GPP TS 32.422 clause 5.10.4.</w:t>
      </w:r>
    </w:p>
    <w:p w14:paraId="2F17C5EF" w14:textId="77777777" w:rsidR="00022F09" w:rsidRDefault="00022F09" w:rsidP="00022F09">
      <w:pPr>
        <w:pStyle w:val="PL"/>
      </w:pPr>
      <w:r>
        <w:t xml:space="preserve">      type: array</w:t>
      </w:r>
    </w:p>
    <w:p w14:paraId="3E1130E0" w14:textId="77777777" w:rsidR="00022F09" w:rsidRDefault="00022F09" w:rsidP="00022F09">
      <w:pPr>
        <w:pStyle w:val="PL"/>
      </w:pPr>
      <w:r>
        <w:t xml:space="preserve">      items:</w:t>
      </w:r>
    </w:p>
    <w:p w14:paraId="348CCD0E" w14:textId="77777777" w:rsidR="00022F09" w:rsidRDefault="00022F09" w:rsidP="00022F09">
      <w:pPr>
        <w:pStyle w:val="PL"/>
      </w:pPr>
      <w:r>
        <w:t xml:space="preserve">        type: string</w:t>
      </w:r>
    </w:p>
    <w:p w14:paraId="18A35719" w14:textId="77777777" w:rsidR="00022F09" w:rsidRDefault="00022F09" w:rsidP="00022F09">
      <w:pPr>
        <w:pStyle w:val="PL"/>
      </w:pPr>
      <w:r>
        <w:t xml:space="preserve">        enum:</w:t>
      </w:r>
    </w:p>
    <w:p w14:paraId="4D5118B9" w14:textId="77777777" w:rsidR="00022F09" w:rsidRDefault="00022F09" w:rsidP="00022F09">
      <w:pPr>
        <w:pStyle w:val="PL"/>
      </w:pPr>
      <w:r>
        <w:t xml:space="preserve">          - PERIODICAL</w:t>
      </w:r>
    </w:p>
    <w:p w14:paraId="3B2E455A" w14:textId="77777777" w:rsidR="00022F09" w:rsidRDefault="00022F09" w:rsidP="00022F09">
      <w:pPr>
        <w:pStyle w:val="PL"/>
      </w:pPr>
      <w:r>
        <w:t xml:space="preserve">          - A2_FOR_LTE_NR</w:t>
      </w:r>
    </w:p>
    <w:p w14:paraId="792766DB" w14:textId="77777777" w:rsidR="00022F09" w:rsidRDefault="00022F09" w:rsidP="00022F09">
      <w:pPr>
        <w:pStyle w:val="PL"/>
      </w:pPr>
      <w:r>
        <w:t xml:space="preserve">          - 1F_FOR_UMTS</w:t>
      </w:r>
    </w:p>
    <w:p w14:paraId="77A1E59A" w14:textId="77777777" w:rsidR="00022F09" w:rsidRDefault="00022F09" w:rsidP="00022F09">
      <w:pPr>
        <w:pStyle w:val="PL"/>
      </w:pPr>
      <w:r>
        <w:t xml:space="preserve">          - 1I_FOR_UMTS_MCPS_TDD</w:t>
      </w:r>
    </w:p>
    <w:p w14:paraId="18F24380" w14:textId="77777777" w:rsidR="00022F09" w:rsidRDefault="00022F09" w:rsidP="00022F09">
      <w:pPr>
        <w:pStyle w:val="PL"/>
      </w:pPr>
      <w:r>
        <w:t xml:space="preserve">          - A2_TRIGGERED_PERIODIC_FOR_LTE_NR</w:t>
      </w:r>
    </w:p>
    <w:p w14:paraId="21145766" w14:textId="77777777" w:rsidR="00022F09" w:rsidRDefault="00022F09" w:rsidP="00022F09">
      <w:pPr>
        <w:pStyle w:val="PL"/>
      </w:pPr>
      <w:r>
        <w:t xml:space="preserve">          - ALL_CONFIGURED_RRM_FOR_LTE_NR</w:t>
      </w:r>
    </w:p>
    <w:p w14:paraId="2469ABFD" w14:textId="77777777" w:rsidR="00022F09" w:rsidRDefault="00022F09" w:rsidP="00022F09">
      <w:pPr>
        <w:pStyle w:val="PL"/>
      </w:pPr>
      <w:r>
        <w:t xml:space="preserve">          - ALL_CONFIGURED_RRM_FOR_UMTS</w:t>
      </w:r>
    </w:p>
    <w:p w14:paraId="04F7CAC7" w14:textId="77777777" w:rsidR="00022F09" w:rsidRDefault="00022F09" w:rsidP="00022F09">
      <w:pPr>
        <w:pStyle w:val="PL"/>
      </w:pPr>
    </w:p>
    <w:p w14:paraId="312ADACF" w14:textId="77777777" w:rsidR="00022F09" w:rsidRDefault="00022F09" w:rsidP="00022F09">
      <w:pPr>
        <w:pStyle w:val="PL"/>
      </w:pPr>
      <w:r>
        <w:t xml:space="preserve">    reportInterval-Type:</w:t>
      </w:r>
    </w:p>
    <w:p w14:paraId="5418F89C" w14:textId="77777777" w:rsidR="00022F09" w:rsidRDefault="00022F09" w:rsidP="00022F09">
      <w:pPr>
        <w:pStyle w:val="PL"/>
      </w:pPr>
      <w:r>
        <w:t xml:space="preserve">      description: See details in 3GPP TS 32.422 clause 5.10.5.</w:t>
      </w:r>
    </w:p>
    <w:p w14:paraId="5D066877" w14:textId="77777777" w:rsidR="00022F09" w:rsidRDefault="00022F09" w:rsidP="00022F09">
      <w:pPr>
        <w:pStyle w:val="PL"/>
      </w:pPr>
      <w:r>
        <w:t xml:space="preserve">      type: object</w:t>
      </w:r>
    </w:p>
    <w:p w14:paraId="59E2775E" w14:textId="77777777" w:rsidR="00022F09" w:rsidRDefault="00022F09" w:rsidP="00022F09">
      <w:pPr>
        <w:pStyle w:val="PL"/>
      </w:pPr>
      <w:r>
        <w:t xml:space="preserve">      properties:</w:t>
      </w:r>
    </w:p>
    <w:p w14:paraId="600A3EB1" w14:textId="77777777" w:rsidR="00022F09" w:rsidRDefault="00022F09" w:rsidP="00022F09">
      <w:pPr>
        <w:pStyle w:val="PL"/>
      </w:pPr>
      <w:r>
        <w:t xml:space="preserve">        UMTS:</w:t>
      </w:r>
    </w:p>
    <w:p w14:paraId="0413FB93" w14:textId="77777777" w:rsidR="00022F09" w:rsidRDefault="00022F09" w:rsidP="00022F09">
      <w:pPr>
        <w:pStyle w:val="PL"/>
      </w:pPr>
      <w:r>
        <w:t xml:space="preserve">          type: array</w:t>
      </w:r>
    </w:p>
    <w:p w14:paraId="0DA6DFC4" w14:textId="77777777" w:rsidR="00022F09" w:rsidRDefault="00022F09" w:rsidP="00022F09">
      <w:pPr>
        <w:pStyle w:val="PL"/>
      </w:pPr>
      <w:r>
        <w:t xml:space="preserve">          items:</w:t>
      </w:r>
    </w:p>
    <w:p w14:paraId="55E31FDE" w14:textId="77777777" w:rsidR="00022F09" w:rsidRDefault="00022F09" w:rsidP="00022F09">
      <w:pPr>
        <w:pStyle w:val="PL"/>
      </w:pPr>
      <w:r>
        <w:t xml:space="preserve">            type: string</w:t>
      </w:r>
    </w:p>
    <w:p w14:paraId="054A744C" w14:textId="77777777" w:rsidR="00022F09" w:rsidRDefault="00022F09" w:rsidP="00022F09">
      <w:pPr>
        <w:pStyle w:val="PL"/>
      </w:pPr>
      <w:r>
        <w:t xml:space="preserve">            enum:</w:t>
      </w:r>
    </w:p>
    <w:p w14:paraId="145C49A0" w14:textId="77777777" w:rsidR="00022F09" w:rsidRDefault="00022F09" w:rsidP="00022F09">
      <w:pPr>
        <w:pStyle w:val="PL"/>
      </w:pPr>
      <w:r>
        <w:t xml:space="preserve">              - 250ms</w:t>
      </w:r>
    </w:p>
    <w:p w14:paraId="33813393" w14:textId="77777777" w:rsidR="00022F09" w:rsidRDefault="00022F09" w:rsidP="00022F09">
      <w:pPr>
        <w:pStyle w:val="PL"/>
      </w:pPr>
      <w:r>
        <w:t xml:space="preserve">              - 500ms</w:t>
      </w:r>
    </w:p>
    <w:p w14:paraId="7EA46DEF" w14:textId="77777777" w:rsidR="00022F09" w:rsidRDefault="00022F09" w:rsidP="00022F09">
      <w:pPr>
        <w:pStyle w:val="PL"/>
      </w:pPr>
      <w:r>
        <w:t xml:space="preserve">              - 1000ms</w:t>
      </w:r>
    </w:p>
    <w:p w14:paraId="051A5A5F" w14:textId="77777777" w:rsidR="00022F09" w:rsidRDefault="00022F09" w:rsidP="00022F09">
      <w:pPr>
        <w:pStyle w:val="PL"/>
      </w:pPr>
      <w:r>
        <w:t xml:space="preserve">              - 2000ms</w:t>
      </w:r>
    </w:p>
    <w:p w14:paraId="5F099B64" w14:textId="77777777" w:rsidR="00022F09" w:rsidRDefault="00022F09" w:rsidP="00022F09">
      <w:pPr>
        <w:pStyle w:val="PL"/>
      </w:pPr>
      <w:r>
        <w:t xml:space="preserve">              - 3000ms</w:t>
      </w:r>
    </w:p>
    <w:p w14:paraId="0E9B43F7" w14:textId="77777777" w:rsidR="00022F09" w:rsidRDefault="00022F09" w:rsidP="00022F09">
      <w:pPr>
        <w:pStyle w:val="PL"/>
      </w:pPr>
      <w:r>
        <w:t xml:space="preserve">              - 4000ms</w:t>
      </w:r>
    </w:p>
    <w:p w14:paraId="758B1F23" w14:textId="77777777" w:rsidR="00022F09" w:rsidRDefault="00022F09" w:rsidP="00022F09">
      <w:pPr>
        <w:pStyle w:val="PL"/>
      </w:pPr>
      <w:r>
        <w:t xml:space="preserve">              - 6000ms</w:t>
      </w:r>
    </w:p>
    <w:p w14:paraId="75367BB2" w14:textId="77777777" w:rsidR="00022F09" w:rsidRDefault="00022F09" w:rsidP="00022F09">
      <w:pPr>
        <w:pStyle w:val="PL"/>
      </w:pPr>
      <w:r>
        <w:t xml:space="preserve">              - 8000ms</w:t>
      </w:r>
    </w:p>
    <w:p w14:paraId="463450C7" w14:textId="77777777" w:rsidR="00022F09" w:rsidRDefault="00022F09" w:rsidP="00022F09">
      <w:pPr>
        <w:pStyle w:val="PL"/>
      </w:pPr>
      <w:r>
        <w:t xml:space="preserve">              - 12000ms</w:t>
      </w:r>
    </w:p>
    <w:p w14:paraId="600BB889" w14:textId="77777777" w:rsidR="00022F09" w:rsidRDefault="00022F09" w:rsidP="00022F09">
      <w:pPr>
        <w:pStyle w:val="PL"/>
      </w:pPr>
      <w:r>
        <w:t xml:space="preserve">              - 16000ms</w:t>
      </w:r>
    </w:p>
    <w:p w14:paraId="3CB33C3B" w14:textId="77777777" w:rsidR="00022F09" w:rsidRDefault="00022F09" w:rsidP="00022F09">
      <w:pPr>
        <w:pStyle w:val="PL"/>
      </w:pPr>
      <w:r>
        <w:t xml:space="preserve">              - 20000ms</w:t>
      </w:r>
    </w:p>
    <w:p w14:paraId="431A82D1" w14:textId="77777777" w:rsidR="00022F09" w:rsidRDefault="00022F09" w:rsidP="00022F09">
      <w:pPr>
        <w:pStyle w:val="PL"/>
      </w:pPr>
      <w:r>
        <w:t xml:space="preserve">              - 24000ms</w:t>
      </w:r>
    </w:p>
    <w:p w14:paraId="6B196E87" w14:textId="77777777" w:rsidR="00022F09" w:rsidRDefault="00022F09" w:rsidP="00022F09">
      <w:pPr>
        <w:pStyle w:val="PL"/>
      </w:pPr>
      <w:r>
        <w:t xml:space="preserve">              - 28000ms</w:t>
      </w:r>
    </w:p>
    <w:p w14:paraId="49B232BE" w14:textId="77777777" w:rsidR="00022F09" w:rsidRDefault="00022F09" w:rsidP="00022F09">
      <w:pPr>
        <w:pStyle w:val="PL"/>
      </w:pPr>
      <w:r>
        <w:t xml:space="preserve">              - 32000ms</w:t>
      </w:r>
    </w:p>
    <w:p w14:paraId="54518D0C" w14:textId="77777777" w:rsidR="00022F09" w:rsidRDefault="00022F09" w:rsidP="00022F09">
      <w:pPr>
        <w:pStyle w:val="PL"/>
      </w:pPr>
      <w:r>
        <w:t xml:space="preserve">              - 64000ms</w:t>
      </w:r>
    </w:p>
    <w:p w14:paraId="579CE006" w14:textId="77777777" w:rsidR="00022F09" w:rsidRDefault="00022F09" w:rsidP="00022F09">
      <w:pPr>
        <w:pStyle w:val="PL"/>
      </w:pPr>
      <w:r>
        <w:t xml:space="preserve">        LTE:</w:t>
      </w:r>
    </w:p>
    <w:p w14:paraId="384B17C7" w14:textId="77777777" w:rsidR="00022F09" w:rsidRDefault="00022F09" w:rsidP="00022F09">
      <w:pPr>
        <w:pStyle w:val="PL"/>
      </w:pPr>
      <w:r>
        <w:t xml:space="preserve">          type: array</w:t>
      </w:r>
    </w:p>
    <w:p w14:paraId="33DBFFB7" w14:textId="77777777" w:rsidR="00022F09" w:rsidRDefault="00022F09" w:rsidP="00022F09">
      <w:pPr>
        <w:pStyle w:val="PL"/>
      </w:pPr>
      <w:r>
        <w:t xml:space="preserve">          items:</w:t>
      </w:r>
    </w:p>
    <w:p w14:paraId="19EDE1D4" w14:textId="77777777" w:rsidR="00022F09" w:rsidRDefault="00022F09" w:rsidP="00022F09">
      <w:pPr>
        <w:pStyle w:val="PL"/>
      </w:pPr>
      <w:r>
        <w:t xml:space="preserve">            type: string</w:t>
      </w:r>
    </w:p>
    <w:p w14:paraId="55FD4D64" w14:textId="77777777" w:rsidR="00022F09" w:rsidRDefault="00022F09" w:rsidP="00022F09">
      <w:pPr>
        <w:pStyle w:val="PL"/>
      </w:pPr>
      <w:r>
        <w:t xml:space="preserve">            enum:</w:t>
      </w:r>
    </w:p>
    <w:p w14:paraId="718EEB30" w14:textId="77777777" w:rsidR="00022F09" w:rsidRDefault="00022F09" w:rsidP="00022F09">
      <w:pPr>
        <w:pStyle w:val="PL"/>
      </w:pPr>
      <w:r>
        <w:t xml:space="preserve">              - 120ms</w:t>
      </w:r>
    </w:p>
    <w:p w14:paraId="12E185EE" w14:textId="77777777" w:rsidR="00022F09" w:rsidRDefault="00022F09" w:rsidP="00022F09">
      <w:pPr>
        <w:pStyle w:val="PL"/>
      </w:pPr>
      <w:r>
        <w:t xml:space="preserve">              - 240ms</w:t>
      </w:r>
    </w:p>
    <w:p w14:paraId="70DBA7BE" w14:textId="77777777" w:rsidR="00022F09" w:rsidRDefault="00022F09" w:rsidP="00022F09">
      <w:pPr>
        <w:pStyle w:val="PL"/>
      </w:pPr>
      <w:r>
        <w:t xml:space="preserve">              - 480ms</w:t>
      </w:r>
    </w:p>
    <w:p w14:paraId="35BF0B47" w14:textId="77777777" w:rsidR="00022F09" w:rsidRDefault="00022F09" w:rsidP="00022F09">
      <w:pPr>
        <w:pStyle w:val="PL"/>
      </w:pPr>
      <w:r>
        <w:t xml:space="preserve">              - 640ms</w:t>
      </w:r>
    </w:p>
    <w:p w14:paraId="7D2061F4" w14:textId="77777777" w:rsidR="00022F09" w:rsidRDefault="00022F09" w:rsidP="00022F09">
      <w:pPr>
        <w:pStyle w:val="PL"/>
      </w:pPr>
      <w:r>
        <w:t xml:space="preserve">              - 1024ms</w:t>
      </w:r>
    </w:p>
    <w:p w14:paraId="5E5AD290" w14:textId="77777777" w:rsidR="00022F09" w:rsidRDefault="00022F09" w:rsidP="00022F09">
      <w:pPr>
        <w:pStyle w:val="PL"/>
      </w:pPr>
      <w:r>
        <w:t xml:space="preserve">              - 2048ms</w:t>
      </w:r>
    </w:p>
    <w:p w14:paraId="5D4CC124" w14:textId="77777777" w:rsidR="00022F09" w:rsidRDefault="00022F09" w:rsidP="00022F09">
      <w:pPr>
        <w:pStyle w:val="PL"/>
      </w:pPr>
      <w:r>
        <w:t xml:space="preserve">              - 5120ms</w:t>
      </w:r>
    </w:p>
    <w:p w14:paraId="649A7252" w14:textId="77777777" w:rsidR="00022F09" w:rsidRDefault="00022F09" w:rsidP="00022F09">
      <w:pPr>
        <w:pStyle w:val="PL"/>
      </w:pPr>
      <w:r>
        <w:t xml:space="preserve">              - 10240ms</w:t>
      </w:r>
    </w:p>
    <w:p w14:paraId="14209161" w14:textId="77777777" w:rsidR="00022F09" w:rsidRDefault="00022F09" w:rsidP="00022F09">
      <w:pPr>
        <w:pStyle w:val="PL"/>
      </w:pPr>
      <w:r>
        <w:t xml:space="preserve">              - 60000ms</w:t>
      </w:r>
    </w:p>
    <w:p w14:paraId="4075E4B2" w14:textId="77777777" w:rsidR="00022F09" w:rsidRDefault="00022F09" w:rsidP="00022F09">
      <w:pPr>
        <w:pStyle w:val="PL"/>
      </w:pPr>
      <w:r>
        <w:t xml:space="preserve">              - 360000ms</w:t>
      </w:r>
    </w:p>
    <w:p w14:paraId="05D34BD2" w14:textId="77777777" w:rsidR="00022F09" w:rsidRDefault="00022F09" w:rsidP="00022F09">
      <w:pPr>
        <w:pStyle w:val="PL"/>
      </w:pPr>
      <w:r>
        <w:t xml:space="preserve">              - 720000ms</w:t>
      </w:r>
    </w:p>
    <w:p w14:paraId="161071E3" w14:textId="77777777" w:rsidR="00022F09" w:rsidRDefault="00022F09" w:rsidP="00022F09">
      <w:pPr>
        <w:pStyle w:val="PL"/>
      </w:pPr>
      <w:r>
        <w:t xml:space="preserve">              - 1800000ms</w:t>
      </w:r>
    </w:p>
    <w:p w14:paraId="0FEDC698" w14:textId="77777777" w:rsidR="00022F09" w:rsidRDefault="00022F09" w:rsidP="00022F09">
      <w:pPr>
        <w:pStyle w:val="PL"/>
      </w:pPr>
      <w:r>
        <w:t xml:space="preserve">              - 3600000ms</w:t>
      </w:r>
    </w:p>
    <w:p w14:paraId="2FE86061" w14:textId="77777777" w:rsidR="00022F09" w:rsidRDefault="00022F09" w:rsidP="00022F09">
      <w:pPr>
        <w:pStyle w:val="PL"/>
      </w:pPr>
      <w:r>
        <w:t xml:space="preserve">        NR:</w:t>
      </w:r>
    </w:p>
    <w:p w14:paraId="00C634B2" w14:textId="77777777" w:rsidR="00022F09" w:rsidRDefault="00022F09" w:rsidP="00022F09">
      <w:pPr>
        <w:pStyle w:val="PL"/>
      </w:pPr>
      <w:r>
        <w:t xml:space="preserve">          type: array</w:t>
      </w:r>
    </w:p>
    <w:p w14:paraId="4EE040C4" w14:textId="77777777" w:rsidR="00022F09" w:rsidRDefault="00022F09" w:rsidP="00022F09">
      <w:pPr>
        <w:pStyle w:val="PL"/>
      </w:pPr>
      <w:r>
        <w:t xml:space="preserve">          items:</w:t>
      </w:r>
    </w:p>
    <w:p w14:paraId="0C219093" w14:textId="77777777" w:rsidR="00022F09" w:rsidRDefault="00022F09" w:rsidP="00022F09">
      <w:pPr>
        <w:pStyle w:val="PL"/>
      </w:pPr>
      <w:r>
        <w:t xml:space="preserve">            type: string</w:t>
      </w:r>
    </w:p>
    <w:p w14:paraId="7EB40F85" w14:textId="77777777" w:rsidR="00022F09" w:rsidRDefault="00022F09" w:rsidP="00022F09">
      <w:pPr>
        <w:pStyle w:val="PL"/>
      </w:pPr>
      <w:r>
        <w:t xml:space="preserve">            enum:</w:t>
      </w:r>
    </w:p>
    <w:p w14:paraId="5CC46364" w14:textId="77777777" w:rsidR="00022F09" w:rsidRDefault="00022F09" w:rsidP="00022F09">
      <w:pPr>
        <w:pStyle w:val="PL"/>
      </w:pPr>
      <w:r>
        <w:t xml:space="preserve">              - 120ms</w:t>
      </w:r>
    </w:p>
    <w:p w14:paraId="7525D9C1" w14:textId="77777777" w:rsidR="00022F09" w:rsidRDefault="00022F09" w:rsidP="00022F09">
      <w:pPr>
        <w:pStyle w:val="PL"/>
      </w:pPr>
      <w:r>
        <w:t xml:space="preserve">              - 240ms</w:t>
      </w:r>
    </w:p>
    <w:p w14:paraId="481FA691" w14:textId="77777777" w:rsidR="00022F09" w:rsidRDefault="00022F09" w:rsidP="00022F09">
      <w:pPr>
        <w:pStyle w:val="PL"/>
      </w:pPr>
      <w:r>
        <w:t xml:space="preserve">              - 480ms</w:t>
      </w:r>
    </w:p>
    <w:p w14:paraId="0145E06C" w14:textId="77777777" w:rsidR="00022F09" w:rsidRDefault="00022F09" w:rsidP="00022F09">
      <w:pPr>
        <w:pStyle w:val="PL"/>
      </w:pPr>
      <w:r>
        <w:t xml:space="preserve">              - 640ms</w:t>
      </w:r>
    </w:p>
    <w:p w14:paraId="70BF373E" w14:textId="77777777" w:rsidR="00022F09" w:rsidRDefault="00022F09" w:rsidP="00022F09">
      <w:pPr>
        <w:pStyle w:val="PL"/>
      </w:pPr>
      <w:r>
        <w:t xml:space="preserve">              - 1024ms</w:t>
      </w:r>
    </w:p>
    <w:p w14:paraId="72B74593" w14:textId="77777777" w:rsidR="00022F09" w:rsidRDefault="00022F09" w:rsidP="00022F09">
      <w:pPr>
        <w:pStyle w:val="PL"/>
      </w:pPr>
      <w:r>
        <w:t xml:space="preserve">              - 2048ms</w:t>
      </w:r>
    </w:p>
    <w:p w14:paraId="7BF50E1D" w14:textId="77777777" w:rsidR="00022F09" w:rsidRDefault="00022F09" w:rsidP="00022F09">
      <w:pPr>
        <w:pStyle w:val="PL"/>
      </w:pPr>
      <w:r>
        <w:t xml:space="preserve">              - 5120ms</w:t>
      </w:r>
    </w:p>
    <w:p w14:paraId="032B562A" w14:textId="77777777" w:rsidR="00022F09" w:rsidRDefault="00022F09" w:rsidP="00022F09">
      <w:pPr>
        <w:pStyle w:val="PL"/>
      </w:pPr>
      <w:r>
        <w:t xml:space="preserve">              - 10240ms</w:t>
      </w:r>
    </w:p>
    <w:p w14:paraId="309544D4" w14:textId="77777777" w:rsidR="00022F09" w:rsidRDefault="00022F09" w:rsidP="00022F09">
      <w:pPr>
        <w:pStyle w:val="PL"/>
      </w:pPr>
      <w:r>
        <w:t xml:space="preserve">              - 20480ms</w:t>
      </w:r>
    </w:p>
    <w:p w14:paraId="697E3C00" w14:textId="77777777" w:rsidR="00022F09" w:rsidRDefault="00022F09" w:rsidP="00022F09">
      <w:pPr>
        <w:pStyle w:val="PL"/>
      </w:pPr>
      <w:r>
        <w:t xml:space="preserve">              - 40960ms</w:t>
      </w:r>
    </w:p>
    <w:p w14:paraId="2AD0CBAE" w14:textId="77777777" w:rsidR="00022F09" w:rsidRDefault="00022F09" w:rsidP="00022F09">
      <w:pPr>
        <w:pStyle w:val="PL"/>
      </w:pPr>
      <w:r>
        <w:t xml:space="preserve">              - 60000ms</w:t>
      </w:r>
    </w:p>
    <w:p w14:paraId="27229978" w14:textId="77777777" w:rsidR="00022F09" w:rsidRDefault="00022F09" w:rsidP="00022F09">
      <w:pPr>
        <w:pStyle w:val="PL"/>
      </w:pPr>
      <w:r>
        <w:t xml:space="preserve">              - 360000ms</w:t>
      </w:r>
    </w:p>
    <w:p w14:paraId="75666077" w14:textId="77777777" w:rsidR="00022F09" w:rsidRDefault="00022F09" w:rsidP="00022F09">
      <w:pPr>
        <w:pStyle w:val="PL"/>
      </w:pPr>
      <w:r>
        <w:t xml:space="preserve">              - 720000ms</w:t>
      </w:r>
    </w:p>
    <w:p w14:paraId="738FA732" w14:textId="77777777" w:rsidR="00022F09" w:rsidRDefault="00022F09" w:rsidP="00022F09">
      <w:pPr>
        <w:pStyle w:val="PL"/>
      </w:pPr>
      <w:r>
        <w:lastRenderedPageBreak/>
        <w:t xml:space="preserve">              - 1800000ms</w:t>
      </w:r>
    </w:p>
    <w:p w14:paraId="690E0DA4" w14:textId="77777777" w:rsidR="00022F09" w:rsidRDefault="00022F09" w:rsidP="00022F09">
      <w:pPr>
        <w:pStyle w:val="PL"/>
      </w:pPr>
    </w:p>
    <w:p w14:paraId="5B2E3CBF" w14:textId="77777777" w:rsidR="00022F09" w:rsidRDefault="00022F09" w:rsidP="00022F09">
      <w:pPr>
        <w:pStyle w:val="PL"/>
      </w:pPr>
      <w:r>
        <w:t xml:space="preserve">    reportType-Type:</w:t>
      </w:r>
    </w:p>
    <w:p w14:paraId="17DD4202" w14:textId="77777777" w:rsidR="00022F09" w:rsidRDefault="00022F09" w:rsidP="00022F09">
      <w:pPr>
        <w:pStyle w:val="PL"/>
      </w:pPr>
      <w:r>
        <w:t xml:space="preserve">      description: Report type for logged NR MDT. See details in 3GPP TS 32.422 clause 5.10.27.</w:t>
      </w:r>
    </w:p>
    <w:p w14:paraId="1E39F94E" w14:textId="77777777" w:rsidR="00022F09" w:rsidRDefault="00022F09" w:rsidP="00022F09">
      <w:pPr>
        <w:pStyle w:val="PL"/>
      </w:pPr>
      <w:r>
        <w:t xml:space="preserve">      type: string</w:t>
      </w:r>
    </w:p>
    <w:p w14:paraId="311DF01E" w14:textId="77777777" w:rsidR="00022F09" w:rsidRDefault="00022F09" w:rsidP="00022F09">
      <w:pPr>
        <w:pStyle w:val="PL"/>
      </w:pPr>
      <w:r>
        <w:t xml:space="preserve">      enum:</w:t>
      </w:r>
    </w:p>
    <w:p w14:paraId="64916D03" w14:textId="77777777" w:rsidR="00022F09" w:rsidRDefault="00022F09" w:rsidP="00022F09">
      <w:pPr>
        <w:pStyle w:val="PL"/>
      </w:pPr>
      <w:r>
        <w:t xml:space="preserve">        - PERIODICAL</w:t>
      </w:r>
    </w:p>
    <w:p w14:paraId="3A0FFC2F" w14:textId="77777777" w:rsidR="00022F09" w:rsidRDefault="00022F09" w:rsidP="00022F09">
      <w:pPr>
        <w:pStyle w:val="PL"/>
      </w:pPr>
      <w:r>
        <w:t xml:space="preserve">        - EVENT_TRIGGERED</w:t>
      </w:r>
    </w:p>
    <w:p w14:paraId="124A66BA" w14:textId="77777777" w:rsidR="00022F09" w:rsidRDefault="00022F09" w:rsidP="00022F09">
      <w:pPr>
        <w:pStyle w:val="PL"/>
      </w:pPr>
    </w:p>
    <w:p w14:paraId="4B53A445" w14:textId="77777777" w:rsidR="00022F09" w:rsidRDefault="00022F09" w:rsidP="00022F09">
      <w:pPr>
        <w:pStyle w:val="PL"/>
      </w:pPr>
      <w:r>
        <w:t xml:space="preserve">    sensorInformation-Type:</w:t>
      </w:r>
    </w:p>
    <w:p w14:paraId="62D1B578" w14:textId="77777777" w:rsidR="00022F09" w:rsidRDefault="00022F09" w:rsidP="00022F09">
      <w:pPr>
        <w:pStyle w:val="PL"/>
      </w:pPr>
      <w:r>
        <w:t xml:space="preserve">      description: See details in 3GPP TS 32.422 clause 5.10.29.</w:t>
      </w:r>
    </w:p>
    <w:p w14:paraId="222BA499" w14:textId="77777777" w:rsidR="00022F09" w:rsidRDefault="00022F09" w:rsidP="00022F09">
      <w:pPr>
        <w:pStyle w:val="PL"/>
      </w:pPr>
      <w:r>
        <w:t xml:space="preserve">      type: array</w:t>
      </w:r>
    </w:p>
    <w:p w14:paraId="7F56398D" w14:textId="77777777" w:rsidR="00022F09" w:rsidRDefault="00022F09" w:rsidP="00022F09">
      <w:pPr>
        <w:pStyle w:val="PL"/>
      </w:pPr>
      <w:r>
        <w:t xml:space="preserve">      items:</w:t>
      </w:r>
    </w:p>
    <w:p w14:paraId="29EACA5D" w14:textId="77777777" w:rsidR="00022F09" w:rsidRDefault="00022F09" w:rsidP="00022F09">
      <w:pPr>
        <w:pStyle w:val="PL"/>
      </w:pPr>
      <w:r>
        <w:t xml:space="preserve">        type: string</w:t>
      </w:r>
    </w:p>
    <w:p w14:paraId="2F621A3E" w14:textId="77777777" w:rsidR="00022F09" w:rsidRDefault="00022F09" w:rsidP="00022F09">
      <w:pPr>
        <w:pStyle w:val="PL"/>
      </w:pPr>
      <w:r>
        <w:t xml:space="preserve">        enum:</w:t>
      </w:r>
    </w:p>
    <w:p w14:paraId="619588CC" w14:textId="77777777" w:rsidR="00022F09" w:rsidRDefault="00022F09" w:rsidP="00022F09">
      <w:pPr>
        <w:pStyle w:val="PL"/>
      </w:pPr>
      <w:r>
        <w:t xml:space="preserve">          - BAROMETRIC_PRESSURE</w:t>
      </w:r>
    </w:p>
    <w:p w14:paraId="40ADF6DE" w14:textId="77777777" w:rsidR="00022F09" w:rsidRDefault="00022F09" w:rsidP="00022F09">
      <w:pPr>
        <w:pStyle w:val="PL"/>
      </w:pPr>
      <w:r>
        <w:t xml:space="preserve">          - UE_SPEED</w:t>
      </w:r>
    </w:p>
    <w:p w14:paraId="6CE466AE" w14:textId="77777777" w:rsidR="00022F09" w:rsidRDefault="00022F09" w:rsidP="00022F09">
      <w:pPr>
        <w:pStyle w:val="PL"/>
      </w:pPr>
      <w:r>
        <w:t xml:space="preserve">          - UE_ORIENTATION</w:t>
      </w:r>
    </w:p>
    <w:p w14:paraId="11441EB8" w14:textId="77777777" w:rsidR="00022F09" w:rsidRDefault="00022F09" w:rsidP="00022F09">
      <w:pPr>
        <w:pStyle w:val="PL"/>
      </w:pPr>
    </w:p>
    <w:p w14:paraId="7D5B35E8" w14:textId="77777777" w:rsidR="00022F09" w:rsidRDefault="00022F09" w:rsidP="00022F09">
      <w:pPr>
        <w:pStyle w:val="PL"/>
      </w:pPr>
      <w:r>
        <w:t xml:space="preserve">    traceCollectionEntityId-Type:</w:t>
      </w:r>
    </w:p>
    <w:p w14:paraId="2F3006E9" w14:textId="77777777" w:rsidR="00022F09" w:rsidRDefault="00022F09" w:rsidP="00022F09">
      <w:pPr>
        <w:pStyle w:val="PL"/>
      </w:pPr>
      <w:r>
        <w:t xml:space="preserve">      description: See details in 3GPP TS 32.422 clause 5.10.11. Only TCE Id value may be sent over the air to the UE being configured for Logged MDT.</w:t>
      </w:r>
    </w:p>
    <w:p w14:paraId="6085D569" w14:textId="77777777" w:rsidR="00022F09" w:rsidRDefault="00022F09" w:rsidP="00022F09">
      <w:pPr>
        <w:pStyle w:val="PL"/>
      </w:pPr>
      <w:r>
        <w:t xml:space="preserve">      type: integer</w:t>
      </w:r>
    </w:p>
    <w:p w14:paraId="095902E7" w14:textId="77777777" w:rsidR="00022F09" w:rsidRDefault="00022F09" w:rsidP="00022F09">
      <w:pPr>
        <w:pStyle w:val="PL"/>
      </w:pPr>
    </w:p>
    <w:p w14:paraId="36D0FEA8" w14:textId="77777777" w:rsidR="00022F09" w:rsidRDefault="00022F09" w:rsidP="00022F09">
      <w:pPr>
        <w:pStyle w:val="PL"/>
      </w:pPr>
      <w:r>
        <w:t xml:space="preserve">    excessPacketDelayThreshold-Type:</w:t>
      </w:r>
    </w:p>
    <w:p w14:paraId="0AC6495A" w14:textId="77777777" w:rsidR="00022F09" w:rsidRDefault="00022F09" w:rsidP="00022F09">
      <w:pPr>
        <w:pStyle w:val="PL"/>
      </w:pPr>
      <w:r>
        <w:t xml:space="preserve">      description: Excess Packet Delay Threshold for NR MDT. See details in 3GPP TS 32.422 clause 4.1.1 and 4.1.2.</w:t>
      </w:r>
    </w:p>
    <w:p w14:paraId="73F8BEC2" w14:textId="77777777" w:rsidR="00022F09" w:rsidRDefault="00022F09" w:rsidP="00022F09">
      <w:pPr>
        <w:pStyle w:val="PL"/>
      </w:pPr>
      <w:r>
        <w:t xml:space="preserve">      type: object</w:t>
      </w:r>
    </w:p>
    <w:p w14:paraId="28BB1A1B" w14:textId="77777777" w:rsidR="00022F09" w:rsidRDefault="00022F09" w:rsidP="00022F09">
      <w:pPr>
        <w:pStyle w:val="PL"/>
      </w:pPr>
      <w:r>
        <w:t xml:space="preserve">      properties:</w:t>
      </w:r>
    </w:p>
    <w:p w14:paraId="2CE53A94" w14:textId="77777777" w:rsidR="00022F09" w:rsidRDefault="00022F09" w:rsidP="00022F09">
      <w:pPr>
        <w:pStyle w:val="PL"/>
      </w:pPr>
      <w:r>
        <w:t xml:space="preserve">        fiveQIValue:</w:t>
      </w:r>
    </w:p>
    <w:p w14:paraId="7104FF27" w14:textId="77777777" w:rsidR="00022F09" w:rsidRDefault="00022F09" w:rsidP="00022F09">
      <w:pPr>
        <w:pStyle w:val="PL"/>
      </w:pPr>
      <w:r>
        <w:t xml:space="preserve">          type: integer</w:t>
      </w:r>
    </w:p>
    <w:p w14:paraId="67BD6EA1" w14:textId="77777777" w:rsidR="00022F09" w:rsidRDefault="00022F09" w:rsidP="00022F09">
      <w:pPr>
        <w:pStyle w:val="PL"/>
      </w:pPr>
      <w:r>
        <w:t xml:space="preserve">        excessPacketDelayThresholdValue:</w:t>
      </w:r>
    </w:p>
    <w:p w14:paraId="694A133E" w14:textId="77777777" w:rsidR="00022F09" w:rsidRDefault="00022F09" w:rsidP="00022F09">
      <w:pPr>
        <w:pStyle w:val="PL"/>
      </w:pPr>
      <w:r>
        <w:t xml:space="preserve">          type: string</w:t>
      </w:r>
    </w:p>
    <w:p w14:paraId="59D11BEC" w14:textId="77777777" w:rsidR="00022F09" w:rsidRDefault="00022F09" w:rsidP="00022F09">
      <w:pPr>
        <w:pStyle w:val="PL"/>
      </w:pPr>
      <w:r>
        <w:t xml:space="preserve">          enum:</w:t>
      </w:r>
    </w:p>
    <w:p w14:paraId="462903E0" w14:textId="77777777" w:rsidR="00022F09" w:rsidRDefault="00022F09" w:rsidP="00022F09">
      <w:pPr>
        <w:pStyle w:val="PL"/>
      </w:pPr>
      <w:r>
        <w:t xml:space="preserve">            - 0.25MS</w:t>
      </w:r>
    </w:p>
    <w:p w14:paraId="2E868BBB" w14:textId="77777777" w:rsidR="00022F09" w:rsidRDefault="00022F09" w:rsidP="00022F09">
      <w:pPr>
        <w:pStyle w:val="PL"/>
      </w:pPr>
      <w:r>
        <w:t xml:space="preserve">            - 0.5MS</w:t>
      </w:r>
    </w:p>
    <w:p w14:paraId="7AAB593A" w14:textId="77777777" w:rsidR="00022F09" w:rsidRDefault="00022F09" w:rsidP="00022F09">
      <w:pPr>
        <w:pStyle w:val="PL"/>
      </w:pPr>
      <w:r>
        <w:t xml:space="preserve">            - 1MS</w:t>
      </w:r>
    </w:p>
    <w:p w14:paraId="1A8AED2D" w14:textId="77777777" w:rsidR="00022F09" w:rsidRDefault="00022F09" w:rsidP="00022F09">
      <w:pPr>
        <w:pStyle w:val="PL"/>
      </w:pPr>
      <w:r>
        <w:t xml:space="preserve">            - 2MS</w:t>
      </w:r>
    </w:p>
    <w:p w14:paraId="5EB9886D" w14:textId="77777777" w:rsidR="00022F09" w:rsidRDefault="00022F09" w:rsidP="00022F09">
      <w:pPr>
        <w:pStyle w:val="PL"/>
      </w:pPr>
      <w:r>
        <w:t xml:space="preserve">            - 4MS</w:t>
      </w:r>
    </w:p>
    <w:p w14:paraId="0EB39677" w14:textId="77777777" w:rsidR="00022F09" w:rsidRDefault="00022F09" w:rsidP="00022F09">
      <w:pPr>
        <w:pStyle w:val="PL"/>
      </w:pPr>
      <w:r>
        <w:t xml:space="preserve">            - 5MS</w:t>
      </w:r>
    </w:p>
    <w:p w14:paraId="1AA0170B" w14:textId="77777777" w:rsidR="00022F09" w:rsidRDefault="00022F09" w:rsidP="00022F09">
      <w:pPr>
        <w:pStyle w:val="PL"/>
      </w:pPr>
      <w:r>
        <w:t xml:space="preserve">            - 10MS</w:t>
      </w:r>
    </w:p>
    <w:p w14:paraId="0AA0C33C" w14:textId="77777777" w:rsidR="00022F09" w:rsidRDefault="00022F09" w:rsidP="00022F09">
      <w:pPr>
        <w:pStyle w:val="PL"/>
      </w:pPr>
      <w:r>
        <w:t xml:space="preserve">            - 20MS</w:t>
      </w:r>
    </w:p>
    <w:p w14:paraId="546E9E27" w14:textId="77777777" w:rsidR="00022F09" w:rsidRDefault="00022F09" w:rsidP="00022F09">
      <w:pPr>
        <w:pStyle w:val="PL"/>
      </w:pPr>
      <w:r>
        <w:t xml:space="preserve">            - 30MS</w:t>
      </w:r>
    </w:p>
    <w:p w14:paraId="32B61157" w14:textId="77777777" w:rsidR="00022F09" w:rsidRDefault="00022F09" w:rsidP="00022F09">
      <w:pPr>
        <w:pStyle w:val="PL"/>
      </w:pPr>
      <w:r>
        <w:t xml:space="preserve">            - 40MS</w:t>
      </w:r>
    </w:p>
    <w:p w14:paraId="0DC401E9" w14:textId="77777777" w:rsidR="00022F09" w:rsidRDefault="00022F09" w:rsidP="00022F09">
      <w:pPr>
        <w:pStyle w:val="PL"/>
      </w:pPr>
      <w:r>
        <w:t xml:space="preserve">            - 50MS</w:t>
      </w:r>
    </w:p>
    <w:p w14:paraId="338A102D" w14:textId="77777777" w:rsidR="00022F09" w:rsidRDefault="00022F09" w:rsidP="00022F09">
      <w:pPr>
        <w:pStyle w:val="PL"/>
      </w:pPr>
      <w:r>
        <w:t xml:space="preserve">            - 60MS</w:t>
      </w:r>
    </w:p>
    <w:p w14:paraId="529B6198" w14:textId="77777777" w:rsidR="00022F09" w:rsidRDefault="00022F09" w:rsidP="00022F09">
      <w:pPr>
        <w:pStyle w:val="PL"/>
      </w:pPr>
      <w:r>
        <w:t xml:space="preserve">            - 70MS</w:t>
      </w:r>
    </w:p>
    <w:p w14:paraId="2DFBD67E" w14:textId="77777777" w:rsidR="00022F09" w:rsidRDefault="00022F09" w:rsidP="00022F09">
      <w:pPr>
        <w:pStyle w:val="PL"/>
      </w:pPr>
      <w:r>
        <w:t xml:space="preserve">            - 80MS</w:t>
      </w:r>
    </w:p>
    <w:p w14:paraId="3160642F" w14:textId="77777777" w:rsidR="00022F09" w:rsidRDefault="00022F09" w:rsidP="00022F09">
      <w:pPr>
        <w:pStyle w:val="PL"/>
      </w:pPr>
      <w:r>
        <w:t xml:space="preserve">            - 90MS</w:t>
      </w:r>
    </w:p>
    <w:p w14:paraId="59F032B1" w14:textId="77777777" w:rsidR="00022F09" w:rsidRDefault="00022F09" w:rsidP="00022F09">
      <w:pPr>
        <w:pStyle w:val="PL"/>
      </w:pPr>
      <w:r>
        <w:t xml:space="preserve">            - 100MS</w:t>
      </w:r>
    </w:p>
    <w:p w14:paraId="6ED5A569" w14:textId="77777777" w:rsidR="00022F09" w:rsidRDefault="00022F09" w:rsidP="00022F09">
      <w:pPr>
        <w:pStyle w:val="PL"/>
      </w:pPr>
      <w:r>
        <w:t xml:space="preserve">            - 150MS</w:t>
      </w:r>
    </w:p>
    <w:p w14:paraId="1537A9AE" w14:textId="77777777" w:rsidR="00022F09" w:rsidRDefault="00022F09" w:rsidP="00022F09">
      <w:pPr>
        <w:pStyle w:val="PL"/>
      </w:pPr>
      <w:r>
        <w:t xml:space="preserve">            - 300MS</w:t>
      </w:r>
    </w:p>
    <w:p w14:paraId="1375277E" w14:textId="77777777" w:rsidR="00022F09" w:rsidRDefault="00022F09" w:rsidP="00022F09">
      <w:pPr>
        <w:pStyle w:val="PL"/>
      </w:pPr>
      <w:r>
        <w:t xml:space="preserve">            - 500MS</w:t>
      </w:r>
    </w:p>
    <w:p w14:paraId="1078D7DB" w14:textId="77777777" w:rsidR="00022F09" w:rsidRDefault="00022F09" w:rsidP="00022F09">
      <w:pPr>
        <w:pStyle w:val="PL"/>
      </w:pPr>
    </w:p>
    <w:p w14:paraId="06FDA030" w14:textId="77777777" w:rsidR="00022F09" w:rsidRDefault="00022F09" w:rsidP="00022F09">
      <w:pPr>
        <w:pStyle w:val="PL"/>
      </w:pPr>
      <w:r>
        <w:t xml:space="preserve">    excessPacketDelayThresholds-Type:</w:t>
      </w:r>
    </w:p>
    <w:p w14:paraId="4AF70AAF" w14:textId="77777777" w:rsidR="00022F09" w:rsidRDefault="00022F09" w:rsidP="00022F09">
      <w:pPr>
        <w:pStyle w:val="PL"/>
      </w:pPr>
      <w:r>
        <w:t xml:space="preserve">      description: Array of type excessPacketDelayThreshold-Type.</w:t>
      </w:r>
    </w:p>
    <w:p w14:paraId="0261ACBA" w14:textId="77777777" w:rsidR="00022F09" w:rsidRDefault="00022F09" w:rsidP="00022F09">
      <w:pPr>
        <w:pStyle w:val="PL"/>
      </w:pPr>
      <w:r>
        <w:t xml:space="preserve">      type: array</w:t>
      </w:r>
    </w:p>
    <w:p w14:paraId="782C042E" w14:textId="77777777" w:rsidR="00022F09" w:rsidRDefault="00022F09" w:rsidP="00022F09">
      <w:pPr>
        <w:pStyle w:val="PL"/>
      </w:pPr>
      <w:r>
        <w:t xml:space="preserve">      items:</w:t>
      </w:r>
    </w:p>
    <w:p w14:paraId="4BA943C9" w14:textId="77777777" w:rsidR="00022F09" w:rsidRDefault="00022F09" w:rsidP="00022F09">
      <w:pPr>
        <w:pStyle w:val="PL"/>
      </w:pPr>
      <w:r>
        <w:t xml:space="preserve">        $ref: '#/components/schemas/excessPacketDelayThreshold-Type'</w:t>
      </w:r>
    </w:p>
    <w:p w14:paraId="379A5627" w14:textId="77777777" w:rsidR="00022F09" w:rsidRDefault="00022F09" w:rsidP="00022F09">
      <w:pPr>
        <w:pStyle w:val="PL"/>
      </w:pPr>
      <w:r>
        <w:t xml:space="preserve">      minItems: 0</w:t>
      </w:r>
    </w:p>
    <w:p w14:paraId="36E7F1BB" w14:textId="77777777" w:rsidR="00022F09" w:rsidRDefault="00022F09" w:rsidP="00022F09">
      <w:pPr>
        <w:pStyle w:val="PL"/>
      </w:pPr>
      <w:r>
        <w:t xml:space="preserve">      maxItems: 255</w:t>
      </w:r>
    </w:p>
    <w:p w14:paraId="7B316B6C" w14:textId="77777777" w:rsidR="00022F09" w:rsidRDefault="00022F09" w:rsidP="00022F09">
      <w:pPr>
        <w:pStyle w:val="PL"/>
      </w:pPr>
    </w:p>
    <w:p w14:paraId="31F2FBEE" w14:textId="77777777" w:rsidR="00022F09" w:rsidRDefault="00022F09" w:rsidP="00022F09">
      <w:pPr>
        <w:pStyle w:val="PL"/>
      </w:pPr>
      <w:r>
        <w:t>#-------- end of Definition of types used in Trace control NRM fragment ----------</w:t>
      </w:r>
    </w:p>
    <w:p w14:paraId="51B7B04D" w14:textId="77777777" w:rsidR="00022F09" w:rsidRDefault="00022F09" w:rsidP="00022F09">
      <w:pPr>
        <w:pStyle w:val="PL"/>
      </w:pPr>
    </w:p>
    <w:p w14:paraId="0EF367D2" w14:textId="77777777" w:rsidR="00022F09" w:rsidRDefault="00022F09" w:rsidP="00022F09">
      <w:pPr>
        <w:pStyle w:val="PL"/>
      </w:pPr>
    </w:p>
    <w:p w14:paraId="2AE2A1B5" w14:textId="77777777" w:rsidR="00022F09" w:rsidRDefault="00022F09" w:rsidP="00022F09">
      <w:pPr>
        <w:pStyle w:val="PL"/>
      </w:pPr>
      <w:r>
        <w:t>#-------- Definition of abstract IOC Top -----------------------------------------</w:t>
      </w:r>
    </w:p>
    <w:p w14:paraId="53625BFE" w14:textId="77777777" w:rsidR="00022F09" w:rsidRDefault="00022F09" w:rsidP="00022F09">
      <w:pPr>
        <w:pStyle w:val="PL"/>
      </w:pPr>
    </w:p>
    <w:p w14:paraId="7F7004CC" w14:textId="77777777" w:rsidR="00022F09" w:rsidRDefault="00022F09" w:rsidP="00022F09">
      <w:pPr>
        <w:pStyle w:val="PL"/>
      </w:pPr>
      <w:r>
        <w:t xml:space="preserve">    Top-Attr:</w:t>
      </w:r>
    </w:p>
    <w:p w14:paraId="07750B09" w14:textId="77777777" w:rsidR="00022F09" w:rsidRDefault="00022F09" w:rsidP="00022F09">
      <w:pPr>
        <w:pStyle w:val="PL"/>
      </w:pPr>
      <w:r>
        <w:t xml:space="preserve">      #  This definition will be deprecated, when all occurances of Top-Attr</w:t>
      </w:r>
    </w:p>
    <w:p w14:paraId="303514BD" w14:textId="77777777" w:rsidR="00022F09" w:rsidRDefault="00022F09" w:rsidP="00022F09">
      <w:pPr>
        <w:pStyle w:val="PL"/>
      </w:pPr>
      <w:r>
        <w:t xml:space="preserve">      #  are replaced by Top.</w:t>
      </w:r>
    </w:p>
    <w:p w14:paraId="7F696089" w14:textId="77777777" w:rsidR="00022F09" w:rsidRDefault="00022F09" w:rsidP="00022F09">
      <w:pPr>
        <w:pStyle w:val="PL"/>
      </w:pPr>
      <w:r>
        <w:t xml:space="preserve">      type: object</w:t>
      </w:r>
    </w:p>
    <w:p w14:paraId="08A96BB9" w14:textId="77777777" w:rsidR="00022F09" w:rsidRDefault="00022F09" w:rsidP="00022F09">
      <w:pPr>
        <w:pStyle w:val="PL"/>
      </w:pPr>
      <w:r>
        <w:t xml:space="preserve">      properties:</w:t>
      </w:r>
    </w:p>
    <w:p w14:paraId="669646BC" w14:textId="77777777" w:rsidR="00022F09" w:rsidRDefault="00022F09" w:rsidP="00022F09">
      <w:pPr>
        <w:pStyle w:val="PL"/>
      </w:pPr>
      <w:r>
        <w:t xml:space="preserve">        id:</w:t>
      </w:r>
    </w:p>
    <w:p w14:paraId="2E2492C8" w14:textId="77777777" w:rsidR="00022F09" w:rsidRDefault="00022F09" w:rsidP="00022F09">
      <w:pPr>
        <w:pStyle w:val="PL"/>
      </w:pPr>
      <w:r>
        <w:t xml:space="preserve">          type: string</w:t>
      </w:r>
    </w:p>
    <w:p w14:paraId="4C1FDF7E" w14:textId="77777777" w:rsidR="00022F09" w:rsidRDefault="00022F09" w:rsidP="00022F09">
      <w:pPr>
        <w:pStyle w:val="PL"/>
      </w:pPr>
      <w:r>
        <w:t xml:space="preserve">          nullable: true</w:t>
      </w:r>
    </w:p>
    <w:p w14:paraId="7DCDC0A2" w14:textId="77777777" w:rsidR="00022F09" w:rsidRDefault="00022F09" w:rsidP="00022F09">
      <w:pPr>
        <w:pStyle w:val="PL"/>
      </w:pPr>
      <w:r>
        <w:t xml:space="preserve">        objectClass:</w:t>
      </w:r>
    </w:p>
    <w:p w14:paraId="5963FB37" w14:textId="77777777" w:rsidR="00022F09" w:rsidRDefault="00022F09" w:rsidP="00022F09">
      <w:pPr>
        <w:pStyle w:val="PL"/>
      </w:pPr>
      <w:r>
        <w:t xml:space="preserve">          type: string</w:t>
      </w:r>
    </w:p>
    <w:p w14:paraId="6BA94A44" w14:textId="77777777" w:rsidR="00022F09" w:rsidRDefault="00022F09" w:rsidP="00022F09">
      <w:pPr>
        <w:pStyle w:val="PL"/>
      </w:pPr>
      <w:r>
        <w:t xml:space="preserve">        objectInstance:</w:t>
      </w:r>
    </w:p>
    <w:p w14:paraId="5892F203" w14:textId="77777777" w:rsidR="00022F09" w:rsidRDefault="00022F09" w:rsidP="00022F09">
      <w:pPr>
        <w:pStyle w:val="PL"/>
      </w:pPr>
      <w:r>
        <w:lastRenderedPageBreak/>
        <w:t xml:space="preserve">          $ref: 'TS28623_ComDefs.yaml#/components/schemas/Dn'</w:t>
      </w:r>
    </w:p>
    <w:p w14:paraId="185B38BB" w14:textId="77777777" w:rsidR="00022F09" w:rsidRDefault="00022F09" w:rsidP="00022F09">
      <w:pPr>
        <w:pStyle w:val="PL"/>
      </w:pPr>
      <w:r>
        <w:t xml:space="preserve">        VsDataContainer:</w:t>
      </w:r>
    </w:p>
    <w:p w14:paraId="7E9C1707" w14:textId="77777777" w:rsidR="00022F09" w:rsidRDefault="00022F09" w:rsidP="00022F09">
      <w:pPr>
        <w:pStyle w:val="PL"/>
      </w:pPr>
      <w:r>
        <w:t xml:space="preserve">          $ref: '#/components/schemas/VsDataContainer-Multiple'</w:t>
      </w:r>
    </w:p>
    <w:p w14:paraId="452C511E" w14:textId="77777777" w:rsidR="00022F09" w:rsidRDefault="00022F09" w:rsidP="00022F09">
      <w:pPr>
        <w:pStyle w:val="PL"/>
      </w:pPr>
      <w:r>
        <w:t xml:space="preserve">      required:</w:t>
      </w:r>
    </w:p>
    <w:p w14:paraId="5030C330" w14:textId="77777777" w:rsidR="00022F09" w:rsidRDefault="00022F09" w:rsidP="00022F09">
      <w:pPr>
        <w:pStyle w:val="PL"/>
      </w:pPr>
      <w:r>
        <w:t xml:space="preserve">        - id</w:t>
      </w:r>
    </w:p>
    <w:p w14:paraId="79BCF9BA" w14:textId="77777777" w:rsidR="00022F09" w:rsidRDefault="00022F09" w:rsidP="00022F09">
      <w:pPr>
        <w:pStyle w:val="PL"/>
      </w:pPr>
      <w:r>
        <w:t xml:space="preserve">    Top:</w:t>
      </w:r>
    </w:p>
    <w:p w14:paraId="61C546FC" w14:textId="77777777" w:rsidR="00022F09" w:rsidRDefault="00022F09" w:rsidP="00022F09">
      <w:pPr>
        <w:pStyle w:val="PL"/>
      </w:pPr>
      <w:r>
        <w:t xml:space="preserve">      type: object</w:t>
      </w:r>
    </w:p>
    <w:p w14:paraId="68411978" w14:textId="77777777" w:rsidR="00022F09" w:rsidRDefault="00022F09" w:rsidP="00022F09">
      <w:pPr>
        <w:pStyle w:val="PL"/>
      </w:pPr>
      <w:r>
        <w:t xml:space="preserve">      properties:</w:t>
      </w:r>
    </w:p>
    <w:p w14:paraId="247B0E53" w14:textId="77777777" w:rsidR="00022F09" w:rsidRDefault="00022F09" w:rsidP="00022F09">
      <w:pPr>
        <w:pStyle w:val="PL"/>
      </w:pPr>
      <w:r>
        <w:t xml:space="preserve">        id:</w:t>
      </w:r>
    </w:p>
    <w:p w14:paraId="1FE1580D" w14:textId="77777777" w:rsidR="00022F09" w:rsidRDefault="00022F09" w:rsidP="00022F09">
      <w:pPr>
        <w:pStyle w:val="PL"/>
      </w:pPr>
      <w:r>
        <w:t xml:space="preserve">          type: string</w:t>
      </w:r>
    </w:p>
    <w:p w14:paraId="22FBB2A8" w14:textId="77777777" w:rsidR="00022F09" w:rsidRDefault="00022F09" w:rsidP="00022F09">
      <w:pPr>
        <w:pStyle w:val="PL"/>
      </w:pPr>
      <w:r>
        <w:t xml:space="preserve">          nullable: true</w:t>
      </w:r>
    </w:p>
    <w:p w14:paraId="2D0198E5" w14:textId="77777777" w:rsidR="00022F09" w:rsidRDefault="00022F09" w:rsidP="00022F09">
      <w:pPr>
        <w:pStyle w:val="PL"/>
      </w:pPr>
      <w:r>
        <w:t xml:space="preserve">        objectClass:</w:t>
      </w:r>
    </w:p>
    <w:p w14:paraId="31535612" w14:textId="77777777" w:rsidR="00022F09" w:rsidRDefault="00022F09" w:rsidP="00022F09">
      <w:pPr>
        <w:pStyle w:val="PL"/>
      </w:pPr>
      <w:r>
        <w:t xml:space="preserve">          type: string</w:t>
      </w:r>
    </w:p>
    <w:p w14:paraId="6519B1F3" w14:textId="77777777" w:rsidR="00022F09" w:rsidRDefault="00022F09" w:rsidP="00022F09">
      <w:pPr>
        <w:pStyle w:val="PL"/>
      </w:pPr>
      <w:r>
        <w:t xml:space="preserve">        objectInstance:</w:t>
      </w:r>
    </w:p>
    <w:p w14:paraId="25CCA713" w14:textId="77777777" w:rsidR="00022F09" w:rsidRDefault="00022F09" w:rsidP="00022F09">
      <w:pPr>
        <w:pStyle w:val="PL"/>
      </w:pPr>
      <w:r>
        <w:t xml:space="preserve">          $ref: 'TS28623_ComDefs.yaml#/components/schemas/Dn'</w:t>
      </w:r>
    </w:p>
    <w:p w14:paraId="373237AE" w14:textId="77777777" w:rsidR="00022F09" w:rsidRDefault="00022F09" w:rsidP="00022F09">
      <w:pPr>
        <w:pStyle w:val="PL"/>
      </w:pPr>
      <w:r>
        <w:t xml:space="preserve">        VsDataContainer:</w:t>
      </w:r>
    </w:p>
    <w:p w14:paraId="1C8ED565" w14:textId="77777777" w:rsidR="00022F09" w:rsidRDefault="00022F09" w:rsidP="00022F09">
      <w:pPr>
        <w:pStyle w:val="PL"/>
      </w:pPr>
      <w:r>
        <w:t xml:space="preserve">          $ref: '#/components/schemas/VsDataContainer-Multiple'</w:t>
      </w:r>
    </w:p>
    <w:p w14:paraId="2E9D4C99" w14:textId="77777777" w:rsidR="00022F09" w:rsidRDefault="00022F09" w:rsidP="00022F09">
      <w:pPr>
        <w:pStyle w:val="PL"/>
      </w:pPr>
      <w:r>
        <w:t xml:space="preserve">      required:</w:t>
      </w:r>
    </w:p>
    <w:p w14:paraId="6390594E" w14:textId="77777777" w:rsidR="00022F09" w:rsidRDefault="00022F09" w:rsidP="00022F09">
      <w:pPr>
        <w:pStyle w:val="PL"/>
      </w:pPr>
      <w:r>
        <w:t xml:space="preserve">        - id</w:t>
      </w:r>
    </w:p>
    <w:p w14:paraId="33BEE95E" w14:textId="77777777" w:rsidR="00022F09" w:rsidRDefault="00022F09" w:rsidP="00022F09">
      <w:pPr>
        <w:pStyle w:val="PL"/>
      </w:pPr>
    </w:p>
    <w:p w14:paraId="3E0B816E" w14:textId="77777777" w:rsidR="00022F09" w:rsidRDefault="00022F09" w:rsidP="00022F09">
      <w:pPr>
        <w:pStyle w:val="PL"/>
      </w:pPr>
      <w:r>
        <w:t>#-------- Definition of IOCs with new name-containments defined in other TS ------</w:t>
      </w:r>
    </w:p>
    <w:p w14:paraId="5A714156" w14:textId="77777777" w:rsidR="00022F09" w:rsidRDefault="00022F09" w:rsidP="00022F09">
      <w:pPr>
        <w:pStyle w:val="PL"/>
      </w:pPr>
    </w:p>
    <w:p w14:paraId="45E45B0E" w14:textId="77777777" w:rsidR="00022F09" w:rsidRDefault="00022F09" w:rsidP="00022F09">
      <w:pPr>
        <w:pStyle w:val="PL"/>
      </w:pPr>
      <w:r>
        <w:t xml:space="preserve">    SubNetwork-Attr:</w:t>
      </w:r>
    </w:p>
    <w:p w14:paraId="6486079E" w14:textId="77777777" w:rsidR="00022F09" w:rsidRDefault="00022F09" w:rsidP="00022F09">
      <w:pPr>
        <w:pStyle w:val="PL"/>
      </w:pPr>
      <w:r>
        <w:t xml:space="preserve">      type: object</w:t>
      </w:r>
    </w:p>
    <w:p w14:paraId="04DF28F2" w14:textId="77777777" w:rsidR="00022F09" w:rsidRDefault="00022F09" w:rsidP="00022F09">
      <w:pPr>
        <w:pStyle w:val="PL"/>
      </w:pPr>
      <w:r>
        <w:t xml:space="preserve">      properties:</w:t>
      </w:r>
    </w:p>
    <w:p w14:paraId="003278A7" w14:textId="77777777" w:rsidR="00022F09" w:rsidRDefault="00022F09" w:rsidP="00022F09">
      <w:pPr>
        <w:pStyle w:val="PL"/>
      </w:pPr>
      <w:r>
        <w:t xml:space="preserve">        dnPrefix:</w:t>
      </w:r>
    </w:p>
    <w:p w14:paraId="2B4B3CA4" w14:textId="77777777" w:rsidR="00022F09" w:rsidRDefault="00022F09" w:rsidP="00022F09">
      <w:pPr>
        <w:pStyle w:val="PL"/>
      </w:pPr>
      <w:r>
        <w:t xml:space="preserve">          type: string</w:t>
      </w:r>
    </w:p>
    <w:p w14:paraId="00622C3C" w14:textId="77777777" w:rsidR="00022F09" w:rsidRDefault="00022F09" w:rsidP="00022F09">
      <w:pPr>
        <w:pStyle w:val="PL"/>
      </w:pPr>
      <w:r>
        <w:t xml:space="preserve">        userLabel:</w:t>
      </w:r>
    </w:p>
    <w:p w14:paraId="5147B4B1" w14:textId="77777777" w:rsidR="00022F09" w:rsidRDefault="00022F09" w:rsidP="00022F09">
      <w:pPr>
        <w:pStyle w:val="PL"/>
      </w:pPr>
      <w:r>
        <w:t xml:space="preserve">          type: string</w:t>
      </w:r>
    </w:p>
    <w:p w14:paraId="46EBBB4D" w14:textId="77777777" w:rsidR="00022F09" w:rsidRDefault="00022F09" w:rsidP="00022F09">
      <w:pPr>
        <w:pStyle w:val="PL"/>
      </w:pPr>
      <w:r>
        <w:t xml:space="preserve">        userDefinedNetworkType:</w:t>
      </w:r>
    </w:p>
    <w:p w14:paraId="5C7D4865" w14:textId="77777777" w:rsidR="00022F09" w:rsidRDefault="00022F09" w:rsidP="00022F09">
      <w:pPr>
        <w:pStyle w:val="PL"/>
      </w:pPr>
      <w:r>
        <w:t xml:space="preserve">          type: string</w:t>
      </w:r>
    </w:p>
    <w:p w14:paraId="4D4F3936" w14:textId="77777777" w:rsidR="00022F09" w:rsidRDefault="00022F09" w:rsidP="00022F09">
      <w:pPr>
        <w:pStyle w:val="PL"/>
      </w:pPr>
      <w:r>
        <w:t xml:space="preserve">        setOfMcc:</w:t>
      </w:r>
    </w:p>
    <w:p w14:paraId="7352A362" w14:textId="77777777" w:rsidR="00022F09" w:rsidRDefault="00022F09" w:rsidP="00022F09">
      <w:pPr>
        <w:pStyle w:val="PL"/>
      </w:pPr>
      <w:r>
        <w:t xml:space="preserve">          type: array</w:t>
      </w:r>
    </w:p>
    <w:p w14:paraId="4452CD7A" w14:textId="77777777" w:rsidR="00022F09" w:rsidRDefault="00022F09" w:rsidP="00022F09">
      <w:pPr>
        <w:pStyle w:val="PL"/>
      </w:pPr>
      <w:r>
        <w:t xml:space="preserve">          items:</w:t>
      </w:r>
    </w:p>
    <w:p w14:paraId="37A1AA4C" w14:textId="77777777" w:rsidR="00022F09" w:rsidRDefault="00022F09" w:rsidP="00022F09">
      <w:pPr>
        <w:pStyle w:val="PL"/>
      </w:pPr>
      <w:r>
        <w:t xml:space="preserve">            $ref: 'TS28623_ComDefs.yaml#/components/schemas/Mcc'</w:t>
      </w:r>
    </w:p>
    <w:p w14:paraId="500EEB71" w14:textId="77777777" w:rsidR="00022F09" w:rsidRDefault="00022F09" w:rsidP="00022F09">
      <w:pPr>
        <w:pStyle w:val="PL"/>
      </w:pPr>
      <w:r>
        <w:t xml:space="preserve">        priorityLabel:</w:t>
      </w:r>
    </w:p>
    <w:p w14:paraId="676B32FA" w14:textId="77777777" w:rsidR="00022F09" w:rsidRDefault="00022F09" w:rsidP="00022F09">
      <w:pPr>
        <w:pStyle w:val="PL"/>
      </w:pPr>
      <w:r>
        <w:t xml:space="preserve">          type: integer</w:t>
      </w:r>
    </w:p>
    <w:p w14:paraId="168F945D" w14:textId="77777777" w:rsidR="00022F09" w:rsidRDefault="00022F09" w:rsidP="00022F09">
      <w:pPr>
        <w:pStyle w:val="PL"/>
      </w:pPr>
      <w:r>
        <w:t xml:space="preserve">        supportedPerfMetricGroups:</w:t>
      </w:r>
    </w:p>
    <w:p w14:paraId="1D3B6AB6" w14:textId="77777777" w:rsidR="00022F09" w:rsidRDefault="00022F09" w:rsidP="00022F09">
      <w:pPr>
        <w:pStyle w:val="PL"/>
      </w:pPr>
      <w:r>
        <w:t xml:space="preserve">          type: array</w:t>
      </w:r>
    </w:p>
    <w:p w14:paraId="0B798111" w14:textId="77777777" w:rsidR="00022F09" w:rsidRDefault="00022F09" w:rsidP="00022F09">
      <w:pPr>
        <w:pStyle w:val="PL"/>
      </w:pPr>
      <w:r>
        <w:t xml:space="preserve">          items:</w:t>
      </w:r>
    </w:p>
    <w:p w14:paraId="4F591E73" w14:textId="77777777" w:rsidR="00022F09" w:rsidRDefault="00022F09" w:rsidP="00022F09">
      <w:pPr>
        <w:pStyle w:val="PL"/>
      </w:pPr>
      <w:r>
        <w:t xml:space="preserve">            $ref: '#/components/schemas/SupportedPerfMetricGroup'</w:t>
      </w:r>
    </w:p>
    <w:p w14:paraId="28F2013D" w14:textId="77777777" w:rsidR="00022F09" w:rsidRDefault="00022F09" w:rsidP="00022F09">
      <w:pPr>
        <w:pStyle w:val="PL"/>
      </w:pPr>
      <w:r>
        <w:t xml:space="preserve">        supportedTraceMetrics:</w:t>
      </w:r>
    </w:p>
    <w:p w14:paraId="6726445E" w14:textId="77777777" w:rsidR="00022F09" w:rsidRDefault="00022F09" w:rsidP="00022F09">
      <w:pPr>
        <w:pStyle w:val="PL"/>
      </w:pPr>
      <w:r>
        <w:t xml:space="preserve">          type: array</w:t>
      </w:r>
    </w:p>
    <w:p w14:paraId="4219C7BA" w14:textId="77777777" w:rsidR="00022F09" w:rsidRDefault="00022F09" w:rsidP="00022F09">
      <w:pPr>
        <w:pStyle w:val="PL"/>
      </w:pPr>
      <w:r>
        <w:t xml:space="preserve">          items:</w:t>
      </w:r>
    </w:p>
    <w:p w14:paraId="721014E4" w14:textId="77777777" w:rsidR="00022F09" w:rsidRDefault="00022F09" w:rsidP="00022F09">
      <w:pPr>
        <w:pStyle w:val="PL"/>
      </w:pPr>
      <w:r>
        <w:t xml:space="preserve">            type: string</w:t>
      </w:r>
    </w:p>
    <w:p w14:paraId="6DFE655D" w14:textId="77777777" w:rsidR="00022F09" w:rsidRDefault="00022F09" w:rsidP="00022F09">
      <w:pPr>
        <w:pStyle w:val="PL"/>
      </w:pPr>
      <w:r>
        <w:t xml:space="preserve">    ManagedElement-Attr:</w:t>
      </w:r>
    </w:p>
    <w:p w14:paraId="53838869" w14:textId="77777777" w:rsidR="00022F09" w:rsidRDefault="00022F09" w:rsidP="00022F09">
      <w:pPr>
        <w:pStyle w:val="PL"/>
      </w:pPr>
      <w:r>
        <w:t xml:space="preserve">      type: object</w:t>
      </w:r>
    </w:p>
    <w:p w14:paraId="78150613" w14:textId="77777777" w:rsidR="00022F09" w:rsidRDefault="00022F09" w:rsidP="00022F09">
      <w:pPr>
        <w:pStyle w:val="PL"/>
      </w:pPr>
      <w:r>
        <w:t xml:space="preserve">      properties:</w:t>
      </w:r>
    </w:p>
    <w:p w14:paraId="5996F040" w14:textId="77777777" w:rsidR="00022F09" w:rsidRDefault="00022F09" w:rsidP="00022F09">
      <w:pPr>
        <w:pStyle w:val="PL"/>
      </w:pPr>
      <w:r>
        <w:t xml:space="preserve">        dnPrefix:</w:t>
      </w:r>
    </w:p>
    <w:p w14:paraId="0E8BB014" w14:textId="77777777" w:rsidR="00022F09" w:rsidRDefault="00022F09" w:rsidP="00022F09">
      <w:pPr>
        <w:pStyle w:val="PL"/>
      </w:pPr>
      <w:r>
        <w:t xml:space="preserve">          type: string</w:t>
      </w:r>
    </w:p>
    <w:p w14:paraId="1FEEA72A" w14:textId="77777777" w:rsidR="00022F09" w:rsidRDefault="00022F09" w:rsidP="00022F09">
      <w:pPr>
        <w:pStyle w:val="PL"/>
      </w:pPr>
      <w:r>
        <w:t xml:space="preserve">        managedElementTypeList:</w:t>
      </w:r>
    </w:p>
    <w:p w14:paraId="218FBD11" w14:textId="77777777" w:rsidR="00022F09" w:rsidRDefault="00022F09" w:rsidP="00022F09">
      <w:pPr>
        <w:pStyle w:val="PL"/>
      </w:pPr>
      <w:r>
        <w:t xml:space="preserve">          type: array</w:t>
      </w:r>
    </w:p>
    <w:p w14:paraId="2255019B" w14:textId="77777777" w:rsidR="00022F09" w:rsidRDefault="00022F09" w:rsidP="00022F09">
      <w:pPr>
        <w:pStyle w:val="PL"/>
      </w:pPr>
      <w:r>
        <w:t xml:space="preserve">          items:</w:t>
      </w:r>
    </w:p>
    <w:p w14:paraId="322B5547" w14:textId="77777777" w:rsidR="00022F09" w:rsidRDefault="00022F09" w:rsidP="00022F09">
      <w:pPr>
        <w:pStyle w:val="PL"/>
      </w:pPr>
      <w:r>
        <w:t xml:space="preserve">            type: string</w:t>
      </w:r>
    </w:p>
    <w:p w14:paraId="43734096" w14:textId="77777777" w:rsidR="00022F09" w:rsidRDefault="00022F09" w:rsidP="00022F09">
      <w:pPr>
        <w:pStyle w:val="PL"/>
      </w:pPr>
      <w:r>
        <w:t xml:space="preserve">        userLabel:</w:t>
      </w:r>
    </w:p>
    <w:p w14:paraId="37819262" w14:textId="77777777" w:rsidR="00022F09" w:rsidRDefault="00022F09" w:rsidP="00022F09">
      <w:pPr>
        <w:pStyle w:val="PL"/>
      </w:pPr>
      <w:r>
        <w:t xml:space="preserve">          type: string</w:t>
      </w:r>
    </w:p>
    <w:p w14:paraId="00D995EB" w14:textId="77777777" w:rsidR="00022F09" w:rsidRDefault="00022F09" w:rsidP="00022F09">
      <w:pPr>
        <w:pStyle w:val="PL"/>
      </w:pPr>
      <w:r>
        <w:t xml:space="preserve">        locationName:</w:t>
      </w:r>
    </w:p>
    <w:p w14:paraId="36590375" w14:textId="77777777" w:rsidR="00022F09" w:rsidRDefault="00022F09" w:rsidP="00022F09">
      <w:pPr>
        <w:pStyle w:val="PL"/>
      </w:pPr>
      <w:r>
        <w:t xml:space="preserve">          type: string</w:t>
      </w:r>
    </w:p>
    <w:p w14:paraId="0FE663FE" w14:textId="77777777" w:rsidR="00022F09" w:rsidRDefault="00022F09" w:rsidP="00022F09">
      <w:pPr>
        <w:pStyle w:val="PL"/>
      </w:pPr>
      <w:r>
        <w:t xml:space="preserve">        managedBy:</w:t>
      </w:r>
    </w:p>
    <w:p w14:paraId="1496C6F7" w14:textId="77777777" w:rsidR="00022F09" w:rsidRDefault="00022F09" w:rsidP="00022F09">
      <w:pPr>
        <w:pStyle w:val="PL"/>
      </w:pPr>
      <w:r>
        <w:t xml:space="preserve">          $ref: 'TS28623_ComDefs.yaml#/components/schemas/DnList'</w:t>
      </w:r>
    </w:p>
    <w:p w14:paraId="775BB457" w14:textId="77777777" w:rsidR="00022F09" w:rsidRDefault="00022F09" w:rsidP="00022F09">
      <w:pPr>
        <w:pStyle w:val="PL"/>
      </w:pPr>
      <w:r>
        <w:t xml:space="preserve">        vendorName:</w:t>
      </w:r>
    </w:p>
    <w:p w14:paraId="142259CE" w14:textId="77777777" w:rsidR="00022F09" w:rsidRDefault="00022F09" w:rsidP="00022F09">
      <w:pPr>
        <w:pStyle w:val="PL"/>
      </w:pPr>
      <w:r>
        <w:t xml:space="preserve">          type: string</w:t>
      </w:r>
    </w:p>
    <w:p w14:paraId="04DBF268" w14:textId="77777777" w:rsidR="00022F09" w:rsidRDefault="00022F09" w:rsidP="00022F09">
      <w:pPr>
        <w:pStyle w:val="PL"/>
      </w:pPr>
      <w:r>
        <w:t xml:space="preserve">        userDefinedState:</w:t>
      </w:r>
    </w:p>
    <w:p w14:paraId="04EF2699" w14:textId="77777777" w:rsidR="00022F09" w:rsidRDefault="00022F09" w:rsidP="00022F09">
      <w:pPr>
        <w:pStyle w:val="PL"/>
      </w:pPr>
      <w:r>
        <w:t xml:space="preserve">          type: string</w:t>
      </w:r>
    </w:p>
    <w:p w14:paraId="65A87281" w14:textId="77777777" w:rsidR="00022F09" w:rsidRDefault="00022F09" w:rsidP="00022F09">
      <w:pPr>
        <w:pStyle w:val="PL"/>
      </w:pPr>
      <w:r>
        <w:t xml:space="preserve">        swVersion:</w:t>
      </w:r>
    </w:p>
    <w:p w14:paraId="0A3D9E2D" w14:textId="77777777" w:rsidR="00022F09" w:rsidRDefault="00022F09" w:rsidP="00022F09">
      <w:pPr>
        <w:pStyle w:val="PL"/>
      </w:pPr>
      <w:r>
        <w:t xml:space="preserve">          type: string</w:t>
      </w:r>
    </w:p>
    <w:p w14:paraId="78E9D99E" w14:textId="77777777" w:rsidR="00022F09" w:rsidRDefault="00022F09" w:rsidP="00022F09">
      <w:pPr>
        <w:pStyle w:val="PL"/>
      </w:pPr>
      <w:r>
        <w:t xml:space="preserve">        priorityLabel:</w:t>
      </w:r>
    </w:p>
    <w:p w14:paraId="3E4E8839" w14:textId="77777777" w:rsidR="00022F09" w:rsidRDefault="00022F09" w:rsidP="00022F09">
      <w:pPr>
        <w:pStyle w:val="PL"/>
      </w:pPr>
      <w:r>
        <w:t xml:space="preserve">          type: integer</w:t>
      </w:r>
    </w:p>
    <w:p w14:paraId="65CCB611" w14:textId="77777777" w:rsidR="00022F09" w:rsidRDefault="00022F09" w:rsidP="00022F09">
      <w:pPr>
        <w:pStyle w:val="PL"/>
      </w:pPr>
      <w:r>
        <w:t xml:space="preserve">        supportedPerfMetricGroups:</w:t>
      </w:r>
    </w:p>
    <w:p w14:paraId="79718F53" w14:textId="77777777" w:rsidR="00022F09" w:rsidRDefault="00022F09" w:rsidP="00022F09">
      <w:pPr>
        <w:pStyle w:val="PL"/>
      </w:pPr>
      <w:r>
        <w:t xml:space="preserve">          type: array</w:t>
      </w:r>
    </w:p>
    <w:p w14:paraId="14946B9A" w14:textId="77777777" w:rsidR="00022F09" w:rsidRDefault="00022F09" w:rsidP="00022F09">
      <w:pPr>
        <w:pStyle w:val="PL"/>
      </w:pPr>
      <w:r>
        <w:t xml:space="preserve">          items:</w:t>
      </w:r>
    </w:p>
    <w:p w14:paraId="1CF09D95" w14:textId="77777777" w:rsidR="00022F09" w:rsidRDefault="00022F09" w:rsidP="00022F09">
      <w:pPr>
        <w:pStyle w:val="PL"/>
      </w:pPr>
      <w:r>
        <w:t xml:space="preserve">            $ref: '#/components/schemas/SupportedPerfMetricGroup'</w:t>
      </w:r>
    </w:p>
    <w:p w14:paraId="55DA1E2A" w14:textId="77777777" w:rsidR="00022F09" w:rsidRDefault="00022F09" w:rsidP="00022F09">
      <w:pPr>
        <w:pStyle w:val="PL"/>
      </w:pPr>
      <w:r>
        <w:t xml:space="preserve">        supportedTraceMetrics:</w:t>
      </w:r>
    </w:p>
    <w:p w14:paraId="2BC42493" w14:textId="77777777" w:rsidR="00022F09" w:rsidRDefault="00022F09" w:rsidP="00022F09">
      <w:pPr>
        <w:pStyle w:val="PL"/>
      </w:pPr>
      <w:r>
        <w:t xml:space="preserve">          type: array</w:t>
      </w:r>
    </w:p>
    <w:p w14:paraId="1EBBE3C9" w14:textId="77777777" w:rsidR="00022F09" w:rsidRDefault="00022F09" w:rsidP="00022F09">
      <w:pPr>
        <w:pStyle w:val="PL"/>
      </w:pPr>
      <w:r>
        <w:t xml:space="preserve">          items:</w:t>
      </w:r>
    </w:p>
    <w:p w14:paraId="291E5B54" w14:textId="77777777" w:rsidR="00022F09" w:rsidRDefault="00022F09" w:rsidP="00022F09">
      <w:pPr>
        <w:pStyle w:val="PL"/>
      </w:pPr>
      <w:r>
        <w:t xml:space="preserve">            type: string</w:t>
      </w:r>
    </w:p>
    <w:p w14:paraId="0CA28008" w14:textId="77777777" w:rsidR="00022F09" w:rsidRDefault="00022F09" w:rsidP="00022F09">
      <w:pPr>
        <w:pStyle w:val="PL"/>
      </w:pPr>
    </w:p>
    <w:p w14:paraId="51167691" w14:textId="77777777" w:rsidR="00022F09" w:rsidRDefault="00022F09" w:rsidP="00022F09">
      <w:pPr>
        <w:pStyle w:val="PL"/>
      </w:pPr>
      <w:r>
        <w:t xml:space="preserve">    SubNetwork-ncO:</w:t>
      </w:r>
    </w:p>
    <w:p w14:paraId="65CF7356" w14:textId="77777777" w:rsidR="00022F09" w:rsidRDefault="00022F09" w:rsidP="00022F09">
      <w:pPr>
        <w:pStyle w:val="PL"/>
      </w:pPr>
      <w:r>
        <w:lastRenderedPageBreak/>
        <w:t xml:space="preserve">      type: object</w:t>
      </w:r>
    </w:p>
    <w:p w14:paraId="6288A233" w14:textId="77777777" w:rsidR="00022F09" w:rsidRDefault="00022F09" w:rsidP="00022F09">
      <w:pPr>
        <w:pStyle w:val="PL"/>
      </w:pPr>
      <w:r>
        <w:t xml:space="preserve">      properties:</w:t>
      </w:r>
    </w:p>
    <w:p w14:paraId="2EC37750" w14:textId="77777777" w:rsidR="00022F09" w:rsidRDefault="00022F09" w:rsidP="00022F09">
      <w:pPr>
        <w:pStyle w:val="PL"/>
      </w:pPr>
      <w:r>
        <w:t xml:space="preserve">        ManagementNode:</w:t>
      </w:r>
    </w:p>
    <w:p w14:paraId="1BC50A69" w14:textId="77777777" w:rsidR="00022F09" w:rsidRDefault="00022F09" w:rsidP="00022F09">
      <w:pPr>
        <w:pStyle w:val="PL"/>
      </w:pPr>
      <w:r>
        <w:t xml:space="preserve">          $ref: '#/components/schemas/ManagementNode-Multiple'</w:t>
      </w:r>
    </w:p>
    <w:p w14:paraId="712D2985" w14:textId="77777777" w:rsidR="00022F09" w:rsidRDefault="00022F09" w:rsidP="00022F09">
      <w:pPr>
        <w:pStyle w:val="PL"/>
      </w:pPr>
      <w:r>
        <w:t xml:space="preserve">        MnsAgent:</w:t>
      </w:r>
    </w:p>
    <w:p w14:paraId="6C9EC92D" w14:textId="77777777" w:rsidR="00022F09" w:rsidRDefault="00022F09" w:rsidP="00022F09">
      <w:pPr>
        <w:pStyle w:val="PL"/>
      </w:pPr>
      <w:r>
        <w:t xml:space="preserve">          $ref: '#/components/schemas/MnsAgent-Multiple'</w:t>
      </w:r>
    </w:p>
    <w:p w14:paraId="2298B8EA" w14:textId="77777777" w:rsidR="00022F09" w:rsidRDefault="00022F09" w:rsidP="00022F09">
      <w:pPr>
        <w:pStyle w:val="PL"/>
      </w:pPr>
      <w:r>
        <w:t xml:space="preserve">        MeContext:</w:t>
      </w:r>
    </w:p>
    <w:p w14:paraId="57FA9C55" w14:textId="77777777" w:rsidR="00022F09" w:rsidRDefault="00022F09" w:rsidP="00022F09">
      <w:pPr>
        <w:pStyle w:val="PL"/>
      </w:pPr>
      <w:r>
        <w:t xml:space="preserve">          $ref: '#/components/schemas/MeContext-Multiple'</w:t>
      </w:r>
    </w:p>
    <w:p w14:paraId="444C52FA" w14:textId="77777777" w:rsidR="00022F09" w:rsidRDefault="00022F09" w:rsidP="00022F09">
      <w:pPr>
        <w:pStyle w:val="PL"/>
      </w:pPr>
      <w:r>
        <w:t xml:space="preserve">        PerfMetricJob:</w:t>
      </w:r>
    </w:p>
    <w:p w14:paraId="3F182274" w14:textId="77777777" w:rsidR="00022F09" w:rsidRDefault="00022F09" w:rsidP="00022F09">
      <w:pPr>
        <w:pStyle w:val="PL"/>
      </w:pPr>
      <w:r>
        <w:t xml:space="preserve">          $ref: '#/components/schemas/PerfMetricJob-Multiple'</w:t>
      </w:r>
    </w:p>
    <w:p w14:paraId="1BEE899E" w14:textId="77777777" w:rsidR="00022F09" w:rsidRDefault="00022F09" w:rsidP="00022F09">
      <w:pPr>
        <w:pStyle w:val="PL"/>
      </w:pPr>
      <w:r>
        <w:t xml:space="preserve">        ThresholdMonitor:</w:t>
      </w:r>
    </w:p>
    <w:p w14:paraId="29224532" w14:textId="77777777" w:rsidR="00022F09" w:rsidRDefault="00022F09" w:rsidP="00022F09">
      <w:pPr>
        <w:pStyle w:val="PL"/>
      </w:pPr>
      <w:r>
        <w:t xml:space="preserve">          $ref: '#/components/schemas/ThresholdMonitor-Multiple'</w:t>
      </w:r>
    </w:p>
    <w:p w14:paraId="22C55DFE" w14:textId="77777777" w:rsidR="00022F09" w:rsidRDefault="00022F09" w:rsidP="00022F09">
      <w:pPr>
        <w:pStyle w:val="PL"/>
      </w:pPr>
      <w:r>
        <w:t xml:space="preserve">        TraceJob:</w:t>
      </w:r>
    </w:p>
    <w:p w14:paraId="08B3900D" w14:textId="77777777" w:rsidR="00022F09" w:rsidRDefault="00022F09" w:rsidP="00022F09">
      <w:pPr>
        <w:pStyle w:val="PL"/>
      </w:pPr>
      <w:r>
        <w:t xml:space="preserve">          $ref: '#/components/schemas/TraceJob-Multiple'</w:t>
      </w:r>
    </w:p>
    <w:p w14:paraId="6BA9EDBB" w14:textId="77777777" w:rsidR="00022F09" w:rsidRDefault="00022F09" w:rsidP="00022F09">
      <w:pPr>
        <w:pStyle w:val="PL"/>
      </w:pPr>
      <w:r>
        <w:t xml:space="preserve">        ManagementDataCollection:</w:t>
      </w:r>
    </w:p>
    <w:p w14:paraId="711202CF" w14:textId="77777777" w:rsidR="00022F09" w:rsidRDefault="00022F09" w:rsidP="00022F09">
      <w:pPr>
        <w:pStyle w:val="PL"/>
      </w:pPr>
      <w:r>
        <w:t xml:space="preserve">          $ref: '#/components/schemas/ManagementDataCollection-Multiple'</w:t>
      </w:r>
    </w:p>
    <w:p w14:paraId="5B02C458" w14:textId="77777777" w:rsidR="00022F09" w:rsidRDefault="00022F09" w:rsidP="00022F09">
      <w:pPr>
        <w:pStyle w:val="PL"/>
      </w:pPr>
      <w:r>
        <w:t xml:space="preserve">        NtfSubscriptionControl:</w:t>
      </w:r>
    </w:p>
    <w:p w14:paraId="14335BA2" w14:textId="77777777" w:rsidR="00022F09" w:rsidRDefault="00022F09" w:rsidP="00022F09">
      <w:pPr>
        <w:pStyle w:val="PL"/>
      </w:pPr>
      <w:r>
        <w:t xml:space="preserve">          $ref: '#/components/schemas/NtfSubscriptionControl-Multiple'</w:t>
      </w:r>
    </w:p>
    <w:p w14:paraId="114F0C67" w14:textId="77777777" w:rsidR="00022F09" w:rsidRDefault="00022F09" w:rsidP="00022F09">
      <w:pPr>
        <w:pStyle w:val="PL"/>
      </w:pPr>
      <w:r>
        <w:t xml:space="preserve">        AlarmList:</w:t>
      </w:r>
    </w:p>
    <w:p w14:paraId="209B87E3" w14:textId="77777777" w:rsidR="00022F09" w:rsidRDefault="00022F09" w:rsidP="00022F09">
      <w:pPr>
        <w:pStyle w:val="PL"/>
      </w:pPr>
      <w:r>
        <w:t xml:space="preserve">          $ref: '#/components/schemas/AlarmList-Single'</w:t>
      </w:r>
    </w:p>
    <w:p w14:paraId="09B8D959" w14:textId="77777777" w:rsidR="00022F09" w:rsidRDefault="00022F09" w:rsidP="00022F09">
      <w:pPr>
        <w:pStyle w:val="PL"/>
      </w:pPr>
      <w:r>
        <w:t xml:space="preserve">        FileDownloadJob:</w:t>
      </w:r>
    </w:p>
    <w:p w14:paraId="1376E28F" w14:textId="77777777" w:rsidR="00022F09" w:rsidRDefault="00022F09" w:rsidP="00022F09">
      <w:pPr>
        <w:pStyle w:val="PL"/>
      </w:pPr>
      <w:r>
        <w:t xml:space="preserve">          $ref: '#/components/schemas/FileDownloadJob-Multiple'</w:t>
      </w:r>
    </w:p>
    <w:p w14:paraId="52DE3667" w14:textId="77777777" w:rsidR="00022F09" w:rsidRDefault="00022F09" w:rsidP="00022F09">
      <w:pPr>
        <w:pStyle w:val="PL"/>
      </w:pPr>
      <w:r>
        <w:t xml:space="preserve">        Files:</w:t>
      </w:r>
    </w:p>
    <w:p w14:paraId="31D9FEEF" w14:textId="77777777" w:rsidR="00022F09" w:rsidRDefault="00022F09" w:rsidP="00022F09">
      <w:pPr>
        <w:pStyle w:val="PL"/>
      </w:pPr>
      <w:r>
        <w:t xml:space="preserve">          $ref: '#/components/schemas/Files-Multiple'</w:t>
      </w:r>
    </w:p>
    <w:p w14:paraId="1315F7C9" w14:textId="77777777" w:rsidR="00022F09" w:rsidRDefault="00022F09" w:rsidP="00022F09">
      <w:pPr>
        <w:pStyle w:val="PL"/>
      </w:pPr>
      <w:r>
        <w:t xml:space="preserve">        MnsRegistry:</w:t>
      </w:r>
    </w:p>
    <w:p w14:paraId="4CCF8F25" w14:textId="77777777" w:rsidR="00022F09" w:rsidRDefault="00022F09" w:rsidP="00022F09">
      <w:pPr>
        <w:pStyle w:val="PL"/>
      </w:pPr>
      <w:r>
        <w:t xml:space="preserve">          $ref: '#/components/schemas/MnsRegistry-Single'</w:t>
      </w:r>
    </w:p>
    <w:p w14:paraId="51B34FF6" w14:textId="77777777" w:rsidR="00022F09" w:rsidRDefault="00022F09" w:rsidP="00022F09">
      <w:pPr>
        <w:pStyle w:val="PL"/>
      </w:pPr>
      <w:r>
        <w:t xml:space="preserve">    ManagedElement-ncO:</w:t>
      </w:r>
    </w:p>
    <w:p w14:paraId="670F822E" w14:textId="77777777" w:rsidR="00022F09" w:rsidRDefault="00022F09" w:rsidP="00022F09">
      <w:pPr>
        <w:pStyle w:val="PL"/>
      </w:pPr>
      <w:r>
        <w:t xml:space="preserve">      type: object</w:t>
      </w:r>
    </w:p>
    <w:p w14:paraId="59021B8A" w14:textId="77777777" w:rsidR="00022F09" w:rsidRDefault="00022F09" w:rsidP="00022F09">
      <w:pPr>
        <w:pStyle w:val="PL"/>
      </w:pPr>
      <w:r>
        <w:t xml:space="preserve">      properties:</w:t>
      </w:r>
    </w:p>
    <w:p w14:paraId="40E76E80" w14:textId="77777777" w:rsidR="00022F09" w:rsidRDefault="00022F09" w:rsidP="00022F09">
      <w:pPr>
        <w:pStyle w:val="PL"/>
      </w:pPr>
      <w:r>
        <w:t xml:space="preserve">        MnsAgent:</w:t>
      </w:r>
    </w:p>
    <w:p w14:paraId="0986F786" w14:textId="77777777" w:rsidR="00022F09" w:rsidRDefault="00022F09" w:rsidP="00022F09">
      <w:pPr>
        <w:pStyle w:val="PL"/>
      </w:pPr>
      <w:r>
        <w:t xml:space="preserve">          $ref: '#/components/schemas/MnsAgent-Multiple'</w:t>
      </w:r>
    </w:p>
    <w:p w14:paraId="19D28D0C" w14:textId="77777777" w:rsidR="00022F09" w:rsidRDefault="00022F09" w:rsidP="00022F09">
      <w:pPr>
        <w:pStyle w:val="PL"/>
      </w:pPr>
      <w:r>
        <w:t xml:space="preserve">        PerfMetricJob:</w:t>
      </w:r>
    </w:p>
    <w:p w14:paraId="3D79D622" w14:textId="77777777" w:rsidR="00022F09" w:rsidRDefault="00022F09" w:rsidP="00022F09">
      <w:pPr>
        <w:pStyle w:val="PL"/>
      </w:pPr>
      <w:r>
        <w:t xml:space="preserve">          $ref: '#/components/schemas/PerfMetricJob-Multiple'</w:t>
      </w:r>
    </w:p>
    <w:p w14:paraId="0618A8DA" w14:textId="77777777" w:rsidR="00022F09" w:rsidRDefault="00022F09" w:rsidP="00022F09">
      <w:pPr>
        <w:pStyle w:val="PL"/>
      </w:pPr>
      <w:r>
        <w:t xml:space="preserve">        ThresholdMonitor:</w:t>
      </w:r>
    </w:p>
    <w:p w14:paraId="7B126625" w14:textId="77777777" w:rsidR="00022F09" w:rsidRDefault="00022F09" w:rsidP="00022F09">
      <w:pPr>
        <w:pStyle w:val="PL"/>
      </w:pPr>
      <w:r>
        <w:t xml:space="preserve">          $ref: '#/components/schemas/ThresholdMonitor-Multiple'</w:t>
      </w:r>
    </w:p>
    <w:p w14:paraId="0BE58711" w14:textId="77777777" w:rsidR="00022F09" w:rsidRDefault="00022F09" w:rsidP="00022F09">
      <w:pPr>
        <w:pStyle w:val="PL"/>
      </w:pPr>
      <w:r>
        <w:t xml:space="preserve">        TraceJob:</w:t>
      </w:r>
    </w:p>
    <w:p w14:paraId="7F7B40C2" w14:textId="77777777" w:rsidR="00022F09" w:rsidRDefault="00022F09" w:rsidP="00022F09">
      <w:pPr>
        <w:pStyle w:val="PL"/>
      </w:pPr>
      <w:r>
        <w:t xml:space="preserve">          $ref: '#/components/schemas/TraceJob-Multiple'</w:t>
      </w:r>
    </w:p>
    <w:p w14:paraId="36704B69" w14:textId="77777777" w:rsidR="00022F09" w:rsidRDefault="00022F09" w:rsidP="00022F09">
      <w:pPr>
        <w:pStyle w:val="PL"/>
      </w:pPr>
      <w:r>
        <w:t xml:space="preserve">        NtfSubscriptionControl:</w:t>
      </w:r>
    </w:p>
    <w:p w14:paraId="0D09DB95" w14:textId="77777777" w:rsidR="00022F09" w:rsidRDefault="00022F09" w:rsidP="00022F09">
      <w:pPr>
        <w:pStyle w:val="PL"/>
      </w:pPr>
      <w:r>
        <w:t xml:space="preserve">          $ref: '#/components/schemas/NtfSubscriptionControl-Multiple'</w:t>
      </w:r>
    </w:p>
    <w:p w14:paraId="4E398DD6" w14:textId="77777777" w:rsidR="00022F09" w:rsidRDefault="00022F09" w:rsidP="00022F09">
      <w:pPr>
        <w:pStyle w:val="PL"/>
      </w:pPr>
      <w:r>
        <w:t xml:space="preserve">        AlarmList:</w:t>
      </w:r>
    </w:p>
    <w:p w14:paraId="1103391D" w14:textId="77777777" w:rsidR="00022F09" w:rsidRDefault="00022F09" w:rsidP="00022F09">
      <w:pPr>
        <w:pStyle w:val="PL"/>
      </w:pPr>
      <w:r>
        <w:t xml:space="preserve">          $ref: '#/components/schemas/AlarmList-Single'</w:t>
      </w:r>
    </w:p>
    <w:p w14:paraId="43B2D65E" w14:textId="77777777" w:rsidR="00022F09" w:rsidRDefault="00022F09" w:rsidP="00022F09">
      <w:pPr>
        <w:pStyle w:val="PL"/>
      </w:pPr>
      <w:r>
        <w:t xml:space="preserve">        FileDownloadJob:</w:t>
      </w:r>
    </w:p>
    <w:p w14:paraId="3ED69CE7" w14:textId="77777777" w:rsidR="00022F09" w:rsidRDefault="00022F09" w:rsidP="00022F09">
      <w:pPr>
        <w:pStyle w:val="PL"/>
      </w:pPr>
      <w:r>
        <w:t xml:space="preserve">          $ref: '#/components/schemas/FileDownloadJob-Multiple'</w:t>
      </w:r>
    </w:p>
    <w:p w14:paraId="4A4E3211" w14:textId="77777777" w:rsidR="00022F09" w:rsidRDefault="00022F09" w:rsidP="00022F09">
      <w:pPr>
        <w:pStyle w:val="PL"/>
      </w:pPr>
      <w:r>
        <w:t xml:space="preserve">        Files:</w:t>
      </w:r>
    </w:p>
    <w:p w14:paraId="34E3A273" w14:textId="77777777" w:rsidR="00022F09" w:rsidRDefault="00022F09" w:rsidP="00022F09">
      <w:pPr>
        <w:pStyle w:val="PL"/>
      </w:pPr>
      <w:r>
        <w:t xml:space="preserve">          $ref: '#/components/schemas/Files-Multiple'</w:t>
      </w:r>
    </w:p>
    <w:p w14:paraId="1BDBDB50" w14:textId="77777777" w:rsidR="00022F09" w:rsidRDefault="00022F09" w:rsidP="00022F09">
      <w:pPr>
        <w:pStyle w:val="PL"/>
      </w:pPr>
    </w:p>
    <w:p w14:paraId="5C79551E" w14:textId="77777777" w:rsidR="00022F09" w:rsidRDefault="00022F09" w:rsidP="00022F09">
      <w:pPr>
        <w:pStyle w:val="PL"/>
      </w:pPr>
      <w:r>
        <w:t>#-------- Definition of abstract IOCs --------------------------------------------</w:t>
      </w:r>
    </w:p>
    <w:p w14:paraId="35C33D8F" w14:textId="77777777" w:rsidR="00022F09" w:rsidRDefault="00022F09" w:rsidP="00022F09">
      <w:pPr>
        <w:pStyle w:val="PL"/>
      </w:pPr>
    </w:p>
    <w:p w14:paraId="1E1D72BD" w14:textId="77777777" w:rsidR="00022F09" w:rsidRDefault="00022F09" w:rsidP="00022F09">
      <w:pPr>
        <w:pStyle w:val="PL"/>
      </w:pPr>
      <w:r>
        <w:t xml:space="preserve">    ManagedFunction-Attr:</w:t>
      </w:r>
    </w:p>
    <w:p w14:paraId="6AC783B1" w14:textId="77777777" w:rsidR="00022F09" w:rsidRDefault="00022F09" w:rsidP="00022F09">
      <w:pPr>
        <w:pStyle w:val="PL"/>
      </w:pPr>
      <w:r>
        <w:t xml:space="preserve">      type: object</w:t>
      </w:r>
    </w:p>
    <w:p w14:paraId="0313FEA3" w14:textId="77777777" w:rsidR="00022F09" w:rsidRDefault="00022F09" w:rsidP="00022F09">
      <w:pPr>
        <w:pStyle w:val="PL"/>
      </w:pPr>
      <w:r>
        <w:t xml:space="preserve">      properties:</w:t>
      </w:r>
    </w:p>
    <w:p w14:paraId="311C64E5" w14:textId="77777777" w:rsidR="00022F09" w:rsidRDefault="00022F09" w:rsidP="00022F09">
      <w:pPr>
        <w:pStyle w:val="PL"/>
      </w:pPr>
      <w:r>
        <w:t xml:space="preserve">        userLabel:</w:t>
      </w:r>
    </w:p>
    <w:p w14:paraId="29576915" w14:textId="77777777" w:rsidR="00022F09" w:rsidRDefault="00022F09" w:rsidP="00022F09">
      <w:pPr>
        <w:pStyle w:val="PL"/>
      </w:pPr>
      <w:r>
        <w:t xml:space="preserve">          type: string</w:t>
      </w:r>
    </w:p>
    <w:p w14:paraId="1967047A" w14:textId="77777777" w:rsidR="00022F09" w:rsidRDefault="00022F09" w:rsidP="00022F09">
      <w:pPr>
        <w:pStyle w:val="PL"/>
      </w:pPr>
      <w:r>
        <w:t xml:space="preserve">        vnfParametersList:</w:t>
      </w:r>
    </w:p>
    <w:p w14:paraId="2023787D" w14:textId="77777777" w:rsidR="00022F09" w:rsidRDefault="00022F09" w:rsidP="00022F09">
      <w:pPr>
        <w:pStyle w:val="PL"/>
      </w:pPr>
      <w:r>
        <w:t xml:space="preserve">          type: array</w:t>
      </w:r>
    </w:p>
    <w:p w14:paraId="0BD227C8" w14:textId="77777777" w:rsidR="00022F09" w:rsidRDefault="00022F09" w:rsidP="00022F09">
      <w:pPr>
        <w:pStyle w:val="PL"/>
      </w:pPr>
      <w:r>
        <w:t xml:space="preserve">          items:</w:t>
      </w:r>
    </w:p>
    <w:p w14:paraId="184CEB5E" w14:textId="77777777" w:rsidR="00022F09" w:rsidRDefault="00022F09" w:rsidP="00022F09">
      <w:pPr>
        <w:pStyle w:val="PL"/>
      </w:pPr>
      <w:r>
        <w:t xml:space="preserve">            $ref: '#/components/schemas/VnfParameter'</w:t>
      </w:r>
    </w:p>
    <w:p w14:paraId="59EE221B" w14:textId="77777777" w:rsidR="00022F09" w:rsidRDefault="00022F09" w:rsidP="00022F09">
      <w:pPr>
        <w:pStyle w:val="PL"/>
      </w:pPr>
      <w:r>
        <w:t xml:space="preserve">        peeParametersList:</w:t>
      </w:r>
    </w:p>
    <w:p w14:paraId="1F9F3F0D" w14:textId="77777777" w:rsidR="00022F09" w:rsidRDefault="00022F09" w:rsidP="00022F09">
      <w:pPr>
        <w:pStyle w:val="PL"/>
      </w:pPr>
      <w:r>
        <w:t xml:space="preserve">          type: array</w:t>
      </w:r>
    </w:p>
    <w:p w14:paraId="3B429603" w14:textId="77777777" w:rsidR="00022F09" w:rsidRDefault="00022F09" w:rsidP="00022F09">
      <w:pPr>
        <w:pStyle w:val="PL"/>
      </w:pPr>
      <w:r>
        <w:t xml:space="preserve">          items:</w:t>
      </w:r>
    </w:p>
    <w:p w14:paraId="0481C517" w14:textId="77777777" w:rsidR="00022F09" w:rsidRDefault="00022F09" w:rsidP="00022F09">
      <w:pPr>
        <w:pStyle w:val="PL"/>
      </w:pPr>
      <w:r>
        <w:t xml:space="preserve">            $ref: '#/components/schemas/PeeParameter'</w:t>
      </w:r>
    </w:p>
    <w:p w14:paraId="0172A839" w14:textId="77777777" w:rsidR="00022F09" w:rsidRDefault="00022F09" w:rsidP="00022F09">
      <w:pPr>
        <w:pStyle w:val="PL"/>
      </w:pPr>
      <w:r>
        <w:t xml:space="preserve">        priorityLabel:</w:t>
      </w:r>
    </w:p>
    <w:p w14:paraId="26AC5445" w14:textId="77777777" w:rsidR="00022F09" w:rsidRDefault="00022F09" w:rsidP="00022F09">
      <w:pPr>
        <w:pStyle w:val="PL"/>
      </w:pPr>
      <w:r>
        <w:t xml:space="preserve">          type: integer</w:t>
      </w:r>
    </w:p>
    <w:p w14:paraId="3C29B26F" w14:textId="77777777" w:rsidR="00022F09" w:rsidRDefault="00022F09" w:rsidP="00022F09">
      <w:pPr>
        <w:pStyle w:val="PL"/>
      </w:pPr>
      <w:r>
        <w:t xml:space="preserve">        supportedPerfMetricGroups:</w:t>
      </w:r>
    </w:p>
    <w:p w14:paraId="26AF29B9" w14:textId="77777777" w:rsidR="00022F09" w:rsidRDefault="00022F09" w:rsidP="00022F09">
      <w:pPr>
        <w:pStyle w:val="PL"/>
      </w:pPr>
      <w:r>
        <w:t xml:space="preserve">          type: array</w:t>
      </w:r>
    </w:p>
    <w:p w14:paraId="28E074D3" w14:textId="77777777" w:rsidR="00022F09" w:rsidRDefault="00022F09" w:rsidP="00022F09">
      <w:pPr>
        <w:pStyle w:val="PL"/>
      </w:pPr>
      <w:r>
        <w:t xml:space="preserve">          items:</w:t>
      </w:r>
    </w:p>
    <w:p w14:paraId="45EE9B98" w14:textId="77777777" w:rsidR="00022F09" w:rsidRDefault="00022F09" w:rsidP="00022F09">
      <w:pPr>
        <w:pStyle w:val="PL"/>
      </w:pPr>
      <w:r>
        <w:t xml:space="preserve">            $ref: '#/components/schemas/SupportedPerfMetricGroup'</w:t>
      </w:r>
    </w:p>
    <w:p w14:paraId="6DD3E0FF" w14:textId="77777777" w:rsidR="00022F09" w:rsidRDefault="00022F09" w:rsidP="00022F09">
      <w:pPr>
        <w:pStyle w:val="PL"/>
      </w:pPr>
      <w:r>
        <w:t xml:space="preserve">        supportedTraceMetrics:</w:t>
      </w:r>
    </w:p>
    <w:p w14:paraId="746B7B1D" w14:textId="77777777" w:rsidR="00022F09" w:rsidRDefault="00022F09" w:rsidP="00022F09">
      <w:pPr>
        <w:pStyle w:val="PL"/>
      </w:pPr>
      <w:r>
        <w:t xml:space="preserve">          type: array</w:t>
      </w:r>
    </w:p>
    <w:p w14:paraId="5A5EF7B4" w14:textId="77777777" w:rsidR="00022F09" w:rsidRDefault="00022F09" w:rsidP="00022F09">
      <w:pPr>
        <w:pStyle w:val="PL"/>
      </w:pPr>
      <w:r>
        <w:t xml:space="preserve">          items:</w:t>
      </w:r>
    </w:p>
    <w:p w14:paraId="08518B16" w14:textId="77777777" w:rsidR="00022F09" w:rsidRDefault="00022F09" w:rsidP="00022F09">
      <w:pPr>
        <w:pStyle w:val="PL"/>
      </w:pPr>
      <w:r>
        <w:t xml:space="preserve">            type: string</w:t>
      </w:r>
    </w:p>
    <w:p w14:paraId="3B51848A" w14:textId="77777777" w:rsidR="00022F09" w:rsidRDefault="00022F09" w:rsidP="00022F09">
      <w:pPr>
        <w:pStyle w:val="PL"/>
      </w:pPr>
      <w:r>
        <w:t xml:space="preserve">    EP_RP-Attr:</w:t>
      </w:r>
    </w:p>
    <w:p w14:paraId="415668CA" w14:textId="77777777" w:rsidR="00022F09" w:rsidRDefault="00022F09" w:rsidP="00022F09">
      <w:pPr>
        <w:pStyle w:val="PL"/>
      </w:pPr>
      <w:r>
        <w:t xml:space="preserve">      type: object</w:t>
      </w:r>
    </w:p>
    <w:p w14:paraId="2AFEF23D" w14:textId="77777777" w:rsidR="00022F09" w:rsidRDefault="00022F09" w:rsidP="00022F09">
      <w:pPr>
        <w:pStyle w:val="PL"/>
      </w:pPr>
      <w:r>
        <w:t xml:space="preserve">      properties:</w:t>
      </w:r>
    </w:p>
    <w:p w14:paraId="119FD45F" w14:textId="77777777" w:rsidR="00022F09" w:rsidRDefault="00022F09" w:rsidP="00022F09">
      <w:pPr>
        <w:pStyle w:val="PL"/>
      </w:pPr>
      <w:r>
        <w:t xml:space="preserve">        userLabel:</w:t>
      </w:r>
    </w:p>
    <w:p w14:paraId="3BA2FB8E" w14:textId="77777777" w:rsidR="00022F09" w:rsidRDefault="00022F09" w:rsidP="00022F09">
      <w:pPr>
        <w:pStyle w:val="PL"/>
      </w:pPr>
      <w:r>
        <w:t xml:space="preserve">          type: string</w:t>
      </w:r>
    </w:p>
    <w:p w14:paraId="76995584" w14:textId="77777777" w:rsidR="00022F09" w:rsidRDefault="00022F09" w:rsidP="00022F09">
      <w:pPr>
        <w:pStyle w:val="PL"/>
      </w:pPr>
      <w:r>
        <w:t xml:space="preserve">        farEndEntity:</w:t>
      </w:r>
    </w:p>
    <w:p w14:paraId="7372AE79" w14:textId="77777777" w:rsidR="00022F09" w:rsidRDefault="00022F09" w:rsidP="00022F09">
      <w:pPr>
        <w:pStyle w:val="PL"/>
      </w:pPr>
      <w:r>
        <w:t xml:space="preserve">          type: string</w:t>
      </w:r>
    </w:p>
    <w:p w14:paraId="119C4C2D" w14:textId="77777777" w:rsidR="00022F09" w:rsidRDefault="00022F09" w:rsidP="00022F09">
      <w:pPr>
        <w:pStyle w:val="PL"/>
      </w:pPr>
      <w:r>
        <w:lastRenderedPageBreak/>
        <w:t xml:space="preserve">        supportedPerfMetricGroups:</w:t>
      </w:r>
    </w:p>
    <w:p w14:paraId="34230356" w14:textId="77777777" w:rsidR="00022F09" w:rsidRDefault="00022F09" w:rsidP="00022F09">
      <w:pPr>
        <w:pStyle w:val="PL"/>
      </w:pPr>
      <w:r>
        <w:t xml:space="preserve">          type: array</w:t>
      </w:r>
    </w:p>
    <w:p w14:paraId="3E43BB6E" w14:textId="77777777" w:rsidR="00022F09" w:rsidRDefault="00022F09" w:rsidP="00022F09">
      <w:pPr>
        <w:pStyle w:val="PL"/>
      </w:pPr>
      <w:r>
        <w:t xml:space="preserve">          items:</w:t>
      </w:r>
    </w:p>
    <w:p w14:paraId="477A45D9" w14:textId="77777777" w:rsidR="00022F09" w:rsidRDefault="00022F09" w:rsidP="00022F09">
      <w:pPr>
        <w:pStyle w:val="PL"/>
      </w:pPr>
      <w:r>
        <w:t xml:space="preserve">            $ref: '#/components/schemas/SupportedPerfMetricGroup'</w:t>
      </w:r>
    </w:p>
    <w:p w14:paraId="38D67C56" w14:textId="77777777" w:rsidR="00022F09" w:rsidRDefault="00022F09" w:rsidP="00022F09">
      <w:pPr>
        <w:pStyle w:val="PL"/>
      </w:pPr>
    </w:p>
    <w:p w14:paraId="176CB54E" w14:textId="77777777" w:rsidR="00022F09" w:rsidRDefault="00022F09" w:rsidP="00022F09">
      <w:pPr>
        <w:pStyle w:val="PL"/>
      </w:pPr>
      <w:r>
        <w:t xml:space="preserve">    TraceJob-Attr:</w:t>
      </w:r>
    </w:p>
    <w:p w14:paraId="40741E71" w14:textId="77777777" w:rsidR="00022F09" w:rsidRDefault="00022F09" w:rsidP="00022F09">
      <w:pPr>
        <w:pStyle w:val="PL"/>
      </w:pPr>
      <w:r>
        <w:t xml:space="preserve">      type: object</w:t>
      </w:r>
    </w:p>
    <w:p w14:paraId="41C0BC3A" w14:textId="77777777" w:rsidR="00022F09" w:rsidRDefault="00022F09" w:rsidP="00022F09">
      <w:pPr>
        <w:pStyle w:val="PL"/>
      </w:pPr>
      <w:r>
        <w:t xml:space="preserve">      description: abstract class used as a container of all TraceJob attributes</w:t>
      </w:r>
    </w:p>
    <w:p w14:paraId="1A01DB7C" w14:textId="77777777" w:rsidR="00022F09" w:rsidRDefault="00022F09" w:rsidP="00022F09">
      <w:pPr>
        <w:pStyle w:val="PL"/>
      </w:pPr>
      <w:r>
        <w:t xml:space="preserve">      properties:</w:t>
      </w:r>
    </w:p>
    <w:p w14:paraId="544DD26D" w14:textId="77777777" w:rsidR="00022F09" w:rsidRDefault="00022F09" w:rsidP="00022F09">
      <w:pPr>
        <w:pStyle w:val="PL"/>
      </w:pPr>
      <w:r>
        <w:t xml:space="preserve">        jobType:</w:t>
      </w:r>
    </w:p>
    <w:p w14:paraId="488E8A25" w14:textId="77777777" w:rsidR="00022F09" w:rsidRDefault="00022F09" w:rsidP="00022F09">
      <w:pPr>
        <w:pStyle w:val="PL"/>
      </w:pPr>
      <w:r>
        <w:t xml:space="preserve">          $ref: '#/components/schemas/jobType-Type'</w:t>
      </w:r>
    </w:p>
    <w:p w14:paraId="1F569286" w14:textId="77777777" w:rsidR="00022F09" w:rsidRDefault="00022F09" w:rsidP="00022F09">
      <w:pPr>
        <w:pStyle w:val="PL"/>
      </w:pPr>
      <w:r>
        <w:t xml:space="preserve">        listOfInterfaces:</w:t>
      </w:r>
    </w:p>
    <w:p w14:paraId="573FD36E" w14:textId="77777777" w:rsidR="00022F09" w:rsidRDefault="00022F09" w:rsidP="00022F09">
      <w:pPr>
        <w:pStyle w:val="PL"/>
      </w:pPr>
      <w:r>
        <w:t xml:space="preserve">          $ref: '#/components/schemas/listOfInterfaces-Type'                  </w:t>
      </w:r>
    </w:p>
    <w:p w14:paraId="469EF801" w14:textId="77777777" w:rsidR="00022F09" w:rsidRDefault="00022F09" w:rsidP="00022F09">
      <w:pPr>
        <w:pStyle w:val="PL"/>
      </w:pPr>
      <w:r>
        <w:t xml:space="preserve">        listOfNETypes:</w:t>
      </w:r>
    </w:p>
    <w:p w14:paraId="5B9D1E6C" w14:textId="77777777" w:rsidR="00022F09" w:rsidRDefault="00022F09" w:rsidP="00022F09">
      <w:pPr>
        <w:pStyle w:val="PL"/>
      </w:pPr>
      <w:r>
        <w:t xml:space="preserve">          $ref: '#/components/schemas/listOfNETypes-Type'</w:t>
      </w:r>
    </w:p>
    <w:p w14:paraId="35A4E9D4" w14:textId="77777777" w:rsidR="00022F09" w:rsidRDefault="00022F09" w:rsidP="00022F09">
      <w:pPr>
        <w:pStyle w:val="PL"/>
      </w:pPr>
      <w:r>
        <w:t xml:space="preserve">        pLMNTarget:</w:t>
      </w:r>
    </w:p>
    <w:p w14:paraId="12AB46A1" w14:textId="77777777" w:rsidR="00022F09" w:rsidRDefault="00022F09" w:rsidP="00022F09">
      <w:pPr>
        <w:pStyle w:val="PL"/>
      </w:pPr>
      <w:r>
        <w:t xml:space="preserve">          $ref: '#/components/schemas/pLMNTarget-Type'</w:t>
      </w:r>
    </w:p>
    <w:p w14:paraId="4FC15572" w14:textId="77777777" w:rsidR="00022F09" w:rsidRDefault="00022F09" w:rsidP="00022F09">
      <w:pPr>
        <w:pStyle w:val="PL"/>
      </w:pPr>
      <w:r>
        <w:t xml:space="preserve">        listOfTraceMetrics:</w:t>
      </w:r>
    </w:p>
    <w:p w14:paraId="46F7D0C7" w14:textId="77777777" w:rsidR="00022F09" w:rsidRDefault="00022F09" w:rsidP="00022F09">
      <w:pPr>
        <w:pStyle w:val="PL"/>
      </w:pPr>
      <w:r>
        <w:t xml:space="preserve">          type: array</w:t>
      </w:r>
    </w:p>
    <w:p w14:paraId="2C113E62" w14:textId="77777777" w:rsidR="00022F09" w:rsidRDefault="00022F09" w:rsidP="00022F09">
      <w:pPr>
        <w:pStyle w:val="PL"/>
      </w:pPr>
      <w:r>
        <w:t xml:space="preserve">        traceReportingConsumerUri:</w:t>
      </w:r>
    </w:p>
    <w:p w14:paraId="2C92F225" w14:textId="77777777" w:rsidR="00022F09" w:rsidRDefault="00022F09" w:rsidP="00022F09">
      <w:pPr>
        <w:pStyle w:val="PL"/>
      </w:pPr>
      <w:r>
        <w:t xml:space="preserve">          $ref: 'TS28623_ComDefs.yaml#/components/schemas/Uri'</w:t>
      </w:r>
    </w:p>
    <w:p w14:paraId="1C60464B" w14:textId="77777777" w:rsidR="00022F09" w:rsidRDefault="00022F09" w:rsidP="00022F09">
      <w:pPr>
        <w:pStyle w:val="PL"/>
      </w:pPr>
      <w:r>
        <w:t xml:space="preserve">        traceCollectionEntityIPAddress:</w:t>
      </w:r>
    </w:p>
    <w:p w14:paraId="34755E59" w14:textId="77777777" w:rsidR="00022F09" w:rsidRDefault="00022F09" w:rsidP="00022F09">
      <w:pPr>
        <w:pStyle w:val="PL"/>
      </w:pPr>
      <w:r>
        <w:t xml:space="preserve">          $ref: '#/components/schemas/IpAddr'</w:t>
      </w:r>
    </w:p>
    <w:p w14:paraId="15B15187" w14:textId="77777777" w:rsidR="00022F09" w:rsidRDefault="00022F09" w:rsidP="00022F09">
      <w:pPr>
        <w:pStyle w:val="PL"/>
      </w:pPr>
      <w:r>
        <w:t xml:space="preserve">        traceDepth:</w:t>
      </w:r>
    </w:p>
    <w:p w14:paraId="4E916FAD" w14:textId="77777777" w:rsidR="00022F09" w:rsidRDefault="00022F09" w:rsidP="00022F09">
      <w:pPr>
        <w:pStyle w:val="PL"/>
      </w:pPr>
      <w:r>
        <w:t xml:space="preserve">          $ref: '#/components/schemas/traceDepth-Type'</w:t>
      </w:r>
    </w:p>
    <w:p w14:paraId="3C760C33" w14:textId="77777777" w:rsidR="00022F09" w:rsidRDefault="00022F09" w:rsidP="00022F09">
      <w:pPr>
        <w:pStyle w:val="PL"/>
      </w:pPr>
      <w:r>
        <w:t xml:space="preserve">        traceReference:</w:t>
      </w:r>
    </w:p>
    <w:p w14:paraId="17BEDDE4" w14:textId="77777777" w:rsidR="00022F09" w:rsidRDefault="00022F09" w:rsidP="00022F09">
      <w:pPr>
        <w:pStyle w:val="PL"/>
      </w:pPr>
      <w:r>
        <w:t xml:space="preserve">          $ref: '#/components/schemas/traceReference-Type'</w:t>
      </w:r>
    </w:p>
    <w:p w14:paraId="105333BF" w14:textId="77777777" w:rsidR="00022F09" w:rsidRDefault="00022F09" w:rsidP="00022F09">
      <w:pPr>
        <w:pStyle w:val="PL"/>
      </w:pPr>
      <w:r>
        <w:t xml:space="preserve">        traceRecordingSessionReference:</w:t>
      </w:r>
    </w:p>
    <w:p w14:paraId="62F4D78A" w14:textId="77777777" w:rsidR="00022F09" w:rsidRDefault="00022F09" w:rsidP="00022F09">
      <w:pPr>
        <w:pStyle w:val="PL"/>
      </w:pPr>
      <w:r>
        <w:t xml:space="preserve">          type: string</w:t>
      </w:r>
    </w:p>
    <w:p w14:paraId="65FDA8F7" w14:textId="77777777" w:rsidR="00022F09" w:rsidRDefault="00022F09" w:rsidP="00022F09">
      <w:pPr>
        <w:pStyle w:val="PL"/>
      </w:pPr>
      <w:r>
        <w:t xml:space="preserve">        jobId:</w:t>
      </w:r>
    </w:p>
    <w:p w14:paraId="4F47F1C8" w14:textId="77777777" w:rsidR="00022F09" w:rsidRDefault="00022F09" w:rsidP="00022F09">
      <w:pPr>
        <w:pStyle w:val="PL"/>
      </w:pPr>
      <w:r>
        <w:t xml:space="preserve">          type: string</w:t>
      </w:r>
    </w:p>
    <w:p w14:paraId="16136EA2" w14:textId="77777777" w:rsidR="00022F09" w:rsidRDefault="00022F09" w:rsidP="00022F09">
      <w:pPr>
        <w:pStyle w:val="PL"/>
      </w:pPr>
      <w:r>
        <w:t xml:space="preserve">        traceReportingFormat:</w:t>
      </w:r>
    </w:p>
    <w:p w14:paraId="028802B0" w14:textId="77777777" w:rsidR="00022F09" w:rsidRDefault="00022F09" w:rsidP="00022F09">
      <w:pPr>
        <w:pStyle w:val="PL"/>
      </w:pPr>
      <w:r>
        <w:t xml:space="preserve">          $ref: '#/components/schemas/traceReportingFormat-Type'</w:t>
      </w:r>
    </w:p>
    <w:p w14:paraId="36DBD881" w14:textId="77777777" w:rsidR="00022F09" w:rsidRDefault="00022F09" w:rsidP="00022F09">
      <w:pPr>
        <w:pStyle w:val="PL"/>
      </w:pPr>
      <w:r>
        <w:t xml:space="preserve">        traceTarget:</w:t>
      </w:r>
    </w:p>
    <w:p w14:paraId="2B0D9A0B" w14:textId="77777777" w:rsidR="00022F09" w:rsidRDefault="00022F09" w:rsidP="00022F09">
      <w:pPr>
        <w:pStyle w:val="PL"/>
      </w:pPr>
      <w:r>
        <w:t xml:space="preserve">          $ref: '#/components/schemas/traceTarget-Type'</w:t>
      </w:r>
    </w:p>
    <w:p w14:paraId="43DB65EC" w14:textId="77777777" w:rsidR="00022F09" w:rsidRDefault="00022F09" w:rsidP="00022F09">
      <w:pPr>
        <w:pStyle w:val="PL"/>
      </w:pPr>
      <w:r>
        <w:t xml:space="preserve">        triggeringEvents:</w:t>
      </w:r>
    </w:p>
    <w:p w14:paraId="52E1E4FA" w14:textId="77777777" w:rsidR="00022F09" w:rsidRDefault="00022F09" w:rsidP="00022F09">
      <w:pPr>
        <w:pStyle w:val="PL"/>
      </w:pPr>
      <w:r>
        <w:t xml:space="preserve">          $ref: '#/components/schemas/triggeringEvents-Type'</w:t>
      </w:r>
    </w:p>
    <w:p w14:paraId="3F1A2748" w14:textId="77777777" w:rsidR="00022F09" w:rsidRDefault="00022F09" w:rsidP="00022F09">
      <w:pPr>
        <w:pStyle w:val="PL"/>
      </w:pPr>
      <w:r>
        <w:t xml:space="preserve">        anonymizationOfMDTData:</w:t>
      </w:r>
    </w:p>
    <w:p w14:paraId="6961D48A" w14:textId="77777777" w:rsidR="00022F09" w:rsidRDefault="00022F09" w:rsidP="00022F09">
      <w:pPr>
        <w:pStyle w:val="PL"/>
      </w:pPr>
      <w:r>
        <w:t xml:space="preserve">          $ref: '#/components/schemas/anonymizationOfMDTData-Type'</w:t>
      </w:r>
    </w:p>
    <w:p w14:paraId="692394BC" w14:textId="77777777" w:rsidR="00022F09" w:rsidRDefault="00022F09" w:rsidP="00022F09">
      <w:pPr>
        <w:pStyle w:val="PL"/>
      </w:pPr>
      <w:r>
        <w:t xml:space="preserve">        areaConfigurationForNeighCell:</w:t>
      </w:r>
    </w:p>
    <w:p w14:paraId="150DF200" w14:textId="77777777" w:rsidR="00022F09" w:rsidRDefault="00022F09" w:rsidP="00022F09">
      <w:pPr>
        <w:pStyle w:val="PL"/>
      </w:pPr>
      <w:r>
        <w:t xml:space="preserve">          type: array</w:t>
      </w:r>
    </w:p>
    <w:p w14:paraId="5309AD96" w14:textId="77777777" w:rsidR="00022F09" w:rsidRDefault="00022F09" w:rsidP="00022F09">
      <w:pPr>
        <w:pStyle w:val="PL"/>
      </w:pPr>
      <w:r>
        <w:t xml:space="preserve">          items:</w:t>
      </w:r>
    </w:p>
    <w:p w14:paraId="35552730" w14:textId="77777777" w:rsidR="00022F09" w:rsidRDefault="00022F09" w:rsidP="00022F09">
      <w:pPr>
        <w:pStyle w:val="PL"/>
      </w:pPr>
      <w:r>
        <w:t xml:space="preserve">            $ref: '#/components/schemas/AreaConfig'</w:t>
      </w:r>
    </w:p>
    <w:p w14:paraId="1ECD3228" w14:textId="77777777" w:rsidR="00022F09" w:rsidRDefault="00022F09" w:rsidP="00022F09">
      <w:pPr>
        <w:pStyle w:val="PL"/>
      </w:pPr>
      <w:r>
        <w:t xml:space="preserve">          maxItems: 32</w:t>
      </w:r>
    </w:p>
    <w:p w14:paraId="36DED5A2" w14:textId="77777777" w:rsidR="00022F09" w:rsidRDefault="00022F09" w:rsidP="00022F09">
      <w:pPr>
        <w:pStyle w:val="PL"/>
      </w:pPr>
      <w:r>
        <w:t xml:space="preserve">        areaScope:</w:t>
      </w:r>
    </w:p>
    <w:p w14:paraId="1DB687D6" w14:textId="77777777" w:rsidR="00022F09" w:rsidRDefault="00022F09" w:rsidP="00022F09">
      <w:pPr>
        <w:pStyle w:val="PL"/>
      </w:pPr>
      <w:r>
        <w:t xml:space="preserve">          type: array</w:t>
      </w:r>
    </w:p>
    <w:p w14:paraId="7E85EA5D" w14:textId="77777777" w:rsidR="00022F09" w:rsidRDefault="00022F09" w:rsidP="00022F09">
      <w:pPr>
        <w:pStyle w:val="PL"/>
      </w:pPr>
      <w:r>
        <w:t xml:space="preserve">          items:</w:t>
      </w:r>
    </w:p>
    <w:p w14:paraId="727CF8E1" w14:textId="77777777" w:rsidR="00022F09" w:rsidRDefault="00022F09" w:rsidP="00022F09">
      <w:pPr>
        <w:pStyle w:val="PL"/>
      </w:pPr>
      <w:r>
        <w:t xml:space="preserve">            $ref: '#/components/schemas/AreaScope'</w:t>
      </w:r>
    </w:p>
    <w:p w14:paraId="3F64BCC2" w14:textId="77777777" w:rsidR="00022F09" w:rsidRDefault="00022F09" w:rsidP="00022F09">
      <w:pPr>
        <w:pStyle w:val="PL"/>
      </w:pPr>
      <w:r>
        <w:t xml:space="preserve">        beamLevelMeasurement:</w:t>
      </w:r>
    </w:p>
    <w:p w14:paraId="16AA4368" w14:textId="77777777" w:rsidR="00022F09" w:rsidRDefault="00022F09" w:rsidP="00022F09">
      <w:pPr>
        <w:pStyle w:val="PL"/>
      </w:pPr>
      <w:r>
        <w:t xml:space="preserve">          $ref: '#/components/schemas/beamLevelMeasurement-Type'</w:t>
      </w:r>
    </w:p>
    <w:p w14:paraId="1CE8B9F6" w14:textId="77777777" w:rsidR="00022F09" w:rsidRDefault="00022F09" w:rsidP="00022F09">
      <w:pPr>
        <w:pStyle w:val="PL"/>
      </w:pPr>
      <w:r>
        <w:t xml:space="preserve">        collectionPeriodRRMLTE:</w:t>
      </w:r>
    </w:p>
    <w:p w14:paraId="2732C94B" w14:textId="77777777" w:rsidR="00022F09" w:rsidRDefault="00022F09" w:rsidP="00022F09">
      <w:pPr>
        <w:pStyle w:val="PL"/>
      </w:pPr>
      <w:r>
        <w:t xml:space="preserve">          $ref: '#/components/schemas/collectionPeriodRRMLTE-Type'</w:t>
      </w:r>
    </w:p>
    <w:p w14:paraId="6260FB31" w14:textId="77777777" w:rsidR="00022F09" w:rsidRDefault="00022F09" w:rsidP="00022F09">
      <w:pPr>
        <w:pStyle w:val="PL"/>
      </w:pPr>
      <w:r>
        <w:t xml:space="preserve">        collectionPeriodM6LTE:</w:t>
      </w:r>
    </w:p>
    <w:p w14:paraId="3D916270" w14:textId="77777777" w:rsidR="00022F09" w:rsidRDefault="00022F09" w:rsidP="00022F09">
      <w:pPr>
        <w:pStyle w:val="PL"/>
      </w:pPr>
      <w:r>
        <w:t xml:space="preserve">          $ref: '#/components/schemas/collectionPeriodM6LTE-Type'</w:t>
      </w:r>
    </w:p>
    <w:p w14:paraId="0D7A4226" w14:textId="77777777" w:rsidR="00022F09" w:rsidRDefault="00022F09" w:rsidP="00022F09">
      <w:pPr>
        <w:pStyle w:val="PL"/>
      </w:pPr>
      <w:r>
        <w:t xml:space="preserve">        collectionPeriodM7LTE:</w:t>
      </w:r>
    </w:p>
    <w:p w14:paraId="26486F04" w14:textId="77777777" w:rsidR="00022F09" w:rsidRDefault="00022F09" w:rsidP="00022F09">
      <w:pPr>
        <w:pStyle w:val="PL"/>
      </w:pPr>
      <w:r>
        <w:t xml:space="preserve">          $ref: '#/components/schemas/collectionPeriodM7LTE-Type'</w:t>
      </w:r>
    </w:p>
    <w:p w14:paraId="43D7C3AB" w14:textId="77777777" w:rsidR="00022F09" w:rsidRDefault="00022F09" w:rsidP="00022F09">
      <w:pPr>
        <w:pStyle w:val="PL"/>
      </w:pPr>
      <w:r>
        <w:t xml:space="preserve">        collectionPeriodRRMUMTS:</w:t>
      </w:r>
    </w:p>
    <w:p w14:paraId="477A6172" w14:textId="77777777" w:rsidR="00022F09" w:rsidRDefault="00022F09" w:rsidP="00022F09">
      <w:pPr>
        <w:pStyle w:val="PL"/>
      </w:pPr>
      <w:r>
        <w:t xml:space="preserve">          $ref: '#/components/schemas/collectionPeriodRRMUMTS-Type'</w:t>
      </w:r>
    </w:p>
    <w:p w14:paraId="3CF92296" w14:textId="77777777" w:rsidR="00022F09" w:rsidRDefault="00022F09" w:rsidP="00022F09">
      <w:pPr>
        <w:pStyle w:val="PL"/>
      </w:pPr>
      <w:r>
        <w:t xml:space="preserve">        collectionPeriodRRMNR:</w:t>
      </w:r>
    </w:p>
    <w:p w14:paraId="3CB0BBF8" w14:textId="77777777" w:rsidR="00022F09" w:rsidRDefault="00022F09" w:rsidP="00022F09">
      <w:pPr>
        <w:pStyle w:val="PL"/>
      </w:pPr>
      <w:r>
        <w:t xml:space="preserve">          $ref: '#/components/schemas/collectionPeriodRRMNR-Type'</w:t>
      </w:r>
    </w:p>
    <w:p w14:paraId="6327ED03" w14:textId="77777777" w:rsidR="00022F09" w:rsidRDefault="00022F09" w:rsidP="00022F09">
      <w:pPr>
        <w:pStyle w:val="PL"/>
      </w:pPr>
      <w:r>
        <w:t xml:space="preserve">        collectionPeriodM6NR:</w:t>
      </w:r>
    </w:p>
    <w:p w14:paraId="0DBC76B7" w14:textId="77777777" w:rsidR="00022F09" w:rsidRDefault="00022F09" w:rsidP="00022F09">
      <w:pPr>
        <w:pStyle w:val="PL"/>
      </w:pPr>
      <w:r>
        <w:t xml:space="preserve">          $ref: '#/components/schemas/collectionPeriodM6NR-Type'</w:t>
      </w:r>
    </w:p>
    <w:p w14:paraId="1223102B" w14:textId="77777777" w:rsidR="00022F09" w:rsidRDefault="00022F09" w:rsidP="00022F09">
      <w:pPr>
        <w:pStyle w:val="PL"/>
      </w:pPr>
      <w:r>
        <w:t xml:space="preserve">        collectionPeriodM7NR:</w:t>
      </w:r>
    </w:p>
    <w:p w14:paraId="662FF23F" w14:textId="77777777" w:rsidR="00022F09" w:rsidRDefault="00022F09" w:rsidP="00022F09">
      <w:pPr>
        <w:pStyle w:val="PL"/>
      </w:pPr>
      <w:r>
        <w:t xml:space="preserve">          $ref: '#/components/schemas/collectionPeriodM7NR-Type'</w:t>
      </w:r>
    </w:p>
    <w:p w14:paraId="586D56AB" w14:textId="77777777" w:rsidR="00022F09" w:rsidRDefault="00022F09" w:rsidP="00022F09">
      <w:pPr>
        <w:pStyle w:val="PL"/>
      </w:pPr>
      <w:r>
        <w:t xml:space="preserve">        eventListForEventTriggeredMeasurement:</w:t>
      </w:r>
    </w:p>
    <w:p w14:paraId="75A2BAA8" w14:textId="77777777" w:rsidR="00022F09" w:rsidRDefault="00022F09" w:rsidP="00022F09">
      <w:pPr>
        <w:pStyle w:val="PL"/>
      </w:pPr>
      <w:r>
        <w:t xml:space="preserve">          $ref: '#/components/schemas/eventListForEventTriggeredMeasurement-Type'</w:t>
      </w:r>
    </w:p>
    <w:p w14:paraId="7EDFA561" w14:textId="77777777" w:rsidR="00022F09" w:rsidRDefault="00022F09" w:rsidP="00022F09">
      <w:pPr>
        <w:pStyle w:val="PL"/>
      </w:pPr>
      <w:r>
        <w:t xml:space="preserve">        eventThreshold:</w:t>
      </w:r>
    </w:p>
    <w:p w14:paraId="64D87F3C" w14:textId="77777777" w:rsidR="00022F09" w:rsidRDefault="00022F09" w:rsidP="00022F09">
      <w:pPr>
        <w:pStyle w:val="PL"/>
      </w:pPr>
      <w:r>
        <w:t xml:space="preserve">          $ref: '#/components/schemas/eventThreshold-Type'</w:t>
      </w:r>
    </w:p>
    <w:p w14:paraId="60960A85" w14:textId="77777777" w:rsidR="00022F09" w:rsidRDefault="00022F09" w:rsidP="00022F09">
      <w:pPr>
        <w:pStyle w:val="PL"/>
      </w:pPr>
      <w:r>
        <w:t xml:space="preserve">        listOfMeasurements:</w:t>
      </w:r>
    </w:p>
    <w:p w14:paraId="771E7577" w14:textId="77777777" w:rsidR="00022F09" w:rsidRDefault="00022F09" w:rsidP="00022F09">
      <w:pPr>
        <w:pStyle w:val="PL"/>
      </w:pPr>
      <w:r>
        <w:t xml:space="preserve">          $ref: '#/components/schemas/listOfMeasurements-Type'</w:t>
      </w:r>
    </w:p>
    <w:p w14:paraId="668D5EAC" w14:textId="77777777" w:rsidR="00022F09" w:rsidRDefault="00022F09" w:rsidP="00022F09">
      <w:pPr>
        <w:pStyle w:val="PL"/>
      </w:pPr>
      <w:r>
        <w:t xml:space="preserve">        loggingDuration:</w:t>
      </w:r>
    </w:p>
    <w:p w14:paraId="5875E3D8" w14:textId="77777777" w:rsidR="00022F09" w:rsidRDefault="00022F09" w:rsidP="00022F09">
      <w:pPr>
        <w:pStyle w:val="PL"/>
      </w:pPr>
      <w:r>
        <w:t xml:space="preserve">          $ref: '#/components/schemas/loggingDuration-Type'</w:t>
      </w:r>
    </w:p>
    <w:p w14:paraId="3DB2BCDF" w14:textId="77777777" w:rsidR="00022F09" w:rsidRDefault="00022F09" w:rsidP="00022F09">
      <w:pPr>
        <w:pStyle w:val="PL"/>
      </w:pPr>
      <w:r>
        <w:t xml:space="preserve">        loggingInterval:</w:t>
      </w:r>
    </w:p>
    <w:p w14:paraId="0D0483F7" w14:textId="77777777" w:rsidR="00022F09" w:rsidRDefault="00022F09" w:rsidP="00022F09">
      <w:pPr>
        <w:pStyle w:val="PL"/>
      </w:pPr>
      <w:r>
        <w:t xml:space="preserve">          $ref: '#/components/schemas/loggingInterval-Type'</w:t>
      </w:r>
    </w:p>
    <w:p w14:paraId="0147631E" w14:textId="77777777" w:rsidR="00022F09" w:rsidRDefault="00022F09" w:rsidP="00022F09">
      <w:pPr>
        <w:pStyle w:val="PL"/>
      </w:pPr>
      <w:r>
        <w:t xml:space="preserve">        eventThresholdL1:</w:t>
      </w:r>
    </w:p>
    <w:p w14:paraId="2AB214D8" w14:textId="77777777" w:rsidR="00022F09" w:rsidRDefault="00022F09" w:rsidP="00022F09">
      <w:pPr>
        <w:pStyle w:val="PL"/>
      </w:pPr>
      <w:r>
        <w:t xml:space="preserve">          $ref: '#/components/schemas/eventThresholdL1-Type'</w:t>
      </w:r>
    </w:p>
    <w:p w14:paraId="0CD67CFD" w14:textId="77777777" w:rsidR="00022F09" w:rsidRDefault="00022F09" w:rsidP="00022F09">
      <w:pPr>
        <w:pStyle w:val="PL"/>
      </w:pPr>
      <w:r>
        <w:t xml:space="preserve">        hysteresisL1:</w:t>
      </w:r>
    </w:p>
    <w:p w14:paraId="1B859EB6" w14:textId="77777777" w:rsidR="00022F09" w:rsidRDefault="00022F09" w:rsidP="00022F09">
      <w:pPr>
        <w:pStyle w:val="PL"/>
      </w:pPr>
      <w:r>
        <w:t xml:space="preserve">          $ref: '#/components/schemas/hysteresisL1-Type'</w:t>
      </w:r>
    </w:p>
    <w:p w14:paraId="70266F10" w14:textId="77777777" w:rsidR="00022F09" w:rsidRDefault="00022F09" w:rsidP="00022F09">
      <w:pPr>
        <w:pStyle w:val="PL"/>
      </w:pPr>
      <w:r>
        <w:lastRenderedPageBreak/>
        <w:t xml:space="preserve">        timeToTriggerL1:</w:t>
      </w:r>
    </w:p>
    <w:p w14:paraId="0D7FB130" w14:textId="77777777" w:rsidR="00022F09" w:rsidRDefault="00022F09" w:rsidP="00022F09">
      <w:pPr>
        <w:pStyle w:val="PL"/>
      </w:pPr>
      <w:r>
        <w:t xml:space="preserve">          $ref: '#/components/schemas/timeToTriggerL1-Type'</w:t>
      </w:r>
    </w:p>
    <w:p w14:paraId="76BD3DC0" w14:textId="77777777" w:rsidR="00022F09" w:rsidRDefault="00022F09" w:rsidP="00022F09">
      <w:pPr>
        <w:pStyle w:val="PL"/>
      </w:pPr>
      <w:r>
        <w:t xml:space="preserve">        mbsfnAreaList:</w:t>
      </w:r>
    </w:p>
    <w:p w14:paraId="1D45DA54" w14:textId="77777777" w:rsidR="00022F09" w:rsidRDefault="00022F09" w:rsidP="00022F09">
      <w:pPr>
        <w:pStyle w:val="PL"/>
      </w:pPr>
      <w:r>
        <w:t xml:space="preserve">          type: array</w:t>
      </w:r>
    </w:p>
    <w:p w14:paraId="1BD58536" w14:textId="77777777" w:rsidR="00022F09" w:rsidRDefault="00022F09" w:rsidP="00022F09">
      <w:pPr>
        <w:pStyle w:val="PL"/>
      </w:pPr>
      <w:r>
        <w:t xml:space="preserve">          items:</w:t>
      </w:r>
    </w:p>
    <w:p w14:paraId="69642109" w14:textId="77777777" w:rsidR="00022F09" w:rsidRDefault="00022F09" w:rsidP="00022F09">
      <w:pPr>
        <w:pStyle w:val="PL"/>
      </w:pPr>
      <w:r>
        <w:t xml:space="preserve">            $ref: '#/components/schemas/MbsfnArea'</w:t>
      </w:r>
    </w:p>
    <w:p w14:paraId="41544DDB" w14:textId="77777777" w:rsidR="00022F09" w:rsidRDefault="00022F09" w:rsidP="00022F09">
      <w:pPr>
        <w:pStyle w:val="PL"/>
      </w:pPr>
      <w:r>
        <w:t xml:space="preserve">          maxItems: 8</w:t>
      </w:r>
    </w:p>
    <w:p w14:paraId="5A3BA080" w14:textId="77777777" w:rsidR="00022F09" w:rsidRDefault="00022F09" w:rsidP="00022F09">
      <w:pPr>
        <w:pStyle w:val="PL"/>
      </w:pPr>
      <w:r>
        <w:t xml:space="preserve">        measurementPeriodLTE:</w:t>
      </w:r>
    </w:p>
    <w:p w14:paraId="3C893574" w14:textId="77777777" w:rsidR="00022F09" w:rsidRDefault="00022F09" w:rsidP="00022F09">
      <w:pPr>
        <w:pStyle w:val="PL"/>
      </w:pPr>
      <w:r>
        <w:t xml:space="preserve">          $ref: '#/components/schemas/measurementPeriodLTE-Type'</w:t>
      </w:r>
    </w:p>
    <w:p w14:paraId="76D46CA4" w14:textId="77777777" w:rsidR="00022F09" w:rsidRDefault="00022F09" w:rsidP="00022F09">
      <w:pPr>
        <w:pStyle w:val="PL"/>
      </w:pPr>
      <w:r>
        <w:t xml:space="preserve">        measurementPeriodUMTS:</w:t>
      </w:r>
    </w:p>
    <w:p w14:paraId="4E58D70C" w14:textId="77777777" w:rsidR="00022F09" w:rsidRDefault="00022F09" w:rsidP="00022F09">
      <w:pPr>
        <w:pStyle w:val="PL"/>
      </w:pPr>
      <w:r>
        <w:t xml:space="preserve">          $ref: '#/components/schemas/measurementPeriodUMTS-Type'</w:t>
      </w:r>
    </w:p>
    <w:p w14:paraId="413ED0C9" w14:textId="77777777" w:rsidR="00022F09" w:rsidRDefault="00022F09" w:rsidP="00022F09">
      <w:pPr>
        <w:pStyle w:val="PL"/>
      </w:pPr>
      <w:r>
        <w:t xml:space="preserve">        measurementQuantity:</w:t>
      </w:r>
    </w:p>
    <w:p w14:paraId="21DC784D" w14:textId="77777777" w:rsidR="00022F09" w:rsidRDefault="00022F09" w:rsidP="00022F09">
      <w:pPr>
        <w:pStyle w:val="PL"/>
      </w:pPr>
      <w:r>
        <w:t xml:space="preserve">          $ref: '#/components/schemas/measurementQuantity-Type'</w:t>
      </w:r>
    </w:p>
    <w:p w14:paraId="21FFEE2D" w14:textId="77777777" w:rsidR="00022F09" w:rsidRDefault="00022F09" w:rsidP="00022F09">
      <w:pPr>
        <w:pStyle w:val="PL"/>
      </w:pPr>
      <w:r>
        <w:t xml:space="preserve">        eventThresholdUphUMTS:</w:t>
      </w:r>
    </w:p>
    <w:p w14:paraId="726103C5" w14:textId="77777777" w:rsidR="00022F09" w:rsidRDefault="00022F09" w:rsidP="00022F09">
      <w:pPr>
        <w:pStyle w:val="PL"/>
      </w:pPr>
      <w:r>
        <w:t xml:space="preserve">          $ref: '#/components/schemas/eventThresholdUphUMTS-Type'</w:t>
      </w:r>
    </w:p>
    <w:p w14:paraId="0EDA8B17" w14:textId="77777777" w:rsidR="00022F09" w:rsidRDefault="00022F09" w:rsidP="00022F09">
      <w:pPr>
        <w:pStyle w:val="PL"/>
      </w:pPr>
      <w:r>
        <w:t xml:space="preserve">        pLMNList:</w:t>
      </w:r>
    </w:p>
    <w:p w14:paraId="7116A1D5" w14:textId="77777777" w:rsidR="00022F09" w:rsidRDefault="00022F09" w:rsidP="00022F09">
      <w:pPr>
        <w:pStyle w:val="PL"/>
      </w:pPr>
      <w:r>
        <w:t xml:space="preserve">          $ref: '#/components/schemas/pLMNList-Type'</w:t>
      </w:r>
    </w:p>
    <w:p w14:paraId="0C4B563A" w14:textId="77777777" w:rsidR="00022F09" w:rsidRDefault="00022F09" w:rsidP="00022F09">
      <w:pPr>
        <w:pStyle w:val="PL"/>
      </w:pPr>
      <w:r>
        <w:t xml:space="preserve">        positioningMethod:</w:t>
      </w:r>
    </w:p>
    <w:p w14:paraId="4137ADA3" w14:textId="77777777" w:rsidR="00022F09" w:rsidRDefault="00022F09" w:rsidP="00022F09">
      <w:pPr>
        <w:pStyle w:val="PL"/>
      </w:pPr>
      <w:r>
        <w:t xml:space="preserve">          $ref: '#/components/schemas/positioningMethod-Type'</w:t>
      </w:r>
    </w:p>
    <w:p w14:paraId="100D1365" w14:textId="77777777" w:rsidR="00022F09" w:rsidRDefault="00022F09" w:rsidP="00022F09">
      <w:pPr>
        <w:pStyle w:val="PL"/>
      </w:pPr>
      <w:r>
        <w:t xml:space="preserve">        reportAmount:</w:t>
      </w:r>
    </w:p>
    <w:p w14:paraId="60ADC09D" w14:textId="77777777" w:rsidR="00022F09" w:rsidRDefault="00022F09" w:rsidP="00022F09">
      <w:pPr>
        <w:pStyle w:val="PL"/>
      </w:pPr>
      <w:r>
        <w:t xml:space="preserve">          $ref: '#/components/schemas/reportAmount-Type'</w:t>
      </w:r>
    </w:p>
    <w:p w14:paraId="04C32659" w14:textId="77777777" w:rsidR="00022F09" w:rsidRDefault="00022F09" w:rsidP="00022F09">
      <w:pPr>
        <w:pStyle w:val="PL"/>
      </w:pPr>
      <w:r>
        <w:t xml:space="preserve">        reportingTrigger:</w:t>
      </w:r>
    </w:p>
    <w:p w14:paraId="4DA2D99B" w14:textId="77777777" w:rsidR="00022F09" w:rsidRDefault="00022F09" w:rsidP="00022F09">
      <w:pPr>
        <w:pStyle w:val="PL"/>
      </w:pPr>
      <w:r>
        <w:t xml:space="preserve">          $ref: '#/components/schemas/reportingTrigger-Type'</w:t>
      </w:r>
    </w:p>
    <w:p w14:paraId="7B82EEC4" w14:textId="77777777" w:rsidR="00022F09" w:rsidRDefault="00022F09" w:rsidP="00022F09">
      <w:pPr>
        <w:pStyle w:val="PL"/>
      </w:pPr>
      <w:r>
        <w:t xml:space="preserve">        reportInterval:</w:t>
      </w:r>
    </w:p>
    <w:p w14:paraId="690EBEC6" w14:textId="77777777" w:rsidR="00022F09" w:rsidRDefault="00022F09" w:rsidP="00022F09">
      <w:pPr>
        <w:pStyle w:val="PL"/>
      </w:pPr>
      <w:r>
        <w:t xml:space="preserve">          $ref: '#/components/schemas/reportInterval-Type'</w:t>
      </w:r>
    </w:p>
    <w:p w14:paraId="75B9AF95" w14:textId="77777777" w:rsidR="00022F09" w:rsidRDefault="00022F09" w:rsidP="00022F09">
      <w:pPr>
        <w:pStyle w:val="PL"/>
      </w:pPr>
      <w:r>
        <w:t xml:space="preserve">        reportType:</w:t>
      </w:r>
    </w:p>
    <w:p w14:paraId="6F91D86B" w14:textId="77777777" w:rsidR="00022F09" w:rsidRDefault="00022F09" w:rsidP="00022F09">
      <w:pPr>
        <w:pStyle w:val="PL"/>
      </w:pPr>
      <w:r>
        <w:t xml:space="preserve">          $ref: '#/components/schemas/reportType-Type'</w:t>
      </w:r>
    </w:p>
    <w:p w14:paraId="49287349" w14:textId="77777777" w:rsidR="00022F09" w:rsidRDefault="00022F09" w:rsidP="00022F09">
      <w:pPr>
        <w:pStyle w:val="PL"/>
      </w:pPr>
      <w:r>
        <w:t xml:space="preserve">        sensorInformation:</w:t>
      </w:r>
    </w:p>
    <w:p w14:paraId="2FDB9F72" w14:textId="77777777" w:rsidR="00022F09" w:rsidRDefault="00022F09" w:rsidP="00022F09">
      <w:pPr>
        <w:pStyle w:val="PL"/>
      </w:pPr>
      <w:r>
        <w:t xml:space="preserve">          $ref: '#/components/schemas/sensorInformation-Type'</w:t>
      </w:r>
    </w:p>
    <w:p w14:paraId="1780AFC9" w14:textId="77777777" w:rsidR="00022F09" w:rsidRDefault="00022F09" w:rsidP="00022F09">
      <w:pPr>
        <w:pStyle w:val="PL"/>
      </w:pPr>
      <w:r>
        <w:t xml:space="preserve">        traceCollectionEntityId:</w:t>
      </w:r>
    </w:p>
    <w:p w14:paraId="3EE45D8E" w14:textId="77777777" w:rsidR="00022F09" w:rsidRDefault="00022F09" w:rsidP="00022F09">
      <w:pPr>
        <w:pStyle w:val="PL"/>
      </w:pPr>
      <w:r>
        <w:t xml:space="preserve">          $ref: '#/components/schemas/traceCollectionEntityId-Type'</w:t>
      </w:r>
    </w:p>
    <w:p w14:paraId="59E5D884" w14:textId="77777777" w:rsidR="00022F09" w:rsidRDefault="00022F09" w:rsidP="00022F09">
      <w:pPr>
        <w:pStyle w:val="PL"/>
      </w:pPr>
      <w:r>
        <w:t xml:space="preserve">        excessPacketDelayThresholds:</w:t>
      </w:r>
    </w:p>
    <w:p w14:paraId="61B0282D" w14:textId="77777777" w:rsidR="00022F09" w:rsidRDefault="00022F09" w:rsidP="00022F09">
      <w:pPr>
        <w:pStyle w:val="PL"/>
      </w:pPr>
      <w:r>
        <w:t xml:space="preserve">          $ref: '#/components/schemas/excessPacketDelayThresholds-Type'</w:t>
      </w:r>
    </w:p>
    <w:p w14:paraId="3E023996" w14:textId="77777777" w:rsidR="00022F09" w:rsidRDefault="00022F09" w:rsidP="00022F09">
      <w:pPr>
        <w:pStyle w:val="PL"/>
      </w:pPr>
    </w:p>
    <w:p w14:paraId="76681744" w14:textId="77777777" w:rsidR="00022F09" w:rsidRDefault="00022F09" w:rsidP="00022F09">
      <w:pPr>
        <w:pStyle w:val="PL"/>
      </w:pPr>
      <w:r>
        <w:t xml:space="preserve">    ManagedFunction-ncO:</w:t>
      </w:r>
    </w:p>
    <w:p w14:paraId="12517B80" w14:textId="77777777" w:rsidR="00022F09" w:rsidRDefault="00022F09" w:rsidP="00022F09">
      <w:pPr>
        <w:pStyle w:val="PL"/>
      </w:pPr>
      <w:r>
        <w:t xml:space="preserve">      type: object</w:t>
      </w:r>
    </w:p>
    <w:p w14:paraId="5AFB9146" w14:textId="77777777" w:rsidR="00022F09" w:rsidRDefault="00022F09" w:rsidP="00022F09">
      <w:pPr>
        <w:pStyle w:val="PL"/>
      </w:pPr>
      <w:r>
        <w:t xml:space="preserve">      properties:</w:t>
      </w:r>
    </w:p>
    <w:p w14:paraId="000117FB" w14:textId="77777777" w:rsidR="00022F09" w:rsidRDefault="00022F09" w:rsidP="00022F09">
      <w:pPr>
        <w:pStyle w:val="PL"/>
      </w:pPr>
      <w:r>
        <w:t xml:space="preserve">        PerfMetricJob:</w:t>
      </w:r>
    </w:p>
    <w:p w14:paraId="45019ABA" w14:textId="77777777" w:rsidR="00022F09" w:rsidRDefault="00022F09" w:rsidP="00022F09">
      <w:pPr>
        <w:pStyle w:val="PL"/>
      </w:pPr>
      <w:r>
        <w:t xml:space="preserve">          $ref: '#/components/schemas/PerfMetricJob-Multiple'</w:t>
      </w:r>
    </w:p>
    <w:p w14:paraId="6999A14B" w14:textId="77777777" w:rsidR="00022F09" w:rsidRDefault="00022F09" w:rsidP="00022F09">
      <w:pPr>
        <w:pStyle w:val="PL"/>
      </w:pPr>
      <w:r>
        <w:t xml:space="preserve">        ThresholdMonitor:</w:t>
      </w:r>
    </w:p>
    <w:p w14:paraId="45CDAC23" w14:textId="77777777" w:rsidR="00022F09" w:rsidRDefault="00022F09" w:rsidP="00022F09">
      <w:pPr>
        <w:pStyle w:val="PL"/>
      </w:pPr>
      <w:r>
        <w:t xml:space="preserve">          $ref: '#/components/schemas/ThresholdMonitor-Multiple'</w:t>
      </w:r>
    </w:p>
    <w:p w14:paraId="7E519826" w14:textId="77777777" w:rsidR="00022F09" w:rsidRDefault="00022F09" w:rsidP="00022F09">
      <w:pPr>
        <w:pStyle w:val="PL"/>
      </w:pPr>
      <w:r>
        <w:t xml:space="preserve">        ManagedNFService:</w:t>
      </w:r>
    </w:p>
    <w:p w14:paraId="1B46D70D" w14:textId="77777777" w:rsidR="00022F09" w:rsidRDefault="00022F09" w:rsidP="00022F09">
      <w:pPr>
        <w:pStyle w:val="PL"/>
      </w:pPr>
      <w:r>
        <w:t xml:space="preserve">          $ref: '#/components/schemas/ManagedNFService-Multiple'</w:t>
      </w:r>
    </w:p>
    <w:p w14:paraId="07B4E145" w14:textId="77777777" w:rsidR="00022F09" w:rsidRDefault="00022F09" w:rsidP="00022F09">
      <w:pPr>
        <w:pStyle w:val="PL"/>
      </w:pPr>
      <w:r>
        <w:t xml:space="preserve">        TraceJob:</w:t>
      </w:r>
    </w:p>
    <w:p w14:paraId="4132DBD9" w14:textId="77777777" w:rsidR="00022F09" w:rsidRDefault="00022F09" w:rsidP="00022F09">
      <w:pPr>
        <w:pStyle w:val="PL"/>
      </w:pPr>
      <w:r>
        <w:t xml:space="preserve">          $ref: '#/components/schemas/TraceJob-Multiple'</w:t>
      </w:r>
    </w:p>
    <w:p w14:paraId="5728EE1F" w14:textId="77777777" w:rsidR="00022F09" w:rsidRDefault="00022F09" w:rsidP="00022F09">
      <w:pPr>
        <w:pStyle w:val="PL"/>
      </w:pPr>
    </w:p>
    <w:p w14:paraId="5843F061" w14:textId="77777777" w:rsidR="00022F09" w:rsidRDefault="00022F09" w:rsidP="00022F09">
      <w:pPr>
        <w:pStyle w:val="PL"/>
      </w:pPr>
      <w:r>
        <w:t>#-------- Definition of concrete IOCs --------------------------------------------</w:t>
      </w:r>
    </w:p>
    <w:p w14:paraId="4169A044" w14:textId="77777777" w:rsidR="00022F09" w:rsidRDefault="00022F09" w:rsidP="00022F09">
      <w:pPr>
        <w:pStyle w:val="PL"/>
      </w:pPr>
    </w:p>
    <w:p w14:paraId="0C36212E" w14:textId="77777777" w:rsidR="00022F09" w:rsidRDefault="00022F09" w:rsidP="00022F09">
      <w:pPr>
        <w:pStyle w:val="PL"/>
      </w:pPr>
      <w:r>
        <w:t xml:space="preserve">    VsDataContainer-Single:</w:t>
      </w:r>
    </w:p>
    <w:p w14:paraId="13A39856" w14:textId="77777777" w:rsidR="00022F09" w:rsidRDefault="00022F09" w:rsidP="00022F09">
      <w:pPr>
        <w:pStyle w:val="PL"/>
      </w:pPr>
      <w:r>
        <w:t xml:space="preserve">      type: object</w:t>
      </w:r>
    </w:p>
    <w:p w14:paraId="0617DEAE" w14:textId="77777777" w:rsidR="00022F09" w:rsidRDefault="00022F09" w:rsidP="00022F09">
      <w:pPr>
        <w:pStyle w:val="PL"/>
      </w:pPr>
      <w:r>
        <w:t xml:space="preserve">      properties:</w:t>
      </w:r>
    </w:p>
    <w:p w14:paraId="5CC67EF8" w14:textId="77777777" w:rsidR="00022F09" w:rsidRDefault="00022F09" w:rsidP="00022F09">
      <w:pPr>
        <w:pStyle w:val="PL"/>
      </w:pPr>
      <w:r>
        <w:t xml:space="preserve">        id:</w:t>
      </w:r>
    </w:p>
    <w:p w14:paraId="4601CE0E" w14:textId="77777777" w:rsidR="00022F09" w:rsidRDefault="00022F09" w:rsidP="00022F09">
      <w:pPr>
        <w:pStyle w:val="PL"/>
      </w:pPr>
      <w:r>
        <w:t xml:space="preserve">          type: string</w:t>
      </w:r>
    </w:p>
    <w:p w14:paraId="4E4AC062" w14:textId="77777777" w:rsidR="00022F09" w:rsidRDefault="00022F09" w:rsidP="00022F09">
      <w:pPr>
        <w:pStyle w:val="PL"/>
      </w:pPr>
      <w:r>
        <w:t xml:space="preserve">        attributes:</w:t>
      </w:r>
    </w:p>
    <w:p w14:paraId="24C34C84" w14:textId="77777777" w:rsidR="00022F09" w:rsidRDefault="00022F09" w:rsidP="00022F09">
      <w:pPr>
        <w:pStyle w:val="PL"/>
      </w:pPr>
      <w:r>
        <w:t xml:space="preserve">          type: object</w:t>
      </w:r>
    </w:p>
    <w:p w14:paraId="735B206B" w14:textId="77777777" w:rsidR="00022F09" w:rsidRDefault="00022F09" w:rsidP="00022F09">
      <w:pPr>
        <w:pStyle w:val="PL"/>
      </w:pPr>
      <w:r>
        <w:t xml:space="preserve">          properties:</w:t>
      </w:r>
    </w:p>
    <w:p w14:paraId="09F7991E" w14:textId="77777777" w:rsidR="00022F09" w:rsidRDefault="00022F09" w:rsidP="00022F09">
      <w:pPr>
        <w:pStyle w:val="PL"/>
      </w:pPr>
      <w:r>
        <w:t xml:space="preserve">            vsDataType:</w:t>
      </w:r>
    </w:p>
    <w:p w14:paraId="7AB9CB44" w14:textId="77777777" w:rsidR="00022F09" w:rsidRDefault="00022F09" w:rsidP="00022F09">
      <w:pPr>
        <w:pStyle w:val="PL"/>
      </w:pPr>
      <w:r>
        <w:t xml:space="preserve">              type: string</w:t>
      </w:r>
    </w:p>
    <w:p w14:paraId="44B7F8D2" w14:textId="77777777" w:rsidR="00022F09" w:rsidRDefault="00022F09" w:rsidP="00022F09">
      <w:pPr>
        <w:pStyle w:val="PL"/>
      </w:pPr>
      <w:r>
        <w:t xml:space="preserve">            vsDataFormatVersion:</w:t>
      </w:r>
    </w:p>
    <w:p w14:paraId="60D179B6" w14:textId="77777777" w:rsidR="00022F09" w:rsidRDefault="00022F09" w:rsidP="00022F09">
      <w:pPr>
        <w:pStyle w:val="PL"/>
      </w:pPr>
      <w:r>
        <w:t xml:space="preserve">              type: string</w:t>
      </w:r>
    </w:p>
    <w:p w14:paraId="5F372AC2" w14:textId="77777777" w:rsidR="00022F09" w:rsidRDefault="00022F09" w:rsidP="00022F09">
      <w:pPr>
        <w:pStyle w:val="PL"/>
      </w:pPr>
      <w:r>
        <w:t xml:space="preserve">            vsData:</w:t>
      </w:r>
    </w:p>
    <w:p w14:paraId="6270470A" w14:textId="77777777" w:rsidR="00022F09" w:rsidRDefault="00022F09" w:rsidP="00022F09">
      <w:pPr>
        <w:pStyle w:val="PL"/>
      </w:pPr>
      <w:r>
        <w:t xml:space="preserve">              nullable: true</w:t>
      </w:r>
    </w:p>
    <w:p w14:paraId="0862406C" w14:textId="77777777" w:rsidR="00022F09" w:rsidRDefault="00022F09" w:rsidP="00022F09">
      <w:pPr>
        <w:pStyle w:val="PL"/>
      </w:pPr>
      <w:r>
        <w:t xml:space="preserve">        VsDataContainer:</w:t>
      </w:r>
    </w:p>
    <w:p w14:paraId="3C4E3764" w14:textId="77777777" w:rsidR="00022F09" w:rsidRDefault="00022F09" w:rsidP="00022F09">
      <w:pPr>
        <w:pStyle w:val="PL"/>
      </w:pPr>
      <w:r>
        <w:t xml:space="preserve">          $ref: '#/components/schemas/VsDataContainer-Multiple'</w:t>
      </w:r>
    </w:p>
    <w:p w14:paraId="1FAFCE19" w14:textId="77777777" w:rsidR="00022F09" w:rsidRDefault="00022F09" w:rsidP="00022F09">
      <w:pPr>
        <w:pStyle w:val="PL"/>
      </w:pPr>
      <w:r>
        <w:t xml:space="preserve">    ManagedNFService-Single:</w:t>
      </w:r>
    </w:p>
    <w:p w14:paraId="36825599" w14:textId="77777777" w:rsidR="00022F09" w:rsidRDefault="00022F09" w:rsidP="00022F09">
      <w:pPr>
        <w:pStyle w:val="PL"/>
      </w:pPr>
      <w:r>
        <w:t xml:space="preserve">      allOf:</w:t>
      </w:r>
    </w:p>
    <w:p w14:paraId="411A911E" w14:textId="77777777" w:rsidR="00022F09" w:rsidRDefault="00022F09" w:rsidP="00022F09">
      <w:pPr>
        <w:pStyle w:val="PL"/>
      </w:pPr>
      <w:r>
        <w:t xml:space="preserve">        - $ref: '#/components/schemas/Top'</w:t>
      </w:r>
    </w:p>
    <w:p w14:paraId="333E1121" w14:textId="77777777" w:rsidR="00022F09" w:rsidRDefault="00022F09" w:rsidP="00022F09">
      <w:pPr>
        <w:pStyle w:val="PL"/>
      </w:pPr>
      <w:r>
        <w:t xml:space="preserve">        - type: object</w:t>
      </w:r>
    </w:p>
    <w:p w14:paraId="6F23E1AC" w14:textId="77777777" w:rsidR="00022F09" w:rsidRDefault="00022F09" w:rsidP="00022F09">
      <w:pPr>
        <w:pStyle w:val="PL"/>
      </w:pPr>
      <w:r>
        <w:t xml:space="preserve">          properties:</w:t>
      </w:r>
    </w:p>
    <w:p w14:paraId="4E9576A6" w14:textId="77777777" w:rsidR="00022F09" w:rsidRDefault="00022F09" w:rsidP="00022F09">
      <w:pPr>
        <w:pStyle w:val="PL"/>
      </w:pPr>
      <w:r>
        <w:t xml:space="preserve">            attributes:</w:t>
      </w:r>
    </w:p>
    <w:p w14:paraId="56F59F30" w14:textId="77777777" w:rsidR="00022F09" w:rsidRDefault="00022F09" w:rsidP="00022F09">
      <w:pPr>
        <w:pStyle w:val="PL"/>
      </w:pPr>
      <w:r>
        <w:t xml:space="preserve">              type: object</w:t>
      </w:r>
    </w:p>
    <w:p w14:paraId="27E8C8F5" w14:textId="77777777" w:rsidR="00022F09" w:rsidRDefault="00022F09" w:rsidP="00022F09">
      <w:pPr>
        <w:pStyle w:val="PL"/>
      </w:pPr>
      <w:r>
        <w:t xml:space="preserve">              properties:</w:t>
      </w:r>
    </w:p>
    <w:p w14:paraId="287234A6" w14:textId="77777777" w:rsidR="00022F09" w:rsidRDefault="00022F09" w:rsidP="00022F09">
      <w:pPr>
        <w:pStyle w:val="PL"/>
      </w:pPr>
      <w:r>
        <w:t xml:space="preserve">                userLabel:</w:t>
      </w:r>
    </w:p>
    <w:p w14:paraId="405A8F62" w14:textId="77777777" w:rsidR="00022F09" w:rsidRDefault="00022F09" w:rsidP="00022F09">
      <w:pPr>
        <w:pStyle w:val="PL"/>
      </w:pPr>
      <w:r>
        <w:t xml:space="preserve">                  type: string</w:t>
      </w:r>
    </w:p>
    <w:p w14:paraId="6D3B7C97" w14:textId="77777777" w:rsidR="00022F09" w:rsidRDefault="00022F09" w:rsidP="00022F09">
      <w:pPr>
        <w:pStyle w:val="PL"/>
      </w:pPr>
      <w:r>
        <w:t xml:space="preserve">                nFServiceType:</w:t>
      </w:r>
    </w:p>
    <w:p w14:paraId="1E278C77" w14:textId="77777777" w:rsidR="00022F09" w:rsidRDefault="00022F09" w:rsidP="00022F09">
      <w:pPr>
        <w:pStyle w:val="PL"/>
      </w:pPr>
      <w:r>
        <w:t xml:space="preserve">                  $ref: '#/components/schemas/NFServiceType'</w:t>
      </w:r>
    </w:p>
    <w:p w14:paraId="6E448260" w14:textId="77777777" w:rsidR="00022F09" w:rsidRDefault="00022F09" w:rsidP="00022F09">
      <w:pPr>
        <w:pStyle w:val="PL"/>
      </w:pPr>
      <w:r>
        <w:t xml:space="preserve">                sAP:</w:t>
      </w:r>
    </w:p>
    <w:p w14:paraId="554A9236" w14:textId="77777777" w:rsidR="00022F09" w:rsidRDefault="00022F09" w:rsidP="00022F09">
      <w:pPr>
        <w:pStyle w:val="PL"/>
      </w:pPr>
      <w:r>
        <w:t xml:space="preserve">                  $ref: '#/components/schemas/SAP'</w:t>
      </w:r>
    </w:p>
    <w:p w14:paraId="28D80CD7" w14:textId="77777777" w:rsidR="00022F09" w:rsidRDefault="00022F09" w:rsidP="00022F09">
      <w:pPr>
        <w:pStyle w:val="PL"/>
      </w:pPr>
      <w:r>
        <w:lastRenderedPageBreak/>
        <w:t xml:space="preserve">                operations:</w:t>
      </w:r>
    </w:p>
    <w:p w14:paraId="03716B2D" w14:textId="77777777" w:rsidR="00022F09" w:rsidRDefault="00022F09" w:rsidP="00022F09">
      <w:pPr>
        <w:pStyle w:val="PL"/>
      </w:pPr>
      <w:r>
        <w:t xml:space="preserve">                  type: array</w:t>
      </w:r>
    </w:p>
    <w:p w14:paraId="3129535F" w14:textId="77777777" w:rsidR="00022F09" w:rsidRDefault="00022F09" w:rsidP="00022F09">
      <w:pPr>
        <w:pStyle w:val="PL"/>
      </w:pPr>
      <w:r>
        <w:t xml:space="preserve">                  items:</w:t>
      </w:r>
    </w:p>
    <w:p w14:paraId="19703BEE" w14:textId="77777777" w:rsidR="00022F09" w:rsidRDefault="00022F09" w:rsidP="00022F09">
      <w:pPr>
        <w:pStyle w:val="PL"/>
      </w:pPr>
      <w:r>
        <w:t xml:space="preserve">                    $ref: '#/components/schemas/Operation'</w:t>
      </w:r>
    </w:p>
    <w:p w14:paraId="01B7D9D4" w14:textId="77777777" w:rsidR="00022F09" w:rsidRDefault="00022F09" w:rsidP="00022F09">
      <w:pPr>
        <w:pStyle w:val="PL"/>
      </w:pPr>
      <w:r>
        <w:t xml:space="preserve">                administrativeState:</w:t>
      </w:r>
    </w:p>
    <w:p w14:paraId="052C4E9F" w14:textId="77777777" w:rsidR="00022F09" w:rsidRDefault="00022F09" w:rsidP="00022F09">
      <w:pPr>
        <w:pStyle w:val="PL"/>
      </w:pPr>
      <w:r>
        <w:t xml:space="preserve">                  $ref: 'TS28623_ComDefs.yaml#/components/schemas/AdministrativeState'</w:t>
      </w:r>
    </w:p>
    <w:p w14:paraId="0FD0CA83" w14:textId="77777777" w:rsidR="00022F09" w:rsidRDefault="00022F09" w:rsidP="00022F09">
      <w:pPr>
        <w:pStyle w:val="PL"/>
      </w:pPr>
      <w:r>
        <w:t xml:space="preserve">                operationalState:</w:t>
      </w:r>
    </w:p>
    <w:p w14:paraId="57F5B628" w14:textId="77777777" w:rsidR="00022F09" w:rsidRDefault="00022F09" w:rsidP="00022F09">
      <w:pPr>
        <w:pStyle w:val="PL"/>
      </w:pPr>
      <w:r>
        <w:t xml:space="preserve">                  $ref: 'TS28623_ComDefs.yaml#/components/schemas/OperationalState'</w:t>
      </w:r>
    </w:p>
    <w:p w14:paraId="0859FE6E" w14:textId="77777777" w:rsidR="00022F09" w:rsidRDefault="00022F09" w:rsidP="00022F09">
      <w:pPr>
        <w:pStyle w:val="PL"/>
      </w:pPr>
      <w:r>
        <w:t xml:space="preserve">                usageState:</w:t>
      </w:r>
    </w:p>
    <w:p w14:paraId="7F826E51" w14:textId="77777777" w:rsidR="00022F09" w:rsidRDefault="00022F09" w:rsidP="00022F09">
      <w:pPr>
        <w:pStyle w:val="PL"/>
      </w:pPr>
      <w:r>
        <w:t xml:space="preserve">                  $ref: 'TS28623_ComDefs.yaml#/components/schemas/UsageState'</w:t>
      </w:r>
    </w:p>
    <w:p w14:paraId="49CF07A5" w14:textId="77777777" w:rsidR="00022F09" w:rsidRDefault="00022F09" w:rsidP="00022F09">
      <w:pPr>
        <w:pStyle w:val="PL"/>
      </w:pPr>
      <w:r>
        <w:t xml:space="preserve">                registrationState:</w:t>
      </w:r>
    </w:p>
    <w:p w14:paraId="26652646" w14:textId="77777777" w:rsidR="00022F09" w:rsidRDefault="00022F09" w:rsidP="00022F09">
      <w:pPr>
        <w:pStyle w:val="PL"/>
      </w:pPr>
      <w:r>
        <w:t xml:space="preserve">                  $ref: '#/components/schemas/RegistrationState'</w:t>
      </w:r>
    </w:p>
    <w:p w14:paraId="117A2366" w14:textId="77777777" w:rsidR="00022F09" w:rsidRDefault="00022F09" w:rsidP="00022F09">
      <w:pPr>
        <w:pStyle w:val="PL"/>
      </w:pPr>
      <w:r>
        <w:t xml:space="preserve">    ManagementNode-Single:</w:t>
      </w:r>
    </w:p>
    <w:p w14:paraId="15ACBCF9" w14:textId="77777777" w:rsidR="00022F09" w:rsidRDefault="00022F09" w:rsidP="00022F09">
      <w:pPr>
        <w:pStyle w:val="PL"/>
      </w:pPr>
      <w:r>
        <w:t xml:space="preserve">      allOf:</w:t>
      </w:r>
    </w:p>
    <w:p w14:paraId="1EDA69C9" w14:textId="77777777" w:rsidR="00022F09" w:rsidRDefault="00022F09" w:rsidP="00022F09">
      <w:pPr>
        <w:pStyle w:val="PL"/>
      </w:pPr>
      <w:r>
        <w:t xml:space="preserve">        - $ref: '#/components/schemas/Top'</w:t>
      </w:r>
    </w:p>
    <w:p w14:paraId="3C1908E1" w14:textId="77777777" w:rsidR="00022F09" w:rsidRDefault="00022F09" w:rsidP="00022F09">
      <w:pPr>
        <w:pStyle w:val="PL"/>
      </w:pPr>
      <w:r>
        <w:t xml:space="preserve">        - type: object</w:t>
      </w:r>
    </w:p>
    <w:p w14:paraId="277676CF" w14:textId="77777777" w:rsidR="00022F09" w:rsidRDefault="00022F09" w:rsidP="00022F09">
      <w:pPr>
        <w:pStyle w:val="PL"/>
      </w:pPr>
      <w:r>
        <w:t xml:space="preserve">          properties:</w:t>
      </w:r>
    </w:p>
    <w:p w14:paraId="06B8993A" w14:textId="77777777" w:rsidR="00022F09" w:rsidRDefault="00022F09" w:rsidP="00022F09">
      <w:pPr>
        <w:pStyle w:val="PL"/>
      </w:pPr>
      <w:r>
        <w:t xml:space="preserve">            attributes:</w:t>
      </w:r>
    </w:p>
    <w:p w14:paraId="72DAF81F" w14:textId="77777777" w:rsidR="00022F09" w:rsidRDefault="00022F09" w:rsidP="00022F09">
      <w:pPr>
        <w:pStyle w:val="PL"/>
      </w:pPr>
      <w:r>
        <w:t xml:space="preserve">              type: object</w:t>
      </w:r>
    </w:p>
    <w:p w14:paraId="556DA3FD" w14:textId="77777777" w:rsidR="00022F09" w:rsidRDefault="00022F09" w:rsidP="00022F09">
      <w:pPr>
        <w:pStyle w:val="PL"/>
      </w:pPr>
      <w:r>
        <w:t xml:space="preserve">              properties:</w:t>
      </w:r>
    </w:p>
    <w:p w14:paraId="6A38FBF2" w14:textId="77777777" w:rsidR="00022F09" w:rsidRDefault="00022F09" w:rsidP="00022F09">
      <w:pPr>
        <w:pStyle w:val="PL"/>
      </w:pPr>
      <w:r>
        <w:t xml:space="preserve">                userLabel:</w:t>
      </w:r>
    </w:p>
    <w:p w14:paraId="2726675B" w14:textId="77777777" w:rsidR="00022F09" w:rsidRDefault="00022F09" w:rsidP="00022F09">
      <w:pPr>
        <w:pStyle w:val="PL"/>
      </w:pPr>
      <w:r>
        <w:t xml:space="preserve">                  type: string</w:t>
      </w:r>
    </w:p>
    <w:p w14:paraId="0757CBE1" w14:textId="77777777" w:rsidR="00022F09" w:rsidRDefault="00022F09" w:rsidP="00022F09">
      <w:pPr>
        <w:pStyle w:val="PL"/>
      </w:pPr>
      <w:r>
        <w:t xml:space="preserve">                managedElements:</w:t>
      </w:r>
    </w:p>
    <w:p w14:paraId="4E352498" w14:textId="77777777" w:rsidR="00022F09" w:rsidRDefault="00022F09" w:rsidP="00022F09">
      <w:pPr>
        <w:pStyle w:val="PL"/>
      </w:pPr>
      <w:r>
        <w:t xml:space="preserve">                  $ref: 'TS28623_ComDefs.yaml#/components/schemas/DnList'</w:t>
      </w:r>
    </w:p>
    <w:p w14:paraId="67C9BB5A" w14:textId="77777777" w:rsidR="00022F09" w:rsidRDefault="00022F09" w:rsidP="00022F09">
      <w:pPr>
        <w:pStyle w:val="PL"/>
      </w:pPr>
      <w:r>
        <w:t xml:space="preserve">                vendorName:</w:t>
      </w:r>
    </w:p>
    <w:p w14:paraId="41254742" w14:textId="77777777" w:rsidR="00022F09" w:rsidRDefault="00022F09" w:rsidP="00022F09">
      <w:pPr>
        <w:pStyle w:val="PL"/>
      </w:pPr>
      <w:r>
        <w:t xml:space="preserve">                  type: string</w:t>
      </w:r>
    </w:p>
    <w:p w14:paraId="4E2B8777" w14:textId="77777777" w:rsidR="00022F09" w:rsidRDefault="00022F09" w:rsidP="00022F09">
      <w:pPr>
        <w:pStyle w:val="PL"/>
      </w:pPr>
      <w:r>
        <w:t xml:space="preserve">                userDefinedState:</w:t>
      </w:r>
    </w:p>
    <w:p w14:paraId="76F8CDEC" w14:textId="77777777" w:rsidR="00022F09" w:rsidRDefault="00022F09" w:rsidP="00022F09">
      <w:pPr>
        <w:pStyle w:val="PL"/>
      </w:pPr>
      <w:r>
        <w:t xml:space="preserve">                  type: string</w:t>
      </w:r>
    </w:p>
    <w:p w14:paraId="4200D3F1" w14:textId="77777777" w:rsidR="00022F09" w:rsidRDefault="00022F09" w:rsidP="00022F09">
      <w:pPr>
        <w:pStyle w:val="PL"/>
      </w:pPr>
      <w:r>
        <w:t xml:space="preserve">                locationName:</w:t>
      </w:r>
    </w:p>
    <w:p w14:paraId="34CF8C1C" w14:textId="77777777" w:rsidR="00022F09" w:rsidRDefault="00022F09" w:rsidP="00022F09">
      <w:pPr>
        <w:pStyle w:val="PL"/>
      </w:pPr>
      <w:r>
        <w:t xml:space="preserve">                  type: string</w:t>
      </w:r>
    </w:p>
    <w:p w14:paraId="193ED38F" w14:textId="77777777" w:rsidR="00022F09" w:rsidRDefault="00022F09" w:rsidP="00022F09">
      <w:pPr>
        <w:pStyle w:val="PL"/>
      </w:pPr>
      <w:r>
        <w:t xml:space="preserve">                swVersion:</w:t>
      </w:r>
    </w:p>
    <w:p w14:paraId="1A46D012" w14:textId="77777777" w:rsidR="00022F09" w:rsidRDefault="00022F09" w:rsidP="00022F09">
      <w:pPr>
        <w:pStyle w:val="PL"/>
      </w:pPr>
      <w:r>
        <w:t xml:space="preserve">                  type: string</w:t>
      </w:r>
    </w:p>
    <w:p w14:paraId="29A90214" w14:textId="77777777" w:rsidR="00022F09" w:rsidRDefault="00022F09" w:rsidP="00022F09">
      <w:pPr>
        <w:pStyle w:val="PL"/>
      </w:pPr>
      <w:r>
        <w:t xml:space="preserve">            MnsAgent:</w:t>
      </w:r>
    </w:p>
    <w:p w14:paraId="53C1944D" w14:textId="77777777" w:rsidR="00022F09" w:rsidRDefault="00022F09" w:rsidP="00022F09">
      <w:pPr>
        <w:pStyle w:val="PL"/>
      </w:pPr>
      <w:r>
        <w:t xml:space="preserve">              $ref: '#/components/schemas/MnsAgent-Multiple'</w:t>
      </w:r>
    </w:p>
    <w:p w14:paraId="44634269" w14:textId="77777777" w:rsidR="00022F09" w:rsidRDefault="00022F09" w:rsidP="00022F09">
      <w:pPr>
        <w:pStyle w:val="PL"/>
      </w:pPr>
      <w:r>
        <w:t xml:space="preserve">    MnsAgent-Single:</w:t>
      </w:r>
    </w:p>
    <w:p w14:paraId="2EF79A53" w14:textId="77777777" w:rsidR="00022F09" w:rsidRDefault="00022F09" w:rsidP="00022F09">
      <w:pPr>
        <w:pStyle w:val="PL"/>
      </w:pPr>
      <w:r>
        <w:t xml:space="preserve">      allOf:</w:t>
      </w:r>
    </w:p>
    <w:p w14:paraId="6BE8365F" w14:textId="77777777" w:rsidR="00022F09" w:rsidRDefault="00022F09" w:rsidP="00022F09">
      <w:pPr>
        <w:pStyle w:val="PL"/>
      </w:pPr>
      <w:r>
        <w:t xml:space="preserve">        - $ref: '#/components/schemas/Top'</w:t>
      </w:r>
    </w:p>
    <w:p w14:paraId="467ABAA5" w14:textId="77777777" w:rsidR="00022F09" w:rsidRDefault="00022F09" w:rsidP="00022F09">
      <w:pPr>
        <w:pStyle w:val="PL"/>
      </w:pPr>
      <w:r>
        <w:t xml:space="preserve">        - type: object</w:t>
      </w:r>
    </w:p>
    <w:p w14:paraId="6D572794" w14:textId="77777777" w:rsidR="00022F09" w:rsidRDefault="00022F09" w:rsidP="00022F09">
      <w:pPr>
        <w:pStyle w:val="PL"/>
      </w:pPr>
      <w:r>
        <w:t xml:space="preserve">          properties:</w:t>
      </w:r>
    </w:p>
    <w:p w14:paraId="43963839" w14:textId="77777777" w:rsidR="00022F09" w:rsidRDefault="00022F09" w:rsidP="00022F09">
      <w:pPr>
        <w:pStyle w:val="PL"/>
      </w:pPr>
      <w:r>
        <w:t xml:space="preserve">            attributes:</w:t>
      </w:r>
    </w:p>
    <w:p w14:paraId="74F7CC6E" w14:textId="77777777" w:rsidR="00022F09" w:rsidRDefault="00022F09" w:rsidP="00022F09">
      <w:pPr>
        <w:pStyle w:val="PL"/>
      </w:pPr>
      <w:r>
        <w:t xml:space="preserve">              type: object</w:t>
      </w:r>
    </w:p>
    <w:p w14:paraId="616A7D1D" w14:textId="77777777" w:rsidR="00022F09" w:rsidRDefault="00022F09" w:rsidP="00022F09">
      <w:pPr>
        <w:pStyle w:val="PL"/>
      </w:pPr>
      <w:r>
        <w:t xml:space="preserve">              properties:</w:t>
      </w:r>
    </w:p>
    <w:p w14:paraId="4D4EA3C4" w14:textId="77777777" w:rsidR="00022F09" w:rsidRDefault="00022F09" w:rsidP="00022F09">
      <w:pPr>
        <w:pStyle w:val="PL"/>
      </w:pPr>
      <w:r>
        <w:t xml:space="preserve">                systemDN:</w:t>
      </w:r>
    </w:p>
    <w:p w14:paraId="5CED7510" w14:textId="77777777" w:rsidR="00022F09" w:rsidRDefault="00022F09" w:rsidP="00022F09">
      <w:pPr>
        <w:pStyle w:val="PL"/>
      </w:pPr>
      <w:r>
        <w:t xml:space="preserve">                  $ref: 'TS28623_ComDefs.yaml#/components/schemas/Dn'</w:t>
      </w:r>
    </w:p>
    <w:p w14:paraId="1CB0BF01" w14:textId="77777777" w:rsidR="00022F09" w:rsidRDefault="00022F09" w:rsidP="00022F09">
      <w:pPr>
        <w:pStyle w:val="PL"/>
      </w:pPr>
      <w:r>
        <w:t xml:space="preserve">    MeContext-Single:</w:t>
      </w:r>
    </w:p>
    <w:p w14:paraId="439C5B2F" w14:textId="77777777" w:rsidR="00022F09" w:rsidRDefault="00022F09" w:rsidP="00022F09">
      <w:pPr>
        <w:pStyle w:val="PL"/>
      </w:pPr>
      <w:r>
        <w:t xml:space="preserve">      allOf:</w:t>
      </w:r>
    </w:p>
    <w:p w14:paraId="60630166" w14:textId="77777777" w:rsidR="00022F09" w:rsidRDefault="00022F09" w:rsidP="00022F09">
      <w:pPr>
        <w:pStyle w:val="PL"/>
      </w:pPr>
      <w:r>
        <w:t xml:space="preserve">        - $ref: '#/components/schemas/Top'</w:t>
      </w:r>
    </w:p>
    <w:p w14:paraId="51399266" w14:textId="77777777" w:rsidR="00022F09" w:rsidRDefault="00022F09" w:rsidP="00022F09">
      <w:pPr>
        <w:pStyle w:val="PL"/>
      </w:pPr>
      <w:r>
        <w:t xml:space="preserve">        - type: object</w:t>
      </w:r>
    </w:p>
    <w:p w14:paraId="28B245EC" w14:textId="77777777" w:rsidR="00022F09" w:rsidRDefault="00022F09" w:rsidP="00022F09">
      <w:pPr>
        <w:pStyle w:val="PL"/>
      </w:pPr>
      <w:r>
        <w:t xml:space="preserve">          properties:</w:t>
      </w:r>
    </w:p>
    <w:p w14:paraId="5A3133AB" w14:textId="77777777" w:rsidR="00022F09" w:rsidRDefault="00022F09" w:rsidP="00022F09">
      <w:pPr>
        <w:pStyle w:val="PL"/>
      </w:pPr>
      <w:r>
        <w:t xml:space="preserve">            attributes:</w:t>
      </w:r>
    </w:p>
    <w:p w14:paraId="2C980528" w14:textId="77777777" w:rsidR="00022F09" w:rsidRDefault="00022F09" w:rsidP="00022F09">
      <w:pPr>
        <w:pStyle w:val="PL"/>
      </w:pPr>
      <w:r>
        <w:t xml:space="preserve">              type: object</w:t>
      </w:r>
    </w:p>
    <w:p w14:paraId="5F0AA7CC" w14:textId="77777777" w:rsidR="00022F09" w:rsidRDefault="00022F09" w:rsidP="00022F09">
      <w:pPr>
        <w:pStyle w:val="PL"/>
      </w:pPr>
      <w:r>
        <w:t xml:space="preserve">              properties:</w:t>
      </w:r>
    </w:p>
    <w:p w14:paraId="36D415E6" w14:textId="77777777" w:rsidR="00022F09" w:rsidRDefault="00022F09" w:rsidP="00022F09">
      <w:pPr>
        <w:pStyle w:val="PL"/>
      </w:pPr>
      <w:r>
        <w:t xml:space="preserve">                dnPrefix:</w:t>
      </w:r>
    </w:p>
    <w:p w14:paraId="0158FBC4" w14:textId="77777777" w:rsidR="00022F09" w:rsidRDefault="00022F09" w:rsidP="00022F09">
      <w:pPr>
        <w:pStyle w:val="PL"/>
      </w:pPr>
      <w:r>
        <w:t xml:space="preserve">                  type: string</w:t>
      </w:r>
    </w:p>
    <w:p w14:paraId="4DBF2E32" w14:textId="77777777" w:rsidR="00022F09" w:rsidRDefault="00022F09" w:rsidP="00022F09">
      <w:pPr>
        <w:pStyle w:val="PL"/>
      </w:pPr>
      <w:r>
        <w:t xml:space="preserve">    PerfMetricJob-Single:</w:t>
      </w:r>
    </w:p>
    <w:p w14:paraId="3A5C2382" w14:textId="77777777" w:rsidR="00022F09" w:rsidRDefault="00022F09" w:rsidP="00022F09">
      <w:pPr>
        <w:pStyle w:val="PL"/>
      </w:pPr>
      <w:r>
        <w:t xml:space="preserve">      allOf:</w:t>
      </w:r>
    </w:p>
    <w:p w14:paraId="7BCB1461" w14:textId="77777777" w:rsidR="00022F09" w:rsidRDefault="00022F09" w:rsidP="00022F09">
      <w:pPr>
        <w:pStyle w:val="PL"/>
      </w:pPr>
      <w:r>
        <w:t xml:space="preserve">        - $ref: '#/components/schemas/Top'</w:t>
      </w:r>
    </w:p>
    <w:p w14:paraId="38D9CB7E" w14:textId="77777777" w:rsidR="00022F09" w:rsidRDefault="00022F09" w:rsidP="00022F09">
      <w:pPr>
        <w:pStyle w:val="PL"/>
      </w:pPr>
      <w:r>
        <w:t xml:space="preserve">        - type: object</w:t>
      </w:r>
    </w:p>
    <w:p w14:paraId="16607D2A" w14:textId="77777777" w:rsidR="00022F09" w:rsidRDefault="00022F09" w:rsidP="00022F09">
      <w:pPr>
        <w:pStyle w:val="PL"/>
      </w:pPr>
      <w:r>
        <w:t xml:space="preserve">          properties:</w:t>
      </w:r>
    </w:p>
    <w:p w14:paraId="0EAE6650" w14:textId="77777777" w:rsidR="00022F09" w:rsidRDefault="00022F09" w:rsidP="00022F09">
      <w:pPr>
        <w:pStyle w:val="PL"/>
      </w:pPr>
      <w:r>
        <w:t xml:space="preserve">            attributes:</w:t>
      </w:r>
    </w:p>
    <w:p w14:paraId="5397CB6D" w14:textId="77777777" w:rsidR="00022F09" w:rsidRDefault="00022F09" w:rsidP="00022F09">
      <w:pPr>
        <w:pStyle w:val="PL"/>
      </w:pPr>
      <w:r>
        <w:t xml:space="preserve">              type: object</w:t>
      </w:r>
    </w:p>
    <w:p w14:paraId="0163EF91" w14:textId="77777777" w:rsidR="00022F09" w:rsidRDefault="00022F09" w:rsidP="00022F09">
      <w:pPr>
        <w:pStyle w:val="PL"/>
      </w:pPr>
      <w:r>
        <w:t xml:space="preserve">              properties:</w:t>
      </w:r>
    </w:p>
    <w:p w14:paraId="71EA2E6B" w14:textId="77777777" w:rsidR="00022F09" w:rsidRDefault="00022F09" w:rsidP="00022F09">
      <w:pPr>
        <w:pStyle w:val="PL"/>
      </w:pPr>
      <w:r>
        <w:t xml:space="preserve">                administrativeState:</w:t>
      </w:r>
    </w:p>
    <w:p w14:paraId="4003A72C" w14:textId="77777777" w:rsidR="00022F09" w:rsidRDefault="00022F09" w:rsidP="00022F09">
      <w:pPr>
        <w:pStyle w:val="PL"/>
      </w:pPr>
      <w:r>
        <w:t xml:space="preserve">                  $ref: 'TS28623_ComDefs.yaml#/components/schemas/AdministrativeState'</w:t>
      </w:r>
    </w:p>
    <w:p w14:paraId="6731225E" w14:textId="77777777" w:rsidR="00022F09" w:rsidRDefault="00022F09" w:rsidP="00022F09">
      <w:pPr>
        <w:pStyle w:val="PL"/>
      </w:pPr>
      <w:r>
        <w:t xml:space="preserve">                operationalState:</w:t>
      </w:r>
    </w:p>
    <w:p w14:paraId="630052C1" w14:textId="77777777" w:rsidR="00022F09" w:rsidRDefault="00022F09" w:rsidP="00022F09">
      <w:pPr>
        <w:pStyle w:val="PL"/>
      </w:pPr>
      <w:r>
        <w:t xml:space="preserve">                  $ref: 'TS28623_ComDefs.yaml#/components/schemas/OperationalState'</w:t>
      </w:r>
    </w:p>
    <w:p w14:paraId="1E739174" w14:textId="77777777" w:rsidR="00022F09" w:rsidRDefault="00022F09" w:rsidP="00022F09">
      <w:pPr>
        <w:pStyle w:val="PL"/>
      </w:pPr>
      <w:r>
        <w:t xml:space="preserve">                jobId:</w:t>
      </w:r>
    </w:p>
    <w:p w14:paraId="529FD2BA" w14:textId="77777777" w:rsidR="00022F09" w:rsidRDefault="00022F09" w:rsidP="00022F09">
      <w:pPr>
        <w:pStyle w:val="PL"/>
      </w:pPr>
      <w:r>
        <w:t xml:space="preserve">                  type: string</w:t>
      </w:r>
    </w:p>
    <w:p w14:paraId="5863FD44" w14:textId="77777777" w:rsidR="00022F09" w:rsidRDefault="00022F09" w:rsidP="00022F09">
      <w:pPr>
        <w:pStyle w:val="PL"/>
      </w:pPr>
      <w:r>
        <w:t xml:space="preserve">                performanceMetrics:</w:t>
      </w:r>
    </w:p>
    <w:p w14:paraId="0EF7EF6D" w14:textId="77777777" w:rsidR="00022F09" w:rsidRDefault="00022F09" w:rsidP="00022F09">
      <w:pPr>
        <w:pStyle w:val="PL"/>
      </w:pPr>
      <w:r>
        <w:t xml:space="preserve">                  type: array</w:t>
      </w:r>
    </w:p>
    <w:p w14:paraId="58A8D448" w14:textId="77777777" w:rsidR="00022F09" w:rsidRDefault="00022F09" w:rsidP="00022F09">
      <w:pPr>
        <w:pStyle w:val="PL"/>
      </w:pPr>
      <w:r>
        <w:t xml:space="preserve">                  items:</w:t>
      </w:r>
    </w:p>
    <w:p w14:paraId="5FE4A406" w14:textId="77777777" w:rsidR="00022F09" w:rsidRDefault="00022F09" w:rsidP="00022F09">
      <w:pPr>
        <w:pStyle w:val="PL"/>
      </w:pPr>
      <w:r>
        <w:t xml:space="preserve">                    type: string</w:t>
      </w:r>
    </w:p>
    <w:p w14:paraId="61755A29" w14:textId="77777777" w:rsidR="00022F09" w:rsidRDefault="00022F09" w:rsidP="00022F09">
      <w:pPr>
        <w:pStyle w:val="PL"/>
      </w:pPr>
      <w:r>
        <w:t xml:space="preserve">                granularityPeriod:</w:t>
      </w:r>
    </w:p>
    <w:p w14:paraId="6E10CAE2" w14:textId="77777777" w:rsidR="00022F09" w:rsidRDefault="00022F09" w:rsidP="00022F09">
      <w:pPr>
        <w:pStyle w:val="PL"/>
      </w:pPr>
      <w:r>
        <w:t xml:space="preserve">                  type: integer</w:t>
      </w:r>
    </w:p>
    <w:p w14:paraId="154420D6" w14:textId="77777777" w:rsidR="00022F09" w:rsidRDefault="00022F09" w:rsidP="00022F09">
      <w:pPr>
        <w:pStyle w:val="PL"/>
      </w:pPr>
      <w:r>
        <w:t xml:space="preserve">                  minimum: 1</w:t>
      </w:r>
    </w:p>
    <w:p w14:paraId="71AC7866" w14:textId="77777777" w:rsidR="00022F09" w:rsidRDefault="00022F09" w:rsidP="00022F09">
      <w:pPr>
        <w:pStyle w:val="PL"/>
      </w:pPr>
      <w:r>
        <w:t xml:space="preserve">                objectInstances:</w:t>
      </w:r>
    </w:p>
    <w:p w14:paraId="0093C5EA" w14:textId="77777777" w:rsidR="00022F09" w:rsidRDefault="00022F09" w:rsidP="00022F09">
      <w:pPr>
        <w:pStyle w:val="PL"/>
      </w:pPr>
      <w:r>
        <w:t xml:space="preserve">                  $ref: 'TS28623_ComDefs.yaml#/components/schemas/DnList'</w:t>
      </w:r>
    </w:p>
    <w:p w14:paraId="401C4201" w14:textId="77777777" w:rsidR="00022F09" w:rsidRDefault="00022F09" w:rsidP="00022F09">
      <w:pPr>
        <w:pStyle w:val="PL"/>
      </w:pPr>
      <w:r>
        <w:t xml:space="preserve">                rootObjectInstances:</w:t>
      </w:r>
    </w:p>
    <w:p w14:paraId="171CE959" w14:textId="77777777" w:rsidR="00022F09" w:rsidRDefault="00022F09" w:rsidP="00022F09">
      <w:pPr>
        <w:pStyle w:val="PL"/>
      </w:pPr>
      <w:r>
        <w:lastRenderedPageBreak/>
        <w:t xml:space="preserve">                  $ref: 'TS28623_ComDefs.yaml#/components/schemas/DnList'</w:t>
      </w:r>
    </w:p>
    <w:p w14:paraId="4B30B720" w14:textId="77777777" w:rsidR="00022F09" w:rsidRDefault="00022F09" w:rsidP="00022F09">
      <w:pPr>
        <w:pStyle w:val="PL"/>
      </w:pPr>
      <w:r>
        <w:t xml:space="preserve">                reportingCtrl:</w:t>
      </w:r>
    </w:p>
    <w:p w14:paraId="26EE1E85" w14:textId="77777777" w:rsidR="00022F09" w:rsidRDefault="00022F09" w:rsidP="00022F09">
      <w:pPr>
        <w:pStyle w:val="PL"/>
      </w:pPr>
      <w:r>
        <w:t xml:space="preserve">                  $ref: '#/components/schemas/ReportingCtrl'</w:t>
      </w:r>
    </w:p>
    <w:p w14:paraId="18158A44" w14:textId="77777777" w:rsidR="00022F09" w:rsidRDefault="00022F09" w:rsidP="00022F09">
      <w:pPr>
        <w:pStyle w:val="PL"/>
      </w:pPr>
      <w:r>
        <w:t xml:space="preserve">            Files:</w:t>
      </w:r>
    </w:p>
    <w:p w14:paraId="0D662427" w14:textId="77777777" w:rsidR="00022F09" w:rsidRDefault="00022F09" w:rsidP="00022F09">
      <w:pPr>
        <w:pStyle w:val="PL"/>
      </w:pPr>
      <w:r>
        <w:t xml:space="preserve">              $ref: '#/components/schemas/Files-Multiple'</w:t>
      </w:r>
    </w:p>
    <w:p w14:paraId="2285B0A8" w14:textId="77777777" w:rsidR="00022F09" w:rsidRDefault="00022F09" w:rsidP="00022F09">
      <w:pPr>
        <w:pStyle w:val="PL"/>
      </w:pPr>
      <w:r>
        <w:t xml:space="preserve">    ThresholdMonitor-Single:</w:t>
      </w:r>
    </w:p>
    <w:p w14:paraId="7DD6D141" w14:textId="77777777" w:rsidR="00022F09" w:rsidRDefault="00022F09" w:rsidP="00022F09">
      <w:pPr>
        <w:pStyle w:val="PL"/>
      </w:pPr>
      <w:r>
        <w:t xml:space="preserve">      allOf:</w:t>
      </w:r>
    </w:p>
    <w:p w14:paraId="35269B9B" w14:textId="77777777" w:rsidR="00022F09" w:rsidRDefault="00022F09" w:rsidP="00022F09">
      <w:pPr>
        <w:pStyle w:val="PL"/>
      </w:pPr>
      <w:r>
        <w:t xml:space="preserve">        - $ref: '#/components/schemas/Top'</w:t>
      </w:r>
    </w:p>
    <w:p w14:paraId="252C5FDA" w14:textId="77777777" w:rsidR="00022F09" w:rsidRDefault="00022F09" w:rsidP="00022F09">
      <w:pPr>
        <w:pStyle w:val="PL"/>
      </w:pPr>
      <w:r>
        <w:t xml:space="preserve">        - type: object</w:t>
      </w:r>
    </w:p>
    <w:p w14:paraId="3266002B" w14:textId="77777777" w:rsidR="00022F09" w:rsidRDefault="00022F09" w:rsidP="00022F09">
      <w:pPr>
        <w:pStyle w:val="PL"/>
      </w:pPr>
      <w:r>
        <w:t xml:space="preserve">          properties:</w:t>
      </w:r>
    </w:p>
    <w:p w14:paraId="0E214086" w14:textId="77777777" w:rsidR="00022F09" w:rsidRDefault="00022F09" w:rsidP="00022F09">
      <w:pPr>
        <w:pStyle w:val="PL"/>
      </w:pPr>
      <w:r>
        <w:t xml:space="preserve">            attributes:</w:t>
      </w:r>
    </w:p>
    <w:p w14:paraId="2CB5126C" w14:textId="77777777" w:rsidR="00022F09" w:rsidRDefault="00022F09" w:rsidP="00022F09">
      <w:pPr>
        <w:pStyle w:val="PL"/>
      </w:pPr>
      <w:r>
        <w:t xml:space="preserve">              type: object</w:t>
      </w:r>
    </w:p>
    <w:p w14:paraId="3990867C" w14:textId="77777777" w:rsidR="00022F09" w:rsidRDefault="00022F09" w:rsidP="00022F09">
      <w:pPr>
        <w:pStyle w:val="PL"/>
      </w:pPr>
      <w:r>
        <w:t xml:space="preserve">              properties:</w:t>
      </w:r>
    </w:p>
    <w:p w14:paraId="7884274C" w14:textId="77777777" w:rsidR="00022F09" w:rsidRDefault="00022F09" w:rsidP="00022F09">
      <w:pPr>
        <w:pStyle w:val="PL"/>
      </w:pPr>
      <w:r>
        <w:t xml:space="preserve">                administrativeState:</w:t>
      </w:r>
    </w:p>
    <w:p w14:paraId="00E4902A" w14:textId="77777777" w:rsidR="00022F09" w:rsidRDefault="00022F09" w:rsidP="00022F09">
      <w:pPr>
        <w:pStyle w:val="PL"/>
      </w:pPr>
      <w:r>
        <w:t xml:space="preserve">                  $ref: 'TS28623_ComDefs.yaml#/components/schemas/AdministrativeState'</w:t>
      </w:r>
    </w:p>
    <w:p w14:paraId="5B7B50FB" w14:textId="77777777" w:rsidR="00022F09" w:rsidRDefault="00022F09" w:rsidP="00022F09">
      <w:pPr>
        <w:pStyle w:val="PL"/>
      </w:pPr>
      <w:r>
        <w:t xml:space="preserve">                operationalState:</w:t>
      </w:r>
    </w:p>
    <w:p w14:paraId="24DE9018" w14:textId="77777777" w:rsidR="00022F09" w:rsidRDefault="00022F09" w:rsidP="00022F09">
      <w:pPr>
        <w:pStyle w:val="PL"/>
      </w:pPr>
      <w:r>
        <w:t xml:space="preserve">                  $ref: 'TS28623_ComDefs.yaml#/components/schemas/OperationalState'</w:t>
      </w:r>
    </w:p>
    <w:p w14:paraId="094A9EAC" w14:textId="77777777" w:rsidR="00022F09" w:rsidRDefault="00022F09" w:rsidP="00022F09">
      <w:pPr>
        <w:pStyle w:val="PL"/>
      </w:pPr>
      <w:r>
        <w:t xml:space="preserve">                thresholdInfoList:</w:t>
      </w:r>
    </w:p>
    <w:p w14:paraId="0EB5D792" w14:textId="77777777" w:rsidR="00022F09" w:rsidRDefault="00022F09" w:rsidP="00022F09">
      <w:pPr>
        <w:pStyle w:val="PL"/>
      </w:pPr>
      <w:r>
        <w:t xml:space="preserve">                  type: array</w:t>
      </w:r>
    </w:p>
    <w:p w14:paraId="711BC085" w14:textId="77777777" w:rsidR="00022F09" w:rsidRDefault="00022F09" w:rsidP="00022F09">
      <w:pPr>
        <w:pStyle w:val="PL"/>
      </w:pPr>
      <w:r>
        <w:t xml:space="preserve">                  items:</w:t>
      </w:r>
    </w:p>
    <w:p w14:paraId="50B5AF44" w14:textId="77777777" w:rsidR="00022F09" w:rsidRDefault="00022F09" w:rsidP="00022F09">
      <w:pPr>
        <w:pStyle w:val="PL"/>
      </w:pPr>
      <w:r>
        <w:t xml:space="preserve">                    $ref: '#/components/schemas/ThresholdInfo'</w:t>
      </w:r>
    </w:p>
    <w:p w14:paraId="6511B4C5" w14:textId="77777777" w:rsidR="00022F09" w:rsidRDefault="00022F09" w:rsidP="00022F09">
      <w:pPr>
        <w:pStyle w:val="PL"/>
      </w:pPr>
      <w:r>
        <w:t xml:space="preserve">                monitorGranularityPeriod:</w:t>
      </w:r>
    </w:p>
    <w:p w14:paraId="7350C713" w14:textId="77777777" w:rsidR="00022F09" w:rsidRDefault="00022F09" w:rsidP="00022F09">
      <w:pPr>
        <w:pStyle w:val="PL"/>
      </w:pPr>
      <w:r>
        <w:t xml:space="preserve">                  type: integer</w:t>
      </w:r>
    </w:p>
    <w:p w14:paraId="7CF2181D" w14:textId="77777777" w:rsidR="00022F09" w:rsidRDefault="00022F09" w:rsidP="00022F09">
      <w:pPr>
        <w:pStyle w:val="PL"/>
      </w:pPr>
      <w:r>
        <w:t xml:space="preserve">                  minimum: 1</w:t>
      </w:r>
    </w:p>
    <w:p w14:paraId="6E94063F" w14:textId="77777777" w:rsidR="00022F09" w:rsidRDefault="00022F09" w:rsidP="00022F09">
      <w:pPr>
        <w:pStyle w:val="PL"/>
      </w:pPr>
      <w:r>
        <w:t xml:space="preserve">                objectInstances:</w:t>
      </w:r>
    </w:p>
    <w:p w14:paraId="3FC08683" w14:textId="77777777" w:rsidR="00022F09" w:rsidRDefault="00022F09" w:rsidP="00022F09">
      <w:pPr>
        <w:pStyle w:val="PL"/>
      </w:pPr>
      <w:r>
        <w:t xml:space="preserve">                  $ref: 'TS28623_ComDefs.yaml#/components/schemas/DnList'</w:t>
      </w:r>
    </w:p>
    <w:p w14:paraId="57F53185" w14:textId="77777777" w:rsidR="00022F09" w:rsidRDefault="00022F09" w:rsidP="00022F09">
      <w:pPr>
        <w:pStyle w:val="PL"/>
      </w:pPr>
      <w:r>
        <w:t xml:space="preserve">                rootObjectInstances:</w:t>
      </w:r>
    </w:p>
    <w:p w14:paraId="7479A4AA" w14:textId="77777777" w:rsidR="00022F09" w:rsidRDefault="00022F09" w:rsidP="00022F09">
      <w:pPr>
        <w:pStyle w:val="PL"/>
      </w:pPr>
      <w:r>
        <w:t xml:space="preserve">                  $ref: 'TS28623_ComDefs.yaml#/components/schemas/DnList'</w:t>
      </w:r>
    </w:p>
    <w:p w14:paraId="79AEF66E" w14:textId="77777777" w:rsidR="00022F09" w:rsidRDefault="00022F09" w:rsidP="00022F09">
      <w:pPr>
        <w:pStyle w:val="PL"/>
      </w:pPr>
      <w:r>
        <w:t xml:space="preserve">    NtfSubscriptionControl-Single:</w:t>
      </w:r>
    </w:p>
    <w:p w14:paraId="4830D0B9" w14:textId="77777777" w:rsidR="00022F09" w:rsidRDefault="00022F09" w:rsidP="00022F09">
      <w:pPr>
        <w:pStyle w:val="PL"/>
      </w:pPr>
      <w:r>
        <w:t xml:space="preserve">      allOf:</w:t>
      </w:r>
    </w:p>
    <w:p w14:paraId="13C41F4D" w14:textId="77777777" w:rsidR="00022F09" w:rsidRDefault="00022F09" w:rsidP="00022F09">
      <w:pPr>
        <w:pStyle w:val="PL"/>
      </w:pPr>
      <w:r>
        <w:t xml:space="preserve">        - $ref: '#/components/schemas/Top'</w:t>
      </w:r>
    </w:p>
    <w:p w14:paraId="65F19B7F" w14:textId="77777777" w:rsidR="00022F09" w:rsidRDefault="00022F09" w:rsidP="00022F09">
      <w:pPr>
        <w:pStyle w:val="PL"/>
      </w:pPr>
      <w:r>
        <w:t xml:space="preserve">        - type: object</w:t>
      </w:r>
    </w:p>
    <w:p w14:paraId="00E73EC4" w14:textId="77777777" w:rsidR="00022F09" w:rsidRDefault="00022F09" w:rsidP="00022F09">
      <w:pPr>
        <w:pStyle w:val="PL"/>
      </w:pPr>
      <w:r>
        <w:t xml:space="preserve">          properties:</w:t>
      </w:r>
    </w:p>
    <w:p w14:paraId="425FA0B2" w14:textId="77777777" w:rsidR="00022F09" w:rsidRDefault="00022F09" w:rsidP="00022F09">
      <w:pPr>
        <w:pStyle w:val="PL"/>
      </w:pPr>
      <w:r>
        <w:t xml:space="preserve">            attributes:</w:t>
      </w:r>
    </w:p>
    <w:p w14:paraId="69A4AF0B" w14:textId="77777777" w:rsidR="00022F09" w:rsidRDefault="00022F09" w:rsidP="00022F09">
      <w:pPr>
        <w:pStyle w:val="PL"/>
      </w:pPr>
      <w:r>
        <w:t xml:space="preserve">              type: object</w:t>
      </w:r>
    </w:p>
    <w:p w14:paraId="6DDC3141" w14:textId="77777777" w:rsidR="00022F09" w:rsidRDefault="00022F09" w:rsidP="00022F09">
      <w:pPr>
        <w:pStyle w:val="PL"/>
      </w:pPr>
      <w:r>
        <w:t xml:space="preserve">              properties:</w:t>
      </w:r>
    </w:p>
    <w:p w14:paraId="335A78E9" w14:textId="77777777" w:rsidR="00022F09" w:rsidRDefault="00022F09" w:rsidP="00022F09">
      <w:pPr>
        <w:pStyle w:val="PL"/>
      </w:pPr>
      <w:r>
        <w:t xml:space="preserve">                notificationRecipientAddress:</w:t>
      </w:r>
    </w:p>
    <w:p w14:paraId="30DD4482" w14:textId="77777777" w:rsidR="00022F09" w:rsidRDefault="00022F09" w:rsidP="00022F09">
      <w:pPr>
        <w:pStyle w:val="PL"/>
      </w:pPr>
      <w:r>
        <w:t xml:space="preserve">                  $ref: 'TS28623_ComDefs.yaml#/components/schemas/Uri'</w:t>
      </w:r>
    </w:p>
    <w:p w14:paraId="3399FC1B" w14:textId="77777777" w:rsidR="00022F09" w:rsidRDefault="00022F09" w:rsidP="00022F09">
      <w:pPr>
        <w:pStyle w:val="PL"/>
      </w:pPr>
      <w:r>
        <w:t xml:space="preserve">                notificationTypes:</w:t>
      </w:r>
    </w:p>
    <w:p w14:paraId="35695939" w14:textId="77777777" w:rsidR="00022F09" w:rsidRDefault="00022F09" w:rsidP="00022F09">
      <w:pPr>
        <w:pStyle w:val="PL"/>
      </w:pPr>
      <w:r>
        <w:t xml:space="preserve">                  type: array</w:t>
      </w:r>
    </w:p>
    <w:p w14:paraId="2590A924" w14:textId="77777777" w:rsidR="00022F09" w:rsidRDefault="00022F09" w:rsidP="00022F09">
      <w:pPr>
        <w:pStyle w:val="PL"/>
      </w:pPr>
      <w:r>
        <w:t xml:space="preserve">                  items:</w:t>
      </w:r>
    </w:p>
    <w:p w14:paraId="39B57DDB" w14:textId="77777777" w:rsidR="00022F09" w:rsidRDefault="00022F09" w:rsidP="00022F09">
      <w:pPr>
        <w:pStyle w:val="PL"/>
      </w:pPr>
      <w:r>
        <w:t xml:space="preserve">                    $ref: 'TS28623_ComDefs.yaml#/components/schemas/NotificationType'</w:t>
      </w:r>
    </w:p>
    <w:p w14:paraId="02AA01BF" w14:textId="77777777" w:rsidR="00022F09" w:rsidRDefault="00022F09" w:rsidP="00022F09">
      <w:pPr>
        <w:pStyle w:val="PL"/>
      </w:pPr>
      <w:r>
        <w:t xml:space="preserve">                scope:</w:t>
      </w:r>
    </w:p>
    <w:p w14:paraId="4F119EEE" w14:textId="77777777" w:rsidR="00022F09" w:rsidRDefault="00022F09" w:rsidP="00022F09">
      <w:pPr>
        <w:pStyle w:val="PL"/>
      </w:pPr>
      <w:r>
        <w:t xml:space="preserve">                  $ref: '#/components/schemas/Scope'</w:t>
      </w:r>
    </w:p>
    <w:p w14:paraId="720AE02F" w14:textId="77777777" w:rsidR="00022F09" w:rsidRDefault="00022F09" w:rsidP="00022F09">
      <w:pPr>
        <w:pStyle w:val="PL"/>
      </w:pPr>
      <w:r>
        <w:t xml:space="preserve">                notificationFilter:</w:t>
      </w:r>
    </w:p>
    <w:p w14:paraId="2647661C" w14:textId="77777777" w:rsidR="00022F09" w:rsidRDefault="00022F09" w:rsidP="00022F09">
      <w:pPr>
        <w:pStyle w:val="PL"/>
      </w:pPr>
      <w:r>
        <w:t xml:space="preserve">                  $ref: 'TS28623_ComDefs.yaml#/components/schemas/Filter'                </w:t>
      </w:r>
    </w:p>
    <w:p w14:paraId="1C24FD8A" w14:textId="77777777" w:rsidR="00022F09" w:rsidRDefault="00022F09" w:rsidP="00022F09">
      <w:pPr>
        <w:pStyle w:val="PL"/>
      </w:pPr>
      <w:r>
        <w:t xml:space="preserve">            HeartbeatControl:</w:t>
      </w:r>
    </w:p>
    <w:p w14:paraId="521F67E8" w14:textId="77777777" w:rsidR="00022F09" w:rsidRDefault="00022F09" w:rsidP="00022F09">
      <w:pPr>
        <w:pStyle w:val="PL"/>
      </w:pPr>
      <w:r>
        <w:t xml:space="preserve">              $ref: '#/components/schemas/HeartbeatControl-Single'</w:t>
      </w:r>
    </w:p>
    <w:p w14:paraId="19E201C8" w14:textId="77777777" w:rsidR="00022F09" w:rsidRDefault="00022F09" w:rsidP="00022F09">
      <w:pPr>
        <w:pStyle w:val="PL"/>
      </w:pPr>
      <w:r>
        <w:t xml:space="preserve">    HeartbeatControl-Single:</w:t>
      </w:r>
    </w:p>
    <w:p w14:paraId="0E6B089C" w14:textId="77777777" w:rsidR="00022F09" w:rsidRDefault="00022F09" w:rsidP="00022F09">
      <w:pPr>
        <w:pStyle w:val="PL"/>
      </w:pPr>
      <w:r>
        <w:t xml:space="preserve">      allOf:</w:t>
      </w:r>
    </w:p>
    <w:p w14:paraId="3B360FEE" w14:textId="77777777" w:rsidR="00022F09" w:rsidRDefault="00022F09" w:rsidP="00022F09">
      <w:pPr>
        <w:pStyle w:val="PL"/>
      </w:pPr>
      <w:r>
        <w:t xml:space="preserve">        - $ref: '#/components/schemas/Top'</w:t>
      </w:r>
    </w:p>
    <w:p w14:paraId="240DED56" w14:textId="77777777" w:rsidR="00022F09" w:rsidRDefault="00022F09" w:rsidP="00022F09">
      <w:pPr>
        <w:pStyle w:val="PL"/>
      </w:pPr>
      <w:r>
        <w:t xml:space="preserve">        - type: object</w:t>
      </w:r>
    </w:p>
    <w:p w14:paraId="4556C7D8" w14:textId="77777777" w:rsidR="00022F09" w:rsidRDefault="00022F09" w:rsidP="00022F09">
      <w:pPr>
        <w:pStyle w:val="PL"/>
      </w:pPr>
      <w:r>
        <w:t xml:space="preserve">          properties:</w:t>
      </w:r>
    </w:p>
    <w:p w14:paraId="2D3D8DE0" w14:textId="77777777" w:rsidR="00022F09" w:rsidRDefault="00022F09" w:rsidP="00022F09">
      <w:pPr>
        <w:pStyle w:val="PL"/>
      </w:pPr>
      <w:r>
        <w:t xml:space="preserve">            attributes:</w:t>
      </w:r>
    </w:p>
    <w:p w14:paraId="2D788D23" w14:textId="77777777" w:rsidR="00022F09" w:rsidRDefault="00022F09" w:rsidP="00022F09">
      <w:pPr>
        <w:pStyle w:val="PL"/>
      </w:pPr>
      <w:r>
        <w:t xml:space="preserve">              type: object</w:t>
      </w:r>
    </w:p>
    <w:p w14:paraId="04CB4B7D" w14:textId="77777777" w:rsidR="00022F09" w:rsidRDefault="00022F09" w:rsidP="00022F09">
      <w:pPr>
        <w:pStyle w:val="PL"/>
      </w:pPr>
      <w:r>
        <w:t xml:space="preserve">              properties:</w:t>
      </w:r>
    </w:p>
    <w:p w14:paraId="061BB0BD" w14:textId="77777777" w:rsidR="00022F09" w:rsidRDefault="00022F09" w:rsidP="00022F09">
      <w:pPr>
        <w:pStyle w:val="PL"/>
      </w:pPr>
      <w:r>
        <w:t xml:space="preserve">                heartbeatNtfPeriod:</w:t>
      </w:r>
    </w:p>
    <w:p w14:paraId="6F57EA38" w14:textId="77777777" w:rsidR="00022F09" w:rsidRDefault="00022F09" w:rsidP="00022F09">
      <w:pPr>
        <w:pStyle w:val="PL"/>
      </w:pPr>
      <w:r>
        <w:t xml:space="preserve">                  type: integer</w:t>
      </w:r>
    </w:p>
    <w:p w14:paraId="1AC162F4" w14:textId="77777777" w:rsidR="00022F09" w:rsidRDefault="00022F09" w:rsidP="00022F09">
      <w:pPr>
        <w:pStyle w:val="PL"/>
      </w:pPr>
      <w:r>
        <w:t xml:space="preserve">                  minimum: 0</w:t>
      </w:r>
    </w:p>
    <w:p w14:paraId="07FDE0D1" w14:textId="77777777" w:rsidR="00022F09" w:rsidRDefault="00022F09" w:rsidP="00022F09">
      <w:pPr>
        <w:pStyle w:val="PL"/>
      </w:pPr>
      <w:r>
        <w:t xml:space="preserve">                triggerHeartbeatNtf:</w:t>
      </w:r>
    </w:p>
    <w:p w14:paraId="31A671EA" w14:textId="77777777" w:rsidR="00022F09" w:rsidRDefault="00022F09" w:rsidP="00022F09">
      <w:pPr>
        <w:pStyle w:val="PL"/>
      </w:pPr>
      <w:r>
        <w:t xml:space="preserve">                  type: boolean</w:t>
      </w:r>
    </w:p>
    <w:p w14:paraId="596CFC7E" w14:textId="77777777" w:rsidR="00022F09" w:rsidRDefault="00022F09" w:rsidP="00022F09">
      <w:pPr>
        <w:pStyle w:val="PL"/>
      </w:pPr>
      <w:r>
        <w:t xml:space="preserve">    TraceJob-Single:</w:t>
      </w:r>
    </w:p>
    <w:p w14:paraId="451F497C" w14:textId="77777777" w:rsidR="00022F09" w:rsidRDefault="00022F09" w:rsidP="00022F09">
      <w:pPr>
        <w:pStyle w:val="PL"/>
      </w:pPr>
      <w:r>
        <w:t xml:space="preserve">      allOf:</w:t>
      </w:r>
    </w:p>
    <w:p w14:paraId="5C530079" w14:textId="77777777" w:rsidR="00022F09" w:rsidRDefault="00022F09" w:rsidP="00022F09">
      <w:pPr>
        <w:pStyle w:val="PL"/>
      </w:pPr>
      <w:r>
        <w:t xml:space="preserve">        - $ref: '#/components/schemas/Top'</w:t>
      </w:r>
    </w:p>
    <w:p w14:paraId="77460768" w14:textId="77777777" w:rsidR="00022F09" w:rsidRDefault="00022F09" w:rsidP="00022F09">
      <w:pPr>
        <w:pStyle w:val="PL"/>
      </w:pPr>
      <w:r>
        <w:t xml:space="preserve">        - type: object</w:t>
      </w:r>
    </w:p>
    <w:p w14:paraId="54971EBC" w14:textId="77777777" w:rsidR="00022F09" w:rsidRDefault="00022F09" w:rsidP="00022F09">
      <w:pPr>
        <w:pStyle w:val="PL"/>
      </w:pPr>
      <w:r>
        <w:t xml:space="preserve">          properties:</w:t>
      </w:r>
    </w:p>
    <w:p w14:paraId="4482F92C" w14:textId="77777777" w:rsidR="00022F09" w:rsidRDefault="00022F09" w:rsidP="00022F09">
      <w:pPr>
        <w:pStyle w:val="PL"/>
      </w:pPr>
      <w:r>
        <w:t xml:space="preserve">            attributes:</w:t>
      </w:r>
    </w:p>
    <w:p w14:paraId="6F9DF5E2" w14:textId="77777777" w:rsidR="00022F09" w:rsidRDefault="00022F09" w:rsidP="00022F09">
      <w:pPr>
        <w:pStyle w:val="PL"/>
      </w:pPr>
      <w:r>
        <w:t xml:space="preserve">              $ref: '#/components/schemas/TraceJob-Attr'</w:t>
      </w:r>
    </w:p>
    <w:p w14:paraId="19EEC455" w14:textId="77777777" w:rsidR="00022F09" w:rsidRDefault="00022F09" w:rsidP="00022F09">
      <w:pPr>
        <w:pStyle w:val="PL"/>
      </w:pPr>
      <w:r>
        <w:t xml:space="preserve">            Files:</w:t>
      </w:r>
    </w:p>
    <w:p w14:paraId="77EEB3A3" w14:textId="77777777" w:rsidR="00022F09" w:rsidRDefault="00022F09" w:rsidP="00022F09">
      <w:pPr>
        <w:pStyle w:val="PL"/>
      </w:pPr>
      <w:r>
        <w:t xml:space="preserve">              $ref: '#/components/schemas/Files-Multiple'</w:t>
      </w:r>
    </w:p>
    <w:p w14:paraId="1B6E6E5A" w14:textId="77777777" w:rsidR="00022F09" w:rsidRDefault="00022F09" w:rsidP="00022F09">
      <w:pPr>
        <w:pStyle w:val="PL"/>
      </w:pPr>
      <w:r>
        <w:t xml:space="preserve">    ManagementDataCollection-Single:</w:t>
      </w:r>
    </w:p>
    <w:p w14:paraId="768C292A" w14:textId="77777777" w:rsidR="00022F09" w:rsidRDefault="00022F09" w:rsidP="00022F09">
      <w:pPr>
        <w:pStyle w:val="PL"/>
      </w:pPr>
      <w:r>
        <w:t xml:space="preserve">      allOf:</w:t>
      </w:r>
    </w:p>
    <w:p w14:paraId="7A14327B" w14:textId="77777777" w:rsidR="00022F09" w:rsidRDefault="00022F09" w:rsidP="00022F09">
      <w:pPr>
        <w:pStyle w:val="PL"/>
      </w:pPr>
      <w:r>
        <w:t xml:space="preserve">        - $ref: '#/components/schemas/Top'</w:t>
      </w:r>
    </w:p>
    <w:p w14:paraId="73E18D32" w14:textId="77777777" w:rsidR="00022F09" w:rsidRDefault="00022F09" w:rsidP="00022F09">
      <w:pPr>
        <w:pStyle w:val="PL"/>
      </w:pPr>
      <w:r>
        <w:t xml:space="preserve">        - type: object</w:t>
      </w:r>
    </w:p>
    <w:p w14:paraId="2EF2A263" w14:textId="77777777" w:rsidR="00022F09" w:rsidRDefault="00022F09" w:rsidP="00022F09">
      <w:pPr>
        <w:pStyle w:val="PL"/>
      </w:pPr>
      <w:r>
        <w:t xml:space="preserve">          properties:</w:t>
      </w:r>
    </w:p>
    <w:p w14:paraId="2D4C871C" w14:textId="77777777" w:rsidR="00022F09" w:rsidRDefault="00022F09" w:rsidP="00022F09">
      <w:pPr>
        <w:pStyle w:val="PL"/>
      </w:pPr>
      <w:r>
        <w:t xml:space="preserve">            attributes:</w:t>
      </w:r>
    </w:p>
    <w:p w14:paraId="6BE7FA29" w14:textId="77777777" w:rsidR="00022F09" w:rsidRDefault="00022F09" w:rsidP="00022F09">
      <w:pPr>
        <w:pStyle w:val="PL"/>
      </w:pPr>
      <w:r>
        <w:t xml:space="preserve">              type: object</w:t>
      </w:r>
    </w:p>
    <w:p w14:paraId="3D74F18D" w14:textId="77777777" w:rsidR="00022F09" w:rsidRDefault="00022F09" w:rsidP="00022F09">
      <w:pPr>
        <w:pStyle w:val="PL"/>
      </w:pPr>
      <w:r>
        <w:t xml:space="preserve">              properties:</w:t>
      </w:r>
    </w:p>
    <w:p w14:paraId="4A639566" w14:textId="77777777" w:rsidR="00022F09" w:rsidRDefault="00022F09" w:rsidP="00022F09">
      <w:pPr>
        <w:pStyle w:val="PL"/>
      </w:pPr>
      <w:r>
        <w:lastRenderedPageBreak/>
        <w:t xml:space="preserve">                managementData:</w:t>
      </w:r>
    </w:p>
    <w:p w14:paraId="69674876" w14:textId="77777777" w:rsidR="00022F09" w:rsidRDefault="00022F09" w:rsidP="00022F09">
      <w:pPr>
        <w:pStyle w:val="PL"/>
      </w:pPr>
      <w:r>
        <w:t xml:space="preserve">                  $ref: '#/components/schemas/ManagementData'</w:t>
      </w:r>
    </w:p>
    <w:p w14:paraId="3A53D1FA" w14:textId="77777777" w:rsidR="00022F09" w:rsidRDefault="00022F09" w:rsidP="00022F09">
      <w:pPr>
        <w:pStyle w:val="PL"/>
      </w:pPr>
      <w:r>
        <w:t xml:space="preserve">                targetNodeFilter:</w:t>
      </w:r>
    </w:p>
    <w:p w14:paraId="3CAB2801" w14:textId="77777777" w:rsidR="00022F09" w:rsidRDefault="00022F09" w:rsidP="00022F09">
      <w:pPr>
        <w:pStyle w:val="PL"/>
      </w:pPr>
      <w:r>
        <w:t xml:space="preserve">                  $ref: '#/components/schemas/NodeFilter'</w:t>
      </w:r>
    </w:p>
    <w:p w14:paraId="0D2A9372" w14:textId="77777777" w:rsidR="00022F09" w:rsidRDefault="00022F09" w:rsidP="00022F09">
      <w:pPr>
        <w:pStyle w:val="PL"/>
      </w:pPr>
      <w:r>
        <w:t xml:space="preserve">                collectionTimeWindow:</w:t>
      </w:r>
    </w:p>
    <w:p w14:paraId="3567312A" w14:textId="77777777" w:rsidR="00022F09" w:rsidRDefault="00022F09" w:rsidP="00022F09">
      <w:pPr>
        <w:pStyle w:val="PL"/>
      </w:pPr>
      <w:r>
        <w:t xml:space="preserve">                  $ref: 'TS28623_ComDefs.yaml#/components/schemas/TimeWindow'</w:t>
      </w:r>
    </w:p>
    <w:p w14:paraId="52D5ED4D" w14:textId="77777777" w:rsidR="00022F09" w:rsidRDefault="00022F09" w:rsidP="00022F09">
      <w:pPr>
        <w:pStyle w:val="PL"/>
      </w:pPr>
      <w:r>
        <w:t xml:space="preserve">                reportingCtrl:</w:t>
      </w:r>
    </w:p>
    <w:p w14:paraId="73FD8307" w14:textId="77777777" w:rsidR="00022F09" w:rsidRDefault="00022F09" w:rsidP="00022F09">
      <w:pPr>
        <w:pStyle w:val="PL"/>
      </w:pPr>
      <w:r>
        <w:t xml:space="preserve">                  $ref: '#/components/schemas/ReportingCtrl'</w:t>
      </w:r>
    </w:p>
    <w:p w14:paraId="5F989E80" w14:textId="77777777" w:rsidR="00022F09" w:rsidRDefault="00022F09" w:rsidP="00022F09">
      <w:pPr>
        <w:pStyle w:val="PL"/>
      </w:pPr>
      <w:r>
        <w:t xml:space="preserve">                dataScope:</w:t>
      </w:r>
    </w:p>
    <w:p w14:paraId="7D05712F" w14:textId="77777777" w:rsidR="00022F09" w:rsidRDefault="00022F09" w:rsidP="00022F09">
      <w:pPr>
        <w:pStyle w:val="PL"/>
      </w:pPr>
      <w:r>
        <w:t xml:space="preserve">                  type: string</w:t>
      </w:r>
    </w:p>
    <w:p w14:paraId="54D40C5D" w14:textId="77777777" w:rsidR="00022F09" w:rsidRDefault="00022F09" w:rsidP="00022F09">
      <w:pPr>
        <w:pStyle w:val="PL"/>
      </w:pPr>
      <w:r>
        <w:t xml:space="preserve">                  enum:</w:t>
      </w:r>
    </w:p>
    <w:p w14:paraId="65EB2207" w14:textId="77777777" w:rsidR="00022F09" w:rsidRDefault="00022F09" w:rsidP="00022F09">
      <w:pPr>
        <w:pStyle w:val="PL"/>
      </w:pPr>
      <w:r>
        <w:t xml:space="preserve">                    - SNSSAI</w:t>
      </w:r>
    </w:p>
    <w:p w14:paraId="08854302" w14:textId="77777777" w:rsidR="00022F09" w:rsidRDefault="00022F09" w:rsidP="00022F09">
      <w:pPr>
        <w:pStyle w:val="PL"/>
      </w:pPr>
      <w:r>
        <w:t xml:space="preserve">                    - 5QI</w:t>
      </w:r>
    </w:p>
    <w:p w14:paraId="7B685CBE" w14:textId="77777777" w:rsidR="00022F09" w:rsidRDefault="00022F09" w:rsidP="00022F09">
      <w:pPr>
        <w:pStyle w:val="PL"/>
      </w:pPr>
      <w:r>
        <w:t xml:space="preserve">    AlarmList-Single:</w:t>
      </w:r>
    </w:p>
    <w:p w14:paraId="6DBAEDFD" w14:textId="77777777" w:rsidR="00022F09" w:rsidRDefault="00022F09" w:rsidP="00022F09">
      <w:pPr>
        <w:pStyle w:val="PL"/>
      </w:pPr>
      <w:r>
        <w:t xml:space="preserve">      allOf:</w:t>
      </w:r>
    </w:p>
    <w:p w14:paraId="3749049D" w14:textId="77777777" w:rsidR="00022F09" w:rsidRDefault="00022F09" w:rsidP="00022F09">
      <w:pPr>
        <w:pStyle w:val="PL"/>
      </w:pPr>
      <w:r>
        <w:t xml:space="preserve">        - $ref: '#/components/schemas/Top'</w:t>
      </w:r>
    </w:p>
    <w:p w14:paraId="0742BEB3" w14:textId="77777777" w:rsidR="00022F09" w:rsidRDefault="00022F09" w:rsidP="00022F09">
      <w:pPr>
        <w:pStyle w:val="PL"/>
      </w:pPr>
      <w:r>
        <w:t xml:space="preserve">        - type: object</w:t>
      </w:r>
    </w:p>
    <w:p w14:paraId="269A8D54" w14:textId="77777777" w:rsidR="00022F09" w:rsidRDefault="00022F09" w:rsidP="00022F09">
      <w:pPr>
        <w:pStyle w:val="PL"/>
      </w:pPr>
      <w:r>
        <w:t xml:space="preserve">          properties:</w:t>
      </w:r>
    </w:p>
    <w:p w14:paraId="122CA11E" w14:textId="77777777" w:rsidR="00022F09" w:rsidRDefault="00022F09" w:rsidP="00022F09">
      <w:pPr>
        <w:pStyle w:val="PL"/>
      </w:pPr>
      <w:r>
        <w:t xml:space="preserve">            attributes:</w:t>
      </w:r>
    </w:p>
    <w:p w14:paraId="552DA7F5" w14:textId="77777777" w:rsidR="00022F09" w:rsidRDefault="00022F09" w:rsidP="00022F09">
      <w:pPr>
        <w:pStyle w:val="PL"/>
      </w:pPr>
      <w:r>
        <w:t xml:space="preserve">              type: object</w:t>
      </w:r>
    </w:p>
    <w:p w14:paraId="53913459" w14:textId="77777777" w:rsidR="00022F09" w:rsidRDefault="00022F09" w:rsidP="00022F09">
      <w:pPr>
        <w:pStyle w:val="PL"/>
      </w:pPr>
      <w:r>
        <w:t xml:space="preserve">              properties:</w:t>
      </w:r>
    </w:p>
    <w:p w14:paraId="04922C14" w14:textId="77777777" w:rsidR="00022F09" w:rsidRDefault="00022F09" w:rsidP="00022F09">
      <w:pPr>
        <w:pStyle w:val="PL"/>
      </w:pPr>
      <w:r>
        <w:t xml:space="preserve">                administrativeState:</w:t>
      </w:r>
    </w:p>
    <w:p w14:paraId="76B1A466" w14:textId="77777777" w:rsidR="00022F09" w:rsidRDefault="00022F09" w:rsidP="00022F09">
      <w:pPr>
        <w:pStyle w:val="PL"/>
      </w:pPr>
      <w:r>
        <w:t xml:space="preserve">                  $ref: 'TS28623_ComDefs.yaml#/components/schemas/AdministrativeState'</w:t>
      </w:r>
    </w:p>
    <w:p w14:paraId="17FCD28C" w14:textId="77777777" w:rsidR="00022F09" w:rsidRDefault="00022F09" w:rsidP="00022F09">
      <w:pPr>
        <w:pStyle w:val="PL"/>
      </w:pPr>
      <w:r>
        <w:t xml:space="preserve">                operationalState:</w:t>
      </w:r>
    </w:p>
    <w:p w14:paraId="5925F124" w14:textId="77777777" w:rsidR="00022F09" w:rsidRDefault="00022F09" w:rsidP="00022F09">
      <w:pPr>
        <w:pStyle w:val="PL"/>
      </w:pPr>
      <w:r>
        <w:t xml:space="preserve">                  $ref: 'TS28623_ComDefs.yaml#/components/schemas/OperationalState'</w:t>
      </w:r>
    </w:p>
    <w:p w14:paraId="1FA0D955" w14:textId="77777777" w:rsidR="00022F09" w:rsidRDefault="00022F09" w:rsidP="00022F09">
      <w:pPr>
        <w:pStyle w:val="PL"/>
      </w:pPr>
      <w:r>
        <w:t xml:space="preserve">                numOfAlarmRecords:</w:t>
      </w:r>
    </w:p>
    <w:p w14:paraId="78BE50E4" w14:textId="77777777" w:rsidR="00022F09" w:rsidRDefault="00022F09" w:rsidP="00022F09">
      <w:pPr>
        <w:pStyle w:val="PL"/>
      </w:pPr>
      <w:r>
        <w:t xml:space="preserve">                  type: integer</w:t>
      </w:r>
    </w:p>
    <w:p w14:paraId="383231D1" w14:textId="77777777" w:rsidR="00022F09" w:rsidRDefault="00022F09" w:rsidP="00022F09">
      <w:pPr>
        <w:pStyle w:val="PL"/>
      </w:pPr>
      <w:r>
        <w:t xml:space="preserve">                lastModification:</w:t>
      </w:r>
    </w:p>
    <w:p w14:paraId="78ADE37B" w14:textId="77777777" w:rsidR="00022F09" w:rsidRDefault="00022F09" w:rsidP="00022F09">
      <w:pPr>
        <w:pStyle w:val="PL"/>
      </w:pPr>
      <w:r>
        <w:t xml:space="preserve">                  $ref: 'TS28623_ComDefs.yaml#/components/schemas/DateTime'</w:t>
      </w:r>
    </w:p>
    <w:p w14:paraId="41FCED9B" w14:textId="77777777" w:rsidR="00022F09" w:rsidRDefault="00022F09" w:rsidP="00022F09">
      <w:pPr>
        <w:pStyle w:val="PL"/>
      </w:pPr>
      <w:r>
        <w:t xml:space="preserve">                alarmRecords:</w:t>
      </w:r>
    </w:p>
    <w:p w14:paraId="1F3419F8" w14:textId="77777777" w:rsidR="00022F09" w:rsidRDefault="00022F09" w:rsidP="00022F09">
      <w:pPr>
        <w:pStyle w:val="PL"/>
      </w:pPr>
      <w:r>
        <w:t xml:space="preserve">                  description: &gt;-</w:t>
      </w:r>
    </w:p>
    <w:p w14:paraId="2CD4FD96" w14:textId="77777777" w:rsidR="00022F09" w:rsidRDefault="00022F09" w:rsidP="00022F09">
      <w:pPr>
        <w:pStyle w:val="PL"/>
      </w:pPr>
      <w:r>
        <w:t xml:space="preserve">                     This resource represents a map of alarm records.</w:t>
      </w:r>
    </w:p>
    <w:p w14:paraId="021129B4" w14:textId="77777777" w:rsidR="00022F09" w:rsidRDefault="00022F09" w:rsidP="00022F09">
      <w:pPr>
        <w:pStyle w:val="PL"/>
      </w:pPr>
      <w:r>
        <w:t xml:space="preserve">                     The alarmIds are used as keys in the map.</w:t>
      </w:r>
    </w:p>
    <w:p w14:paraId="6779996F" w14:textId="77777777" w:rsidR="00022F09" w:rsidRDefault="00022F09" w:rsidP="00022F09">
      <w:pPr>
        <w:pStyle w:val="PL"/>
      </w:pPr>
      <w:r>
        <w:t xml:space="preserve">                  type: object</w:t>
      </w:r>
    </w:p>
    <w:p w14:paraId="3F001643" w14:textId="77777777" w:rsidR="00022F09" w:rsidRDefault="00022F09" w:rsidP="00022F09">
      <w:pPr>
        <w:pStyle w:val="PL"/>
      </w:pPr>
      <w:r>
        <w:t xml:space="preserve">                  additionalProperties:</w:t>
      </w:r>
    </w:p>
    <w:p w14:paraId="0162D825" w14:textId="77777777" w:rsidR="00022F09" w:rsidRDefault="00022F09" w:rsidP="00022F09">
      <w:pPr>
        <w:pStyle w:val="PL"/>
      </w:pPr>
      <w:r>
        <w:t xml:space="preserve">                    $ref: 'TS28532_FaultMnS.yaml#/components/schemas/AlarmRecord'</w:t>
      </w:r>
    </w:p>
    <w:p w14:paraId="480AA1B6" w14:textId="77777777" w:rsidR="00022F09" w:rsidRDefault="00022F09" w:rsidP="00022F09">
      <w:pPr>
        <w:pStyle w:val="PL"/>
      </w:pPr>
      <w:r>
        <w:t xml:space="preserve">    FileDownloadJob-Single:</w:t>
      </w:r>
    </w:p>
    <w:p w14:paraId="5AEAABA4" w14:textId="77777777" w:rsidR="00022F09" w:rsidRDefault="00022F09" w:rsidP="00022F09">
      <w:pPr>
        <w:pStyle w:val="PL"/>
      </w:pPr>
      <w:r>
        <w:t xml:space="preserve">      allOf:</w:t>
      </w:r>
    </w:p>
    <w:p w14:paraId="77C7A6CA" w14:textId="77777777" w:rsidR="00022F09" w:rsidRDefault="00022F09" w:rsidP="00022F09">
      <w:pPr>
        <w:pStyle w:val="PL"/>
      </w:pPr>
      <w:r>
        <w:t xml:space="preserve">        - $ref: '#/components/schemas/Top'</w:t>
      </w:r>
    </w:p>
    <w:p w14:paraId="41568905" w14:textId="77777777" w:rsidR="00022F09" w:rsidRDefault="00022F09" w:rsidP="00022F09">
      <w:pPr>
        <w:pStyle w:val="PL"/>
      </w:pPr>
      <w:r>
        <w:t xml:space="preserve">        - type: object</w:t>
      </w:r>
    </w:p>
    <w:p w14:paraId="2FD3658D" w14:textId="77777777" w:rsidR="00022F09" w:rsidRDefault="00022F09" w:rsidP="00022F09">
      <w:pPr>
        <w:pStyle w:val="PL"/>
      </w:pPr>
      <w:r>
        <w:t xml:space="preserve">          properties:</w:t>
      </w:r>
    </w:p>
    <w:p w14:paraId="5BEB98CE" w14:textId="77777777" w:rsidR="00022F09" w:rsidRDefault="00022F09" w:rsidP="00022F09">
      <w:pPr>
        <w:pStyle w:val="PL"/>
      </w:pPr>
      <w:r>
        <w:t xml:space="preserve">            attributes:</w:t>
      </w:r>
    </w:p>
    <w:p w14:paraId="7851F4B8" w14:textId="77777777" w:rsidR="00022F09" w:rsidRDefault="00022F09" w:rsidP="00022F09">
      <w:pPr>
        <w:pStyle w:val="PL"/>
      </w:pPr>
      <w:r>
        <w:t xml:space="preserve">              type: object</w:t>
      </w:r>
    </w:p>
    <w:p w14:paraId="7B262788" w14:textId="77777777" w:rsidR="00022F09" w:rsidRDefault="00022F09" w:rsidP="00022F09">
      <w:pPr>
        <w:pStyle w:val="PL"/>
      </w:pPr>
      <w:r>
        <w:t xml:space="preserve">              properties:</w:t>
      </w:r>
    </w:p>
    <w:p w14:paraId="01C793CE" w14:textId="77777777" w:rsidR="00022F09" w:rsidRDefault="00022F09" w:rsidP="00022F09">
      <w:pPr>
        <w:pStyle w:val="PL"/>
      </w:pPr>
      <w:r>
        <w:t xml:space="preserve">                fileLocation:</w:t>
      </w:r>
    </w:p>
    <w:p w14:paraId="607E0200" w14:textId="77777777" w:rsidR="00022F09" w:rsidRDefault="00022F09" w:rsidP="00022F09">
      <w:pPr>
        <w:pStyle w:val="PL"/>
      </w:pPr>
      <w:r>
        <w:t xml:space="preserve">                  type: string</w:t>
      </w:r>
    </w:p>
    <w:p w14:paraId="5D1FB4BC" w14:textId="77777777" w:rsidR="00022F09" w:rsidRDefault="00022F09" w:rsidP="00022F09">
      <w:pPr>
        <w:pStyle w:val="PL"/>
      </w:pPr>
      <w:r>
        <w:t xml:space="preserve">                notificationRecipientAddress:</w:t>
      </w:r>
    </w:p>
    <w:p w14:paraId="24656F02" w14:textId="77777777" w:rsidR="00022F09" w:rsidRDefault="00022F09" w:rsidP="00022F09">
      <w:pPr>
        <w:pStyle w:val="PL"/>
      </w:pPr>
      <w:r>
        <w:t xml:space="preserve">                  $ref: 'TS28623_ComDefs.yaml#/components/schemas/Uri'</w:t>
      </w:r>
    </w:p>
    <w:p w14:paraId="626069FB" w14:textId="77777777" w:rsidR="00022F09" w:rsidRDefault="00022F09" w:rsidP="00022F09">
      <w:pPr>
        <w:pStyle w:val="PL"/>
      </w:pPr>
      <w:r>
        <w:t xml:space="preserve">                cancelJob:</w:t>
      </w:r>
    </w:p>
    <w:p w14:paraId="27CE9C40" w14:textId="77777777" w:rsidR="00022F09" w:rsidRDefault="00022F09" w:rsidP="00022F09">
      <w:pPr>
        <w:pStyle w:val="PL"/>
      </w:pPr>
      <w:r>
        <w:t xml:space="preserve">                  type: string</w:t>
      </w:r>
    </w:p>
    <w:p w14:paraId="3C4D0377" w14:textId="77777777" w:rsidR="00022F09" w:rsidRDefault="00022F09" w:rsidP="00022F09">
      <w:pPr>
        <w:pStyle w:val="PL"/>
      </w:pPr>
      <w:r>
        <w:t xml:space="preserve">                  enum:</w:t>
      </w:r>
    </w:p>
    <w:p w14:paraId="718AB941" w14:textId="77777777" w:rsidR="00022F09" w:rsidRDefault="00022F09" w:rsidP="00022F09">
      <w:pPr>
        <w:pStyle w:val="PL"/>
      </w:pPr>
      <w:r>
        <w:t xml:space="preserve">                    - TRUE</w:t>
      </w:r>
    </w:p>
    <w:p w14:paraId="71F1E853" w14:textId="77777777" w:rsidR="00022F09" w:rsidRDefault="00022F09" w:rsidP="00022F09">
      <w:pPr>
        <w:pStyle w:val="PL"/>
      </w:pPr>
      <w:r>
        <w:t xml:space="preserve">                    - FALSE</w:t>
      </w:r>
    </w:p>
    <w:p w14:paraId="686A9FC7" w14:textId="77777777" w:rsidR="00022F09" w:rsidRDefault="00022F09" w:rsidP="00022F09">
      <w:pPr>
        <w:pStyle w:val="PL"/>
      </w:pPr>
      <w:r>
        <w:t xml:space="preserve">                jobMonitor:</w:t>
      </w:r>
    </w:p>
    <w:p w14:paraId="5D807739" w14:textId="77777777" w:rsidR="00022F09" w:rsidRDefault="00022F09" w:rsidP="00022F09">
      <w:pPr>
        <w:pStyle w:val="PL"/>
      </w:pPr>
      <w:r>
        <w:t xml:space="preserve">                  $ref: '#/components/schemas/FileDownloadJobProcessMonitor'</w:t>
      </w:r>
    </w:p>
    <w:p w14:paraId="246AAF0F" w14:textId="77777777" w:rsidR="00022F09" w:rsidRDefault="00022F09" w:rsidP="00022F09">
      <w:pPr>
        <w:pStyle w:val="PL"/>
      </w:pPr>
      <w:r>
        <w:t xml:space="preserve">    Files-Single:</w:t>
      </w:r>
    </w:p>
    <w:p w14:paraId="2BCA94C3" w14:textId="77777777" w:rsidR="00022F09" w:rsidRDefault="00022F09" w:rsidP="00022F09">
      <w:pPr>
        <w:pStyle w:val="PL"/>
      </w:pPr>
      <w:r>
        <w:t xml:space="preserve">      allOf:</w:t>
      </w:r>
    </w:p>
    <w:p w14:paraId="15B9CD2A" w14:textId="77777777" w:rsidR="00022F09" w:rsidRDefault="00022F09" w:rsidP="00022F09">
      <w:pPr>
        <w:pStyle w:val="PL"/>
      </w:pPr>
      <w:r>
        <w:t xml:space="preserve">        - $ref: '#/components/schemas/Top'</w:t>
      </w:r>
    </w:p>
    <w:p w14:paraId="1400934F" w14:textId="77777777" w:rsidR="00022F09" w:rsidRDefault="00022F09" w:rsidP="00022F09">
      <w:pPr>
        <w:pStyle w:val="PL"/>
      </w:pPr>
      <w:r>
        <w:t xml:space="preserve">        - type: object</w:t>
      </w:r>
    </w:p>
    <w:p w14:paraId="75200960" w14:textId="77777777" w:rsidR="00022F09" w:rsidRDefault="00022F09" w:rsidP="00022F09">
      <w:pPr>
        <w:pStyle w:val="PL"/>
      </w:pPr>
      <w:r>
        <w:t xml:space="preserve">          properties:</w:t>
      </w:r>
    </w:p>
    <w:p w14:paraId="6914933F" w14:textId="77777777" w:rsidR="00022F09" w:rsidRDefault="00022F09" w:rsidP="00022F09">
      <w:pPr>
        <w:pStyle w:val="PL"/>
      </w:pPr>
      <w:r>
        <w:t xml:space="preserve">            attributes:</w:t>
      </w:r>
    </w:p>
    <w:p w14:paraId="5561BCF7" w14:textId="77777777" w:rsidR="00022F09" w:rsidRDefault="00022F09" w:rsidP="00022F09">
      <w:pPr>
        <w:pStyle w:val="PL"/>
      </w:pPr>
      <w:r>
        <w:t xml:space="preserve">              type: object</w:t>
      </w:r>
    </w:p>
    <w:p w14:paraId="219B2AD8" w14:textId="77777777" w:rsidR="00022F09" w:rsidRDefault="00022F09" w:rsidP="00022F09">
      <w:pPr>
        <w:pStyle w:val="PL"/>
      </w:pPr>
      <w:r>
        <w:t xml:space="preserve">              properties:</w:t>
      </w:r>
    </w:p>
    <w:p w14:paraId="58C77583" w14:textId="77777777" w:rsidR="00022F09" w:rsidRDefault="00022F09" w:rsidP="00022F09">
      <w:pPr>
        <w:pStyle w:val="PL"/>
      </w:pPr>
      <w:r>
        <w:t xml:space="preserve">                numberOfFiles:</w:t>
      </w:r>
    </w:p>
    <w:p w14:paraId="76F402A5" w14:textId="77777777" w:rsidR="00022F09" w:rsidRDefault="00022F09" w:rsidP="00022F09">
      <w:pPr>
        <w:pStyle w:val="PL"/>
      </w:pPr>
      <w:r>
        <w:t xml:space="preserve">                  type: integer</w:t>
      </w:r>
    </w:p>
    <w:p w14:paraId="0A166EE7" w14:textId="77777777" w:rsidR="00022F09" w:rsidRDefault="00022F09" w:rsidP="00022F09">
      <w:pPr>
        <w:pStyle w:val="PL"/>
      </w:pPr>
      <w:r>
        <w:t xml:space="preserve">                jobRef:</w:t>
      </w:r>
    </w:p>
    <w:p w14:paraId="19A94A3E" w14:textId="77777777" w:rsidR="00022F09" w:rsidRDefault="00022F09" w:rsidP="00022F09">
      <w:pPr>
        <w:pStyle w:val="PL"/>
      </w:pPr>
      <w:r>
        <w:t xml:space="preserve">                  $ref: 'TS28623_ComDefs.yaml#/components/schemas/Dn'</w:t>
      </w:r>
    </w:p>
    <w:p w14:paraId="0E91FA74" w14:textId="77777777" w:rsidR="00022F09" w:rsidRDefault="00022F09" w:rsidP="00022F09">
      <w:pPr>
        <w:pStyle w:val="PL"/>
      </w:pPr>
      <w:r>
        <w:t xml:space="preserve">                jobId:</w:t>
      </w:r>
    </w:p>
    <w:p w14:paraId="1141E406" w14:textId="77777777" w:rsidR="00022F09" w:rsidRDefault="00022F09" w:rsidP="00022F09">
      <w:pPr>
        <w:pStyle w:val="PL"/>
      </w:pPr>
      <w:r>
        <w:t xml:space="preserve">                  type: string</w:t>
      </w:r>
    </w:p>
    <w:p w14:paraId="27D57048" w14:textId="77777777" w:rsidR="00022F09" w:rsidRDefault="00022F09" w:rsidP="00022F09">
      <w:pPr>
        <w:pStyle w:val="PL"/>
      </w:pPr>
      <w:r>
        <w:t xml:space="preserve">                File:</w:t>
      </w:r>
    </w:p>
    <w:p w14:paraId="4241332D" w14:textId="77777777" w:rsidR="00022F09" w:rsidRDefault="00022F09" w:rsidP="00022F09">
      <w:pPr>
        <w:pStyle w:val="PL"/>
      </w:pPr>
      <w:r>
        <w:t xml:space="preserve">                  $ref: '#/components/schemas/File-Multiple'</w:t>
      </w:r>
    </w:p>
    <w:p w14:paraId="5A5527F4" w14:textId="77777777" w:rsidR="00022F09" w:rsidRDefault="00022F09" w:rsidP="00022F09">
      <w:pPr>
        <w:pStyle w:val="PL"/>
      </w:pPr>
      <w:r>
        <w:t xml:space="preserve">    File-Single:</w:t>
      </w:r>
    </w:p>
    <w:p w14:paraId="0FEA96FB" w14:textId="77777777" w:rsidR="00022F09" w:rsidRDefault="00022F09" w:rsidP="00022F09">
      <w:pPr>
        <w:pStyle w:val="PL"/>
      </w:pPr>
      <w:r>
        <w:t xml:space="preserve">      allOf:</w:t>
      </w:r>
    </w:p>
    <w:p w14:paraId="35AEDEC5" w14:textId="77777777" w:rsidR="00022F09" w:rsidRDefault="00022F09" w:rsidP="00022F09">
      <w:pPr>
        <w:pStyle w:val="PL"/>
      </w:pPr>
      <w:r>
        <w:t xml:space="preserve">        - $ref: '#/components/schemas/Top'</w:t>
      </w:r>
    </w:p>
    <w:p w14:paraId="10A4FF44" w14:textId="77777777" w:rsidR="00022F09" w:rsidRDefault="00022F09" w:rsidP="00022F09">
      <w:pPr>
        <w:pStyle w:val="PL"/>
      </w:pPr>
      <w:r>
        <w:t xml:space="preserve">        - type: object</w:t>
      </w:r>
    </w:p>
    <w:p w14:paraId="24E1830F" w14:textId="77777777" w:rsidR="00022F09" w:rsidRDefault="00022F09" w:rsidP="00022F09">
      <w:pPr>
        <w:pStyle w:val="PL"/>
      </w:pPr>
      <w:r>
        <w:t xml:space="preserve">          properties:</w:t>
      </w:r>
    </w:p>
    <w:p w14:paraId="7A6DA87E" w14:textId="77777777" w:rsidR="00022F09" w:rsidRDefault="00022F09" w:rsidP="00022F09">
      <w:pPr>
        <w:pStyle w:val="PL"/>
      </w:pPr>
      <w:r>
        <w:t xml:space="preserve">            attributes:</w:t>
      </w:r>
    </w:p>
    <w:p w14:paraId="5BE5E601" w14:textId="77777777" w:rsidR="00022F09" w:rsidRDefault="00022F09" w:rsidP="00022F09">
      <w:pPr>
        <w:pStyle w:val="PL"/>
      </w:pPr>
      <w:r>
        <w:t xml:space="preserve">              type: object</w:t>
      </w:r>
    </w:p>
    <w:p w14:paraId="1DB59480" w14:textId="77777777" w:rsidR="00022F09" w:rsidRDefault="00022F09" w:rsidP="00022F09">
      <w:pPr>
        <w:pStyle w:val="PL"/>
      </w:pPr>
      <w:r>
        <w:lastRenderedPageBreak/>
        <w:t xml:space="preserve">              properties:</w:t>
      </w:r>
    </w:p>
    <w:p w14:paraId="5A0EA7B3" w14:textId="77777777" w:rsidR="00022F09" w:rsidRDefault="00022F09" w:rsidP="00022F09">
      <w:pPr>
        <w:pStyle w:val="PL"/>
      </w:pPr>
      <w:r>
        <w:t xml:space="preserve">                fileLocation:</w:t>
      </w:r>
    </w:p>
    <w:p w14:paraId="7F445684" w14:textId="77777777" w:rsidR="00022F09" w:rsidRDefault="00022F09" w:rsidP="00022F09">
      <w:pPr>
        <w:pStyle w:val="PL"/>
      </w:pPr>
      <w:r>
        <w:t xml:space="preserve">                  $ref: 'TS28623_ComDefs.yaml#/components/schemas/Uri'</w:t>
      </w:r>
    </w:p>
    <w:p w14:paraId="7BB7F3A5" w14:textId="77777777" w:rsidR="00022F09" w:rsidRDefault="00022F09" w:rsidP="00022F09">
      <w:pPr>
        <w:pStyle w:val="PL"/>
      </w:pPr>
      <w:r>
        <w:t xml:space="preserve">                fileCompression:</w:t>
      </w:r>
    </w:p>
    <w:p w14:paraId="5B0AFE25" w14:textId="77777777" w:rsidR="00022F09" w:rsidRDefault="00022F09" w:rsidP="00022F09">
      <w:pPr>
        <w:pStyle w:val="PL"/>
      </w:pPr>
      <w:r>
        <w:t xml:space="preserve">                  type: string</w:t>
      </w:r>
    </w:p>
    <w:p w14:paraId="4FC4BF5C" w14:textId="77777777" w:rsidR="00022F09" w:rsidRDefault="00022F09" w:rsidP="00022F09">
      <w:pPr>
        <w:pStyle w:val="PL"/>
      </w:pPr>
      <w:r>
        <w:t xml:space="preserve">                fileSize:</w:t>
      </w:r>
    </w:p>
    <w:p w14:paraId="49EE182B" w14:textId="77777777" w:rsidR="00022F09" w:rsidRDefault="00022F09" w:rsidP="00022F09">
      <w:pPr>
        <w:pStyle w:val="PL"/>
      </w:pPr>
      <w:r>
        <w:t xml:space="preserve">                  type: integer</w:t>
      </w:r>
    </w:p>
    <w:p w14:paraId="4E220B1A" w14:textId="77777777" w:rsidR="00022F09" w:rsidRDefault="00022F09" w:rsidP="00022F09">
      <w:pPr>
        <w:pStyle w:val="PL"/>
      </w:pPr>
      <w:r>
        <w:t xml:space="preserve">                fileDataType:</w:t>
      </w:r>
    </w:p>
    <w:p w14:paraId="0B10CA5A" w14:textId="77777777" w:rsidR="00022F09" w:rsidRDefault="00022F09" w:rsidP="00022F09">
      <w:pPr>
        <w:pStyle w:val="PL"/>
      </w:pPr>
      <w:r>
        <w:t xml:space="preserve">                  type: string</w:t>
      </w:r>
    </w:p>
    <w:p w14:paraId="1E2F935F" w14:textId="77777777" w:rsidR="00022F09" w:rsidRDefault="00022F09" w:rsidP="00022F09">
      <w:pPr>
        <w:pStyle w:val="PL"/>
      </w:pPr>
      <w:r>
        <w:t xml:space="preserve">                  enum:</w:t>
      </w:r>
    </w:p>
    <w:p w14:paraId="22357197" w14:textId="77777777" w:rsidR="00022F09" w:rsidRDefault="00022F09" w:rsidP="00022F09">
      <w:pPr>
        <w:pStyle w:val="PL"/>
      </w:pPr>
      <w:r>
        <w:t xml:space="preserve">                    - PERFORMANCE</w:t>
      </w:r>
    </w:p>
    <w:p w14:paraId="77536BAB" w14:textId="77777777" w:rsidR="00022F09" w:rsidRDefault="00022F09" w:rsidP="00022F09">
      <w:pPr>
        <w:pStyle w:val="PL"/>
      </w:pPr>
      <w:r>
        <w:t xml:space="preserve">                    - TRACE</w:t>
      </w:r>
    </w:p>
    <w:p w14:paraId="565679B4" w14:textId="77777777" w:rsidR="00022F09" w:rsidRDefault="00022F09" w:rsidP="00022F09">
      <w:pPr>
        <w:pStyle w:val="PL"/>
      </w:pPr>
      <w:r>
        <w:t xml:space="preserve">                    - ANALYTICS</w:t>
      </w:r>
    </w:p>
    <w:p w14:paraId="4E87CE86" w14:textId="77777777" w:rsidR="00022F09" w:rsidRDefault="00022F09" w:rsidP="00022F09">
      <w:pPr>
        <w:pStyle w:val="PL"/>
      </w:pPr>
      <w:r>
        <w:t xml:space="preserve">                    - PROPRIETARY</w:t>
      </w:r>
    </w:p>
    <w:p w14:paraId="4B0AC63E" w14:textId="77777777" w:rsidR="00022F09" w:rsidRDefault="00022F09" w:rsidP="00022F09">
      <w:pPr>
        <w:pStyle w:val="PL"/>
      </w:pPr>
      <w:r>
        <w:t xml:space="preserve">                fileFormat:</w:t>
      </w:r>
    </w:p>
    <w:p w14:paraId="77641103" w14:textId="77777777" w:rsidR="00022F09" w:rsidRDefault="00022F09" w:rsidP="00022F09">
      <w:pPr>
        <w:pStyle w:val="PL"/>
      </w:pPr>
      <w:r>
        <w:t xml:space="preserve">                  type: string</w:t>
      </w:r>
    </w:p>
    <w:p w14:paraId="54ED8DC9" w14:textId="77777777" w:rsidR="00022F09" w:rsidRDefault="00022F09" w:rsidP="00022F09">
      <w:pPr>
        <w:pStyle w:val="PL"/>
      </w:pPr>
      <w:r>
        <w:t xml:space="preserve">                fileReadyTime:</w:t>
      </w:r>
    </w:p>
    <w:p w14:paraId="38652EDD" w14:textId="77777777" w:rsidR="00022F09" w:rsidRDefault="00022F09" w:rsidP="00022F09">
      <w:pPr>
        <w:pStyle w:val="PL"/>
      </w:pPr>
      <w:r>
        <w:t xml:space="preserve">                  $ref: 'TS28623_ComDefs.yaml#/components/schemas/DateTime'</w:t>
      </w:r>
    </w:p>
    <w:p w14:paraId="1CC39BC5" w14:textId="77777777" w:rsidR="00022F09" w:rsidRDefault="00022F09" w:rsidP="00022F09">
      <w:pPr>
        <w:pStyle w:val="PL"/>
      </w:pPr>
      <w:r>
        <w:t xml:space="preserve">                fileExpirationTime:</w:t>
      </w:r>
    </w:p>
    <w:p w14:paraId="173B92FC" w14:textId="77777777" w:rsidR="00022F09" w:rsidRDefault="00022F09" w:rsidP="00022F09">
      <w:pPr>
        <w:pStyle w:val="PL"/>
      </w:pPr>
      <w:r>
        <w:t xml:space="preserve">                  $ref: 'TS28623_ComDefs.yaml#/components/schemas/DateTime'</w:t>
      </w:r>
    </w:p>
    <w:p w14:paraId="63828CC9" w14:textId="77777777" w:rsidR="00022F09" w:rsidRDefault="00022F09" w:rsidP="00022F09">
      <w:pPr>
        <w:pStyle w:val="PL"/>
      </w:pPr>
      <w:r>
        <w:t xml:space="preserve">                fileContent:</w:t>
      </w:r>
    </w:p>
    <w:p w14:paraId="225FE08D" w14:textId="77777777" w:rsidR="00022F09" w:rsidRDefault="00022F09" w:rsidP="00022F09">
      <w:pPr>
        <w:pStyle w:val="PL"/>
      </w:pPr>
      <w:r>
        <w:t xml:space="preserve">                  type: string</w:t>
      </w:r>
    </w:p>
    <w:p w14:paraId="5336396B" w14:textId="77777777" w:rsidR="00022F09" w:rsidRDefault="00022F09" w:rsidP="00022F09">
      <w:pPr>
        <w:pStyle w:val="PL"/>
      </w:pPr>
      <w:r>
        <w:t xml:space="preserve">                jobRef:</w:t>
      </w:r>
    </w:p>
    <w:p w14:paraId="6245A08D" w14:textId="77777777" w:rsidR="00022F09" w:rsidRDefault="00022F09" w:rsidP="00022F09">
      <w:pPr>
        <w:pStyle w:val="PL"/>
      </w:pPr>
      <w:r>
        <w:t xml:space="preserve">                  $ref: 'TS28623_ComDefs.yaml#/components/schemas/Dn'</w:t>
      </w:r>
    </w:p>
    <w:p w14:paraId="242D2388" w14:textId="77777777" w:rsidR="00022F09" w:rsidRDefault="00022F09" w:rsidP="00022F09">
      <w:pPr>
        <w:pStyle w:val="PL"/>
      </w:pPr>
      <w:r>
        <w:t xml:space="preserve">                jobId:</w:t>
      </w:r>
    </w:p>
    <w:p w14:paraId="72B8D7DE" w14:textId="77777777" w:rsidR="00022F09" w:rsidRDefault="00022F09" w:rsidP="00022F09">
      <w:pPr>
        <w:pStyle w:val="PL"/>
      </w:pPr>
      <w:r>
        <w:t xml:space="preserve">                  type: string</w:t>
      </w:r>
    </w:p>
    <w:p w14:paraId="383E5A15" w14:textId="77777777" w:rsidR="00022F09" w:rsidRDefault="00022F09" w:rsidP="00022F09">
      <w:pPr>
        <w:pStyle w:val="PL"/>
      </w:pPr>
      <w:r>
        <w:t xml:space="preserve">    MnsRegistry-Single:</w:t>
      </w:r>
    </w:p>
    <w:p w14:paraId="4B12A9FA" w14:textId="77777777" w:rsidR="00022F09" w:rsidRDefault="00022F09" w:rsidP="00022F09">
      <w:pPr>
        <w:pStyle w:val="PL"/>
      </w:pPr>
      <w:r>
        <w:t xml:space="preserve">      allOf:</w:t>
      </w:r>
    </w:p>
    <w:p w14:paraId="260FA733" w14:textId="77777777" w:rsidR="00022F09" w:rsidRDefault="00022F09" w:rsidP="00022F09">
      <w:pPr>
        <w:pStyle w:val="PL"/>
      </w:pPr>
      <w:r>
        <w:t xml:space="preserve">        - $ref: '#/components/schemas/Top'</w:t>
      </w:r>
    </w:p>
    <w:p w14:paraId="418E1F07" w14:textId="77777777" w:rsidR="00022F09" w:rsidRDefault="00022F09" w:rsidP="00022F09">
      <w:pPr>
        <w:pStyle w:val="PL"/>
      </w:pPr>
      <w:r>
        <w:t xml:space="preserve">        - type: object</w:t>
      </w:r>
    </w:p>
    <w:p w14:paraId="04491EAC" w14:textId="77777777" w:rsidR="00022F09" w:rsidRDefault="00022F09" w:rsidP="00022F09">
      <w:pPr>
        <w:pStyle w:val="PL"/>
      </w:pPr>
      <w:r>
        <w:t xml:space="preserve">          properties:</w:t>
      </w:r>
    </w:p>
    <w:p w14:paraId="042A58C5" w14:textId="77777777" w:rsidR="00022F09" w:rsidRDefault="00022F09" w:rsidP="00022F09">
      <w:pPr>
        <w:pStyle w:val="PL"/>
      </w:pPr>
      <w:r>
        <w:t xml:space="preserve">            MnsInfo:</w:t>
      </w:r>
    </w:p>
    <w:p w14:paraId="679C3E74" w14:textId="77777777" w:rsidR="00022F09" w:rsidRDefault="00022F09" w:rsidP="00022F09">
      <w:pPr>
        <w:pStyle w:val="PL"/>
      </w:pPr>
      <w:r>
        <w:t xml:space="preserve">              $ref: '#/components/schemas/MnsInfo-Multiple'</w:t>
      </w:r>
    </w:p>
    <w:p w14:paraId="7014CD84" w14:textId="77777777" w:rsidR="00022F09" w:rsidRDefault="00022F09" w:rsidP="00022F09">
      <w:pPr>
        <w:pStyle w:val="PL"/>
      </w:pPr>
      <w:r>
        <w:t xml:space="preserve">    MnsInfo-Single:</w:t>
      </w:r>
    </w:p>
    <w:p w14:paraId="691D37F0" w14:textId="77777777" w:rsidR="00022F09" w:rsidRDefault="00022F09" w:rsidP="00022F09">
      <w:pPr>
        <w:pStyle w:val="PL"/>
      </w:pPr>
      <w:r>
        <w:t xml:space="preserve">      allOf:</w:t>
      </w:r>
    </w:p>
    <w:p w14:paraId="20F7DD1D" w14:textId="77777777" w:rsidR="00022F09" w:rsidRDefault="00022F09" w:rsidP="00022F09">
      <w:pPr>
        <w:pStyle w:val="PL"/>
      </w:pPr>
      <w:r>
        <w:t xml:space="preserve">        - $ref: '#/components/schemas/Top'</w:t>
      </w:r>
    </w:p>
    <w:p w14:paraId="5FEA5CBA" w14:textId="77777777" w:rsidR="00022F09" w:rsidRDefault="00022F09" w:rsidP="00022F09">
      <w:pPr>
        <w:pStyle w:val="PL"/>
      </w:pPr>
      <w:r>
        <w:t xml:space="preserve">        - type: object</w:t>
      </w:r>
    </w:p>
    <w:p w14:paraId="3CF43871" w14:textId="77777777" w:rsidR="00022F09" w:rsidRDefault="00022F09" w:rsidP="00022F09">
      <w:pPr>
        <w:pStyle w:val="PL"/>
      </w:pPr>
      <w:r>
        <w:t xml:space="preserve">          properties:</w:t>
      </w:r>
    </w:p>
    <w:p w14:paraId="00261DF9" w14:textId="77777777" w:rsidR="00022F09" w:rsidRDefault="00022F09" w:rsidP="00022F09">
      <w:pPr>
        <w:pStyle w:val="PL"/>
      </w:pPr>
      <w:r>
        <w:t xml:space="preserve">             mnsLabel:</w:t>
      </w:r>
    </w:p>
    <w:p w14:paraId="5158818B" w14:textId="77777777" w:rsidR="00022F09" w:rsidRDefault="00022F09" w:rsidP="00022F09">
      <w:pPr>
        <w:pStyle w:val="PL"/>
      </w:pPr>
      <w:r>
        <w:t xml:space="preserve">               type: string</w:t>
      </w:r>
    </w:p>
    <w:p w14:paraId="4B6E9228" w14:textId="77777777" w:rsidR="00022F09" w:rsidRDefault="00022F09" w:rsidP="00022F09">
      <w:pPr>
        <w:pStyle w:val="PL"/>
      </w:pPr>
      <w:r>
        <w:t xml:space="preserve">             mnsType:</w:t>
      </w:r>
    </w:p>
    <w:p w14:paraId="6BE9D687" w14:textId="77777777" w:rsidR="00022F09" w:rsidRDefault="00022F09" w:rsidP="00022F09">
      <w:pPr>
        <w:pStyle w:val="PL"/>
      </w:pPr>
      <w:r>
        <w:t xml:space="preserve">               type: string</w:t>
      </w:r>
    </w:p>
    <w:p w14:paraId="04D7FC9F" w14:textId="77777777" w:rsidR="00022F09" w:rsidRDefault="00022F09" w:rsidP="00022F09">
      <w:pPr>
        <w:pStyle w:val="PL"/>
      </w:pPr>
      <w:r>
        <w:t xml:space="preserve">               enum:</w:t>
      </w:r>
    </w:p>
    <w:p w14:paraId="6D0311BD" w14:textId="77777777" w:rsidR="00022F09" w:rsidRDefault="00022F09" w:rsidP="00022F09">
      <w:pPr>
        <w:pStyle w:val="PL"/>
      </w:pPr>
      <w:r>
        <w:t xml:space="preserve">                 - ProvMnS</w:t>
      </w:r>
    </w:p>
    <w:p w14:paraId="29CC5F6C" w14:textId="77777777" w:rsidR="00022F09" w:rsidRDefault="00022F09" w:rsidP="00022F09">
      <w:pPr>
        <w:pStyle w:val="PL"/>
      </w:pPr>
      <w:r>
        <w:t xml:space="preserve">                 - FaultSupervisionMnS</w:t>
      </w:r>
    </w:p>
    <w:p w14:paraId="20756B1B" w14:textId="77777777" w:rsidR="00022F09" w:rsidRDefault="00022F09" w:rsidP="00022F09">
      <w:pPr>
        <w:pStyle w:val="PL"/>
      </w:pPr>
      <w:r>
        <w:t xml:space="preserve">                 - StreamingDataReportingMnS</w:t>
      </w:r>
    </w:p>
    <w:p w14:paraId="539ABF7A" w14:textId="77777777" w:rsidR="00022F09" w:rsidRDefault="00022F09" w:rsidP="00022F09">
      <w:pPr>
        <w:pStyle w:val="PL"/>
      </w:pPr>
      <w:r>
        <w:t xml:space="preserve">                 - FileDataReportingMnS</w:t>
      </w:r>
    </w:p>
    <w:p w14:paraId="72B08EE6" w14:textId="77777777" w:rsidR="00022F09" w:rsidRDefault="00022F09" w:rsidP="00022F09">
      <w:pPr>
        <w:pStyle w:val="PL"/>
      </w:pPr>
      <w:r>
        <w:t xml:space="preserve">             mnsVersion:</w:t>
      </w:r>
    </w:p>
    <w:p w14:paraId="7A66F6C0" w14:textId="77777777" w:rsidR="00022F09" w:rsidRDefault="00022F09" w:rsidP="00022F09">
      <w:pPr>
        <w:pStyle w:val="PL"/>
      </w:pPr>
      <w:r>
        <w:t xml:space="preserve">               type: string</w:t>
      </w:r>
    </w:p>
    <w:p w14:paraId="5B1524DA" w14:textId="77777777" w:rsidR="00022F09" w:rsidRDefault="00022F09" w:rsidP="00022F09">
      <w:pPr>
        <w:pStyle w:val="PL"/>
      </w:pPr>
      <w:r>
        <w:t xml:space="preserve">             mnsAddress:</w:t>
      </w:r>
    </w:p>
    <w:p w14:paraId="553397D6" w14:textId="77777777" w:rsidR="00022F09" w:rsidRDefault="00022F09" w:rsidP="00022F09">
      <w:pPr>
        <w:pStyle w:val="PL"/>
      </w:pPr>
      <w:r>
        <w:t xml:space="preserve">               description: Resource URI as defined in the relevant Technical Specification</w:t>
      </w:r>
    </w:p>
    <w:p w14:paraId="3754C203" w14:textId="77777777" w:rsidR="00022F09" w:rsidRDefault="00022F09" w:rsidP="00022F09">
      <w:pPr>
        <w:pStyle w:val="PL"/>
      </w:pPr>
      <w:r>
        <w:t xml:space="preserve">               $ref: 'TS28623_ComDefs.yaml#/components/schemas/Uri'</w:t>
      </w:r>
    </w:p>
    <w:p w14:paraId="49A3BBB0" w14:textId="77777777" w:rsidR="00022F09" w:rsidRDefault="00022F09" w:rsidP="00022F09">
      <w:pPr>
        <w:pStyle w:val="PL"/>
      </w:pPr>
      <w:r>
        <w:t xml:space="preserve">             mnsScope:</w:t>
      </w:r>
    </w:p>
    <w:p w14:paraId="29643D89" w14:textId="77777777" w:rsidR="00022F09" w:rsidRDefault="00022F09" w:rsidP="00022F09">
      <w:pPr>
        <w:pStyle w:val="PL"/>
      </w:pPr>
      <w:r>
        <w:t xml:space="preserve">               description: &gt;-</w:t>
      </w:r>
    </w:p>
    <w:p w14:paraId="05996825" w14:textId="77777777" w:rsidR="00022F09" w:rsidRDefault="00022F09" w:rsidP="00022F09">
      <w:pPr>
        <w:pStyle w:val="PL"/>
      </w:pPr>
      <w:r>
        <w:t xml:space="preserve">                 List of the managed object instances that can be accessed using the MnS.</w:t>
      </w:r>
    </w:p>
    <w:p w14:paraId="693D0FD5" w14:textId="77777777" w:rsidR="00022F09" w:rsidRDefault="00022F09" w:rsidP="00022F09">
      <w:pPr>
        <w:pStyle w:val="PL"/>
      </w:pPr>
      <w:r>
        <w:t xml:space="preserve">                 If a complete SubNetwork can be accessed using the MnS, this attribute may </w:t>
      </w:r>
    </w:p>
    <w:p w14:paraId="669547A7" w14:textId="77777777" w:rsidR="00022F09" w:rsidRDefault="00022F09" w:rsidP="00022F09">
      <w:pPr>
        <w:pStyle w:val="PL"/>
      </w:pPr>
      <w:r>
        <w:t xml:space="preserve">                 contain the DN of the SubNetwork instead of the DNs of the individual managed </w:t>
      </w:r>
    </w:p>
    <w:p w14:paraId="07EAB361" w14:textId="77777777" w:rsidR="00022F09" w:rsidRDefault="00022F09" w:rsidP="00022F09">
      <w:pPr>
        <w:pStyle w:val="PL"/>
      </w:pPr>
      <w:r>
        <w:t xml:space="preserve">                 entities within the SubNetwork.</w:t>
      </w:r>
    </w:p>
    <w:p w14:paraId="51F03E52" w14:textId="77777777" w:rsidR="00022F09" w:rsidRDefault="00022F09" w:rsidP="00022F09">
      <w:pPr>
        <w:pStyle w:val="PL"/>
      </w:pPr>
      <w:r>
        <w:t xml:space="preserve">               type: array</w:t>
      </w:r>
    </w:p>
    <w:p w14:paraId="08939E78" w14:textId="77777777" w:rsidR="00022F09" w:rsidRDefault="00022F09" w:rsidP="00022F09">
      <w:pPr>
        <w:pStyle w:val="PL"/>
      </w:pPr>
      <w:r>
        <w:t xml:space="preserve">               items:</w:t>
      </w:r>
    </w:p>
    <w:p w14:paraId="22330A6F" w14:textId="77777777" w:rsidR="00022F09" w:rsidRDefault="00022F09" w:rsidP="00022F09">
      <w:pPr>
        <w:pStyle w:val="PL"/>
      </w:pPr>
      <w:r>
        <w:t xml:space="preserve">                 $ref: 'TS28623_ComDefs.yaml#/components/schemas/Dn'</w:t>
      </w:r>
    </w:p>
    <w:p w14:paraId="1B23F794" w14:textId="77777777" w:rsidR="00022F09" w:rsidRDefault="00022F09" w:rsidP="00022F09">
      <w:pPr>
        <w:pStyle w:val="PL"/>
      </w:pPr>
    </w:p>
    <w:p w14:paraId="4DDDA588" w14:textId="77777777" w:rsidR="00022F09" w:rsidRDefault="00022F09" w:rsidP="00022F09">
      <w:pPr>
        <w:pStyle w:val="PL"/>
      </w:pPr>
      <w:r>
        <w:t>#-------- Definition of YAML arrays for name-contained IOCs ----------------------</w:t>
      </w:r>
    </w:p>
    <w:p w14:paraId="4B243829" w14:textId="77777777" w:rsidR="00022F09" w:rsidRDefault="00022F09" w:rsidP="00022F09">
      <w:pPr>
        <w:pStyle w:val="PL"/>
      </w:pPr>
    </w:p>
    <w:p w14:paraId="478B49FF" w14:textId="77777777" w:rsidR="00022F09" w:rsidRDefault="00022F09" w:rsidP="00022F09">
      <w:pPr>
        <w:pStyle w:val="PL"/>
      </w:pPr>
      <w:r>
        <w:t xml:space="preserve">    VsDataContainer-Multiple:</w:t>
      </w:r>
    </w:p>
    <w:p w14:paraId="45A291F4" w14:textId="77777777" w:rsidR="00022F09" w:rsidRDefault="00022F09" w:rsidP="00022F09">
      <w:pPr>
        <w:pStyle w:val="PL"/>
      </w:pPr>
      <w:r>
        <w:t xml:space="preserve">      type: array</w:t>
      </w:r>
    </w:p>
    <w:p w14:paraId="08C62113" w14:textId="77777777" w:rsidR="00022F09" w:rsidRDefault="00022F09" w:rsidP="00022F09">
      <w:pPr>
        <w:pStyle w:val="PL"/>
      </w:pPr>
      <w:r>
        <w:t xml:space="preserve">      items:</w:t>
      </w:r>
    </w:p>
    <w:p w14:paraId="33EF8ACE" w14:textId="77777777" w:rsidR="00022F09" w:rsidRDefault="00022F09" w:rsidP="00022F09">
      <w:pPr>
        <w:pStyle w:val="PL"/>
      </w:pPr>
      <w:r>
        <w:t xml:space="preserve">        $ref: '#/components/schemas/VsDataContainer-Single'</w:t>
      </w:r>
    </w:p>
    <w:p w14:paraId="07ACBD75" w14:textId="77777777" w:rsidR="00022F09" w:rsidRDefault="00022F09" w:rsidP="00022F09">
      <w:pPr>
        <w:pStyle w:val="PL"/>
      </w:pPr>
      <w:r>
        <w:t xml:space="preserve">    ManagedNFService-Multiple:</w:t>
      </w:r>
    </w:p>
    <w:p w14:paraId="08ECE2F6" w14:textId="77777777" w:rsidR="00022F09" w:rsidRDefault="00022F09" w:rsidP="00022F09">
      <w:pPr>
        <w:pStyle w:val="PL"/>
      </w:pPr>
      <w:r>
        <w:t xml:space="preserve">      type: array</w:t>
      </w:r>
    </w:p>
    <w:p w14:paraId="02CBA65A" w14:textId="77777777" w:rsidR="00022F09" w:rsidRDefault="00022F09" w:rsidP="00022F09">
      <w:pPr>
        <w:pStyle w:val="PL"/>
      </w:pPr>
      <w:r>
        <w:t xml:space="preserve">      items:</w:t>
      </w:r>
    </w:p>
    <w:p w14:paraId="59B979E6" w14:textId="77777777" w:rsidR="00022F09" w:rsidRDefault="00022F09" w:rsidP="00022F09">
      <w:pPr>
        <w:pStyle w:val="PL"/>
      </w:pPr>
      <w:r>
        <w:t xml:space="preserve">        $ref: '#/components/schemas/ManagedNFService-Single'</w:t>
      </w:r>
    </w:p>
    <w:p w14:paraId="3B865708" w14:textId="77777777" w:rsidR="00022F09" w:rsidRDefault="00022F09" w:rsidP="00022F09">
      <w:pPr>
        <w:pStyle w:val="PL"/>
      </w:pPr>
      <w:r>
        <w:t xml:space="preserve">    ManagementNode-Multiple:</w:t>
      </w:r>
    </w:p>
    <w:p w14:paraId="2BC59CA8" w14:textId="77777777" w:rsidR="00022F09" w:rsidRDefault="00022F09" w:rsidP="00022F09">
      <w:pPr>
        <w:pStyle w:val="PL"/>
      </w:pPr>
      <w:r>
        <w:t xml:space="preserve">      type: array</w:t>
      </w:r>
    </w:p>
    <w:p w14:paraId="5717AF33" w14:textId="77777777" w:rsidR="00022F09" w:rsidRDefault="00022F09" w:rsidP="00022F09">
      <w:pPr>
        <w:pStyle w:val="PL"/>
      </w:pPr>
      <w:r>
        <w:t xml:space="preserve">      items:</w:t>
      </w:r>
    </w:p>
    <w:p w14:paraId="42A90D05" w14:textId="77777777" w:rsidR="00022F09" w:rsidRDefault="00022F09" w:rsidP="00022F09">
      <w:pPr>
        <w:pStyle w:val="PL"/>
      </w:pPr>
      <w:r>
        <w:t xml:space="preserve">        $ref: '#/components/schemas/ManagementNode-Single'</w:t>
      </w:r>
    </w:p>
    <w:p w14:paraId="6A655C52" w14:textId="77777777" w:rsidR="00022F09" w:rsidRDefault="00022F09" w:rsidP="00022F09">
      <w:pPr>
        <w:pStyle w:val="PL"/>
      </w:pPr>
      <w:r>
        <w:t xml:space="preserve">    MnsAgent-Multiple:</w:t>
      </w:r>
    </w:p>
    <w:p w14:paraId="4D939805" w14:textId="77777777" w:rsidR="00022F09" w:rsidRDefault="00022F09" w:rsidP="00022F09">
      <w:pPr>
        <w:pStyle w:val="PL"/>
      </w:pPr>
      <w:r>
        <w:t xml:space="preserve">      type: array</w:t>
      </w:r>
    </w:p>
    <w:p w14:paraId="323BD6AD" w14:textId="77777777" w:rsidR="00022F09" w:rsidRDefault="00022F09" w:rsidP="00022F09">
      <w:pPr>
        <w:pStyle w:val="PL"/>
      </w:pPr>
      <w:r>
        <w:lastRenderedPageBreak/>
        <w:t xml:space="preserve">      items:</w:t>
      </w:r>
    </w:p>
    <w:p w14:paraId="3CA7830A" w14:textId="77777777" w:rsidR="00022F09" w:rsidRDefault="00022F09" w:rsidP="00022F09">
      <w:pPr>
        <w:pStyle w:val="PL"/>
      </w:pPr>
      <w:r>
        <w:t xml:space="preserve">        $ref: '#/components/schemas/MnsAgent-Single'</w:t>
      </w:r>
    </w:p>
    <w:p w14:paraId="015AE875" w14:textId="77777777" w:rsidR="00022F09" w:rsidRDefault="00022F09" w:rsidP="00022F09">
      <w:pPr>
        <w:pStyle w:val="PL"/>
      </w:pPr>
      <w:r>
        <w:t xml:space="preserve">    MeContext-Multiple:</w:t>
      </w:r>
    </w:p>
    <w:p w14:paraId="17949178" w14:textId="77777777" w:rsidR="00022F09" w:rsidRDefault="00022F09" w:rsidP="00022F09">
      <w:pPr>
        <w:pStyle w:val="PL"/>
      </w:pPr>
      <w:r>
        <w:t xml:space="preserve">      type: array</w:t>
      </w:r>
    </w:p>
    <w:p w14:paraId="399D6E94" w14:textId="77777777" w:rsidR="00022F09" w:rsidRDefault="00022F09" w:rsidP="00022F09">
      <w:pPr>
        <w:pStyle w:val="PL"/>
      </w:pPr>
      <w:r>
        <w:t xml:space="preserve">      items:</w:t>
      </w:r>
    </w:p>
    <w:p w14:paraId="67A7FBC4" w14:textId="77777777" w:rsidR="00022F09" w:rsidRDefault="00022F09" w:rsidP="00022F09">
      <w:pPr>
        <w:pStyle w:val="PL"/>
      </w:pPr>
      <w:r>
        <w:t xml:space="preserve">        $ref: '#/components/schemas/MeContext-Single'</w:t>
      </w:r>
    </w:p>
    <w:p w14:paraId="32728830" w14:textId="77777777" w:rsidR="00022F09" w:rsidRDefault="00022F09" w:rsidP="00022F09">
      <w:pPr>
        <w:pStyle w:val="PL"/>
      </w:pPr>
      <w:r>
        <w:t xml:space="preserve">    PerfMetricJob-Multiple:</w:t>
      </w:r>
    </w:p>
    <w:p w14:paraId="6EDF682F" w14:textId="77777777" w:rsidR="00022F09" w:rsidRDefault="00022F09" w:rsidP="00022F09">
      <w:pPr>
        <w:pStyle w:val="PL"/>
      </w:pPr>
      <w:r>
        <w:t xml:space="preserve">      type: array</w:t>
      </w:r>
    </w:p>
    <w:p w14:paraId="0BACCF9C" w14:textId="77777777" w:rsidR="00022F09" w:rsidRDefault="00022F09" w:rsidP="00022F09">
      <w:pPr>
        <w:pStyle w:val="PL"/>
      </w:pPr>
      <w:r>
        <w:t xml:space="preserve">      items:</w:t>
      </w:r>
    </w:p>
    <w:p w14:paraId="7FA542F3" w14:textId="77777777" w:rsidR="00022F09" w:rsidRDefault="00022F09" w:rsidP="00022F09">
      <w:pPr>
        <w:pStyle w:val="PL"/>
      </w:pPr>
      <w:r>
        <w:t xml:space="preserve">        $ref: '#/components/schemas/PerfMetricJob-Single'</w:t>
      </w:r>
    </w:p>
    <w:p w14:paraId="020655B9" w14:textId="77777777" w:rsidR="00022F09" w:rsidRDefault="00022F09" w:rsidP="00022F09">
      <w:pPr>
        <w:pStyle w:val="PL"/>
      </w:pPr>
      <w:r>
        <w:t xml:space="preserve">    ThresholdMonitor-Multiple:</w:t>
      </w:r>
    </w:p>
    <w:p w14:paraId="48134DFB" w14:textId="77777777" w:rsidR="00022F09" w:rsidRDefault="00022F09" w:rsidP="00022F09">
      <w:pPr>
        <w:pStyle w:val="PL"/>
      </w:pPr>
      <w:r>
        <w:t xml:space="preserve">      type: array</w:t>
      </w:r>
    </w:p>
    <w:p w14:paraId="27A383BC" w14:textId="77777777" w:rsidR="00022F09" w:rsidRDefault="00022F09" w:rsidP="00022F09">
      <w:pPr>
        <w:pStyle w:val="PL"/>
      </w:pPr>
      <w:r>
        <w:t xml:space="preserve">      items:</w:t>
      </w:r>
    </w:p>
    <w:p w14:paraId="47017CD7" w14:textId="77777777" w:rsidR="00022F09" w:rsidRDefault="00022F09" w:rsidP="00022F09">
      <w:pPr>
        <w:pStyle w:val="PL"/>
      </w:pPr>
      <w:r>
        <w:t xml:space="preserve">        $ref: '#/components/schemas/ThresholdMonitor-Single'</w:t>
      </w:r>
    </w:p>
    <w:p w14:paraId="1F1F3121" w14:textId="77777777" w:rsidR="00022F09" w:rsidRDefault="00022F09" w:rsidP="00022F09">
      <w:pPr>
        <w:pStyle w:val="PL"/>
      </w:pPr>
      <w:r>
        <w:t xml:space="preserve">    TraceJob-Multiple:</w:t>
      </w:r>
    </w:p>
    <w:p w14:paraId="0AAC7D7B" w14:textId="77777777" w:rsidR="00022F09" w:rsidRDefault="00022F09" w:rsidP="00022F09">
      <w:pPr>
        <w:pStyle w:val="PL"/>
      </w:pPr>
      <w:r>
        <w:t xml:space="preserve">      type: array</w:t>
      </w:r>
    </w:p>
    <w:p w14:paraId="16569DE5" w14:textId="77777777" w:rsidR="00022F09" w:rsidRDefault="00022F09" w:rsidP="00022F09">
      <w:pPr>
        <w:pStyle w:val="PL"/>
      </w:pPr>
      <w:r>
        <w:t xml:space="preserve">      items:</w:t>
      </w:r>
    </w:p>
    <w:p w14:paraId="13F4153D" w14:textId="77777777" w:rsidR="00022F09" w:rsidRDefault="00022F09" w:rsidP="00022F09">
      <w:pPr>
        <w:pStyle w:val="PL"/>
      </w:pPr>
      <w:r>
        <w:t xml:space="preserve">        $ref: '#/components/schemas/TraceJob-Single'</w:t>
      </w:r>
    </w:p>
    <w:p w14:paraId="15DF7DBC" w14:textId="77777777" w:rsidR="00022F09" w:rsidRDefault="00022F09" w:rsidP="00022F09">
      <w:pPr>
        <w:pStyle w:val="PL"/>
      </w:pPr>
      <w:r>
        <w:t xml:space="preserve">    ManagementDataCollection-Multiple:</w:t>
      </w:r>
    </w:p>
    <w:p w14:paraId="39E74E18" w14:textId="77777777" w:rsidR="00022F09" w:rsidRDefault="00022F09" w:rsidP="00022F09">
      <w:pPr>
        <w:pStyle w:val="PL"/>
      </w:pPr>
      <w:r>
        <w:t xml:space="preserve">      type: array</w:t>
      </w:r>
    </w:p>
    <w:p w14:paraId="79ABBC6B" w14:textId="77777777" w:rsidR="00022F09" w:rsidRDefault="00022F09" w:rsidP="00022F09">
      <w:pPr>
        <w:pStyle w:val="PL"/>
      </w:pPr>
      <w:r>
        <w:t xml:space="preserve">      items:</w:t>
      </w:r>
    </w:p>
    <w:p w14:paraId="4C683C92" w14:textId="77777777" w:rsidR="00022F09" w:rsidRDefault="00022F09" w:rsidP="00022F09">
      <w:pPr>
        <w:pStyle w:val="PL"/>
      </w:pPr>
      <w:r>
        <w:t xml:space="preserve">        $ref: '#/components/schemas/ManagementDataCollection-Single'</w:t>
      </w:r>
    </w:p>
    <w:p w14:paraId="55E895DD" w14:textId="77777777" w:rsidR="00022F09" w:rsidRDefault="00022F09" w:rsidP="00022F09">
      <w:pPr>
        <w:pStyle w:val="PL"/>
      </w:pPr>
      <w:r>
        <w:t xml:space="preserve">    NtfSubscriptionControl-Multiple:</w:t>
      </w:r>
    </w:p>
    <w:p w14:paraId="56CA1D8B" w14:textId="77777777" w:rsidR="00022F09" w:rsidRDefault="00022F09" w:rsidP="00022F09">
      <w:pPr>
        <w:pStyle w:val="PL"/>
      </w:pPr>
      <w:r>
        <w:t xml:space="preserve">      type: array</w:t>
      </w:r>
    </w:p>
    <w:p w14:paraId="22DC4AAB" w14:textId="77777777" w:rsidR="00022F09" w:rsidRDefault="00022F09" w:rsidP="00022F09">
      <w:pPr>
        <w:pStyle w:val="PL"/>
      </w:pPr>
      <w:r>
        <w:t xml:space="preserve">      items:</w:t>
      </w:r>
    </w:p>
    <w:p w14:paraId="78294E8B" w14:textId="77777777" w:rsidR="00022F09" w:rsidRDefault="00022F09" w:rsidP="00022F09">
      <w:pPr>
        <w:pStyle w:val="PL"/>
      </w:pPr>
      <w:r>
        <w:t xml:space="preserve">        $ref: '#/components/schemas/NtfSubscriptionControl-Single'</w:t>
      </w:r>
    </w:p>
    <w:p w14:paraId="63B73530" w14:textId="77777777" w:rsidR="00022F09" w:rsidRDefault="00022F09" w:rsidP="00022F09">
      <w:pPr>
        <w:pStyle w:val="PL"/>
      </w:pPr>
      <w:r>
        <w:t xml:space="preserve">    FileDownloadJob-Multiple:</w:t>
      </w:r>
    </w:p>
    <w:p w14:paraId="068054AC" w14:textId="77777777" w:rsidR="00022F09" w:rsidRDefault="00022F09" w:rsidP="00022F09">
      <w:pPr>
        <w:pStyle w:val="PL"/>
      </w:pPr>
      <w:r>
        <w:t xml:space="preserve">      type: array</w:t>
      </w:r>
    </w:p>
    <w:p w14:paraId="043D02FC" w14:textId="77777777" w:rsidR="00022F09" w:rsidRDefault="00022F09" w:rsidP="00022F09">
      <w:pPr>
        <w:pStyle w:val="PL"/>
      </w:pPr>
      <w:r>
        <w:t xml:space="preserve">      items:</w:t>
      </w:r>
    </w:p>
    <w:p w14:paraId="33A82F60" w14:textId="77777777" w:rsidR="00022F09" w:rsidRDefault="00022F09" w:rsidP="00022F09">
      <w:pPr>
        <w:pStyle w:val="PL"/>
      </w:pPr>
      <w:r>
        <w:t xml:space="preserve">        $ref: '#/components/schemas/FileDownloadJob-Single'</w:t>
      </w:r>
    </w:p>
    <w:p w14:paraId="562E47B2" w14:textId="77777777" w:rsidR="00022F09" w:rsidRDefault="00022F09" w:rsidP="00022F09">
      <w:pPr>
        <w:pStyle w:val="PL"/>
      </w:pPr>
      <w:r>
        <w:t xml:space="preserve">    Files-Multiple:</w:t>
      </w:r>
    </w:p>
    <w:p w14:paraId="48815EFD" w14:textId="77777777" w:rsidR="00022F09" w:rsidRDefault="00022F09" w:rsidP="00022F09">
      <w:pPr>
        <w:pStyle w:val="PL"/>
      </w:pPr>
      <w:r>
        <w:t xml:space="preserve">      type: array</w:t>
      </w:r>
    </w:p>
    <w:p w14:paraId="2625FC42" w14:textId="77777777" w:rsidR="00022F09" w:rsidRDefault="00022F09" w:rsidP="00022F09">
      <w:pPr>
        <w:pStyle w:val="PL"/>
      </w:pPr>
      <w:r>
        <w:t xml:space="preserve">      items:</w:t>
      </w:r>
    </w:p>
    <w:p w14:paraId="1A4B3C7B" w14:textId="77777777" w:rsidR="00022F09" w:rsidRDefault="00022F09" w:rsidP="00022F09">
      <w:pPr>
        <w:pStyle w:val="PL"/>
      </w:pPr>
      <w:r>
        <w:t xml:space="preserve">        $ref: '#/components/schemas/Files-Single'</w:t>
      </w:r>
    </w:p>
    <w:p w14:paraId="535BFF9E" w14:textId="77777777" w:rsidR="00022F09" w:rsidRDefault="00022F09" w:rsidP="00022F09">
      <w:pPr>
        <w:pStyle w:val="PL"/>
      </w:pPr>
      <w:r>
        <w:t xml:space="preserve">    File-Multiple:</w:t>
      </w:r>
    </w:p>
    <w:p w14:paraId="0B6A2E70" w14:textId="77777777" w:rsidR="00022F09" w:rsidRDefault="00022F09" w:rsidP="00022F09">
      <w:pPr>
        <w:pStyle w:val="PL"/>
      </w:pPr>
      <w:r>
        <w:t xml:space="preserve">      type: array</w:t>
      </w:r>
    </w:p>
    <w:p w14:paraId="03843098" w14:textId="77777777" w:rsidR="00022F09" w:rsidRDefault="00022F09" w:rsidP="00022F09">
      <w:pPr>
        <w:pStyle w:val="PL"/>
      </w:pPr>
      <w:r>
        <w:t xml:space="preserve">      items:</w:t>
      </w:r>
    </w:p>
    <w:p w14:paraId="0148E9A6" w14:textId="77777777" w:rsidR="00022F09" w:rsidRDefault="00022F09" w:rsidP="00022F09">
      <w:pPr>
        <w:pStyle w:val="PL"/>
      </w:pPr>
      <w:r>
        <w:t xml:space="preserve">        $ref: '#/components/schemas/File-Single'</w:t>
      </w:r>
    </w:p>
    <w:p w14:paraId="65384225" w14:textId="77777777" w:rsidR="00022F09" w:rsidRDefault="00022F09" w:rsidP="00022F09">
      <w:pPr>
        <w:pStyle w:val="PL"/>
      </w:pPr>
      <w:r>
        <w:t xml:space="preserve">    MnsInfo-Multiple:</w:t>
      </w:r>
    </w:p>
    <w:p w14:paraId="3A4E722A" w14:textId="77777777" w:rsidR="00022F09" w:rsidRDefault="00022F09" w:rsidP="00022F09">
      <w:pPr>
        <w:pStyle w:val="PL"/>
      </w:pPr>
      <w:r>
        <w:t xml:space="preserve">      type: array</w:t>
      </w:r>
    </w:p>
    <w:p w14:paraId="6E7E89B3" w14:textId="77777777" w:rsidR="00022F09" w:rsidRDefault="00022F09" w:rsidP="00022F09">
      <w:pPr>
        <w:pStyle w:val="PL"/>
      </w:pPr>
      <w:r>
        <w:t xml:space="preserve">      items:</w:t>
      </w:r>
    </w:p>
    <w:p w14:paraId="07758D12" w14:textId="77777777" w:rsidR="00022F09" w:rsidRDefault="00022F09" w:rsidP="00022F09">
      <w:pPr>
        <w:pStyle w:val="PL"/>
      </w:pPr>
      <w:r>
        <w:t xml:space="preserve">        $ref: '#/components/schemas/MnsInfo-Single'</w:t>
      </w:r>
    </w:p>
    <w:p w14:paraId="43B19486" w14:textId="77777777" w:rsidR="00022F09" w:rsidRDefault="00022F09" w:rsidP="00022F09">
      <w:pPr>
        <w:pStyle w:val="PL"/>
      </w:pPr>
    </w:p>
    <w:p w14:paraId="0E9BC03C" w14:textId="77777777" w:rsidR="00022F09" w:rsidRDefault="00022F09" w:rsidP="00022F09">
      <w:pPr>
        <w:pStyle w:val="PL"/>
      </w:pPr>
      <w:r>
        <w:t>#-------- Definitions in TS 28.623 for TS 28.532 ---------------------------------</w:t>
      </w:r>
    </w:p>
    <w:p w14:paraId="082A7253" w14:textId="77777777" w:rsidR="00022F09" w:rsidRDefault="00022F09" w:rsidP="00022F09">
      <w:pPr>
        <w:pStyle w:val="PL"/>
      </w:pPr>
    </w:p>
    <w:p w14:paraId="5F709A4A" w14:textId="77777777" w:rsidR="00022F09" w:rsidRDefault="00022F09" w:rsidP="00022F09">
      <w:pPr>
        <w:pStyle w:val="PL"/>
      </w:pPr>
      <w:r>
        <w:t xml:space="preserve">    resources-genericNrm:</w:t>
      </w:r>
    </w:p>
    <w:p w14:paraId="7DDBF54D" w14:textId="77777777" w:rsidR="00022F09" w:rsidRDefault="00022F09" w:rsidP="00022F09">
      <w:pPr>
        <w:pStyle w:val="PL"/>
      </w:pPr>
      <w:r>
        <w:t xml:space="preserve">      oneOf:</w:t>
      </w:r>
    </w:p>
    <w:p w14:paraId="7A5E84CE" w14:textId="77777777" w:rsidR="00022F09" w:rsidRDefault="00022F09" w:rsidP="00022F09">
      <w:pPr>
        <w:pStyle w:val="PL"/>
      </w:pPr>
    </w:p>
    <w:p w14:paraId="1719BA2A" w14:textId="77777777" w:rsidR="00022F09" w:rsidRDefault="00022F09" w:rsidP="00022F09">
      <w:pPr>
        <w:pStyle w:val="PL"/>
      </w:pPr>
      <w:r>
        <w:t xml:space="preserve">       - $ref: '#/components/schemas/VsDataContainer-Single'</w:t>
      </w:r>
    </w:p>
    <w:p w14:paraId="5107A351" w14:textId="77777777" w:rsidR="00022F09" w:rsidRDefault="00022F09" w:rsidP="00022F09">
      <w:pPr>
        <w:pStyle w:val="PL"/>
      </w:pPr>
    </w:p>
    <w:p w14:paraId="2D112DE6" w14:textId="77777777" w:rsidR="00022F09" w:rsidRDefault="00022F09" w:rsidP="00022F09">
      <w:pPr>
        <w:pStyle w:val="PL"/>
      </w:pPr>
      <w:r>
        <w:t xml:space="preserve">       - $ref: '#/components/schemas/ManagementNode-Single'</w:t>
      </w:r>
    </w:p>
    <w:p w14:paraId="071A915F" w14:textId="77777777" w:rsidR="00022F09" w:rsidRDefault="00022F09" w:rsidP="00022F09">
      <w:pPr>
        <w:pStyle w:val="PL"/>
      </w:pPr>
      <w:r>
        <w:t xml:space="preserve">       - $ref: '#/components/schemas/MnsAgent-Single'</w:t>
      </w:r>
    </w:p>
    <w:p w14:paraId="2147A18F" w14:textId="77777777" w:rsidR="00022F09" w:rsidRDefault="00022F09" w:rsidP="00022F09">
      <w:pPr>
        <w:pStyle w:val="PL"/>
      </w:pPr>
      <w:r>
        <w:t xml:space="preserve">       - $ref: '#/components/schemas/MeContext-Single'</w:t>
      </w:r>
    </w:p>
    <w:p w14:paraId="540DBFB1" w14:textId="77777777" w:rsidR="00022F09" w:rsidRDefault="00022F09" w:rsidP="00022F09">
      <w:pPr>
        <w:pStyle w:val="PL"/>
      </w:pPr>
    </w:p>
    <w:p w14:paraId="2E7FD3DA" w14:textId="77777777" w:rsidR="00022F09" w:rsidRDefault="00022F09" w:rsidP="00022F09">
      <w:pPr>
        <w:pStyle w:val="PL"/>
      </w:pPr>
      <w:r>
        <w:t xml:space="preserve">       - $ref: '#/components/schemas/ManagedNFService-Single'</w:t>
      </w:r>
    </w:p>
    <w:p w14:paraId="78EF10E8" w14:textId="77777777" w:rsidR="00022F09" w:rsidRDefault="00022F09" w:rsidP="00022F09">
      <w:pPr>
        <w:pStyle w:val="PL"/>
      </w:pPr>
    </w:p>
    <w:p w14:paraId="066895C3" w14:textId="77777777" w:rsidR="00022F09" w:rsidRDefault="00022F09" w:rsidP="00022F09">
      <w:pPr>
        <w:pStyle w:val="PL"/>
      </w:pPr>
      <w:r>
        <w:t xml:space="preserve">       - $ref: '#/components/schemas/PerfMetricJob-Single'</w:t>
      </w:r>
    </w:p>
    <w:p w14:paraId="75460884" w14:textId="77777777" w:rsidR="00022F09" w:rsidRDefault="00022F09" w:rsidP="00022F09">
      <w:pPr>
        <w:pStyle w:val="PL"/>
      </w:pPr>
      <w:r>
        <w:t xml:space="preserve">       - $ref: '#/components/schemas/ThresholdMonitor-Single'</w:t>
      </w:r>
    </w:p>
    <w:p w14:paraId="1AC1B661" w14:textId="77777777" w:rsidR="00022F09" w:rsidRDefault="00022F09" w:rsidP="00022F09">
      <w:pPr>
        <w:pStyle w:val="PL"/>
      </w:pPr>
      <w:r>
        <w:t xml:space="preserve">       - $ref: '#/components/schemas/TraceJob-Single'</w:t>
      </w:r>
    </w:p>
    <w:p w14:paraId="147E559F" w14:textId="77777777" w:rsidR="00022F09" w:rsidRDefault="00022F09" w:rsidP="00022F09">
      <w:pPr>
        <w:pStyle w:val="PL"/>
      </w:pPr>
      <w:r>
        <w:t xml:space="preserve">       - $ref: '#/components/schemas/ManagementDataCollection-Single'</w:t>
      </w:r>
    </w:p>
    <w:p w14:paraId="4DA778F2" w14:textId="77777777" w:rsidR="00022F09" w:rsidRDefault="00022F09" w:rsidP="00022F09">
      <w:pPr>
        <w:pStyle w:val="PL"/>
      </w:pPr>
      <w:r>
        <w:t xml:space="preserve">       </w:t>
      </w:r>
    </w:p>
    <w:p w14:paraId="2CD7C0FE" w14:textId="77777777" w:rsidR="00022F09" w:rsidRDefault="00022F09" w:rsidP="00022F09">
      <w:pPr>
        <w:pStyle w:val="PL"/>
      </w:pPr>
      <w:r>
        <w:t xml:space="preserve">       - $ref: '#/components/schemas/NtfSubscriptionControl-Single'</w:t>
      </w:r>
    </w:p>
    <w:p w14:paraId="6C13AB62" w14:textId="77777777" w:rsidR="00022F09" w:rsidRDefault="00022F09" w:rsidP="00022F09">
      <w:pPr>
        <w:pStyle w:val="PL"/>
      </w:pPr>
      <w:r>
        <w:t xml:space="preserve">       - $ref: '#/components/schemas/HeartbeatControl-Single'</w:t>
      </w:r>
    </w:p>
    <w:p w14:paraId="49A2CA02" w14:textId="77777777" w:rsidR="00022F09" w:rsidRDefault="00022F09" w:rsidP="00022F09">
      <w:pPr>
        <w:pStyle w:val="PL"/>
      </w:pPr>
    </w:p>
    <w:p w14:paraId="052C8EDD" w14:textId="77777777" w:rsidR="00022F09" w:rsidRDefault="00022F09" w:rsidP="00022F09">
      <w:pPr>
        <w:pStyle w:val="PL"/>
      </w:pPr>
      <w:r>
        <w:t xml:space="preserve">       - $ref: '#/components/schemas/AlarmList-Single'</w:t>
      </w:r>
    </w:p>
    <w:p w14:paraId="1971697D" w14:textId="77777777" w:rsidR="00022F09" w:rsidRDefault="00022F09" w:rsidP="00022F09">
      <w:pPr>
        <w:pStyle w:val="PL"/>
      </w:pPr>
    </w:p>
    <w:p w14:paraId="2EE8928A" w14:textId="77777777" w:rsidR="00022F09" w:rsidRDefault="00022F09" w:rsidP="00022F09">
      <w:pPr>
        <w:pStyle w:val="PL"/>
      </w:pPr>
      <w:r>
        <w:t xml:space="preserve">       - $ref: '#/components/schemas/FileDownloadJob-Single'</w:t>
      </w:r>
    </w:p>
    <w:p w14:paraId="2B4A7F77" w14:textId="77777777" w:rsidR="00022F09" w:rsidRDefault="00022F09" w:rsidP="00022F09">
      <w:pPr>
        <w:pStyle w:val="PL"/>
      </w:pPr>
      <w:r>
        <w:t xml:space="preserve">       - $ref: '#/components/schemas/Files-Single'</w:t>
      </w:r>
    </w:p>
    <w:p w14:paraId="6408CF12" w14:textId="77777777" w:rsidR="00022F09" w:rsidRDefault="00022F09" w:rsidP="00022F09">
      <w:pPr>
        <w:pStyle w:val="PL"/>
      </w:pPr>
      <w:r>
        <w:t xml:space="preserve">       - $ref: '#/components/schemas/File-Single'</w:t>
      </w:r>
    </w:p>
    <w:p w14:paraId="40FCD362" w14:textId="77777777" w:rsidR="00022F09" w:rsidRDefault="00022F09" w:rsidP="00022F09">
      <w:pPr>
        <w:pStyle w:val="PL"/>
      </w:pPr>
      <w:r>
        <w:t xml:space="preserve">       </w:t>
      </w:r>
    </w:p>
    <w:p w14:paraId="3E463B61" w14:textId="77777777" w:rsidR="00022F09" w:rsidRDefault="00022F09" w:rsidP="00022F09">
      <w:pPr>
        <w:pStyle w:val="PL"/>
      </w:pPr>
      <w:r>
        <w:t xml:space="preserve">       - $ref: '#/components/schemas/MnsRegistry-Single'</w:t>
      </w:r>
    </w:p>
    <w:p w14:paraId="2760DDD8" w14:textId="77777777" w:rsidR="00022F09" w:rsidRDefault="00022F09" w:rsidP="00022F09">
      <w:pPr>
        <w:pStyle w:val="PL"/>
      </w:pPr>
      <w:r>
        <w:t xml:space="preserve">       - $ref: '#/components/schemas/MnsInfo-Single'</w:t>
      </w:r>
    </w:p>
    <w:p w14:paraId="4A2B66A2"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ENDS&gt;</w:t>
      </w:r>
    </w:p>
    <w:p w14:paraId="7E0D3368" w14:textId="77777777" w:rsidR="00022F09" w:rsidRPr="00022F09" w:rsidRDefault="00022F09" w:rsidP="00022F09">
      <w:pPr>
        <w:tabs>
          <w:tab w:val="left" w:pos="0"/>
          <w:tab w:val="center" w:pos="4820"/>
          <w:tab w:val="right" w:pos="9638"/>
        </w:tabs>
        <w:spacing w:before="240" w:after="240"/>
        <w:jc w:val="center"/>
        <w:rPr>
          <w:rFonts w:ascii="Arial" w:hAnsi="Arial" w:cs="Arial"/>
          <w:smallCaps/>
          <w:color w:val="8496B0"/>
          <w:sz w:val="28"/>
          <w:szCs w:val="32"/>
        </w:rPr>
      </w:pPr>
    </w:p>
    <w:p w14:paraId="76C2B9F6" w14:textId="77777777" w:rsidR="001808C0" w:rsidRDefault="001808C0" w:rsidP="001808C0">
      <w:pPr>
        <w:pStyle w:val="Heading8"/>
        <w:rPr>
          <w:lang w:eastAsia="zh-CN"/>
        </w:rPr>
      </w:pPr>
      <w:bookmarkStart w:id="460" w:name="_CRAnnexDnormative"/>
      <w:bookmarkStart w:id="461" w:name="_Toc203130077"/>
      <w:bookmarkEnd w:id="460"/>
      <w:r>
        <w:lastRenderedPageBreak/>
        <w:t xml:space="preserve">Annex </w:t>
      </w:r>
      <w:r>
        <w:rPr>
          <w:lang w:eastAsia="zh-CN"/>
        </w:rPr>
        <w:t>D</w:t>
      </w:r>
      <w:r>
        <w:t xml:space="preserve"> (normative):</w:t>
      </w:r>
      <w:r>
        <w:br/>
      </w:r>
      <w:r>
        <w:rPr>
          <w:lang w:eastAsia="zh-CN"/>
        </w:rPr>
        <w:t>YANG</w:t>
      </w:r>
      <w:r>
        <w:rPr>
          <w:rFonts w:hint="eastAsia"/>
          <w:lang w:eastAsia="zh-CN"/>
        </w:rPr>
        <w:t xml:space="preserve"> definitions</w:t>
      </w:r>
      <w:bookmarkEnd w:id="454"/>
      <w:bookmarkEnd w:id="455"/>
      <w:bookmarkEnd w:id="456"/>
      <w:bookmarkEnd w:id="457"/>
      <w:bookmarkEnd w:id="458"/>
      <w:bookmarkEnd w:id="459"/>
      <w:bookmarkEnd w:id="461"/>
    </w:p>
    <w:p w14:paraId="27650130" w14:textId="77777777" w:rsidR="006A6648" w:rsidRPr="006A6648" w:rsidRDefault="006A6648" w:rsidP="006A6648">
      <w:pPr>
        <w:rPr>
          <w:lang w:eastAsia="zh-CN"/>
        </w:rPr>
      </w:pPr>
    </w:p>
    <w:p w14:paraId="68EB5ACA" w14:textId="77777777" w:rsidR="001808C0" w:rsidRPr="002B15AA" w:rsidRDefault="001808C0" w:rsidP="001808C0">
      <w:pPr>
        <w:pStyle w:val="Heading1"/>
      </w:pPr>
      <w:bookmarkStart w:id="462" w:name="_CRD_1"/>
      <w:bookmarkStart w:id="463" w:name="_Toc20153454"/>
      <w:bookmarkStart w:id="464" w:name="_Toc27489926"/>
      <w:bookmarkStart w:id="465" w:name="_Toc36033508"/>
      <w:bookmarkStart w:id="466" w:name="_Toc36475770"/>
      <w:bookmarkStart w:id="467" w:name="_Toc44581531"/>
      <w:bookmarkStart w:id="468" w:name="_Toc51769147"/>
      <w:bookmarkStart w:id="469" w:name="_Toc203130078"/>
      <w:bookmarkEnd w:id="462"/>
      <w:r>
        <w:t>D</w:t>
      </w:r>
      <w:r w:rsidRPr="002B15AA">
        <w:t>.1</w:t>
      </w:r>
      <w:r w:rsidRPr="002B15AA">
        <w:tab/>
        <w:t>General</w:t>
      </w:r>
      <w:bookmarkEnd w:id="463"/>
      <w:bookmarkEnd w:id="464"/>
      <w:bookmarkEnd w:id="465"/>
      <w:bookmarkEnd w:id="466"/>
      <w:bookmarkEnd w:id="467"/>
      <w:bookmarkEnd w:id="468"/>
      <w:bookmarkEnd w:id="469"/>
      <w:r w:rsidRPr="002B15AA">
        <w:t xml:space="preserve"> </w:t>
      </w:r>
    </w:p>
    <w:p w14:paraId="2806D4BF"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70" w:name="_Toc20153455"/>
    </w:p>
    <w:p w14:paraId="291C634D" w14:textId="77777777" w:rsidR="00AF69E6" w:rsidRDefault="00AF69E6" w:rsidP="00AF69E6">
      <w:pPr>
        <w:pStyle w:val="Heading1"/>
      </w:pPr>
      <w:bookmarkStart w:id="471" w:name="_CRD_2"/>
      <w:bookmarkStart w:id="472" w:name="_Toc203130079"/>
      <w:bookmarkStart w:id="473" w:name="_Toc27489927"/>
      <w:bookmarkStart w:id="474" w:name="_Toc36033509"/>
      <w:bookmarkStart w:id="475" w:name="_Toc36475771"/>
      <w:bookmarkStart w:id="476" w:name="_Toc44581532"/>
      <w:bookmarkStart w:id="477" w:name="_Toc51769148"/>
      <w:bookmarkStart w:id="478" w:name="OLE_LINK1"/>
      <w:bookmarkEnd w:id="471"/>
      <w:r>
        <w:t>D</w:t>
      </w:r>
      <w:r w:rsidRPr="002B15AA">
        <w:t>.</w:t>
      </w:r>
      <w:r>
        <w:t>2</w:t>
      </w:r>
      <w:r w:rsidRPr="002B15AA">
        <w:tab/>
      </w:r>
      <w:r>
        <w:t>Modules</w:t>
      </w:r>
      <w:bookmarkEnd w:id="472"/>
      <w:r w:rsidRPr="002B15AA">
        <w:t xml:space="preserve"> </w:t>
      </w:r>
    </w:p>
    <w:p w14:paraId="411A587D" w14:textId="77777777" w:rsidR="00AF69E6" w:rsidRDefault="00AF69E6" w:rsidP="00AF69E6">
      <w:pPr>
        <w:pStyle w:val="Heading2"/>
      </w:pPr>
      <w:bookmarkStart w:id="479" w:name="_CRD_2_1"/>
      <w:bookmarkStart w:id="480" w:name="_Toc203130080"/>
      <w:bookmarkEnd w:id="479"/>
      <w:r>
        <w:rPr>
          <w:lang w:eastAsia="zh-CN"/>
        </w:rPr>
        <w:t>D.2.1</w:t>
      </w:r>
      <w:r>
        <w:rPr>
          <w:lang w:eastAsia="zh-CN"/>
        </w:rPr>
        <w:tab/>
        <w:t>module _3gpp-common-ep-rp</w:t>
      </w:r>
      <w:r>
        <w:t>.yang</w:t>
      </w:r>
      <w:bookmarkEnd w:id="480"/>
    </w:p>
    <w:p w14:paraId="2AC1933F"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BEGINS&gt;</w:t>
      </w:r>
    </w:p>
    <w:p w14:paraId="5F3A97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module _3gpp-common-ep-rp {</w:t>
      </w:r>
    </w:p>
    <w:p w14:paraId="65D5CB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yang-version 1.1;  </w:t>
      </w:r>
    </w:p>
    <w:p w14:paraId="55E80E1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namespace "urn:3gpp:sa5:_3gpp-common-ep-rp";</w:t>
      </w:r>
    </w:p>
    <w:p w14:paraId="4270AD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prefix "eprp3gpp";</w:t>
      </w:r>
    </w:p>
    <w:p w14:paraId="77BBA1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39DF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_3gpp-common-yang-types { prefix types3gpp ; }</w:t>
      </w:r>
    </w:p>
    <w:p w14:paraId="6B4D8D9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ietf-inet-types { prefix inet; }</w:t>
      </w:r>
    </w:p>
    <w:p w14:paraId="193D497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_3gpp-common-measurements { prefix meas3gpp; }</w:t>
      </w:r>
    </w:p>
    <w:p w14:paraId="5F377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BB64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260CF8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    </w:t>
      </w:r>
    </w:p>
    <w:p w14:paraId="5AA400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"Common/basic class/grouping to be inherited/reused. </w:t>
      </w:r>
    </w:p>
    <w:p w14:paraId="60A326B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This IOC represents an end point of a link used across a reference </w:t>
      </w:r>
    </w:p>
    <w:p w14:paraId="6E10866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point between two network entities.</w:t>
      </w:r>
    </w:p>
    <w:p w14:paraId="0B0114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43789E5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55F512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w:t>
      </w:r>
    </w:p>
    <w:p w14:paraId="34B97E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"3GPP TS 28.622 </w:t>
      </w:r>
    </w:p>
    <w:p w14:paraId="4B40FC1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Generic Network Resource Model (NRM)</w:t>
      </w:r>
    </w:p>
    <w:p w14:paraId="1714FF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Integration Reference Point (IRP);</w:t>
      </w:r>
    </w:p>
    <w:p w14:paraId="1BA2C9C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Information Service (IS)</w:t>
      </w:r>
    </w:p>
    <w:p w14:paraId="4F2396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361244A"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D706C">
        <w:rPr>
          <w:rFonts w:ascii="Courier New" w:hAnsi="Courier New"/>
          <w:noProof/>
          <w:sz w:val="16"/>
        </w:rPr>
        <w:t xml:space="preserve">    </w:t>
      </w:r>
      <w:r w:rsidRPr="00AF69E6">
        <w:rPr>
          <w:rFonts w:ascii="Courier New" w:hAnsi="Courier New"/>
          <w:noProof/>
          <w:sz w:val="16"/>
          <w:lang w:val="fr-FR"/>
        </w:rPr>
        <w:t xml:space="preserve">3GPP TS 28.620 </w:t>
      </w:r>
    </w:p>
    <w:p w14:paraId="60B9F4D6"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58F29A4B"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E1626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69E6">
        <w:rPr>
          <w:rFonts w:ascii="Courier New" w:hAnsi="Courier New"/>
          <w:noProof/>
          <w:sz w:val="16"/>
          <w:lang w:val="fr-FR"/>
        </w:rPr>
        <w:t xml:space="preserve">  </w:t>
      </w:r>
      <w:r w:rsidRPr="00BD706C">
        <w:rPr>
          <w:rFonts w:ascii="Courier New" w:hAnsi="Courier New"/>
          <w:noProof/>
          <w:sz w:val="16"/>
        </w:rPr>
        <w:t xml:space="preserve">revision 2023-09-17 { reference CR-0270 ; } </w:t>
      </w:r>
    </w:p>
    <w:p w14:paraId="62C8703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2020-06-08 { reference "CR-0092"; }  </w:t>
      </w:r>
    </w:p>
    <w:p w14:paraId="3E863E8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18C81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2019-06-17 {</w:t>
      </w:r>
    </w:p>
    <w:p w14:paraId="34C1AD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"Initial revision";</w:t>
      </w:r>
    </w:p>
    <w:p w14:paraId="052C73E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56687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96E263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EP_RPGrp {</w:t>
      </w:r>
    </w:p>
    <w:p w14:paraId="31BD206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"Abstract class, represents an end point of a link used </w:t>
      </w:r>
    </w:p>
    <w:p w14:paraId="3F9155D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across a reference point between two network entities. </w:t>
      </w:r>
    </w:p>
    <w:p w14:paraId="45967F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9CC74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For naming the subclasses of EP_RP, the following rules shall apply: </w:t>
      </w:r>
    </w:p>
    <w:p w14:paraId="4E954FB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r w:rsidRPr="00BD706C">
        <w:rPr>
          <w:rFonts w:ascii="Courier New" w:hAnsi="Courier New"/>
          <w:noProof/>
          <w:sz w:val="16"/>
        </w:rPr>
        <w:tab/>
        <w:t xml:space="preserve">The name of the subclassed IOC shall have the form 'EP_&lt;rp&gt;', </w:t>
      </w:r>
    </w:p>
    <w:p w14:paraId="511F51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where &lt;rp&gt; is a string that represents the name of the reference point. </w:t>
      </w:r>
    </w:p>
    <w:p w14:paraId="397D12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Thus, two valid examples of EP_RP subclassed IOC names would be: </w:t>
      </w:r>
    </w:p>
    <w:p w14:paraId="0E3D0F8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EP_S1 and EP_X2.";</w:t>
      </w:r>
    </w:p>
    <w:p w14:paraId="5788736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BFD7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userLabel {</w:t>
      </w:r>
    </w:p>
    <w:p w14:paraId="62CD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0B4F66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 user-friendly (and user assignable) name of this object.";</w:t>
      </w:r>
    </w:p>
    <w:p w14:paraId="0027D49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31454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DF933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farEndEntity {</w:t>
      </w:r>
    </w:p>
    <w:p w14:paraId="2C34991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config false;</w:t>
      </w:r>
    </w:p>
    <w:p w14:paraId="78E0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types3gpp:DistinguishedName;</w:t>
      </w:r>
    </w:p>
    <w:p w14:paraId="62365C5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A8066D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AF72B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4D2A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lastRenderedPageBreak/>
        <w:t xml:space="preserve">  grouping EP_Common {</w:t>
      </w:r>
    </w:p>
    <w:p w14:paraId="766E63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EP_RPGrp;</w:t>
      </w:r>
    </w:p>
    <w:p w14:paraId="03E9AF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meas3gpp:SupportedPerfMetricGroupGrp;</w:t>
      </w:r>
    </w:p>
    <w:p w14:paraId="36FAFC0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localAddress {</w:t>
      </w:r>
    </w:p>
    <w:p w14:paraId="55A36AD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"Local IP address and VLAN ID.";</w:t>
      </w:r>
    </w:p>
    <w:p w14:paraId="7945985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"ipAddress vlanId";</w:t>
      </w:r>
    </w:p>
    <w:p w14:paraId="7DF1EED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min-elements 1;</w:t>
      </w:r>
    </w:p>
    <w:p w14:paraId="4565630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max-elements 1;</w:t>
      </w:r>
    </w:p>
    <w:p w14:paraId="5D95268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types3gpp:AddressWithVlan;</w:t>
      </w:r>
    </w:p>
    <w:p w14:paraId="3DF34C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B96E1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1E4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remoteAddress {</w:t>
      </w:r>
    </w:p>
    <w:p w14:paraId="3E6491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"Remote IP address.";</w:t>
      </w:r>
    </w:p>
    <w:p w14:paraId="333BF5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1E42DD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inet:ip-address;</w:t>
      </w:r>
    </w:p>
    <w:p w14:paraId="063AD96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AB2C9B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7F22D8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00C97408"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4B74FE2B" w14:textId="77777777" w:rsidR="00AF69E6" w:rsidRPr="00F67F4A" w:rsidRDefault="00AF69E6" w:rsidP="00AF69E6">
      <w:pPr>
        <w:tabs>
          <w:tab w:val="left" w:pos="0"/>
          <w:tab w:val="center" w:pos="4820"/>
          <w:tab w:val="right" w:pos="9638"/>
        </w:tabs>
        <w:spacing w:after="0"/>
        <w:rPr>
          <w:rFonts w:ascii="Courier New" w:hAnsi="Courier New" w:cs="Arial"/>
          <w:sz w:val="16"/>
          <w:szCs w:val="22"/>
          <w:lang w:val="en-US"/>
        </w:rPr>
      </w:pPr>
    </w:p>
    <w:p w14:paraId="6247985A" w14:textId="77777777" w:rsidR="00AF69E6" w:rsidRDefault="00AF69E6" w:rsidP="00AF69E6">
      <w:pPr>
        <w:pStyle w:val="Heading2"/>
      </w:pPr>
      <w:bookmarkStart w:id="481" w:name="_CRD_2_2"/>
      <w:bookmarkStart w:id="482" w:name="_Toc203130081"/>
      <w:bookmarkEnd w:id="481"/>
      <w:r>
        <w:rPr>
          <w:lang w:eastAsia="zh-CN"/>
        </w:rPr>
        <w:t>D.2.2</w:t>
      </w:r>
      <w:r>
        <w:rPr>
          <w:lang w:eastAsia="zh-CN"/>
        </w:rPr>
        <w:tab/>
        <w:t>module _3gpp-common-</w:t>
      </w:r>
      <w:r w:rsidRPr="00301480">
        <w:rPr>
          <w:lang w:eastAsia="zh-CN"/>
        </w:rPr>
        <w:t>managed-element</w:t>
      </w:r>
      <w:r w:rsidRPr="00AE0B3E">
        <w:rPr>
          <w:lang w:eastAsia="zh-CN"/>
        </w:rPr>
        <w:t>.yang</w:t>
      </w:r>
      <w:bookmarkEnd w:id="482"/>
    </w:p>
    <w:p w14:paraId="6FACAD1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4E79BA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_3gpp-common-managed-element {</w:t>
      </w:r>
    </w:p>
    <w:p w14:paraId="2EFB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  </w:t>
      </w:r>
    </w:p>
    <w:p w14:paraId="7C779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urn:3gpp:sa5:_3gpp-common-managed-element;</w:t>
      </w:r>
    </w:p>
    <w:p w14:paraId="1411DD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"me3gpp";</w:t>
      </w:r>
    </w:p>
    <w:p w14:paraId="0C79C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0011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 }</w:t>
      </w:r>
    </w:p>
    <w:p w14:paraId="18A2AD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33F90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74B258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_3gpp-common-subscription-control { prefix subscr3gpp; }</w:t>
      </w:r>
    </w:p>
    <w:p w14:paraId="7903B5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_3gpp-common-fm { prefix fm3gpp; }</w:t>
      </w:r>
    </w:p>
    <w:p w14:paraId="1E44FA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57529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74C29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_3gpp-5gc-nrm-configurable5qiset { prefix fiveqi3gpp; }</w:t>
      </w:r>
    </w:p>
    <w:p w14:paraId="5FD1DBE1" w14:textId="77777777" w:rsidR="001B1C9F" w:rsidRDefault="001B1C9F" w:rsidP="001B1C9F">
      <w:pPr>
        <w:pStyle w:val="PL"/>
      </w:pPr>
      <w:r>
        <w:t xml:space="preserve">  import _3gpp-5gc-nrm-ecmconnectioninfo { prefix econn3gpp ; }</w:t>
      </w:r>
    </w:p>
    <w:p w14:paraId="10ED36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465A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60F9EF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6F6509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205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ManagedElement which will be augmented </w:t>
      </w:r>
    </w:p>
    <w:p w14:paraId="7D662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IOCs</w:t>
      </w:r>
    </w:p>
    <w:p w14:paraId="5362C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Copyright 202</w:t>
      </w:r>
      <w:r w:rsidR="001B1C9F">
        <w:rPr>
          <w:rFonts w:ascii="Courier New" w:hAnsi="Courier New"/>
          <w:noProof/>
          <w:sz w:val="16"/>
        </w:rPr>
        <w:t>4</w:t>
      </w:r>
      <w:r w:rsidRPr="00030452">
        <w:rPr>
          <w:rFonts w:ascii="Courier New" w:hAnsi="Courier New"/>
          <w:noProof/>
          <w:sz w:val="16"/>
        </w:rPr>
        <w:t xml:space="preserve">, 3GPP Organizational Partners (ARIB, ATIS, CCSA, ETSI, TSDSI, </w:t>
      </w:r>
    </w:p>
    <w:p w14:paraId="0EF23E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7E6773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1B4F5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762E1E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532B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2BC9BA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0A8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30DFA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4E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046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D028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F92F9"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AF69E6">
        <w:rPr>
          <w:rFonts w:ascii="Courier New" w:hAnsi="Courier New"/>
          <w:noProof/>
          <w:sz w:val="16"/>
          <w:lang w:val="fr-FR"/>
        </w:rPr>
        <w:t xml:space="preserve">3GPP TS 28.620 </w:t>
      </w:r>
    </w:p>
    <w:p w14:paraId="4D2625C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4B83725F" w14:textId="77777777" w:rsidR="001B1C9F" w:rsidRPr="00AF69E6"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CC779C3" w14:textId="77777777" w:rsidR="00AF69E6" w:rsidRPr="00A62E11" w:rsidRDefault="001B1C9F" w:rsidP="001B1C9F">
      <w:pPr>
        <w:pStyle w:val="PL"/>
        <w:rPr>
          <w:noProof/>
        </w:rPr>
      </w:pPr>
      <w:r w:rsidRPr="00A62E11">
        <w:rPr>
          <w:lang w:val="fr-FR"/>
        </w:rPr>
        <w:t xml:space="preserve">  </w:t>
      </w:r>
      <w:r>
        <w:t xml:space="preserve">revision 2024-01-29 { reference CR-0327 ; } </w:t>
      </w:r>
    </w:p>
    <w:p w14:paraId="5B96D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030452">
        <w:rPr>
          <w:rFonts w:ascii="Courier New" w:hAnsi="Courier New"/>
          <w:noProof/>
          <w:sz w:val="16"/>
        </w:rPr>
        <w:t xml:space="preserve">revision 2023-11-05 { reference CR-0306 ; } </w:t>
      </w:r>
    </w:p>
    <w:p w14:paraId="452C5F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2023-09-17 { reference CR-0270 ; } </w:t>
      </w:r>
    </w:p>
    <w:p w14:paraId="524B7B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2022-07-26 { reference CR-0180 ; }</w:t>
      </w:r>
    </w:p>
    <w:p w14:paraId="34CE45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2021-01-16 { reference "CR-0120"; }  </w:t>
      </w:r>
    </w:p>
    <w:p w14:paraId="6854E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1B37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408609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1296E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2020-05-12 { reference "CR0084"; }</w:t>
      </w:r>
    </w:p>
    <w:p w14:paraId="5D8D26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2020-02-24 { reference "S5-201365"; }</w:t>
      </w:r>
    </w:p>
    <w:p w14:paraId="0B15C5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2019-06-17 { reference " S5-203316"; }</w:t>
      </w:r>
    </w:p>
    <w:p w14:paraId="5D413A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2019-05-08 { reference "Initial revision"; }</w:t>
      </w:r>
    </w:p>
    <w:p w14:paraId="2A61D5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653B9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EcmConnectionInfoUnderManagedElement {</w:t>
      </w:r>
    </w:p>
    <w:p w14:paraId="550D58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EcmConnectionInfo shall be contained under</w:t>
      </w:r>
    </w:p>
    <w:p w14:paraId="7C196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53330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DDDF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C360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feature Configurable5QISetUnderManagedElement {</w:t>
      </w:r>
    </w:p>
    <w:p w14:paraId="53645E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Configurable5QISet shall be contained under</w:t>
      </w:r>
    </w:p>
    <w:p w14:paraId="4C847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08AF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11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2A5E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FilesUnderManagedElement {</w:t>
      </w:r>
    </w:p>
    <w:p w14:paraId="7D64F8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ManagedElement";</w:t>
      </w:r>
    </w:p>
    <w:p w14:paraId="25A3B9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0472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A2DF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MeasurementsUnderManagedElement {</w:t>
      </w:r>
    </w:p>
    <w:p w14:paraId="1154BE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w:t>
      </w:r>
    </w:p>
    <w:p w14:paraId="7B203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EBB5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983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824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SubscriptionControlUnderManagedElement {</w:t>
      </w:r>
    </w:p>
    <w:p w14:paraId="30CCFE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SubscriptionControlSubtree shall be contained under</w:t>
      </w:r>
    </w:p>
    <w:p w14:paraId="43560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6D344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EF8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72E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FmUnderManagedElement {</w:t>
      </w:r>
    </w:p>
    <w:p w14:paraId="786FE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FmSubtree shall be contained under ManagedElement";</w:t>
      </w:r>
    </w:p>
    <w:p w14:paraId="77744A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9A7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BDA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TraceUnderManagedElement {</w:t>
      </w:r>
    </w:p>
    <w:p w14:paraId="35CD65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ManageElement";</w:t>
      </w:r>
    </w:p>
    <w:p w14:paraId="23B8FC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ABFC9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AFB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DESManagementFunction {</w:t>
      </w:r>
    </w:p>
    <w:p w14:paraId="0C86EA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2ECCEC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Energy Saving feature. The DESManagementFunction shall be contained under</w:t>
      </w:r>
    </w:p>
    <w:p w14:paraId="06A84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FE62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6321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FE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DMROFunction {</w:t>
      </w:r>
    </w:p>
    <w:p w14:paraId="784AB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MRO feature. The</w:t>
      </w:r>
    </w:p>
    <w:p w14:paraId="666C63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DMROFunction shall be contained under ManagedElement.";</w:t>
      </w:r>
    </w:p>
    <w:p w14:paraId="67220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D65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A6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DRACHOptimizationFunction {</w:t>
      </w:r>
    </w:p>
    <w:p w14:paraId="4AC8C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RACH optimization</w:t>
      </w:r>
    </w:p>
    <w:p w14:paraId="148475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DRACHOptimizationFunction shall be contained under</w:t>
      </w:r>
    </w:p>
    <w:p w14:paraId="38ACA4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23233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F28E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510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DPCIConfigurationFunction {</w:t>
      </w:r>
    </w:p>
    <w:p w14:paraId="1DB984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7113E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 of PCI configuration feature. The DPCIConfigurationFunction shall</w:t>
      </w:r>
    </w:p>
    <w:p w14:paraId="22AC5F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contained under ManagedElement.";</w:t>
      </w:r>
    </w:p>
    <w:p w14:paraId="49CA0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8B5C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593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CPCIConfigurationFunction {</w:t>
      </w:r>
    </w:p>
    <w:p w14:paraId="1BE3B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function of PCI</w:t>
      </w:r>
    </w:p>
    <w:p w14:paraId="09DF16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configuration feature. The CPCIConfigurationFunction shall be contained</w:t>
      </w:r>
    </w:p>
    <w:p w14:paraId="4E80D0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ManagedElement.";</w:t>
      </w:r>
    </w:p>
    <w:p w14:paraId="3EBC75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F473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F5A6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CESManagementFunction {</w:t>
      </w:r>
    </w:p>
    <w:p w14:paraId="04FE97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Energy Saving</w:t>
      </w:r>
    </w:p>
    <w:p w14:paraId="360476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CESManagementFunction shall be contained under</w:t>
      </w:r>
    </w:p>
    <w:p w14:paraId="64424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CE5E5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A94B4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D10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ManagedElement_Grp {</w:t>
      </w:r>
    </w:p>
    <w:p w14:paraId="2EE8BD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class representing telecommunications resources.</w:t>
      </w:r>
    </w:p>
    <w:p w14:paraId="31C84B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communicates with a manager (directly or indirectly) for the </w:t>
      </w:r>
    </w:p>
    <w:p w14:paraId="6C100D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purpose of being monitored and/or controlled. MEs may perform element </w:t>
      </w:r>
    </w:p>
    <w:p w14:paraId="3EE68D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functionality.  </w:t>
      </w:r>
    </w:p>
    <w:p w14:paraId="2DD08A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(and its contained Function_(s)) may or may not be geographically </w:t>
      </w:r>
    </w:p>
    <w:p w14:paraId="345B40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 An ME (and its contained Function_(s)) is often referred </w:t>
      </w:r>
    </w:p>
    <w:p w14:paraId="2BBDC4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as a Network Element";</w:t>
      </w:r>
    </w:p>
    <w:p w14:paraId="2A3A7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A194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dnPrefix {</w:t>
      </w:r>
    </w:p>
    <w:p w14:paraId="14C53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"Provides naming context that allows the Managed </w:t>
      </w:r>
    </w:p>
    <w:p w14:paraId="6C5AC0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Elements to be partitioned into logical domains. </w:t>
      </w:r>
    </w:p>
    <w:p w14:paraId="708918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Distingushed Name(DN) is defined by 3GPP TS 32.300,</w:t>
      </w:r>
    </w:p>
    <w:p w14:paraId="5689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which splits the DN into a DN Prefix and Local DN";</w:t>
      </w:r>
    </w:p>
    <w:p w14:paraId="7D05E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7448F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3CCD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w:t>
      </w:r>
    </w:p>
    <w:p w14:paraId="53A0FA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61C36E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1601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E8B1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56A0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4B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locationName {</w:t>
      </w:r>
    </w:p>
    <w:p w14:paraId="76DE1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physical location (e.g. an address) of an entity </w:t>
      </w:r>
    </w:p>
    <w:p w14:paraId="40DA4B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by a (derivative of) ManagedElement_. It may contain no </w:t>
      </w:r>
    </w:p>
    <w:p w14:paraId="1190F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to support the case where the derivative of </w:t>
      </w:r>
    </w:p>
    <w:p w14:paraId="01CAF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ManagedElement_ needs to represent a distributed multi-location NE.";</w:t>
      </w:r>
    </w:p>
    <w:p w14:paraId="62AA0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0CB0F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92F6A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08B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63AB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managedBy {</w:t>
      </w:r>
    </w:p>
    <w:p w14:paraId="15C25E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"Relates to the role played by ManagementSystem_ in the </w:t>
      </w:r>
    </w:p>
    <w:p w14:paraId="5CBC4A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between ManagedSystem_ and ManagedElement_. This attribute contains </w:t>
      </w:r>
    </w:p>
    <w:p w14:paraId="3E746B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list of the DN(s) of the related subclasses of </w:t>
      </w:r>
    </w:p>
    <w:p w14:paraId="133C42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ManagementSystem_ instance(s).";</w:t>
      </w:r>
    </w:p>
    <w:p w14:paraId="09DFF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631C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238E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5D35B4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05F7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818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managedElementTypeList {</w:t>
      </w:r>
    </w:p>
    <w:p w14:paraId="7AE9A1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functionality provided by the ManagedElement.</w:t>
      </w:r>
    </w:p>
    <w:p w14:paraId="6FD966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may represent one ME functionality or a combination of </w:t>
      </w:r>
    </w:p>
    <w:p w14:paraId="022C38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more than one functionality. </w:t>
      </w:r>
    </w:p>
    <w:p w14:paraId="7588AF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The allowed values of this attribute are the names of the IOC(s) </w:t>
      </w:r>
    </w:p>
    <w:p w14:paraId="17BDE3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are (a) derived/subclassed from ManagedFunction and (b) directly </w:t>
      </w:r>
    </w:p>
    <w:p w14:paraId="6ADFC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name-contained by ManagedElement IOC (on the first level below </w:t>
      </w:r>
    </w:p>
    <w:p w14:paraId="268B29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but with the string 'Function' excluded. </w:t>
      </w:r>
    </w:p>
    <w:p w14:paraId="43C7C4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If a ManagedElement contains multiple instances of a ManagedFunction </w:t>
      </w:r>
    </w:p>
    <w:p w14:paraId="61BAD4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this attribute will not contain repeated values.</w:t>
      </w:r>
    </w:p>
    <w:p w14:paraId="57655F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 The capitalisation (usage of upper/lower case) of characters in this </w:t>
      </w:r>
    </w:p>
    <w:p w14:paraId="66FEF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is insignificant.  Thus, the NodeB should be case insensitive </w:t>
      </w:r>
    </w:p>
    <w:p w14:paraId="5EC15F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reading these values.</w:t>
      </w:r>
    </w:p>
    <w:p w14:paraId="3B787B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4) Two examples of allowed values are: </w:t>
      </w:r>
    </w:p>
    <w:p w14:paraId="1823CF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NodeB;</w:t>
      </w:r>
    </w:p>
    <w:p w14:paraId="30E01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HLR, VLR.";</w:t>
      </w:r>
    </w:p>
    <w:p w14:paraId="2050FC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F20B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9B56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EF363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A3222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0663D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5E6C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A844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ManagedElementGrp {</w:t>
      </w:r>
    </w:p>
    <w:p w14:paraId="20470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w:t>
      </w:r>
    </w:p>
    <w:p w14:paraId="60EECB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TMN entities within the telecommunications network providing support </w:t>
      </w:r>
    </w:p>
    <w:p w14:paraId="4410AE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and/or service to the subscriber.";</w:t>
      </w:r>
    </w:p>
    <w:p w14:paraId="4F04AD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77C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ManagedElement_Grp;</w:t>
      </w:r>
    </w:p>
    <w:p w14:paraId="6B3F4C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709C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vendorName {</w:t>
      </w:r>
    </w:p>
    <w:p w14:paraId="592706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29F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9928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446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A3DF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userDefinedState {</w:t>
      </w:r>
    </w:p>
    <w:p w14:paraId="49C22B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8FC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state for operator specific usage";</w:t>
      </w:r>
    </w:p>
    <w:p w14:paraId="4F171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2ED42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1446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swVersion {</w:t>
      </w:r>
    </w:p>
    <w:p w14:paraId="5BD528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B8E15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D15B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0E8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12F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7B0F1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4A1F2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8AC3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2EFC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5AA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1E405E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73F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supportedTraceMetrics {</w:t>
      </w:r>
    </w:p>
    <w:p w14:paraId="4A4F9F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string;</w:t>
      </w:r>
    </w:p>
    <w:p w14:paraId="6B977D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DB604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trace metrics. When this attribute is contained in </w:t>
      </w:r>
    </w:p>
    <w:p w14:paraId="3AD644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 object it defines the trace metrics supported for this </w:t>
      </w:r>
    </w:p>
    <w:p w14:paraId="490881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and all descendant objects.</w:t>
      </w:r>
    </w:p>
    <w:p w14:paraId="666807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F31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Trace metrics include trace messages, MDT measurements </w:t>
      </w:r>
    </w:p>
    <w:p w14:paraId="6B78B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(Immediate MDT, Logged MDT, Logged MBSFN MDT), RLF and RCEF reports, </w:t>
      </w:r>
    </w:p>
    <w:p w14:paraId="10F3AF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TS 32.422. Trace metrics are identified with their metric </w:t>
      </w:r>
    </w:p>
    <w:p w14:paraId="6F9259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identifier. The metric identifier is constructed as defined </w:t>
      </w:r>
    </w:p>
    <w:p w14:paraId="5C8945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clause 10 of TS 32.422.";</w:t>
      </w:r>
    </w:p>
    <w:p w14:paraId="193B64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9B27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4EA4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084A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ManagedElement {</w:t>
      </w:r>
    </w:p>
    <w:p w14:paraId="0E0D2F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TMN entities within</w:t>
      </w:r>
    </w:p>
    <w:p w14:paraId="2AD7F7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telecommunications network providing support and/or service to the</w:t>
      </w:r>
    </w:p>
    <w:p w14:paraId="3A4BB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subscriber. An ManagedElement IOC is used to represent a Network Element</w:t>
      </w:r>
    </w:p>
    <w:p w14:paraId="06BD8B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32.101 including virtualizeation or non-virtualization</w:t>
      </w:r>
    </w:p>
    <w:p w14:paraId="30A592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scenario. An ManagedElement instance is used for communicating with a</w:t>
      </w:r>
    </w:p>
    <w:p w14:paraId="5B0403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manager (directly or indirectly) over one or more management interfaces</w:t>
      </w:r>
    </w:p>
    <w:p w14:paraId="44020D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the purpose of being monitored and/or controlled. ManagedElement may</w:t>
      </w:r>
    </w:p>
    <w:p w14:paraId="1DD59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may not additionally perform element management functionality.</w:t>
      </w:r>
    </w:p>
    <w:p w14:paraId="27190C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ManagedElement contains equipment that may or may not be geographically</w:t>
      </w:r>
    </w:p>
    <w:p w14:paraId="070838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w:t>
      </w:r>
    </w:p>
    <w:p w14:paraId="617785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47BE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telecommunication equipment has software and hardware components. The</w:t>
      </w:r>
    </w:p>
    <w:p w14:paraId="786FD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IOC described above represents following two case:</w:t>
      </w:r>
    </w:p>
    <w:p w14:paraId="75459E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component is designed to run on dedicated</w:t>
      </w:r>
    </w:p>
    <w:p w14:paraId="0AD46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hardware component, the ManagedElement IOC description includes both</w:t>
      </w:r>
    </w:p>
    <w:p w14:paraId="122C98D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software and hardware components.</w:t>
      </w:r>
    </w:p>
    <w:p w14:paraId="53EF4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is designed to run on ETSI NFV defined</w:t>
      </w:r>
    </w:p>
    <w:p w14:paraId="1E88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NFVI [15], the ManagedElement IOC description would exclude the NFVI</w:t>
      </w:r>
    </w:p>
    <w:p w14:paraId="061663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component supporting the above  mentioned subject software.</w:t>
      </w:r>
    </w:p>
    <w:p w14:paraId="23FF83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521E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ManagedElement may be contained in either a SubNetwork or in a MeContext</w:t>
      </w:r>
    </w:p>
    <w:p w14:paraId="156CA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A single ManagedElement may also exist stand-alone with no</w:t>
      </w:r>
    </w:p>
    <w:p w14:paraId="0557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parent at all.</w:t>
      </w:r>
    </w:p>
    <w:p w14:paraId="796BEE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96DF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relation of ManagedElement IOC and ManagedFunction IOC can be</w:t>
      </w:r>
    </w:p>
    <w:p w14:paraId="031964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described as following:</w:t>
      </w:r>
    </w:p>
    <w:p w14:paraId="002723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ManaagedElement instance may have 1..1 containment relationship to a</w:t>
      </w:r>
    </w:p>
    <w:p w14:paraId="787D0C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 In this case, the ManagedElement IOC may be</w:t>
      </w:r>
    </w:p>
    <w:p w14:paraId="70558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used to represent a NE with single functionality. For example, a</w:t>
      </w:r>
    </w:p>
    <w:p w14:paraId="1B2448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3GPP defined RNC node;</w:t>
      </w:r>
    </w:p>
    <w:p w14:paraId="5A05A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ManagedElement instance may have 1..N containment relationship to</w:t>
      </w:r>
    </w:p>
    <w:p w14:paraId="26E1D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ManagedFunction IOC instances. In this case, the ManagedElement</w:t>
      </w:r>
    </w:p>
    <w:p w14:paraId="4211D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IOC may be used to represent a NE with combined ManagedFunction</w:t>
      </w:r>
    </w:p>
    <w:p w14:paraId="415DA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funcationality (as indicated by the managedElementType attribute and the</w:t>
      </w:r>
    </w:p>
    <w:p w14:paraId="414394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instances of different ManagedFunction IOCs).For example, a </w:t>
      </w:r>
    </w:p>
    <w:p w14:paraId="58A81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combined functionality of 3GPP</w:t>
      </w:r>
    </w:p>
    <w:p w14:paraId="4435E0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gNBCUCPFuntion, gNBCUUPFunction and gNBDUFunction";</w:t>
      </w:r>
    </w:p>
    <w:p w14:paraId="620531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5895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   </w:t>
      </w:r>
    </w:p>
    <w:p w14:paraId="6D7E8B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2ACC24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4AD7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ManagedElementGrp;</w:t>
      </w:r>
    </w:p>
    <w:p w14:paraId="3EEE26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506D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8AC5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07C018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MeasurementsUnderManagedElement;</w:t>
      </w:r>
    </w:p>
    <w:p w14:paraId="6F8922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0CB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E85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subscr3gpp:SubscriptionControlSubtree {</w:t>
      </w:r>
    </w:p>
    <w:p w14:paraId="2C633C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SubscriptionControlUnderManagedElement;</w:t>
      </w:r>
    </w:p>
    <w:p w14:paraId="760D9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32F75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AC2F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fm3gpp:FmSubtree {</w:t>
      </w:r>
    </w:p>
    <w:p w14:paraId="3E95DF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FmUnderManagedElement;</w:t>
      </w:r>
    </w:p>
    <w:p w14:paraId="16BCDF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D0EE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61A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554B2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TraceUnderManagedElement;</w:t>
      </w:r>
    </w:p>
    <w:p w14:paraId="3F0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F7B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B02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68E70A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FilesUnderManagedElement;</w:t>
      </w:r>
    </w:p>
    <w:p w14:paraId="028D67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5CEE2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DF26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fiveqi3gpp:Configurable5QISetSubtree {</w:t>
      </w:r>
    </w:p>
    <w:p w14:paraId="47E00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Configurable5QISetUnderManagedElement;</w:t>
      </w:r>
    </w:p>
    <w:p w14:paraId="78A6E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68DCA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AFA7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econn3gpp:EcmConnectionInfoSubtree {</w:t>
      </w:r>
    </w:p>
    <w:p w14:paraId="05A71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EcmConnectionInfoUnderManagedElement;</w:t>
      </w:r>
    </w:p>
    <w:p w14:paraId="771117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5B66C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267E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7C449CE"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1050258D"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6DBD5129" w14:textId="77777777" w:rsidR="00AF69E6" w:rsidRDefault="00AF69E6" w:rsidP="00AF69E6">
      <w:pPr>
        <w:pStyle w:val="Heading2"/>
        <w:rPr>
          <w:lang w:eastAsia="zh-CN"/>
        </w:rPr>
      </w:pPr>
      <w:bookmarkStart w:id="483" w:name="_CRD_2_3"/>
      <w:bookmarkStart w:id="484" w:name="_Toc203130082"/>
      <w:bookmarkEnd w:id="483"/>
      <w:r>
        <w:rPr>
          <w:lang w:eastAsia="zh-CN"/>
        </w:rPr>
        <w:t>D.2.3</w:t>
      </w:r>
      <w:r>
        <w:rPr>
          <w:lang w:eastAsia="zh-CN"/>
        </w:rPr>
        <w:tab/>
        <w:t>module _3gpp-common-</w:t>
      </w:r>
      <w:r w:rsidRPr="00301480">
        <w:rPr>
          <w:lang w:eastAsia="zh-CN"/>
        </w:rPr>
        <w:t>managed-function</w:t>
      </w:r>
      <w:r>
        <w:rPr>
          <w:lang w:eastAsia="zh-CN"/>
        </w:rPr>
        <w:t>.</w:t>
      </w:r>
      <w:r w:rsidRPr="00AE0B3E">
        <w:rPr>
          <w:lang w:eastAsia="zh-CN"/>
        </w:rPr>
        <w:t>yang</w:t>
      </w:r>
      <w:bookmarkEnd w:id="484"/>
    </w:p>
    <w:p w14:paraId="12DF81E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2387B6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_3gpp-common-managed-function {</w:t>
      </w:r>
    </w:p>
    <w:p w14:paraId="287B3E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1B2C5C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urn:3gpp:sa5:_3gpp-common-managed-function;</w:t>
      </w:r>
    </w:p>
    <w:p w14:paraId="0FD93C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mf3gpp;</w:t>
      </w:r>
    </w:p>
    <w:p w14:paraId="1BF6F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3DBE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17B7B9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7E4986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5C5C1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6EAB0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337048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9FAB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99254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4DC9F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module defines a base class/grouping for major 3GPP </w:t>
      </w:r>
    </w:p>
    <w:p w14:paraId="57AB7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functions.</w:t>
      </w:r>
    </w:p>
    <w:p w14:paraId="68A48E88" w14:textId="77777777" w:rsidR="003B51AC" w:rsidRPr="000960C5" w:rsidRDefault="003B51AC" w:rsidP="003B51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7FF96C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1ECE9E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w:t>
      </w:r>
    </w:p>
    <w:p w14:paraId="77B3D0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 </w:t>
      </w:r>
    </w:p>
    <w:p w14:paraId="48538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47E712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6ADF1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A06F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8122E1"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 xml:space="preserve">3GPP TS 28.620 </w:t>
      </w:r>
    </w:p>
    <w:p w14:paraId="4A23F35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603C50F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4FBCCB6" w14:textId="77777777" w:rsidR="009E7BEA" w:rsidRPr="000960C5" w:rsidRDefault="009E7BEA" w:rsidP="009E7B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lang w:val="fr-FR"/>
        </w:rPr>
        <w:t xml:space="preserve">  </w:t>
      </w:r>
      <w:r w:rsidRPr="000960C5">
        <w:rPr>
          <w:rFonts w:ascii="Courier New" w:hAnsi="Courier New"/>
          <w:noProof/>
          <w:sz w:val="16"/>
        </w:rPr>
        <w:t xml:space="preserve">revision 2024-02-23 { reference CR-0347 ; } </w:t>
      </w:r>
    </w:p>
    <w:p w14:paraId="4AE90A94" w14:textId="77777777" w:rsidR="001B1C9F" w:rsidRPr="001B1C9F" w:rsidRDefault="001B1C9F" w:rsidP="001B1C9F">
      <w:pPr>
        <w:pStyle w:val="PL"/>
      </w:pPr>
      <w:r>
        <w:t xml:space="preserve">  revision 2023-12-17 { reference CR-0327 ; } </w:t>
      </w:r>
    </w:p>
    <w:p w14:paraId="6947AC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030452">
        <w:rPr>
          <w:rFonts w:ascii="Courier New" w:hAnsi="Courier New"/>
          <w:noProof/>
          <w:sz w:val="16"/>
        </w:rPr>
        <w:t xml:space="preserve">revision 2023-09-17 { reference CR-0270 ; } </w:t>
      </w:r>
    </w:p>
    <w:p w14:paraId="7DC0EB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2022-10-31 { reference CR-0195;   }</w:t>
      </w:r>
    </w:p>
    <w:p w14:paraId="6D0F59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2022-01-07 { reference "CR-0146"; }</w:t>
      </w:r>
    </w:p>
    <w:p w14:paraId="00F36C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2021-01-25 { reference "CR-0122"; }  </w:t>
      </w:r>
    </w:p>
    <w:p w14:paraId="159B07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2020-09-30 { reference "CR-bbbb"; }  </w:t>
      </w:r>
    </w:p>
    <w:p w14:paraId="777897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684B54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2D0008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2020-06-23 { reference "CR-085"; }</w:t>
      </w:r>
    </w:p>
    <w:p w14:paraId="75559E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0A70B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2019-11-21 { reference "S5-197275, S5-197735"; }</w:t>
      </w:r>
    </w:p>
    <w:p w14:paraId="536951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2019-10-28 { reference S5-193518 ; }</w:t>
      </w:r>
    </w:p>
    <w:p w14:paraId="0A5FF5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2019-06-18 { reference  "Initial revision"; }</w:t>
      </w:r>
    </w:p>
    <w:p w14:paraId="1E5CC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3C4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MeasurementsUnderManagedFunction {</w:t>
      </w:r>
    </w:p>
    <w:p w14:paraId="56671E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 ManageElement";</w:t>
      </w:r>
    </w:p>
    <w:p w14:paraId="4D04DE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E54D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D428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TraceUnderManagedFunction {</w:t>
      </w:r>
    </w:p>
    <w:p w14:paraId="5F2709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ManagedFunction";</w:t>
      </w:r>
    </w:p>
    <w:p w14:paraId="77A31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14B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2B102E" w14:textId="77777777" w:rsidR="001B1C9F" w:rsidRDefault="001B1C9F" w:rsidP="001B1C9F">
      <w:pPr>
        <w:pStyle w:val="PL"/>
      </w:pPr>
      <w:r>
        <w:t xml:space="preserve">  grouping OperationGrp {</w:t>
      </w:r>
    </w:p>
    <w:p w14:paraId="46188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data type represents an Operation.";</w:t>
      </w:r>
    </w:p>
    <w:p w14:paraId="3569BC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28.622";</w:t>
      </w:r>
    </w:p>
    <w:p w14:paraId="34784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A13D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name {</w:t>
      </w:r>
    </w:p>
    <w:p w14:paraId="15BAB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7F7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53E5AC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D130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430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317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0D67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allowedNFTypes {</w:t>
      </w:r>
    </w:p>
    <w:p w14:paraId="36513B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string; </w:t>
      </w:r>
    </w:p>
    <w:p w14:paraId="65587A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E6346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11A5A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TS 23.501";</w:t>
      </w:r>
    </w:p>
    <w:p w14:paraId="1A2557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5A61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EC58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operationSemantics {</w:t>
      </w:r>
    </w:p>
    <w:p w14:paraId="7C06A9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6ACD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REQUEST_RESPONSE;</w:t>
      </w:r>
    </w:p>
    <w:p w14:paraId="4F010A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SUBSCRIBE_NOTIFY;</w:t>
      </w:r>
    </w:p>
    <w:p w14:paraId="75F1A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86F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74C1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3139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0870F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"Semantics type of the operation.";</w:t>
      </w:r>
    </w:p>
    <w:p w14:paraId="585A9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23.502";</w:t>
      </w:r>
    </w:p>
    <w:p w14:paraId="25D41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5A2A6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DC8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20A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B0B9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ManagedNFServiceGrp {  </w:t>
      </w:r>
    </w:p>
    <w:p w14:paraId="68B7F1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ManagedNFService represents a Network Function (NF) service.";</w:t>
      </w:r>
    </w:p>
    <w:p w14:paraId="73AE1F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7 of 3GPP TS 23.501.";</w:t>
      </w:r>
    </w:p>
    <w:p w14:paraId="79F1CA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F7E1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7F836F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49E4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5DE13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4914D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49C8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nFServiceType {</w:t>
      </w:r>
    </w:p>
    <w:p w14:paraId="2A8A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4DC5F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53D40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09F2B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3F6432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clause 7.2 of TS 23.501";</w:t>
      </w:r>
    </w:p>
    <w:p w14:paraId="01FFAE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8D97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ADF2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BE4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CC40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sAP {</w:t>
      </w:r>
    </w:p>
    <w:p w14:paraId="48C507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"host port";  </w:t>
      </w:r>
    </w:p>
    <w:p w14:paraId="49B71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10F188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D1D4A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service access point of the managed NF service instance";</w:t>
      </w:r>
    </w:p>
    <w:p w14:paraId="07C2C8A4" w14:textId="77777777" w:rsidR="001B1C9F" w:rsidRDefault="001B1C9F" w:rsidP="001B1C9F">
      <w:pPr>
        <w:pStyle w:val="PL"/>
      </w:pPr>
      <w:r>
        <w:t xml:space="preserve">      uses types3gpp:SAPGrp;            </w:t>
      </w:r>
    </w:p>
    <w:p w14:paraId="5697E9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CF466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140A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operations {</w:t>
      </w:r>
    </w:p>
    <w:p w14:paraId="06E038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62F3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186846C" w14:textId="77777777" w:rsidR="001B1C9F" w:rsidRDefault="001B1C9F" w:rsidP="001B1C9F">
      <w:pPr>
        <w:pStyle w:val="PL"/>
      </w:pPr>
      <w:r>
        <w:t xml:space="preserve">      uses OperationGrp ;</w:t>
      </w:r>
    </w:p>
    <w:p w14:paraId="4092F5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"Set of operations supported by the managed NF </w:t>
      </w:r>
    </w:p>
    <w:p w14:paraId="60F27F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service instance";</w:t>
      </w:r>
    </w:p>
    <w:p w14:paraId="521FFC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1A4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57A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0F415F7C" w14:textId="77777777" w:rsidR="00F651CF" w:rsidRPr="000960C5" w:rsidRDefault="00F651CF" w:rsidP="00F651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w:t>
      </w:r>
    </w:p>
    <w:p w14:paraId="3BC98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C6C1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"Permission to use or prohibition against using the instance";</w:t>
      </w:r>
    </w:p>
    <w:p w14:paraId="19F39D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00F0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3F5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3DCBF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w:t>
      </w:r>
    </w:p>
    <w:p w14:paraId="544C5B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06D2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71AE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installed and working";</w:t>
      </w:r>
    </w:p>
    <w:p w14:paraId="6E9850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455C0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C8D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usageState {</w:t>
      </w:r>
    </w:p>
    <w:p w14:paraId="5B0480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types3gpp:usageState ;</w:t>
      </w:r>
    </w:p>
    <w:p w14:paraId="56CB04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578DE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8E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actively in use at a </w:t>
      </w:r>
    </w:p>
    <w:p w14:paraId="721533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specific instant, and if so, whether or not it has spare </w:t>
      </w:r>
    </w:p>
    <w:p w14:paraId="32657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capacity for additional users.";</w:t>
      </w:r>
    </w:p>
    <w:p w14:paraId="7A02B3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E6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1DED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registrationState {</w:t>
      </w:r>
    </w:p>
    <w:p w14:paraId="7BE60A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enumeration {</w:t>
      </w:r>
    </w:p>
    <w:p w14:paraId="4329A4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REGISTERED;</w:t>
      </w:r>
    </w:p>
    <w:p w14:paraId="2F9F4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DEREGISTERED;</w:t>
      </w:r>
    </w:p>
    <w:p w14:paraId="0D9538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A7A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BE8C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1B21D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65D3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604A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Function_Grp {    </w:t>
      </w:r>
    </w:p>
    <w:p w14:paraId="771380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base grouping for 3GPP functions.";</w:t>
      </w:r>
    </w:p>
    <w:p w14:paraId="4230C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8521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056849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CEAB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31CFF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A783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7F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7EFE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ManagedFunctionGrp {</w:t>
      </w:r>
    </w:p>
    <w:p w14:paraId="68FA5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root class to be inherited/reused by classes </w:t>
      </w:r>
    </w:p>
    <w:p w14:paraId="67547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representing 3GPP functions.</w:t>
      </w:r>
    </w:p>
    <w:p w14:paraId="2D924B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5DF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Anywhere this grouping is used by classes inheriting from ManagedFunction</w:t>
      </w:r>
    </w:p>
    <w:p w14:paraId="1028F6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list representing the inheriting class needs to include all </w:t>
      </w:r>
    </w:p>
    <w:p w14:paraId="0E74AB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classes of ManagedFunction too. Contained classes are </w:t>
      </w:r>
    </w:p>
    <w:p w14:paraId="2CE1C9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either </w:t>
      </w:r>
    </w:p>
    <w:p w14:paraId="6CFDBB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augmented into the Function class or </w:t>
      </w:r>
    </w:p>
    <w:p w14:paraId="5D1D6D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shall be included in the list representing the inheriting class </w:t>
      </w:r>
    </w:p>
    <w:p w14:paraId="4CF200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using the grouping  ManagedFunctionContainedClasses:</w:t>
      </w:r>
    </w:p>
    <w:p w14:paraId="7B1AA3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EP_RP solved using augment</w:t>
      </w:r>
    </w:p>
    <w:p w14:paraId="47FB39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uses mf3gpp:ManagedFunctionContainedClasses; </w:t>
      </w:r>
    </w:p>
    <w:p w14:paraId="0BEBEF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3DDD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58D8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Function_Grp;</w:t>
      </w:r>
    </w:p>
    <w:p w14:paraId="2879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0BB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vnfParametersList {</w:t>
      </w:r>
    </w:p>
    <w:p w14:paraId="0286CA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vnfInstanceId;</w:t>
      </w:r>
    </w:p>
    <w:p w14:paraId="081787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of the VNF </w:t>
      </w:r>
    </w:p>
    <w:p w14:paraId="09AEA3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corresponding to an NE.</w:t>
      </w:r>
    </w:p>
    <w:p w14:paraId="0BD12E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this list indicates that the ManagedFunction</w:t>
      </w:r>
    </w:p>
    <w:p w14:paraId="72F815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is realized by one or more VNF instance(s). Otherwise it  </w:t>
      </w:r>
    </w:p>
    <w:p w14:paraId="324DE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shall be absent. </w:t>
      </w:r>
    </w:p>
    <w:p w14:paraId="7140BC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a vnfParametersList entry, whose vnfInstanceId with a </w:t>
      </w:r>
    </w:p>
    <w:p w14:paraId="5B7D2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string length of zero, in createMO operation can trigger the </w:t>
      </w:r>
    </w:p>
    <w:p w14:paraId="6C2028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instantiation of the related VNF/VNFC instances.";        </w:t>
      </w:r>
    </w:p>
    <w:p w14:paraId="28AD4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B3619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vnfInstanceId {</w:t>
      </w:r>
    </w:p>
    <w:p w14:paraId="0587F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4BCB4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"VNF instance identifier";</w:t>
      </w:r>
    </w:p>
    <w:p w14:paraId="516F1D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2EB90D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0C42FD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010151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2AAD2F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FC4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ETSI GS NFV-IFA 015 v2.1.2: Network Functions Virtualisation (NFV); </w:t>
      </w:r>
    </w:p>
    <w:p w14:paraId="78F23C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and Orchestration; Report on NFV Information Model</w:t>
      </w:r>
    </w:p>
    <w:p w14:paraId="000BFA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B2.4.2.1.2.3";</w:t>
      </w:r>
    </w:p>
    <w:p w14:paraId="66A515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43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E4432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vnfdId {</w:t>
      </w:r>
    </w:p>
    <w:p w14:paraId="594D16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7D74F5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VNFD on which the VNF instance is based.</w:t>
      </w:r>
    </w:p>
    <w:p w14:paraId="0B09C8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absence of the leaf or a string length of zero for vnfInstanceId </w:t>
      </w:r>
    </w:p>
    <w:p w14:paraId="114A8D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means the VNF instance(s) does not exist (e.g. has not been </w:t>
      </w:r>
    </w:p>
    <w:p w14:paraId="7418D3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instantiated yet, has already been terminated).";</w:t>
      </w:r>
    </w:p>
    <w:p w14:paraId="776819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F965B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764890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58D31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343317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7234A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F5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flavourId {</w:t>
      </w:r>
    </w:p>
    <w:p w14:paraId="48FDF5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51C20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 Deployment Flavour applied to this </w:t>
      </w:r>
    </w:p>
    <w:p w14:paraId="1AB8FA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w:t>
      </w:r>
    </w:p>
    <w:p w14:paraId="456C3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3F196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w:t>
      </w:r>
    </w:p>
    <w:p w14:paraId="46186B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E45B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8E30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leaf autoScalable {</w:t>
      </w:r>
    </w:p>
    <w:p w14:paraId="09EC13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 ;</w:t>
      </w:r>
    </w:p>
    <w:p w14:paraId="40A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9D1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"Indicator of whether the auto-scaling of this </w:t>
      </w:r>
    </w:p>
    <w:p w14:paraId="590133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 is enabled or disabled.";</w:t>
      </w:r>
    </w:p>
    <w:p w14:paraId="1E2E2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6CA2A6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6D637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30D96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peeParametersList {</w:t>
      </w:r>
    </w:p>
    <w:p w14:paraId="4B565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4A79CB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for the control </w:t>
      </w:r>
    </w:p>
    <w:p w14:paraId="3D89F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monitoring of power, energy and environmental parameters of </w:t>
      </w:r>
    </w:p>
    <w:p w14:paraId="717524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instance(s).";</w:t>
      </w:r>
    </w:p>
    <w:p w14:paraId="35F867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A84F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7503A6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066D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siteIdentification {</w:t>
      </w:r>
    </w:p>
    <w:p w14:paraId="19AC88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AFDB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2E66B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identification of the site where the </w:t>
      </w:r>
    </w:p>
    <w:p w14:paraId="1CB212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resides.";</w:t>
      </w:r>
    </w:p>
    <w:p w14:paraId="766B3D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30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AF5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siteLatitude {</w:t>
      </w:r>
    </w:p>
    <w:p w14:paraId="5A3709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C744A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645A99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"-90.0000..+90.0000";        </w:t>
      </w:r>
    </w:p>
    <w:p w14:paraId="02B3C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3FCE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latitude of the site where the ManagedFunction </w:t>
      </w:r>
    </w:p>
    <w:p w14:paraId="18E57B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36C79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229638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northern hemisphere. This attribute is optional </w:t>
      </w:r>
    </w:p>
    <w:p w14:paraId="77F5A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2769E2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2412A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6B9E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AEE3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siteLongitude {</w:t>
      </w:r>
    </w:p>
    <w:p w14:paraId="525253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3B6558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39F88B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"-180.0000..+180.0000";        </w:t>
      </w:r>
    </w:p>
    <w:p w14:paraId="0F0174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D6A3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longitude of the site where the ManagedFunction </w:t>
      </w:r>
    </w:p>
    <w:p w14:paraId="564E52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15B2D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07EB19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degrees east of 0 degrees longitude. This attribute is optional </w:t>
      </w:r>
    </w:p>
    <w:p w14:paraId="612C5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7C415B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w:t>
      </w:r>
    </w:p>
    <w:p w14:paraId="7261F5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w:t>
      </w:r>
    </w:p>
    <w:p w14:paraId="3303FD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B2B51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7E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siteAltitude {</w:t>
      </w:r>
    </w:p>
    <w:p w14:paraId="701220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276FF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2A37F2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F6BD1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altitude of the site where the ManagedFunction</w:t>
      </w:r>
    </w:p>
    <w:p w14:paraId="2649C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in the unit of meter. This attribute is </w:t>
      </w:r>
    </w:p>
    <w:p w14:paraId="771E24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for BTSFunction, RNCFunction, GNBDUFunction and </w:t>
      </w:r>
    </w:p>
    <w:p w14:paraId="5A66F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3A20DA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733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DD3B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3C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siteDescription {</w:t>
      </w:r>
    </w:p>
    <w:p w14:paraId="3D3DB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300A9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6338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description of the site where </w:t>
      </w:r>
    </w:p>
    <w:p w14:paraId="38892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ManagedFunction instance resides.";</w:t>
      </w:r>
    </w:p>
    <w:p w14:paraId="017E6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7814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ACF8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equipmentType {</w:t>
      </w:r>
    </w:p>
    <w:p w14:paraId="43C036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EE90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E2CD7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equipment where the managedFunction </w:t>
      </w:r>
    </w:p>
    <w:p w14:paraId="595623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58AFDD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6DCE9F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BA6F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593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environmentType {</w:t>
      </w:r>
    </w:p>
    <w:p w14:paraId="73747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5718A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mandatory true;</w:t>
      </w:r>
    </w:p>
    <w:p w14:paraId="66CB3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environment where the managedFunction </w:t>
      </w:r>
    </w:p>
    <w:p w14:paraId="1C1FA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05B61A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362803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09F9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476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powerInterface {</w:t>
      </w:r>
    </w:p>
    <w:p w14:paraId="1900CC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EAC8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C339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power.";</w:t>
      </w:r>
    </w:p>
    <w:p w14:paraId="72D1AD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70F33F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ED96A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5DE24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3397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44F03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7C5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0A78A5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690C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461ED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3638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C1C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ManagedFunctionContainedClasses {</w:t>
      </w:r>
    </w:p>
    <w:p w14:paraId="0E40EE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grouping used to containe classes (lists) contained by </w:t>
      </w:r>
    </w:p>
    <w:p w14:paraId="6C0748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abstract IOC ManagedFunction";</w:t>
      </w:r>
    </w:p>
    <w:p w14:paraId="6E64EC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ManagedNFService {</w:t>
      </w:r>
    </w:p>
    <w:p w14:paraId="30D1B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Network Function (NF)";</w:t>
      </w:r>
    </w:p>
    <w:p w14:paraId="79749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23.501";</w:t>
      </w:r>
    </w:p>
    <w:p w14:paraId="094D11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6C9B2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167FFF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478054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ManagedNFServiceGrp;</w:t>
      </w:r>
    </w:p>
    <w:p w14:paraId="213E7A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FAA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D913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C4D8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32A1DF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MeasurementsUnderManagedFunction ;</w:t>
      </w:r>
    </w:p>
    <w:p w14:paraId="06FA2F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46F6C6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41B38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23536A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TraceUnderManagedFunction ;</w:t>
      </w:r>
    </w:p>
    <w:p w14:paraId="523909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1CB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CF41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81F95D5"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EC3C34D" w14:textId="77777777" w:rsidR="00AF69E6" w:rsidRPr="00F5571B" w:rsidRDefault="00AF69E6" w:rsidP="00AF69E6">
      <w:pPr>
        <w:tabs>
          <w:tab w:val="left" w:pos="0"/>
          <w:tab w:val="center" w:pos="4820"/>
          <w:tab w:val="right" w:pos="9638"/>
        </w:tabs>
        <w:spacing w:after="0"/>
        <w:rPr>
          <w:rFonts w:ascii="Courier New" w:hAnsi="Courier New" w:cs="Arial"/>
          <w:sz w:val="16"/>
          <w:szCs w:val="22"/>
          <w:lang w:val="en-US"/>
        </w:rPr>
      </w:pPr>
    </w:p>
    <w:p w14:paraId="77284047" w14:textId="77777777" w:rsidR="00AF69E6" w:rsidRDefault="00AF69E6" w:rsidP="00AF69E6">
      <w:pPr>
        <w:pStyle w:val="Heading2"/>
        <w:rPr>
          <w:lang w:eastAsia="zh-CN"/>
        </w:rPr>
      </w:pPr>
      <w:bookmarkStart w:id="485" w:name="_CRD_2_4"/>
      <w:bookmarkStart w:id="486" w:name="_Toc203130083"/>
      <w:bookmarkEnd w:id="485"/>
      <w:r>
        <w:rPr>
          <w:lang w:eastAsia="zh-CN"/>
        </w:rPr>
        <w:t>D.2.4</w:t>
      </w:r>
      <w:r>
        <w:rPr>
          <w:lang w:eastAsia="zh-CN"/>
        </w:rPr>
        <w:tab/>
        <w:t>module _3gpp-common-</w:t>
      </w:r>
      <w:r w:rsidRPr="00301480">
        <w:rPr>
          <w:lang w:eastAsia="zh-CN"/>
        </w:rPr>
        <w:t>measurements</w:t>
      </w:r>
      <w:r w:rsidRPr="00AE0B3E">
        <w:rPr>
          <w:lang w:eastAsia="zh-CN"/>
        </w:rPr>
        <w:t>.yang</w:t>
      </w:r>
      <w:bookmarkEnd w:id="486"/>
    </w:p>
    <w:p w14:paraId="5E36E5CB"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B1A7C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_3gpp-common-measurements {</w:t>
      </w:r>
    </w:p>
    <w:p w14:paraId="421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2BF9D6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"urn:3gpp:sa5:_3gpp-common-measurements";</w:t>
      </w:r>
    </w:p>
    <w:p w14:paraId="2AA64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"meas3gpp";</w:t>
      </w:r>
    </w:p>
    <w:p w14:paraId="48B23C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DA6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D1B37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48280D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43A481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90EA3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A942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35699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2FD269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15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Measurement and KPI related groupings</w:t>
      </w:r>
    </w:p>
    <w:p w14:paraId="21B8B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list/class intending to use this should include 2 or 3 uses statements</w:t>
      </w:r>
    </w:p>
    <w:p w14:paraId="45D034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controlled by a feature:</w:t>
      </w:r>
    </w:p>
    <w:p w14:paraId="5F80CC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5F2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w:t>
      </w:r>
    </w:p>
    <w:p w14:paraId="0FB57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feature MeasurementsUnderMyClass {</w:t>
      </w:r>
    </w:p>
    <w:p w14:paraId="408E7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description 'Indicates whether measurements and/or KPIs are supported</w:t>
      </w:r>
    </w:p>
    <w:p w14:paraId="34A2C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for this class.';</w:t>
      </w:r>
    </w:p>
    <w:p w14:paraId="63A7F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EA739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6235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include the attribute measurementsList and/or kPIsList indicating the</w:t>
      </w:r>
    </w:p>
    <w:p w14:paraId="429D3F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 measurment and KPI types and GPs. Note that for classes</w:t>
      </w:r>
    </w:p>
    <w:p w14:paraId="25907B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inheriting from ManagedFunction, EP_RP or SubNetwork these attributes are</w:t>
      </w:r>
    </w:p>
    <w:p w14:paraId="32E483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already inherited, so there is no need to include them once more. E.g.</w:t>
      </w:r>
    </w:p>
    <w:p w14:paraId="039EF4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B43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grouping MyClassGrp {</w:t>
      </w:r>
    </w:p>
    <w:p w14:paraId="3F1A69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meas3gpp:SupportedPerfMetricGroup;</w:t>
      </w:r>
    </w:p>
    <w:p w14:paraId="7346B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79FD4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8ED3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 include the class PerfmetricJob to control the measurements/KPIs. E.g.</w:t>
      </w:r>
    </w:p>
    <w:p w14:paraId="195EE4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110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MyClass {</w:t>
      </w:r>
    </w:p>
    <w:p w14:paraId="6EC9EA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533A1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MyClassGrp;</w:t>
      </w:r>
    </w:p>
    <w:p w14:paraId="77BB12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B4F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meas3gpp:MeasurementSubtree {</w:t>
      </w:r>
    </w:p>
    <w:p w14:paraId="38C435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if-feature MeasurementsUnderMyClass ;</w:t>
      </w:r>
    </w:p>
    <w:p w14:paraId="5A48CD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5F8E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F389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FF95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can be contained under ManagedElement, SubNetwork, or</w:t>
      </w:r>
    </w:p>
    <w:p w14:paraId="2E1FDC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 representing a class inheriting from Subnetwork or</w:t>
      </w:r>
    </w:p>
    <w:p w14:paraId="1763D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Note: KPIs will only be supported under SubNetwork</w:t>
      </w:r>
    </w:p>
    <w:p w14:paraId="6CFA20AA" w14:textId="77777777" w:rsidR="00CA3B57" w:rsidRPr="000960C5" w:rsidRDefault="00CA3B57" w:rsidP="00CA3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46E892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6342E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0CCF40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DCBD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05B2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4361AB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F1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134629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B9E7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7FAC9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7AFE9C7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C60875"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2024-02-23 { reference CR-0347; } </w:t>
      </w:r>
    </w:p>
    <w:p w14:paraId="0C3F2807"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2024-01-29 { reference "CR-0327"; }</w:t>
      </w:r>
    </w:p>
    <w:p w14:paraId="6DEF5ED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2023-11-17 { reference "CR-0298"; }</w:t>
      </w:r>
    </w:p>
    <w:p w14:paraId="1317720C"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2023-11-05 { reference CR-0306; } </w:t>
      </w:r>
    </w:p>
    <w:p w14:paraId="722AF969"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2023-09-17 { reference CR-0270 ; } </w:t>
      </w:r>
    </w:p>
    <w:p w14:paraId="75AF1F3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2023-02-15 { reference "CR-0239";}</w:t>
      </w:r>
    </w:p>
    <w:p w14:paraId="5A4D54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2022-11-03 { reference "CR-0193"; }</w:t>
      </w:r>
    </w:p>
    <w:p w14:paraId="63AAC7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2022-10-31 { reference CR-0195;   }</w:t>
      </w:r>
    </w:p>
    <w:p w14:paraId="29A7330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2021-07-22 { reference "CR-0137"; }</w:t>
      </w:r>
    </w:p>
    <w:p w14:paraId="0E5D8A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2020-11-06 { reference "CR-0118"; }</w:t>
      </w:r>
    </w:p>
    <w:p w14:paraId="3589E89D"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2020-09-04 { reference "CR-000107"; }</w:t>
      </w:r>
    </w:p>
    <w:p w14:paraId="06AD9ED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2020-06-08 { reference "CR-0092"; }</w:t>
      </w:r>
    </w:p>
    <w:p w14:paraId="4DB33C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2020-05-31 { reference "CR-0084"; }</w:t>
      </w:r>
    </w:p>
    <w:p w14:paraId="7020176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2020-03-11 { reference "S5-201581, SP-200229"; }</w:t>
      </w:r>
    </w:p>
    <w:p w14:paraId="1A2E8CC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2019-11-21 { reference "S5-197275, S5-197735"; }</w:t>
      </w:r>
    </w:p>
    <w:p w14:paraId="06DC924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2019-10-28 { reference "S5-193516"; }</w:t>
      </w:r>
    </w:p>
    <w:p w14:paraId="56E486A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2019-06-17 { reference " "; }</w:t>
      </w:r>
    </w:p>
    <w:p w14:paraId="180EC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04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FilesUnderPerfMetricJob {</w:t>
      </w:r>
    </w:p>
    <w:p w14:paraId="4A405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PerfMetricJob";</w:t>
      </w:r>
    </w:p>
    <w:p w14:paraId="228E48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7318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742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73BE83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single threshold level.";</w:t>
      </w:r>
    </w:p>
    <w:p w14:paraId="6ECF15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95C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45B7ED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C0CA6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C545E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performance metrics.</w:t>
      </w:r>
    </w:p>
    <w:p w14:paraId="5BA89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include measurements defined in TS 28.552 and KPIs </w:t>
      </w:r>
    </w:p>
    <w:p w14:paraId="6E4847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28.554 [28]. Performance metrics can also be specified </w:t>
      </w:r>
    </w:p>
    <w:p w14:paraId="65E8F1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SDOs, or be vendor specific. Performance metrics are </w:t>
      </w:r>
    </w:p>
    <w:p w14:paraId="34979B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with their names.</w:t>
      </w:r>
    </w:p>
    <w:p w14:paraId="3726E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8F0C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 follows:</w:t>
      </w:r>
    </w:p>
    <w:p w14:paraId="2FE563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 </w:t>
      </w:r>
    </w:p>
    <w:p w14:paraId="0E343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03E23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7937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0EECAF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[28] the name is defined in the KPI </w:t>
      </w:r>
    </w:p>
    <w:p w14:paraId="2917A7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0B77A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8FE2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name can also identify a vendor specific performance metric or a </w:t>
      </w:r>
    </w:p>
    <w:p w14:paraId="35F8C6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 of vendor specific performance metrics.";</w:t>
      </w:r>
    </w:p>
    <w:p w14:paraId="23D265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960A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C191B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thresholdDirection {</w:t>
      </w:r>
    </w:p>
    <w:p w14:paraId="1A48B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enumeration {</w:t>
      </w:r>
    </w:p>
    <w:p w14:paraId="733638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w:t>
      </w:r>
    </w:p>
    <w:p w14:paraId="022492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DOWN;</w:t>
      </w:r>
    </w:p>
    <w:p w14:paraId="500A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UP_AND_DOWN;</w:t>
      </w:r>
    </w:p>
    <w:p w14:paraId="408106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D060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 "UP_AND_DOWN" or  not(../hysteresis)' {</w:t>
      </w:r>
    </w:p>
    <w:p w14:paraId="4517DB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 "In case a threshold with hysteresis is configured, the "</w:t>
      </w:r>
    </w:p>
    <w:p w14:paraId="3F4D98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direction attribute shall be set to 'UP_AND_DOWN'.";</w:t>
      </w:r>
    </w:p>
    <w:p w14:paraId="1ED19B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3722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6032CF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"Direction of a threshold indicating the direction for which</w:t>
      </w:r>
    </w:p>
    <w:p w14:paraId="1842F3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crossing triggers a threshold.</w:t>
      </w:r>
    </w:p>
    <w:p w14:paraId="5B7B9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3FD1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configured to 'UP', the associated</w:t>
      </w:r>
    </w:p>
    <w:p w14:paraId="1B4450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treshold is triggered only when the performance metric value is going</w:t>
      </w:r>
    </w:p>
    <w:p w14:paraId="26BE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upon reaching or crossing the threshold value. The treshold is not</w:t>
      </w:r>
    </w:p>
    <w:p w14:paraId="78BF23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performance metric is going down upon reaching or</w:t>
      </w:r>
    </w:p>
    <w:p w14:paraId="57BD72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crossing the threshold value.</w:t>
      </w:r>
    </w:p>
    <w:p w14:paraId="19E10A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514B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Vice versa, when the threshold direction is configured to 'DOWN', the</w:t>
      </w:r>
    </w:p>
    <w:p w14:paraId="6EC85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treshold is triggered only when the performance metric is</w:t>
      </w:r>
    </w:p>
    <w:p w14:paraId="17B633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going down upon reaching or crossing the threshold value. The treshold</w:t>
      </w:r>
    </w:p>
    <w:p w14:paraId="43EE72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not triggered, when the performance metric is going up upon reaching</w:t>
      </w:r>
    </w:p>
    <w:p w14:paraId="2D994A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crossing the threshold value.</w:t>
      </w:r>
    </w:p>
    <w:p w14:paraId="6CD03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7D2A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set to 'UP_AND_DOWN' the treshold is</w:t>
      </w:r>
    </w:p>
    <w:p w14:paraId="5BCA3D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in both direcions.</w:t>
      </w:r>
    </w:p>
    <w:p w14:paraId="78B595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2D37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case a threshold with hysteresis is configured, the threshold</w:t>
      </w:r>
    </w:p>
    <w:p w14:paraId="06C7B6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direction attribute shall be set to 'UP_AND_DOWN'.";</w:t>
      </w:r>
    </w:p>
    <w:p w14:paraId="369DE0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B04D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9A94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1C315A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2C7A24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int64;</w:t>
      </w:r>
    </w:p>
    <w:p w14:paraId="64E9F7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7EC97B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2;</w:t>
      </w:r>
    </w:p>
    <w:p w14:paraId="129714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F148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734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06EEB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"Value against which the monitored performance metric is</w:t>
      </w:r>
    </w:p>
    <w:p w14:paraId="7A5FAB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compared at a threshold level in case the hysteresis is zero";</w:t>
      </w:r>
    </w:p>
    <w:p w14:paraId="434D3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6EB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1827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2DA0CB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CA2B9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uint64;</w:t>
      </w:r>
    </w:p>
    <w:p w14:paraId="59BC267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type decimal64 {</w:t>
      </w:r>
    </w:p>
    <w:p w14:paraId="221C23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fraction-digits 2;</w:t>
      </w:r>
    </w:p>
    <w:p w14:paraId="2C7AA88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range "0..max";</w:t>
      </w:r>
    </w:p>
    <w:p w14:paraId="78A043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74379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9646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&gt;= 0';</w:t>
      </w:r>
    </w:p>
    <w:p w14:paraId="4A13F3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"Hysteresis of a threshold. If this attribute is present</w:t>
      </w:r>
    </w:p>
    <w:p w14:paraId="7A80CF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performance metric is not compared against the</w:t>
      </w:r>
    </w:p>
    <w:p w14:paraId="3AA10D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value as specified by the thresholdValue attribute but</w:t>
      </w:r>
    </w:p>
    <w:p w14:paraId="4F8D60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against a high and low threshold value given by</w:t>
      </w:r>
    </w:p>
    <w:p w14:paraId="7DCC12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EAD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threshold-high = thresholdValue + hysteresis</w:t>
      </w:r>
    </w:p>
    <w:p w14:paraId="052D0B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 thresholdValue - hysteresis</w:t>
      </w:r>
    </w:p>
    <w:p w14:paraId="2C2EC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3C1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going up, the threshold is triggered when the performance metric</w:t>
      </w:r>
    </w:p>
    <w:p w14:paraId="0D440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reaches or crosses the high threshold value. When going down, the</w:t>
      </w:r>
    </w:p>
    <w:p w14:paraId="0550D2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hreshold is triggered when the performance metric reaches or crosses</w:t>
      </w:r>
    </w:p>
    <w:p w14:paraId="08A120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low threshold value.</w:t>
      </w:r>
    </w:p>
    <w:p w14:paraId="286F6F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7AF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may be present only when the monitored performance</w:t>
      </w:r>
    </w:p>
    <w:p w14:paraId="4B8767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is not of type counter that can go up only. If present</w:t>
      </w:r>
    </w:p>
    <w:p w14:paraId="249A96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a performance metric of type counter, it shall be ignored.";</w:t>
      </w:r>
    </w:p>
    <w:p w14:paraId="598046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0FAE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A02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5BA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w:t>
      </w:r>
    </w:p>
    <w:p w14:paraId="2AEE2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SupportedPerfMetricGroups {</w:t>
      </w:r>
    </w:p>
    <w:p w14:paraId="0D8303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762F75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"Captures a group of supported performance metrics and</w:t>
      </w:r>
    </w:p>
    <w:p w14:paraId="15C188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parameters related to their production and reporting.</w:t>
      </w:r>
    </w:p>
    <w:p w14:paraId="3C8C07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SupportedPerfMetricGroup attribute which is part of an MOI may</w:t>
      </w:r>
    </w:p>
    <w:p w14:paraId="6308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define performanceMetrics for any MOI under the subtree contained</w:t>
      </w:r>
    </w:p>
    <w:p w14:paraId="5AC72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that MOI, e.g. SupportedPerfMetricGroup on a ManagedElement</w:t>
      </w:r>
    </w:p>
    <w:p w14:paraId="24ECF3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specify supported metrics for contained ManagedFunctions</w:t>
      </w:r>
    </w:p>
    <w:p w14:paraId="314DD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like a GNBDUFunction.";</w:t>
      </w:r>
    </w:p>
    <w:p w14:paraId="138940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23D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20B5D8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3393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4A730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1D078F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w:t>
      </w:r>
    </w:p>
    <w:p w14:paraId="460E4F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0815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identified by name.</w:t>
      </w:r>
    </w:p>
    <w:p w14:paraId="07328F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02B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1C4768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A8B54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4E4184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4274E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B0C1B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3A8824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23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67953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639ED8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DE46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non-3GPP specified measurements the name is defined</w:t>
      </w:r>
    </w:p>
    <w:p w14:paraId="6D3C5A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elsewhere.";</w:t>
      </w:r>
    </w:p>
    <w:p w14:paraId="3F6ADE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DBBB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BD76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granularityPeriods {</w:t>
      </w:r>
    </w:p>
    <w:p w14:paraId="307B0B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7B8152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2B34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2E93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58E21B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periods supported for the associated </w:t>
      </w:r>
    </w:p>
    <w:p w14:paraId="7542BD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1C7A0F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1BE75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9DA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reportingMethods {</w:t>
      </w:r>
    </w:p>
    <w:p w14:paraId="04CFE8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37067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FILE_BASED_LOC_SET_BY_PRODUCER;</w:t>
      </w:r>
    </w:p>
    <w:p w14:paraId="0E69DC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FILE_BASED_LOC_SET_BY_CONSUMER;</w:t>
      </w:r>
    </w:p>
    <w:p w14:paraId="0E2B58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STREAM_BASED;</w:t>
      </w:r>
    </w:p>
    <w:p w14:paraId="2FFD8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9C8F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303C43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F59A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23D2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reportingPeriods {</w:t>
      </w:r>
    </w:p>
    <w:p w14:paraId="405A8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C492A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4DED0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D1F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27257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"Reporting periods supported for the associated </w:t>
      </w:r>
    </w:p>
    <w:p w14:paraId="626521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5CCE40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F9B29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E860F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008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D56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PerfMetricJobGrp {</w:t>
      </w:r>
    </w:p>
    <w:p w14:paraId="748692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attributtes of the IOC PerfMetricJob";</w:t>
      </w:r>
    </w:p>
    <w:p w14:paraId="69BAC5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43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72D4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584CC362"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0C39E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 or disables production of the metrics";</w:t>
      </w:r>
    </w:p>
    <w:p w14:paraId="2531C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2C8F7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D463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58E7C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501C98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1D32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1F31D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PerfMetricJob is working.";</w:t>
      </w:r>
    </w:p>
    <w:p w14:paraId="550AB2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6C9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E453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jobId {</w:t>
      </w:r>
    </w:p>
    <w:p w14:paraId="1B74D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B8819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 for a PerfMetricJob job.";</w:t>
      </w:r>
    </w:p>
    <w:p w14:paraId="5F40C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349F2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EEBC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C7E6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leaf-list performanceMetrics {</w:t>
      </w:r>
    </w:p>
    <w:p w14:paraId="52EF01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0CC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3C64D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099A8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Performance metrics can</w:t>
      </w:r>
    </w:p>
    <w:p w14:paraId="093992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also be those specified by other SDOs or vendor specific metrics.</w:t>
      </w:r>
    </w:p>
    <w:p w14:paraId="00B0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identfied with their names. A name can also</w:t>
      </w:r>
    </w:p>
    <w:p w14:paraId="1F25BF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identify a vendor specific group of performance metrics.</w:t>
      </w:r>
    </w:p>
    <w:p w14:paraId="0633A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E279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5C5CD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0A15D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798507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7F6F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64503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754AE5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57B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209475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7A7AC2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7834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7792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granularityPeriod {</w:t>
      </w:r>
    </w:p>
    <w:p w14:paraId="4E3AE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5E7BC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6636B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7B8A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0A76D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C47E6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 used to produce measurements. The value</w:t>
      </w:r>
    </w:p>
    <w:p w14:paraId="3D65E9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be one of the supported granularity periods for the metric.";</w:t>
      </w:r>
    </w:p>
    <w:p w14:paraId="09C53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E91F5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8F13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3BE59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39A9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23CB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4693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728299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73B5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59AADD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B0DB6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2809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F4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types3gpp:ReportingCtrl {</w:t>
      </w:r>
    </w:p>
    <w:p w14:paraId="121EDA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refine "reportingCtrl/file-based-reporting/fileReportingPeriod" {</w:t>
      </w:r>
    </w:p>
    <w:p w14:paraId="44B97F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'(number(.)*"60") mod number(../granularityPeriod) = "0"' {</w:t>
      </w:r>
    </w:p>
    <w:p w14:paraId="1B550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w:t>
      </w:r>
    </w:p>
    <w:p w14:paraId="280B0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time-period must be a multiple of the granularityPeriod.";</w:t>
      </w:r>
    </w:p>
    <w:p w14:paraId="4A1BC8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D6C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4EDF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4D63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FA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_linkToFiles {</w:t>
      </w:r>
    </w:p>
    <w:p w14:paraId="40761B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DFE0C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6642D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C33F7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 </w:t>
      </w:r>
    </w:p>
    <w:p w14:paraId="60B2C0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"Link to a 'Files' object.";</w:t>
      </w:r>
    </w:p>
    <w:p w14:paraId="447EC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F5D9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A57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E039E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DAC2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6102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ThresholdMonitorGrp {</w:t>
      </w:r>
    </w:p>
    <w:p w14:paraId="6EB23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threshold monitor that is created by the consumer for</w:t>
      </w:r>
    </w:p>
    <w:p w14:paraId="472BEF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entities whose measurements are required by consumer</w:t>
      </w:r>
    </w:p>
    <w:p w14:paraId="7B7FF7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monitor.";</w:t>
      </w:r>
    </w:p>
    <w:p w14:paraId="774BD7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888F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18E33C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608E6557"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176A6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"Enables or disables the ThresholdMonitor.";</w:t>
      </w:r>
    </w:p>
    <w:p w14:paraId="672BE0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4860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B79F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075E71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D39B2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98D85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0536BD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ThresholdMonitor is working.";</w:t>
      </w:r>
    </w:p>
    <w:p w14:paraId="20039B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721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F79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list thresholdInfoList {</w:t>
      </w:r>
    </w:p>
    <w:p w14:paraId="47A75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78E3C2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5497B4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5AECD0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4A07B9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threshold info.";</w:t>
      </w:r>
    </w:p>
    <w:p w14:paraId="2559F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EBF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E9B6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monitorGranularityPeriod {</w:t>
      </w:r>
    </w:p>
    <w:p w14:paraId="5B0401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3C29D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w:t>
      </w:r>
    </w:p>
    <w:p w14:paraId="1C2033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A6687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w:t>
      </w:r>
    </w:p>
    <w:p w14:paraId="6A5908D1"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B4321C" w14:textId="77777777" w:rsidR="001B1C9F" w:rsidRDefault="001B1C9F" w:rsidP="001B1C9F">
      <w:pPr>
        <w:pStyle w:val="PL"/>
      </w:pPr>
      <w:r>
        <w:t xml:space="preserve">      description "Granularity period used to monitor measurements for</w:t>
      </w:r>
    </w:p>
    <w:p w14:paraId="3FF34380" w14:textId="77777777" w:rsidR="001B1C9F" w:rsidRPr="00030452" w:rsidRDefault="001B1C9F" w:rsidP="001B1C9F">
      <w:pPr>
        <w:pStyle w:val="PL"/>
      </w:pPr>
      <w:r>
        <w:t xml:space="preserve">        threshold crossings.";</w:t>
      </w:r>
    </w:p>
    <w:p w14:paraId="72714B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F6C80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877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66E81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50B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1E13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6EAA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86EB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31F3AD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C5ADE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751008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322A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3FF83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5F8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F8A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9F98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MeasurementSubtree {</w:t>
      </w:r>
    </w:p>
    <w:p w14:paraId="31B5A4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classes that define measurements.</w:t>
      </w:r>
    </w:p>
    <w:p w14:paraId="20681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539CEB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SubNnetwork</w:t>
      </w:r>
    </w:p>
    <w:p w14:paraId="45FD37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1E5873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ManagedFunction</w:t>
      </w:r>
    </w:p>
    <w:p w14:paraId="4247F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42BB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YANG module wants to augment these classes/list/groupings they must</w:t>
      </w:r>
    </w:p>
    <w:p w14:paraId="411DA4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292D99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C0F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class uses this grouping in its list it shall also use the</w:t>
      </w:r>
    </w:p>
    <w:p w14:paraId="2DA53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to add SupportedPerfMetricGroup as</w:t>
      </w:r>
    </w:p>
    <w:p w14:paraId="373612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attribute to its grouping";</w:t>
      </w:r>
    </w:p>
    <w:p w14:paraId="306DA3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114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PerfMetricJob {</w:t>
      </w:r>
    </w:p>
    <w:p w14:paraId="6AF54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IOC represents a performance metric production job. It</w:t>
      </w:r>
    </w:p>
    <w:p w14:paraId="5F5AD0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be name-contained by SubNetwork, ManagedElement, or ManagedFunction.</w:t>
      </w:r>
    </w:p>
    <w:p w14:paraId="39F1A1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D039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the production of the specified performance metrics, a MnS</w:t>
      </w:r>
    </w:p>
    <w:p w14:paraId="203EA1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consumer needs to create a PerfMetricJob instance on the MnS producer.</w:t>
      </w:r>
    </w:p>
    <w:p w14:paraId="1DC40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ultimate deactivation of metric production, the MnS consumer should</w:t>
      </w:r>
    </w:p>
    <w:p w14:paraId="05344F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 the job to free up resources on the MnS producer.</w:t>
      </w:r>
    </w:p>
    <w:p w14:paraId="42E0C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6EF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metric production, the MnS consumer can</w:t>
      </w:r>
    </w:p>
    <w:p w14:paraId="4D5190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4D2BB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metric production as well, for example in overload</w:t>
      </w:r>
    </w:p>
    <w:p w14:paraId="21B566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situations. This situation is indicated by the MnS producer with setting</w:t>
      </w:r>
    </w:p>
    <w:p w14:paraId="472194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attribute to disabled. When production is resumed</w:t>
      </w:r>
    </w:p>
    <w:p w14:paraId="6E49C8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is set back to enabled.</w:t>
      </w:r>
    </w:p>
    <w:p w14:paraId="1F949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9E7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jobId attribute can be used to associate metrics from multiple</w:t>
      </w:r>
    </w:p>
    <w:p w14:paraId="354BA1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PerfMetricJob instances. The jobId can be included when reporting</w:t>
      </w:r>
    </w:p>
    <w:p w14:paraId="317A72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allow a MnS consumer to associate received</w:t>
      </w:r>
    </w:p>
    <w:p w14:paraId="41942D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for the same purpose.  For example, it is possible to configure</w:t>
      </w:r>
    </w:p>
    <w:p w14:paraId="6CA22B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same jobId value for multiple PerfMetricJob instances required to</w:t>
      </w:r>
    </w:p>
    <w:p w14:paraId="247E74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 the measurements for a specific KPI.</w:t>
      </w:r>
    </w:p>
    <w:p w14:paraId="2242B3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E0C9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performanceMetrics defines the performance metrics to be</w:t>
      </w:r>
    </w:p>
    <w:p w14:paraId="11A59C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produced and the attribute granularityPeriod defines the granularity</w:t>
      </w:r>
    </w:p>
    <w:p w14:paraId="197C81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period to be applied.</w:t>
      </w:r>
    </w:p>
    <w:p w14:paraId="58865A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4600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name-containing</w:t>
      </w:r>
    </w:p>
    <w:p w14:paraId="59A11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PerfMetricJob (base object instance) are scoped for performance</w:t>
      </w:r>
    </w:p>
    <w:p w14:paraId="13A002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produced only on those object</w:t>
      </w:r>
    </w:p>
    <w:p w14:paraId="7C9B4E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whose object class matches the object class associated to the</w:t>
      </w:r>
    </w:p>
    <w:p w14:paraId="6D25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be produced.</w:t>
      </w:r>
    </w:p>
    <w:p w14:paraId="43421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790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The attributes objectInstances and rootObjectInstances allow to restrict</w:t>
      </w:r>
    </w:p>
    <w:p w14:paraId="711156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scope. When the attribute objectInstances is present, only the object</w:t>
      </w:r>
    </w:p>
    <w:p w14:paraId="412D0E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identified by this attribute are scoped. When the attribute</w:t>
      </w:r>
    </w:p>
    <w:p w14:paraId="788997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is present, then the subtrees whose root objects are</w:t>
      </w:r>
    </w:p>
    <w:p w14:paraId="518CB8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by this attribute are scoped. Both attributes may be present</w:t>
      </w:r>
    </w:p>
    <w:p w14:paraId="1E906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 the same time meaning the total scope is equal to the sum of both</w:t>
      </w:r>
    </w:p>
    <w:p w14:paraId="24D298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scopes. Object instances may be scoped by both the objectInstances and</w:t>
      </w:r>
    </w:p>
    <w:p w14:paraId="3E3971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attributes. This shall not be considered as an error</w:t>
      </w:r>
    </w:p>
    <w:p w14:paraId="3CD2B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7AC09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16C1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performance metric requires performance metric production on</w:t>
      </w:r>
    </w:p>
    <w:p w14:paraId="660BC6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 objects, which is for example the case for KPIs, the</w:t>
      </w:r>
    </w:p>
    <w:p w14:paraId="6CCC7C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MnS consumer needs to ensure all required objects are scoped. Otherwise</w:t>
      </w:r>
    </w:p>
    <w:p w14:paraId="7BC538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w:t>
      </w:r>
    </w:p>
    <w:p w14:paraId="58115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51F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reportingCtrl specifies the method and associated control</w:t>
      </w:r>
    </w:p>
    <w:p w14:paraId="5EC6EB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parameters for reporting the produced measurements to MnS consumers.</w:t>
      </w:r>
    </w:p>
    <w:p w14:paraId="104073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Three methods are available: file-based reporting with selection of the</w:t>
      </w:r>
    </w:p>
    <w:p w14:paraId="13A951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file location by the MnS producer, file-based reporting with selection</w:t>
      </w:r>
    </w:p>
    <w:p w14:paraId="61B9DC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file location by the MnS consumer and stream-based reporting.</w:t>
      </w:r>
    </w:p>
    <w:p w14:paraId="32559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DA7F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file-based reporting, all performance metrics that are produced</w:t>
      </w:r>
    </w:p>
    <w:p w14:paraId="346577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related to a 'PerfMetricJob' instance for a reporting period shall be</w:t>
      </w:r>
    </w:p>
    <w:p w14:paraId="339A9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stored in a single reporting file.</w:t>
      </w:r>
    </w:p>
    <w:p w14:paraId="4D3711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A08E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administrative state is set to 'UNLOCKED' after the creation</w:t>
      </w:r>
    </w:p>
    <w:p w14:paraId="2E771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a 'PerfMetricJob' the first granularity period shall start. When</w:t>
      </w:r>
    </w:p>
    <w:p w14:paraId="29E4E6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administrative state is set to 'LOCKED' or the operational state</w:t>
      </w:r>
    </w:p>
    <w:p w14:paraId="4D707D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'DISABLED', the ongoing reporting period shall be aborted, for</w:t>
      </w:r>
    </w:p>
    <w:p w14:paraId="6F78C3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streaming the ongoing granularity period. When the administrative</w:t>
      </w:r>
    </w:p>
    <w:p w14:paraId="06F925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state is set back to 'UNLOCKED' or the operational state to 'ENABLED'</w:t>
      </w:r>
    </w:p>
    <w:p w14:paraId="1F1A36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reporting period period shall start, in case of streaming a new</w:t>
      </w:r>
    </w:p>
    <w:p w14:paraId="4BB41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granularity period.</w:t>
      </w:r>
    </w:p>
    <w:p w14:paraId="57FB37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93E1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Changes of all other configurable attributes shall take effect only at</w:t>
      </w:r>
    </w:p>
    <w:p w14:paraId="533FF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beginning of the next reporting period, for streaming at the</w:t>
      </w:r>
    </w:p>
    <w:p w14:paraId="580C5B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beginning of the next granularity period.</w:t>
      </w:r>
    </w:p>
    <w:p w14:paraId="6D22A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8CB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'PerfMetricJob' is deleted, the ongoing reporting period shall</w:t>
      </w:r>
    </w:p>
    <w:p w14:paraId="2EC898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aborted, for streaming the ongoing granularity period.</w:t>
      </w:r>
    </w:p>
    <w:p w14:paraId="6082F4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DA75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 when the requested</w:t>
      </w:r>
    </w:p>
    <w:p w14:paraId="49CD94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the requested granularity period, the requested</w:t>
      </w:r>
    </w:p>
    <w:p w14:paraId="6EBAD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repoting method, or the requested combination thereof is not supported</w:t>
      </w:r>
    </w:p>
    <w:p w14:paraId="11D68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6F5121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89A6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PerfMetricJob instances by MnS consumers is</w:t>
      </w:r>
    </w:p>
    <w:p w14:paraId="39CB73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PerfMetricJob instances may be created and</w:t>
      </w:r>
    </w:p>
    <w:p w14:paraId="4D188B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deleted by the system or be pre-installed.";</w:t>
      </w:r>
    </w:p>
    <w:p w14:paraId="41BC9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E0EE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223190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6279ED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A93A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PerfMetricJobGrp ;</w:t>
      </w:r>
    </w:p>
    <w:p w14:paraId="0C90F7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68DA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4191C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FilesUnderPerfMetricJob;</w:t>
      </w:r>
    </w:p>
    <w:p w14:paraId="10834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6B5E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10B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B401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ThresholdMonitor {</w:t>
      </w:r>
    </w:p>
    <w:p w14:paraId="7AB8CE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1ED72C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threshold monitor for performance metrics.</w:t>
      </w:r>
    </w:p>
    <w:p w14:paraId="3FDE1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can be contained by SubNetwork, ManagedElement, or ManagedFunction.</w:t>
      </w:r>
    </w:p>
    <w:p w14:paraId="46992D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monitor checks for threshold crossings of performance metric</w:t>
      </w:r>
    </w:p>
    <w:p w14:paraId="7D7163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and generates a notification when that happens.</w:t>
      </w:r>
    </w:p>
    <w:p w14:paraId="01FE4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F01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ThresholdMonitor is used only when NRM based threshold </w:t>
      </w:r>
    </w:p>
    <w:p w14:paraId="0D52D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monitoring is supported.</w:t>
      </w:r>
    </w:p>
    <w:p w14:paraId="3DF315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86A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threshold monitoring, a MnS consumer needs to create a</w:t>
      </w:r>
    </w:p>
    <w:p w14:paraId="16259A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instance on the MnS producer. For ultimate deactivation</w:t>
      </w:r>
    </w:p>
    <w:p w14:paraId="3BB5D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threshold monitoring, the MnS consumer should delete the monitor to</w:t>
      </w:r>
    </w:p>
    <w:p w14:paraId="4B184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free up resources on the MnS producer.</w:t>
      </w:r>
    </w:p>
    <w:p w14:paraId="7D5194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C5EC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threshold monitoring, the MnS consumer can</w:t>
      </w:r>
    </w:p>
    <w:p w14:paraId="6D00E4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563D0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threshold monitoring as well, for example in</w:t>
      </w:r>
    </w:p>
    <w:p w14:paraId="7D904F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overload situations. This situation is indicated by the MnS producer with</w:t>
      </w:r>
    </w:p>
    <w:p w14:paraId="24513C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setting the operational state attribute to disabled. When monitoring is</w:t>
      </w:r>
    </w:p>
    <w:p w14:paraId="5B82C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resumed the operational state is set again to enabled.</w:t>
      </w:r>
    </w:p>
    <w:p w14:paraId="4371C1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0BCC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containing the</w:t>
      </w:r>
    </w:p>
    <w:p w14:paraId="25BB15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(base object instance) are scoped for performance</w:t>
      </w:r>
    </w:p>
    <w:p w14:paraId="152C26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monitored only on those</w:t>
      </w:r>
    </w:p>
    <w:p w14:paraId="59D67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instances whose object class matches the object class associated</w:t>
      </w:r>
    </w:p>
    <w:p w14:paraId="12A8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the performance metrics to be monitored.</w:t>
      </w:r>
    </w:p>
    <w:p w14:paraId="73B03A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C75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optional attributes objectInstances and rootObjectInstances allow to</w:t>
      </w:r>
    </w:p>
    <w:p w14:paraId="5CF382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restrict the scope. When the attribute objectInstances is present, only</w:t>
      </w:r>
    </w:p>
    <w:p w14:paraId="04F3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object instances identified by this attribute are scoped. When the</w:t>
      </w:r>
    </w:p>
    <w:p w14:paraId="0FE60C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rootObjectInstances is present, then the subtrees whose root</w:t>
      </w:r>
    </w:p>
    <w:p w14:paraId="0771FA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objects are identified by this attribute are scoped. Both attributes may</w:t>
      </w:r>
    </w:p>
    <w:p w14:paraId="3AAA94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present at the same time meaning the total scope is equal to the sum</w:t>
      </w:r>
    </w:p>
    <w:p w14:paraId="3D0F70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both scopes. Object instances may be scoped by both the objectInstances</w:t>
      </w:r>
    </w:p>
    <w:p w14:paraId="146935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rootObjectInstances attributes. This shall not be considered as an</w:t>
      </w:r>
    </w:p>
    <w:p w14:paraId="232A2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 by the MnS producer.</w:t>
      </w:r>
    </w:p>
    <w:p w14:paraId="23DAA9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ADE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thresholds can be defined for multiple performance metric sets</w:t>
      </w:r>
    </w:p>
    <w:p w14:paraId="2970E8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a single monitor using thresholdInfoList. The attribute</w:t>
      </w:r>
    </w:p>
    <w:p w14:paraId="6B9F30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monitorGranularityPeriod defines the granularity period to be applied.</w:t>
      </w:r>
    </w:p>
    <w:p w14:paraId="550706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value is a multiple of a supported granularity period for the </w:t>
      </w:r>
    </w:p>
    <w:p w14:paraId="098EA8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being monitored.</w:t>
      </w:r>
    </w:p>
    <w:p w14:paraId="40D262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1B9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is defined using the attributes thresholdValue ,</w:t>
      </w:r>
    </w:p>
    <w:p w14:paraId="572C9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thresholdDirection and hysteresis.</w:t>
      </w:r>
    </w:p>
    <w:p w14:paraId="64EC92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C304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hysteresis is absent or carries no information, a threshold is</w:t>
      </w:r>
    </w:p>
    <w:p w14:paraId="6E90C2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thresholdValue is reached or crossed. When hysteresis</w:t>
      </w:r>
    </w:p>
    <w:p w14:paraId="42702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present, two threshold values are specified for the threshold as</w:t>
      </w:r>
    </w:p>
    <w:p w14:paraId="64C816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 A high treshold value equal to the threshold value plus the</w:t>
      </w:r>
    </w:p>
    <w:p w14:paraId="6B13FD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hysteresis value, and a low threshold value equal to the threshold value</w:t>
      </w:r>
    </w:p>
    <w:p w14:paraId="78FF37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minus the hysteresis value. When the monitored performance metric</w:t>
      </w:r>
    </w:p>
    <w:p w14:paraId="721004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increases, the threshold is triggered when the high threshold value is</w:t>
      </w:r>
    </w:p>
    <w:p w14:paraId="6B8DCC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reached or crossed. When the monitored performance metric decreases, the</w:t>
      </w:r>
    </w:p>
    <w:p w14:paraId="39E4B5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is triggered when the low threshold value is reached or crossed.</w:t>
      </w:r>
    </w:p>
    <w:p w14:paraId="1621C9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hsyteresis ensures that the performance metric value can oscillate</w:t>
      </w:r>
    </w:p>
    <w:p w14:paraId="292EF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around a comparison value without triggering each time the threshold when</w:t>
      </w:r>
    </w:p>
    <w:p w14:paraId="09B80B9B" w14:textId="77777777" w:rsidR="001B1C9F" w:rsidRDefault="001B1C9F" w:rsidP="001B1C9F">
      <w:pPr>
        <w:pStyle w:val="PL"/>
      </w:pPr>
      <w:r>
        <w:t xml:space="preserve">      the threshold value is crossed. Using the thresholdDirection attribute a </w:t>
      </w:r>
    </w:p>
    <w:p w14:paraId="74A1E49D" w14:textId="77777777" w:rsidR="001B1C9F" w:rsidRDefault="001B1C9F" w:rsidP="001B1C9F">
      <w:pPr>
        <w:pStyle w:val="PL"/>
      </w:pPr>
      <w:r>
        <w:t xml:space="preserve">      threshold can be configured in such a manner that it is triggered only </w:t>
      </w:r>
    </w:p>
    <w:p w14:paraId="01CC5ACB" w14:textId="77777777" w:rsidR="001B1C9F" w:rsidRDefault="001B1C9F" w:rsidP="001B1C9F">
      <w:pPr>
        <w:pStyle w:val="PL"/>
      </w:pPr>
      <w:r>
        <w:t xml:space="preserve">      when the monitored performance metric is going up or down upon reaching </w:t>
      </w:r>
    </w:p>
    <w:p w14:paraId="17C3C5B0" w14:textId="77777777" w:rsidR="001B1C9F" w:rsidRDefault="001B1C9F" w:rsidP="001B1C9F">
      <w:pPr>
        <w:pStyle w:val="PL"/>
      </w:pPr>
      <w:r>
        <w:t xml:space="preserve">      or crossing the threshold.</w:t>
      </w:r>
    </w:p>
    <w:p w14:paraId="4C839D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364B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FA1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ThresholdMonitor creation request shall be rejected, if the performance</w:t>
      </w:r>
    </w:p>
    <w:p w14:paraId="2DAF7A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requested to be monitored, the requested granularity period, or</w:t>
      </w:r>
    </w:p>
    <w:p w14:paraId="400B51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requested combination thereof is not supported by the MnS producer.</w:t>
      </w:r>
    </w:p>
    <w:p w14:paraId="0D3DBF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creation request may fail, when the performance metrics requested to be</w:t>
      </w:r>
    </w:p>
    <w:p w14:paraId="14D7D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monitored are not produced by a PerfMetricJob.</w:t>
      </w:r>
    </w:p>
    <w:p w14:paraId="3877CB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C2C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ThresholdMonitor instances by MnS consumers is</w:t>
      </w:r>
    </w:p>
    <w:p w14:paraId="5A6442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ThresholdMonitor instances may be created</w:t>
      </w:r>
    </w:p>
    <w:p w14:paraId="534EF3C2" w14:textId="77777777" w:rsidR="001B1C9F" w:rsidRDefault="001B1C9F" w:rsidP="001B1C9F">
      <w:pPr>
        <w:pStyle w:val="PL"/>
      </w:pPr>
      <w:r>
        <w:t xml:space="preserve">      and deleted by the system or be pre-installed.</w:t>
      </w:r>
    </w:p>
    <w:p w14:paraId="16EA3724" w14:textId="77777777" w:rsidR="001B1C9F" w:rsidRDefault="001B1C9F" w:rsidP="001B1C9F">
      <w:pPr>
        <w:pStyle w:val="PL"/>
      </w:pPr>
      <w:r>
        <w:t xml:space="preserve">      </w:t>
      </w:r>
    </w:p>
    <w:p w14:paraId="32521581" w14:textId="77777777" w:rsidR="001B1C9F" w:rsidRDefault="001B1C9F" w:rsidP="001B1C9F">
      <w:pPr>
        <w:pStyle w:val="PL"/>
      </w:pPr>
      <w:r>
        <w:t xml:space="preserve">      A threshold crossing event detected by a 'ThresholdMonitor' shall </w:t>
      </w:r>
    </w:p>
    <w:p w14:paraId="120FBCE6" w14:textId="77777777" w:rsidR="001B1C9F" w:rsidRDefault="001B1C9F" w:rsidP="001B1C9F">
      <w:pPr>
        <w:pStyle w:val="PL"/>
      </w:pPr>
      <w:r>
        <w:t xml:space="preserve">      trigger a 'notifyThresholdCrossing' notification. To subscribe to </w:t>
      </w:r>
    </w:p>
    <w:p w14:paraId="00CE7E87" w14:textId="77777777" w:rsidR="001B1C9F" w:rsidRDefault="001B1C9F" w:rsidP="001B1C9F">
      <w:pPr>
        <w:pStyle w:val="PL"/>
      </w:pPr>
      <w:r>
        <w:t xml:space="preserve">      'notifyThresholdCrossing' notifications the MnS consumer shall specify </w:t>
      </w:r>
    </w:p>
    <w:p w14:paraId="0CD8B2A6" w14:textId="77777777" w:rsidR="001B1C9F" w:rsidRDefault="001B1C9F" w:rsidP="001B1C9F">
      <w:pPr>
        <w:pStyle w:val="PL"/>
      </w:pPr>
      <w:r>
        <w:t xml:space="preserve">      one or more 'ThresholdMonitor' instances in the subscription. All </w:t>
      </w:r>
    </w:p>
    <w:p w14:paraId="704A4738" w14:textId="77777777" w:rsidR="001B1C9F" w:rsidRDefault="001B1C9F" w:rsidP="001B1C9F">
      <w:pPr>
        <w:pStyle w:val="PL"/>
      </w:pPr>
      <w:r>
        <w:t xml:space="preserve">      threshold crossings detected by the specified 'ThresholdMonitor' </w:t>
      </w:r>
    </w:p>
    <w:p w14:paraId="6C9B2E88" w14:textId="77777777" w:rsidR="001B1C9F" w:rsidRDefault="001B1C9F" w:rsidP="001B1C9F">
      <w:pPr>
        <w:pStyle w:val="PL"/>
      </w:pPr>
      <w:r>
        <w:t xml:space="preserve">      instances are sent as 'notifyThresholdCrossing' to subscribed MnS </w:t>
      </w:r>
    </w:p>
    <w:p w14:paraId="18551151" w14:textId="77777777" w:rsidR="001B1C9F" w:rsidRDefault="001B1C9F" w:rsidP="001B1C9F">
      <w:pPr>
        <w:pStyle w:val="PL"/>
      </w:pPr>
      <w:r>
        <w:t xml:space="preserve">      consumers (unless filtered out by the 'notificationFilter' attribute </w:t>
      </w:r>
    </w:p>
    <w:p w14:paraId="12861849" w14:textId="77777777" w:rsidR="001B1C9F" w:rsidRDefault="001B1C9F" w:rsidP="001B1C9F">
      <w:pPr>
        <w:pStyle w:val="PL"/>
      </w:pPr>
      <w:r>
        <w:t xml:space="preserve">      of 'NtfSubscriptionControl').";</w:t>
      </w:r>
    </w:p>
    <w:p w14:paraId="3D5E6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8A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51FE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9443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28F44C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3F2723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ThresholdMonitorGrp ;</w:t>
      </w:r>
    </w:p>
    <w:p w14:paraId="5B90ED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ED9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367D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C6BFE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6023F57"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F44BB48"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4AD1885B" w14:textId="77777777" w:rsidR="00AF69E6" w:rsidRPr="005E02A9" w:rsidRDefault="00AF69E6" w:rsidP="00AF69E6">
      <w:pPr>
        <w:pStyle w:val="Heading2"/>
      </w:pPr>
      <w:bookmarkStart w:id="487" w:name="_CRD_2_5"/>
      <w:bookmarkStart w:id="488" w:name="_Toc203130084"/>
      <w:bookmarkEnd w:id="487"/>
      <w:r w:rsidRPr="005E02A9">
        <w:rPr>
          <w:lang w:eastAsia="zh-CN"/>
        </w:rPr>
        <w:lastRenderedPageBreak/>
        <w:t>D.2.</w:t>
      </w:r>
      <w:r w:rsidRPr="00753254">
        <w:rPr>
          <w:lang w:eastAsia="zh-CN"/>
        </w:rPr>
        <w:t>5</w:t>
      </w:r>
      <w:r w:rsidRPr="005E02A9">
        <w:rPr>
          <w:lang w:eastAsia="zh-CN"/>
        </w:rPr>
        <w:tab/>
        <w:t>module _3gpp-common</w:t>
      </w:r>
      <w:r w:rsidRPr="005E02A9">
        <w:t>-</w:t>
      </w:r>
      <w:r w:rsidRPr="005E02A9">
        <w:rPr>
          <w:lang w:eastAsia="zh-CN"/>
        </w:rPr>
        <w:t>subnetwork.yang</w:t>
      </w:r>
      <w:bookmarkEnd w:id="488"/>
    </w:p>
    <w:p w14:paraId="6368E4AC"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4A197D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_3gpp-common-subnetwork {</w:t>
      </w:r>
    </w:p>
    <w:p w14:paraId="4EF4D5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21BA73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"urn:3gpp:sa5:_3gpp-common-subnetwork";</w:t>
      </w:r>
    </w:p>
    <w:p w14:paraId="08ED32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"subnet3gpp";</w:t>
      </w:r>
    </w:p>
    <w:p w14:paraId="0EB1FD3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4C0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47FEE7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190417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_3gpp-common-measurements { prefix meas3gpp; }</w:t>
      </w:r>
    </w:p>
    <w:p w14:paraId="4D0D43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_3gpp-common-subscription-control { prefix subscr3gpp; }</w:t>
      </w:r>
    </w:p>
    <w:p w14:paraId="10E57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_3gpp-common-fm { prefix fm3gpp; }</w:t>
      </w:r>
    </w:p>
    <w:p w14:paraId="4DA5E6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_3gpp-common-trace { prefix trace3gpp; }</w:t>
      </w:r>
    </w:p>
    <w:p w14:paraId="708DFF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ietf-yang-schema-mount { prefix yangmnt; }</w:t>
      </w:r>
    </w:p>
    <w:p w14:paraId="1296E2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_3gpp-common-files { prefix files3gpp; }</w:t>
      </w:r>
    </w:p>
    <w:p w14:paraId="416F86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_3gpp-5gc-nrm-configurable5qiset { prefix fiveqi3gpp; }</w:t>
      </w:r>
    </w:p>
    <w:p w14:paraId="6E90781E" w14:textId="77777777" w:rsidR="001B1C9F" w:rsidRDefault="001B1C9F" w:rsidP="001B1C9F">
      <w:pPr>
        <w:pStyle w:val="PL"/>
      </w:pPr>
      <w:r>
        <w:t xml:space="preserve">  import _3gpp-5gc-nrm-ecmconnectioninfo { prefix econn3gpp ; }</w:t>
      </w:r>
    </w:p>
    <w:p w14:paraId="375CFB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3B81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D105B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2BD5FF9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4BBB65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33AB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basic SubNetwork which will be augmented by other IOCs</w:t>
      </w:r>
    </w:p>
    <w:p w14:paraId="2C3FF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w:t>
      </w:r>
      <w:r w:rsidR="001B1C9F">
        <w:rPr>
          <w:rFonts w:ascii="Courier New" w:hAnsi="Courier New"/>
          <w:noProof/>
          <w:sz w:val="16"/>
        </w:rPr>
        <w:t>4</w:t>
      </w:r>
      <w:r w:rsidRPr="00D01F9C">
        <w:rPr>
          <w:rFonts w:ascii="Courier New" w:hAnsi="Courier New"/>
          <w:noProof/>
          <w:sz w:val="16"/>
        </w:rPr>
        <w:t xml:space="preserve">, 3GPP Organizational Partners (ARIB, ATIS, CCSA, ETSI, TSDSI, </w:t>
      </w:r>
    </w:p>
    <w:p w14:paraId="2C9E528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0D0F5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7B75CE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16F62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92C544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14A979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4A960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28.622</w:t>
      </w:r>
    </w:p>
    <w:p w14:paraId="30E345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19F2E3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16100B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Information Service (IS)</w:t>
      </w:r>
    </w:p>
    <w:p w14:paraId="00A3D1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7B7B89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 xml:space="preserve">3GPP TS 28.620 </w:t>
      </w:r>
    </w:p>
    <w:p w14:paraId="4E30A15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3AAA65F4"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36160D9E" w14:textId="77777777" w:rsidR="001B1C9F" w:rsidRPr="001B1C9F" w:rsidRDefault="001B1C9F" w:rsidP="001B1C9F">
      <w:pPr>
        <w:pStyle w:val="PL"/>
      </w:pPr>
      <w:r w:rsidRPr="00A62E11">
        <w:rPr>
          <w:lang w:val="fr-FR"/>
        </w:rPr>
        <w:t xml:space="preserve">  </w:t>
      </w:r>
      <w:r>
        <w:t xml:space="preserve">revision 2024-01-29 { reference CR-0327 ; } </w:t>
      </w:r>
    </w:p>
    <w:p w14:paraId="07154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D01F9C">
        <w:rPr>
          <w:rFonts w:ascii="Courier New" w:hAnsi="Courier New"/>
          <w:noProof/>
          <w:sz w:val="16"/>
        </w:rPr>
        <w:t xml:space="preserve">revision 2023-11-05 { reference CR-0306 ; } </w:t>
      </w:r>
    </w:p>
    <w:p w14:paraId="565C6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324EE7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2022-07-26 { reference CR-0180 ; }</w:t>
      </w:r>
    </w:p>
    <w:p w14:paraId="181397D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42B560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2020-08-06 { reference "CR-0102"; }  </w:t>
      </w:r>
    </w:p>
    <w:p w14:paraId="4337CA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2020-06-08 { reference "CR-0092"; }  </w:t>
      </w:r>
    </w:p>
    <w:p w14:paraId="4E676C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2020-05-08 {</w:t>
      </w:r>
    </w:p>
    <w:p w14:paraId="70C2C4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"S5-203316";</w:t>
      </w:r>
    </w:p>
    <w:p w14:paraId="7AED03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1B6FF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6A19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55C78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2020-03-11 { </w:t>
      </w:r>
    </w:p>
    <w:p w14:paraId="079427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"Added KPIs and corrections";</w:t>
      </w:r>
    </w:p>
    <w:p w14:paraId="59C1BB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 S5-201581, SP-200229";</w:t>
      </w:r>
    </w:p>
    <w:p w14:paraId="78425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ACC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BC6C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2020-02-24 {</w:t>
      </w:r>
    </w:p>
    <w:p w14:paraId="34A163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w:t>
      </w:r>
    </w:p>
    <w:p w14:paraId="2E775E2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4648A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1622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2019-06-17 {</w:t>
      </w:r>
    </w:p>
    <w:p w14:paraId="3C4440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"Initial revision";</w:t>
      </w:r>
    </w:p>
    <w:p w14:paraId="216905D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1109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1E6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EcmConnectionInfoUnderSubNetwork {</w:t>
      </w:r>
    </w:p>
    <w:p w14:paraId="08DFAF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EcmConnectionInfo shall be contained under</w:t>
      </w:r>
    </w:p>
    <w:p w14:paraId="0865CE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4B7E8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E6F60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C992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Configurable5QISetUnderSubNetwork {</w:t>
      </w:r>
    </w:p>
    <w:p w14:paraId="5CFCEE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Configurable5QISet shall be contained under</w:t>
      </w:r>
    </w:p>
    <w:p w14:paraId="6E474C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054DA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C563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64C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FilesUnderSubNetwork {</w:t>
      </w:r>
    </w:p>
    <w:p w14:paraId="651A7D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"Files shall be contained under Subnetwork";</w:t>
      </w:r>
    </w:p>
    <w:p w14:paraId="44421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E4B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w:t>
      </w:r>
    </w:p>
    <w:p w14:paraId="2EE6C3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ExternalsUnderSubNetwork {</w:t>
      </w:r>
    </w:p>
    <w:p w14:paraId="65D7C0C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"Classes representing external entities like EUtranFrequency, </w:t>
      </w:r>
    </w:p>
    <w:p w14:paraId="210B16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ExternalGNBCUCPFunction, ExternalENBFunction </w:t>
      </w:r>
    </w:p>
    <w:p w14:paraId="4178F93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contained under a Subnetwork list/class.";</w:t>
      </w:r>
    </w:p>
    <w:p w14:paraId="58FCD5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6AA61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16BE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MeasurementsUnderSubNetwork {</w:t>
      </w:r>
    </w:p>
    <w:p w14:paraId="22DE9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MeasurementSubtree shall be contained under SubNetwork";</w:t>
      </w:r>
    </w:p>
    <w:p w14:paraId="513AE7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D64D1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587C4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SubscriptionControlUnderSubNetwork {</w:t>
      </w:r>
    </w:p>
    <w:p w14:paraId="28A421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SubscriptionControlSubtree shall be contained under</w:t>
      </w:r>
    </w:p>
    <w:p w14:paraId="3BB0D0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945E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A4642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7AD4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FmUnderSubNetwork {</w:t>
      </w:r>
    </w:p>
    <w:p w14:paraId="07381B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FmSubtree shall be contained under SubNetwork";</w:t>
      </w:r>
    </w:p>
    <w:p w14:paraId="0E89C2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0A3E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203DF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TraceUnderSubNetwork {</w:t>
      </w:r>
    </w:p>
    <w:p w14:paraId="49A2ADD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TraceSubtree shall be contained under SubNetwork";</w:t>
      </w:r>
    </w:p>
    <w:p w14:paraId="00F4A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3EEDC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D7BF4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DESManagementFunction {</w:t>
      </w:r>
    </w:p>
    <w:p w14:paraId="57505C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40FB0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Energy Saving feature. The DESManagementFunction shall be contained under</w:t>
      </w:r>
    </w:p>
    <w:p w14:paraId="78F52C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70A70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1FC05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C61B5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DMROFunction {</w:t>
      </w:r>
    </w:p>
    <w:p w14:paraId="5B8930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MRO feature. The</w:t>
      </w:r>
    </w:p>
    <w:p w14:paraId="390818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DMROFunction shall be contained under SubNetwork.";</w:t>
      </w:r>
    </w:p>
    <w:p w14:paraId="06A502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5CA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3B4C77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DRACHOptimizationFunction {</w:t>
      </w:r>
    </w:p>
    <w:p w14:paraId="1954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RACH optimization feature.</w:t>
      </w:r>
    </w:p>
    <w:p w14:paraId="48443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DRACHOptimizationFunction shall be contained under SubNetwork.";</w:t>
      </w:r>
    </w:p>
    <w:p w14:paraId="7B4857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C07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CD95F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DPCIConfigurationFunction {</w:t>
      </w:r>
    </w:p>
    <w:p w14:paraId="3A41C3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07F57B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function of PCI configuration feature. The DPCIConfigurationFunction shall</w:t>
      </w:r>
    </w:p>
    <w:p w14:paraId="6F9C8A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be contained under SubNetwork.";</w:t>
      </w:r>
    </w:p>
    <w:p w14:paraId="6367D4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B83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8F14B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CPCIConfigurationFunction {</w:t>
      </w:r>
    </w:p>
    <w:p w14:paraId="0BECF2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function of PCI</w:t>
      </w:r>
    </w:p>
    <w:p w14:paraId="1C270A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configuration feature. The CPCIConfigurationFunction shall be contained</w:t>
      </w:r>
    </w:p>
    <w:p w14:paraId="20D726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under SubNetwork.";</w:t>
      </w:r>
    </w:p>
    <w:p w14:paraId="78DAD1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DA512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D56F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CESManagementFunction {</w:t>
      </w:r>
    </w:p>
    <w:p w14:paraId="571E1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Energy Saving</w:t>
      </w:r>
    </w:p>
    <w:p w14:paraId="37658D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The CESManagementFunction shall be contained under SubNetwork.";</w:t>
      </w:r>
    </w:p>
    <w:p w14:paraId="4DDF50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D69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641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Domain_Grp {</w:t>
      </w:r>
    </w:p>
    <w:p w14:paraId="547F18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domain is a partition of instances of managed entities </w:t>
      </w:r>
    </w:p>
    <w:p w14:paraId="2ADABA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such that : </w:t>
      </w:r>
    </w:p>
    <w:p w14:paraId="24333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the group represents a topological structure which describes the </w:t>
      </w:r>
    </w:p>
    <w:p w14:paraId="5BB10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potential for connectivity</w:t>
      </w:r>
    </w:p>
    <w:p w14:paraId="31534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Subject to common administration</w:t>
      </w:r>
    </w:p>
    <w:p w14:paraId="63C81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With common characteristics";</w:t>
      </w:r>
    </w:p>
    <w:p w14:paraId="0D5C04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E2E21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dnPrefix {</w:t>
      </w:r>
    </w:p>
    <w:p w14:paraId="6AC21B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33AB20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"Annex C of 32.300 ";</w:t>
      </w:r>
    </w:p>
    <w:p w14:paraId="471AB6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C52E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307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userLabel {</w:t>
      </w:r>
    </w:p>
    <w:p w14:paraId="7EBAEE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4618D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user-friendly (and user assignable) name of this object.";</w:t>
      </w:r>
    </w:p>
    <w:p w14:paraId="0D7A66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BAB20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F0205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userDefinedNetworkType {</w:t>
      </w:r>
    </w:p>
    <w:p w14:paraId="6BA58A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48C4E1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"Textual information indicating network type, e.g. 'UTRAN'.";</w:t>
      </w:r>
    </w:p>
    <w:p w14:paraId="4418BF5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    </w:t>
      </w:r>
    </w:p>
    <w:p w14:paraId="0472067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56FA9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CB2C2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SubNetworkGrp {</w:t>
      </w:r>
    </w:p>
    <w:p w14:paraId="5869A3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Domain_Grp;</w:t>
      </w:r>
    </w:p>
    <w:p w14:paraId="67B2E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41BD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setOfMcc {</w:t>
      </w:r>
    </w:p>
    <w:p w14:paraId="5619554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 of Mobile Country Code (MCC). </w:t>
      </w:r>
    </w:p>
    <w:p w14:paraId="24E86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MCC uniquely identifies the country of domicile </w:t>
      </w:r>
    </w:p>
    <w:p w14:paraId="026AED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mobile subscriber. MCC is part of the IMSI (3GPP TS 23.003)</w:t>
      </w:r>
    </w:p>
    <w:p w14:paraId="5B3790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B8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list contains all the MCC values in subordinate object </w:t>
      </w:r>
    </w:p>
    <w:p w14:paraId="1D374E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to this SubNetwork instance.</w:t>
      </w:r>
    </w:p>
    <w:p w14:paraId="6DDE2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99EF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clause 2.3 of 3GPP TS 23.003 for MCC allocation principles.</w:t>
      </w:r>
    </w:p>
    <w:p w14:paraId="551489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E811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shall be supported if there is more than one value in setOfMcc </w:t>
      </w:r>
    </w:p>
    <w:p w14:paraId="54EAC6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SubNetwork. Otherwise the support is optional.";            </w:t>
      </w:r>
    </w:p>
    <w:p w14:paraId="4DCD04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types3gpp:Mcc;</w:t>
      </w:r>
    </w:p>
    <w:p w14:paraId="4D2B9B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CE627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8014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priorityLabel {</w:t>
      </w:r>
    </w:p>
    <w:p w14:paraId="009A12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1D2BB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7C7953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9279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48E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meas3gpp:SupportedPerfMetricGroupGrp;</w:t>
      </w:r>
    </w:p>
    <w:p w14:paraId="5BEC4B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233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supportedTraceMetrics {</w:t>
      </w:r>
    </w:p>
    <w:p w14:paraId="22283F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D14B5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 false;</w:t>
      </w:r>
    </w:p>
    <w:p w14:paraId="1E8C3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trace metrics. When this attribute is contained in </w:t>
      </w:r>
    </w:p>
    <w:p w14:paraId="053CA7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managed object it defines the trace metrics supported for this </w:t>
      </w:r>
    </w:p>
    <w:p w14:paraId="02F908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and all descendant objects.</w:t>
      </w:r>
    </w:p>
    <w:p w14:paraId="26B91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60F0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Trace metrics include trace messages, MDT measurements </w:t>
      </w:r>
    </w:p>
    <w:p w14:paraId="12E89D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(Immediate MDT, Logged MDT, Logged MBSFN MDT), RLF and RCEF reports, </w:t>
      </w:r>
    </w:p>
    <w:p w14:paraId="00E90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TS 32.422. Trace metrics are identified with their metric </w:t>
      </w:r>
    </w:p>
    <w:p w14:paraId="070232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identifier. The metric identifier is constructed as defined </w:t>
      </w:r>
    </w:p>
    <w:p w14:paraId="7A4CB7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clause 10 of TS 32.422.";</w:t>
      </w:r>
    </w:p>
    <w:p w14:paraId="6C1761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8167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0574B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A5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SubNetwork {</w:t>
      </w:r>
    </w:p>
    <w:p w14:paraId="4785CA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72C2D1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a set of managed entities";</w:t>
      </w:r>
    </w:p>
    <w:p w14:paraId="36F4949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BA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AAA28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    </w:t>
      </w:r>
    </w:p>
    <w:p w14:paraId="7CD55D4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SubNetworkGrp;</w:t>
      </w:r>
    </w:p>
    <w:p w14:paraId="20687F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parents {</w:t>
      </w:r>
    </w:p>
    <w:p w14:paraId="63FBC3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containg SubNetwork instances </w:t>
      </w:r>
    </w:p>
    <w:p w14:paraId="4C9AF6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strict order from the root subnetwork down to the immediate </w:t>
      </w:r>
    </w:p>
    <w:p w14:paraId="6FEB0B4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parent subnetwork.</w:t>
      </w:r>
    </w:p>
    <w:p w14:paraId="271BAD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6BEB695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4134C9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SubNetworks. </w:t>
      </w:r>
    </w:p>
    <w:p w14:paraId="212BDB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reference MUST NOT be present for the top level SubNetwork and </w:t>
      </w:r>
    </w:p>
    <w:p w14:paraId="2A8FE1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MUST be present for other SubNetworks.";</w:t>
      </w:r>
    </w:p>
    <w:p w14:paraId="6CD00F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04FE8A5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340D6C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020BBF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CE2C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8B49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containedChildren{</w:t>
      </w:r>
    </w:p>
    <w:p w14:paraId="09837D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directly contained SubNetwork instances.</w:t>
      </w:r>
    </w:p>
    <w:p w14:paraId="146006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42EDF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3D5F0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0B173D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32B57F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77F3E7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63045E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9A9F3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E777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5D438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meas3gpp:MeasurementSubtree {</w:t>
      </w:r>
    </w:p>
    <w:p w14:paraId="09823B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MeasurementsUnderSubNetwork;</w:t>
      </w:r>
    </w:p>
    <w:p w14:paraId="643235F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54CC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6BC5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subscr3gpp:SubscriptionControlSubtree {</w:t>
      </w:r>
    </w:p>
    <w:p w14:paraId="27728C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SubscriptionControlUnderSubNetwork;</w:t>
      </w:r>
    </w:p>
    <w:p w14:paraId="7079D8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D6CA06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5338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fm3gpp:FmSubtree {</w:t>
      </w:r>
    </w:p>
    <w:p w14:paraId="62BCF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FmUnderSubNetwork;</w:t>
      </w:r>
    </w:p>
    <w:p w14:paraId="05EF849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BF4B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D1D67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trace3gpp:TraceSubtree {</w:t>
      </w:r>
    </w:p>
    <w:p w14:paraId="6E1C57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TraceUnderSubNetwork;</w:t>
      </w:r>
    </w:p>
    <w:p w14:paraId="505F9B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EEA9C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98BCE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files3gpp:FilesSubtree {</w:t>
      </w:r>
    </w:p>
    <w:p w14:paraId="537969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FilesUnderSubNetwork;</w:t>
      </w:r>
    </w:p>
    <w:p w14:paraId="73D6322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B4E2A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C9FC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fiveqi3gpp:Configurable5QISetSubtree {</w:t>
      </w:r>
    </w:p>
    <w:p w14:paraId="5FE6FB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Configurable5QISetUnderSubNetwork;</w:t>
      </w:r>
    </w:p>
    <w:p w14:paraId="3B3B21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8704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D1B2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econn3gpp:EcmConnectionInfoSubtree {</w:t>
      </w:r>
    </w:p>
    <w:p w14:paraId="5BA69A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EcmConnectionInfoUnderSubNetwork;</w:t>
      </w:r>
    </w:p>
    <w:p w14:paraId="218399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A820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F5B4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yangmnt:mount-point children-of-SubNetwork {</w:t>
      </w:r>
    </w:p>
    <w:p w14:paraId="59105B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"Mountpoint for ManagedElement";</w:t>
      </w:r>
    </w:p>
    <w:p w14:paraId="638117B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"RFC8528 YANG Schema Mount";</w:t>
      </w:r>
    </w:p>
    <w:p w14:paraId="6A77070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w:t>
      </w:r>
    </w:p>
    <w:p w14:paraId="735602B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5B4136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 augment external parts here</w:t>
      </w:r>
    </w:p>
    <w:p w14:paraId="285860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1888B9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4E613957"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2E18BA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p>
    <w:p w14:paraId="21B69534" w14:textId="77777777" w:rsidR="00AF69E6" w:rsidRDefault="00AF69E6" w:rsidP="00AF69E6">
      <w:pPr>
        <w:pStyle w:val="Heading2"/>
        <w:rPr>
          <w:lang w:eastAsia="zh-CN"/>
        </w:rPr>
      </w:pPr>
      <w:bookmarkStart w:id="489" w:name="_CRD_2_6"/>
      <w:bookmarkStart w:id="490" w:name="_Toc203130085"/>
      <w:bookmarkEnd w:id="489"/>
      <w:r>
        <w:rPr>
          <w:lang w:eastAsia="zh-CN"/>
        </w:rPr>
        <w:t>D.2.6</w:t>
      </w:r>
      <w:r>
        <w:rPr>
          <w:lang w:eastAsia="zh-CN"/>
        </w:rPr>
        <w:tab/>
        <w:t>module _3gpp-common</w:t>
      </w:r>
      <w:r>
        <w:t>-</w:t>
      </w:r>
      <w:r>
        <w:rPr>
          <w:lang w:eastAsia="zh-CN"/>
        </w:rPr>
        <w:t>top</w:t>
      </w:r>
      <w:r w:rsidRPr="00AE0B3E">
        <w:rPr>
          <w:lang w:eastAsia="zh-CN"/>
        </w:rPr>
        <w:t>.yang</w:t>
      </w:r>
      <w:bookmarkEnd w:id="490"/>
    </w:p>
    <w:p w14:paraId="7486AD14"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DAACA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_3gpp-common-top {</w:t>
      </w:r>
    </w:p>
    <w:p w14:paraId="4C1A3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25C81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89C3F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urn:3gpp:sa5:_3gpp-common-top;</w:t>
      </w:r>
    </w:p>
    <w:p w14:paraId="6D2D0B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top3gpp;</w:t>
      </w:r>
    </w:p>
    <w:p w14:paraId="740EE1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E1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D7535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24A254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0294AF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1D1033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119F0D2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1DC82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w:t>
      </w:r>
    </w:p>
    <w:p w14:paraId="22F08E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TS 28.622 </w:t>
      </w:r>
    </w:p>
    <w:p w14:paraId="018FF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Generic Network Resource Model (NRM)</w:t>
      </w:r>
    </w:p>
    <w:p w14:paraId="0A1961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Integration Reference Point (IRP);</w:t>
      </w:r>
    </w:p>
    <w:p w14:paraId="0AC308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Service (IS)</w:t>
      </w:r>
    </w:p>
    <w:p w14:paraId="771E60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710B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 xml:space="preserve">3GPP TS 28.620 </w:t>
      </w:r>
    </w:p>
    <w:p w14:paraId="1E2A5EF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5A89A23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D21D1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xml:space="preserve">revision 2023-09-17 { reference CR-0270 ; } </w:t>
      </w:r>
    </w:p>
    <w:p w14:paraId="4576D4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2019-06-17 {</w:t>
      </w:r>
    </w:p>
    <w:p w14:paraId="7AC46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"Initial revision";</w:t>
      </w:r>
    </w:p>
    <w:p w14:paraId="5B91E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A3C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56159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Top_Grp {</w:t>
      </w:r>
    </w:p>
    <w:p w14:paraId="12A095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"Abstract class supplying a naming attribute";</w:t>
      </w:r>
    </w:p>
    <w:p w14:paraId="359F4E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28.620";</w:t>
      </w:r>
    </w:p>
    <w:p w14:paraId="3B8364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B194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4996FA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400A4F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"Key leaf (namingAttribute) for a class/list.</w:t>
      </w:r>
    </w:p>
    <w:p w14:paraId="66989F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Should be used as a key leaf for lists representing </w:t>
      </w:r>
    </w:p>
    <w:p w14:paraId="082A7A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stage 2 classes.";</w:t>
      </w:r>
    </w:p>
    <w:p w14:paraId="60A5FF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 Name convention for managed objects";    </w:t>
      </w:r>
    </w:p>
    <w:p w14:paraId="5B5550D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30C4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39DE0F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w:t>
      </w:r>
    </w:p>
    <w:p w14:paraId="16FFCA70"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6E05DCE3" w14:textId="77777777" w:rsidR="00AF69E6" w:rsidRPr="00F67F4A" w:rsidRDefault="00AF69E6" w:rsidP="00AF69E6">
      <w:pPr>
        <w:rPr>
          <w:lang w:eastAsia="zh-CN"/>
        </w:rPr>
      </w:pPr>
    </w:p>
    <w:p w14:paraId="71F7E520" w14:textId="77777777" w:rsidR="00AF69E6" w:rsidRDefault="00AF69E6" w:rsidP="00AF69E6">
      <w:pPr>
        <w:pStyle w:val="Heading2"/>
        <w:rPr>
          <w:lang w:eastAsia="zh-CN"/>
        </w:rPr>
      </w:pPr>
      <w:bookmarkStart w:id="491" w:name="_CRD_2_6a"/>
      <w:bookmarkStart w:id="492" w:name="_Toc203130086"/>
      <w:bookmarkEnd w:id="491"/>
      <w:r>
        <w:rPr>
          <w:lang w:eastAsia="zh-CN"/>
        </w:rPr>
        <w:t>D.2.6a</w:t>
      </w:r>
      <w:r>
        <w:rPr>
          <w:lang w:eastAsia="zh-CN"/>
        </w:rPr>
        <w:tab/>
        <w:t>module _3gpp-common</w:t>
      </w:r>
      <w:r>
        <w:t>-</w:t>
      </w:r>
      <w:r>
        <w:rPr>
          <w:lang w:eastAsia="zh-CN"/>
        </w:rPr>
        <w:t>subscription-control</w:t>
      </w:r>
      <w:r w:rsidRPr="00AE0B3E">
        <w:rPr>
          <w:lang w:eastAsia="zh-CN"/>
        </w:rPr>
        <w:t>.yang</w:t>
      </w:r>
      <w:bookmarkEnd w:id="492"/>
    </w:p>
    <w:p w14:paraId="4E1DF5C9"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6E6AEE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_3gpp-common-subscription-control {</w:t>
      </w:r>
    </w:p>
    <w:p w14:paraId="175C91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545C2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"urn:3gpp:sa5:_3gpp-common-subscription-control";</w:t>
      </w:r>
    </w:p>
    <w:p w14:paraId="70463F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"subscr3gpp";</w:t>
      </w:r>
    </w:p>
    <w:p w14:paraId="51F6FB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8AD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_3gpp-common-yang-extensions { prefix yext3gpp; }</w:t>
      </w:r>
    </w:p>
    <w:p w14:paraId="4CC178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5275B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F0C9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D6F2F0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3D6D1A1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D8E63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IOCs for subscription and heartbeat control.</w:t>
      </w:r>
    </w:p>
    <w:p w14:paraId="7A9E7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2B76C7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06DACE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1331AB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37E7F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6FAD1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6F3EC5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28.623";</w:t>
      </w:r>
    </w:p>
    <w:p w14:paraId="562FC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48CA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1A9835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2023-08-11 { reference "CR-0259"; }</w:t>
      </w:r>
    </w:p>
    <w:p w14:paraId="5C36DC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2022-10-31 { reference CR-0195;   }</w:t>
      </w:r>
    </w:p>
    <w:p w14:paraId="3FC583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175F23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2020-08-26 { reference "CR-0106"; }</w:t>
      </w:r>
    </w:p>
    <w:p w14:paraId="37ED23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2019-11-29 { reference "S5-197648 S5-197647 S5-197829 S5-197828"; }</w:t>
      </w:r>
    </w:p>
    <w:p w14:paraId="1F73D5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5E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NtfSubscriptionControlGrp {</w:t>
      </w:r>
    </w:p>
    <w:p w14:paraId="772FA38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a specific notification subscription";</w:t>
      </w:r>
    </w:p>
    <w:p w14:paraId="79A2A8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1F55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notificationRecipientAddress {</w:t>
      </w:r>
    </w:p>
    <w:p w14:paraId="7D1F42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3545F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46E8C4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B6E9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2933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notificationTypes {</w:t>
      </w:r>
    </w:p>
    <w:p w14:paraId="75B94C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0A5C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types of notifications that are candidates </w:t>
      </w:r>
    </w:p>
    <w:p w14:paraId="527C4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for being forwarded to the notification recipient.</w:t>
      </w:r>
    </w:p>
    <w:p w14:paraId="0411A6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notificationFilter attribute is not supported or not present </w:t>
      </w:r>
    </w:p>
    <w:p w14:paraId="3426206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 candidate notifications types are forwarded to the notification; </w:t>
      </w:r>
    </w:p>
    <w:p w14:paraId="35B6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discriminated by notificationFilter attribute.";</w:t>
      </w:r>
    </w:p>
    <w:p w14:paraId="23DE3F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0429F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FEE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scope {</w:t>
      </w:r>
    </w:p>
    <w:p w14:paraId="6BD014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"scopeType";</w:t>
      </w:r>
    </w:p>
    <w:p w14:paraId="28AE49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4147F6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00B6E5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"Describes which object instances are selected with </w:t>
      </w:r>
    </w:p>
    <w:p w14:paraId="0396FE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respect to a base object instance.";</w:t>
      </w:r>
    </w:p>
    <w:p w14:paraId="52BB26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BDB1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scopeType { </w:t>
      </w:r>
    </w:p>
    <w:p w14:paraId="3851E8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394AEB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BASE_ONLY;</w:t>
      </w:r>
    </w:p>
    <w:p w14:paraId="0A2675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BASE_ALL;</w:t>
      </w:r>
    </w:p>
    <w:p w14:paraId="006F19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BASE_NTH_LEVEL;</w:t>
      </w:r>
    </w:p>
    <w:p w14:paraId="412EB6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BASE_SUBTREE;</w:t>
      </w:r>
    </w:p>
    <w:p w14:paraId="381A2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E2D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"If the optional scopeLevel parameter is not supported </w:t>
      </w:r>
    </w:p>
    <w:p w14:paraId="49B32D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 absent, allowed values of scopeType are BASE_ONLY and BASE_ALL.</w:t>
      </w:r>
    </w:p>
    <w:p w14:paraId="79EF4B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233C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BASE_ONLY indicates only the base object is selected.</w:t>
      </w:r>
    </w:p>
    <w:p w14:paraId="1EC209F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BASE_ALL indicates the base object and all of its </w:t>
      </w:r>
    </w:p>
    <w:p w14:paraId="15044E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(incl. the leaf objects) are selected.</w:t>
      </w:r>
    </w:p>
    <w:p w14:paraId="6133FB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4369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scopeLevel parameter is supported and present, allowed </w:t>
      </w:r>
    </w:p>
    <w:p w14:paraId="0F36796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values of scopeType are BASE_ALL, BASE_ONLY, BASE_NTH_LEVEL </w:t>
      </w:r>
    </w:p>
    <w:p w14:paraId="37DC63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BASE_SUBTREE.</w:t>
      </w:r>
    </w:p>
    <w:p w14:paraId="1CDEFB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635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The value BASE_NTH_LEVEL indicates all objects on the level, </w:t>
      </w:r>
    </w:p>
    <w:p w14:paraId="4A5F67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below the base </w:t>
      </w:r>
    </w:p>
    <w:p w14:paraId="4910F79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are selected. The base object is at scopeLevel zero.</w:t>
      </w:r>
    </w:p>
    <w:p w14:paraId="2AF7B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BASE_SUBTREE indicates the base object and all of its </w:t>
      </w:r>
    </w:p>
    <w:p w14:paraId="7B6909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down to and including the objects on the level, </w:t>
      </w:r>
    </w:p>
    <w:p w14:paraId="0796B0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are selected. </w:t>
      </w:r>
    </w:p>
    <w:p w14:paraId="3B04D7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is at scopeLevel zero.";</w:t>
      </w:r>
    </w:p>
    <w:p w14:paraId="43D216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BDEC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A3826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scopeLevel {</w:t>
      </w:r>
    </w:p>
    <w:p w14:paraId="47206E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'../scopeType = "BASE_NTH_LEVEL" or ../scopeType = "BASE_SUBTREE"';</w:t>
      </w:r>
    </w:p>
    <w:p w14:paraId="42455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uint16; </w:t>
      </w:r>
    </w:p>
    <w:p w14:paraId="78D223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0A4B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"See description of scopeType.";</w:t>
      </w:r>
    </w:p>
    <w:p w14:paraId="390120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B3B79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3BC43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7F0E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notificationFilter {</w:t>
      </w:r>
    </w:p>
    <w:p w14:paraId="1D5AA1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8E63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a filter to be applied to candidate notifications </w:t>
      </w:r>
    </w:p>
    <w:p w14:paraId="724570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identified by the notificationTypes attribute. </w:t>
      </w:r>
    </w:p>
    <w:p w14:paraId="6CF513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notificationFilter is present, only notifications that pass the </w:t>
      </w:r>
    </w:p>
    <w:p w14:paraId="11067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filter criteria are forwarded to the notification recipient; all other </w:t>
      </w:r>
    </w:p>
    <w:p w14:paraId="40054E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discarded.</w:t>
      </w:r>
    </w:p>
    <w:p w14:paraId="269EA6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filter can be applied to any field of a notification.";</w:t>
      </w:r>
    </w:p>
    <w:p w14:paraId="2F7111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FC51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7CC1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05A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HeartbeatControlGrp {</w:t>
      </w:r>
    </w:p>
    <w:p w14:paraId="03FE0B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HeartbeatControl.";</w:t>
      </w:r>
    </w:p>
    <w:p w14:paraId="43FB14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E46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heartbeatNtfPeriod {</w:t>
      </w:r>
    </w:p>
    <w:p w14:paraId="45BEA3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3DA26BE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1B130D8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units seconds;</w:t>
      </w:r>
    </w:p>
    <w:p w14:paraId="44FA0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"Specifies the periodicity of heartbeat notification emission. </w:t>
      </w:r>
    </w:p>
    <w:p w14:paraId="46E0C08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of zero has the special meaning of stopping the heartbeat </w:t>
      </w:r>
    </w:p>
    <w:p w14:paraId="37469B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emission.";</w:t>
      </w:r>
    </w:p>
    <w:p w14:paraId="2AD916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5302F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497D9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triggerHeartbeatNtf {</w:t>
      </w:r>
    </w:p>
    <w:p w14:paraId="508FA8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boolean;</w:t>
      </w:r>
    </w:p>
    <w:p w14:paraId="324A61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default false;</w:t>
      </w:r>
    </w:p>
    <w:p w14:paraId="6A84FCE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"Setting this attribute to 'true' triggers an immediate </w:t>
      </w:r>
    </w:p>
    <w:p w14:paraId="0AE804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additional heartbeat notification emission. Setting the value to </w:t>
      </w:r>
    </w:p>
    <w:p w14:paraId="01FD20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'false' has no observable result.</w:t>
      </w:r>
    </w:p>
    <w:p w14:paraId="66C96D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2E4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periodicity of notifyHeartbeat emission is not changed.</w:t>
      </w:r>
    </w:p>
    <w:p w14:paraId="3092EB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F708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After triggering the heartbeat the system SHALL set the value </w:t>
      </w:r>
    </w:p>
    <w:p w14:paraId="6A49D3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back to false.";</w:t>
      </w:r>
    </w:p>
    <w:p w14:paraId="2D490E3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yext3gpp:notNotifyable;</w:t>
      </w:r>
    </w:p>
    <w:p w14:paraId="66B289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493E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0138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4EF33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SubscriptionControlSubtree {</w:t>
      </w:r>
    </w:p>
    <w:p w14:paraId="0794BE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"Contains notification subscription related classes. </w:t>
      </w:r>
    </w:p>
    <w:p w14:paraId="7069A9D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Should be used in all classes (or classes inheriting from) </w:t>
      </w:r>
    </w:p>
    <w:p w14:paraId="20A6CE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SubNetwork</w:t>
      </w:r>
    </w:p>
    <w:p w14:paraId="3A4F629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ManagedElement</w:t>
      </w:r>
    </w:p>
    <w:p w14:paraId="128569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26CA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some YAM wants to augment these classes/list/groupings they must </w:t>
      </w:r>
    </w:p>
    <w:p w14:paraId="22243A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all user classes!";</w:t>
      </w:r>
    </w:p>
    <w:p w14:paraId="62EC33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7ACD2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NtfSubscriptionControl {</w:t>
      </w:r>
    </w:p>
    <w:p w14:paraId="741C1E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NtfSubscriptionControl instance represents the </w:t>
      </w:r>
    </w:p>
    <w:p w14:paraId="75D50C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subscription of a particular notification recipient.</w:t>
      </w:r>
    </w:p>
    <w:p w14:paraId="0948FB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scope attribute is used to select managed object instances. </w:t>
      </w:r>
    </w:p>
    <w:p w14:paraId="4FD2CC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instance of the scope is the object instance </w:t>
      </w:r>
    </w:p>
    <w:p w14:paraId="64FE1F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name-containing the NtfSubscriptionControl instance. </w:t>
      </w:r>
    </w:p>
    <w:p w14:paraId="041DA3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notifications related to the selected managed object instances </w:t>
      </w:r>
    </w:p>
    <w:p w14:paraId="0006B1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candidates to be sent to the address specified by the </w:t>
      </w:r>
    </w:p>
    <w:p w14:paraId="1BD177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attribute.</w:t>
      </w:r>
    </w:p>
    <w:p w14:paraId="4DD0AF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notificationType attribute and notificationFilter attribute </w:t>
      </w:r>
    </w:p>
    <w:p w14:paraId="59F036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allow MnS consumers to exercise control over which candidate </w:t>
      </w:r>
    </w:p>
    <w:p w14:paraId="6F60C3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sent to the notificationRecipientAddress.</w:t>
      </w:r>
    </w:p>
    <w:p w14:paraId="6E3EAB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notificationType attribute is supported and present, its </w:t>
      </w:r>
    </w:p>
    <w:p w14:paraId="754C9C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identifies the </w:t>
      </w:r>
    </w:p>
    <w:p w14:paraId="171921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types of notifications that are candidate to be sent to the </w:t>
      </w:r>
    </w:p>
    <w:p w14:paraId="3A1A2A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notificationType attribute is </w:t>
      </w:r>
    </w:p>
    <w:p w14:paraId="18EE1B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or not present, all types of notifications are </w:t>
      </w:r>
    </w:p>
    <w:p w14:paraId="01A196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candidate to be sent to notificationRecipientAddress.</w:t>
      </w:r>
    </w:p>
    <w:p w14:paraId="2F1B6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supported, the notificationFilter attribute defines a filter that </w:t>
      </w:r>
    </w:p>
    <w:p w14:paraId="492579A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applied to the set of candidate notifications. Only candidate </w:t>
      </w:r>
    </w:p>
    <w:p w14:paraId="3DB8C49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that pass the filter criteria are sent to the </w:t>
      </w:r>
    </w:p>
    <w:p w14:paraId="745B7B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notificationFilter attribute is </w:t>
      </w:r>
    </w:p>
    <w:p w14:paraId="748B73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all candidate notificatios are sent to the </w:t>
      </w:r>
    </w:p>
    <w:p w14:paraId="24E11C8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w:t>
      </w:r>
    </w:p>
    <w:p w14:paraId="6B10EDF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To receive notifications, a MnS consumer has to create </w:t>
      </w:r>
    </w:p>
    <w:p w14:paraId="038605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 object instancess on the MnS producer. </w:t>
      </w:r>
    </w:p>
    <w:p w14:paraId="477BD7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MnS consumer can create a subscription for another MnS consumer </w:t>
      </w:r>
    </w:p>
    <w:p w14:paraId="7510C4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since it is not required the notificationRecipientAddress be his own </w:t>
      </w:r>
    </w:p>
    <w:p w14:paraId="1F4B93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address.</w:t>
      </w:r>
    </w:p>
    <w:p w14:paraId="3169B8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a MnS consumer does not wish to receive notifications any more </w:t>
      </w:r>
    </w:p>
    <w:p w14:paraId="3FCBC2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MnS consumer shall delete the corresponding NtfSubscriptionControl </w:t>
      </w:r>
    </w:p>
    <w:p w14:paraId="070404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w:t>
      </w:r>
    </w:p>
    <w:p w14:paraId="402223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NtfSubscriptionControl instances by MnS </w:t>
      </w:r>
    </w:p>
    <w:p w14:paraId="78C21C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consumers is optional; when not supported, the NtfSubscriptionControl </w:t>
      </w:r>
    </w:p>
    <w:p w14:paraId="49CFD4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may be created and deleted by the system or be</w:t>
      </w:r>
    </w:p>
    <w:p w14:paraId="451CDD0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pre-installed.";</w:t>
      </w:r>
    </w:p>
    <w:p w14:paraId="7F5967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899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2D50B9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0CE115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31FB78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NtfSubscriptionControlGrp;</w:t>
      </w:r>
    </w:p>
    <w:p w14:paraId="173F2A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3DE3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A594B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HeartbeatControl {</w:t>
      </w:r>
    </w:p>
    <w:p w14:paraId="4EC280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"MnS consumers (i.e. notification recipients) use heartbeat</w:t>
      </w:r>
    </w:p>
    <w:p w14:paraId="16D2A59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to monitor the communication channels between themselves </w:t>
      </w:r>
    </w:p>
    <w:p w14:paraId="2A264E4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MnS producers configured to emit notifications.</w:t>
      </w:r>
    </w:p>
    <w:p w14:paraId="1A9669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AFC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HeartbeatControl instance allows controlling the emission of</w:t>
      </w:r>
    </w:p>
    <w:p w14:paraId="7E5611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 notifications by MnS producers. The recipients of heartbeat</w:t>
      </w:r>
    </w:p>
    <w:p w14:paraId="46F364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specified by the notificationRecipientAddress</w:t>
      </w:r>
    </w:p>
    <w:p w14:paraId="0263E2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of the NtfSubscriptionControl instance containing the</w:t>
      </w:r>
    </w:p>
    <w:p w14:paraId="4CEDE0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w:t>
      </w:r>
    </w:p>
    <w:p w14:paraId="5CB8DC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F742D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Note that the MnS consumer managing the HeartbeatControl instance</w:t>
      </w:r>
    </w:p>
    <w:p w14:paraId="3ACC62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the MnS consumer receiving the heartbeat notifications may not be</w:t>
      </w:r>
    </w:p>
    <w:p w14:paraId="4DF69EB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same.</w:t>
      </w:r>
    </w:p>
    <w:p w14:paraId="0932FF2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73A2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As a pre-condition for the emission of heartbeat notifications, a</w:t>
      </w:r>
    </w:p>
    <w:p w14:paraId="632779E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 needs to be created. Creation of an instance</w:t>
      </w:r>
    </w:p>
    <w:p w14:paraId="7C7DA4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with an initial non-zero value of the heartbeatNtfPeriod attribute</w:t>
      </w:r>
    </w:p>
    <w:p w14:paraId="7B20C5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triggers an immediate heartbeat notification emission. Creation of an</w:t>
      </w:r>
    </w:p>
    <w:p w14:paraId="3354B82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 with an initial zero value of the heartbeatPeriod attribute</w:t>
      </w:r>
    </w:p>
    <w:p w14:paraId="5428D7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does not trigger an emission of a heartbeat notification. Deletion of</w:t>
      </w:r>
    </w:p>
    <w:p w14:paraId="3DDB74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 instance does not trigger an emission of a heartbeat notification.</w:t>
      </w:r>
    </w:p>
    <w:p w14:paraId="271947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C99A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Once the instance is created, heartbeat notifications are emitted with</w:t>
      </w:r>
    </w:p>
    <w:p w14:paraId="442F28A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periodicity defined by the value of the heartbeatNtfPeriod</w:t>
      </w:r>
    </w:p>
    <w:p w14:paraId="60371FE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No heartbeat notifications are emitted if the value is</w:t>
      </w:r>
    </w:p>
    <w:p w14:paraId="3DCFB2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equal to zero. Setting a zero value to a non zero value, or a non zero</w:t>
      </w:r>
    </w:p>
    <w:p w14:paraId="63F4C4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to a different non zero value, triggers an immediate heartbeat</w:t>
      </w:r>
    </w:p>
    <w:p w14:paraId="403241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that is the base for the new heartbeat period. Setting a</w:t>
      </w:r>
    </w:p>
    <w:p w14:paraId="630DBA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non zero value to a zero value stops emitting heartbeats immediately;</w:t>
      </w:r>
    </w:p>
    <w:p w14:paraId="20AFED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 final heartbeat notification is sent.</w:t>
      </w:r>
    </w:p>
    <w:p w14:paraId="182487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6653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HeartbeatControl instances by MnS Consumers</w:t>
      </w:r>
    </w:p>
    <w:p w14:paraId="0CA15C1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optional; when not supported, the HeartbeatControl instances may be</w:t>
      </w:r>
    </w:p>
    <w:p w14:paraId="255693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deleted by the system or be pre-installed. </w:t>
      </w:r>
    </w:p>
    <w:p w14:paraId="0564A7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6F67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Whether and when to emit heartbeat notifications is controlled by</w:t>
      </w:r>
    </w:p>
    <w:p w14:paraId="29EA61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Subscription for heartbeat is not supported via the</w:t>
      </w:r>
    </w:p>
    <w:p w14:paraId="1FA092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w:t>
      </w:r>
    </w:p>
    <w:p w14:paraId="6E292E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EF15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3B1C39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44D759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149F56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FB786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EBA5D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HeartbeatControlGrp;</w:t>
      </w:r>
    </w:p>
    <w:p w14:paraId="4EB055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F1A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2938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165A2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 </w:t>
      </w:r>
    </w:p>
    <w:p w14:paraId="13276F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w:t>
      </w:r>
    </w:p>
    <w:p w14:paraId="6AFBDD28"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ENDS&gt;</w:t>
      </w:r>
    </w:p>
    <w:p w14:paraId="5B60403D" w14:textId="77777777" w:rsidR="00AF69E6" w:rsidRPr="00F67F4A" w:rsidRDefault="00AF69E6" w:rsidP="00AF69E6">
      <w:pPr>
        <w:rPr>
          <w:lang w:eastAsia="zh-CN"/>
        </w:rPr>
      </w:pPr>
    </w:p>
    <w:p w14:paraId="168D55FB" w14:textId="77777777" w:rsidR="00AF69E6" w:rsidRDefault="00AF69E6" w:rsidP="00AF69E6">
      <w:pPr>
        <w:pStyle w:val="Heading2"/>
      </w:pPr>
      <w:bookmarkStart w:id="493" w:name="_CRD_2_7"/>
      <w:bookmarkStart w:id="494" w:name="_Toc203130087"/>
      <w:bookmarkEnd w:id="493"/>
      <w:r>
        <w:rPr>
          <w:lang w:eastAsia="zh-CN"/>
        </w:rPr>
        <w:t>D.2.7</w:t>
      </w:r>
      <w:r>
        <w:rPr>
          <w:lang w:eastAsia="zh-CN"/>
        </w:rPr>
        <w:tab/>
        <w:t>module _3gpp-common</w:t>
      </w:r>
      <w:r>
        <w:t>-yang-extensions</w:t>
      </w:r>
      <w:r w:rsidRPr="00AE0B3E">
        <w:t>.yang</w:t>
      </w:r>
      <w:bookmarkEnd w:id="494"/>
    </w:p>
    <w:p w14:paraId="47282E4A"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B8497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_3gpp-common-yang-extensions {</w:t>
      </w:r>
    </w:p>
    <w:p w14:paraId="58C3B2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66A322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urn:3gpp:sa5:_3gpp-common-yang-extensions ;</w:t>
      </w:r>
    </w:p>
    <w:p w14:paraId="1B79FD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yext3gpp ;</w:t>
      </w:r>
    </w:p>
    <w:p w14:paraId="31EE47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406A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B4E0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module defines YANG extensions needed </w:t>
      </w:r>
    </w:p>
    <w:p w14:paraId="0AA532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YANG modeling.</w:t>
      </w:r>
    </w:p>
    <w:p w14:paraId="7E9AFA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946E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4B6E7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66DEB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69DD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Extensions MUST be defined with the following structure in the</w:t>
      </w:r>
    </w:p>
    <w:p w14:paraId="606D0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statement:</w:t>
      </w:r>
    </w:p>
    <w:p w14:paraId="511A6C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What is this statement.</w:t>
      </w:r>
    </w:p>
    <w:p w14:paraId="7DCFA9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22B356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be a substatement of the xxx statements with</w:t>
      </w:r>
    </w:p>
    <w:p w14:paraId="54FBEC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FA54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have the following substatements with</w:t>
      </w:r>
    </w:p>
    <w:p w14:paraId="63C6C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D0F9C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3B0129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Is changing this statement an editorial, BC(backwards compatible) </w:t>
      </w:r>
    </w:p>
    <w:p w14:paraId="369DC52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or NBC(non-BC) change?</w:t>
      </w:r>
    </w:p>
    <w:p w14:paraId="5DA081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Newline.</w:t>
      </w:r>
    </w:p>
    <w:p w14:paraId="718544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The argument its meaning and type. Preferably use YANG types and</w:t>
      </w:r>
    </w:p>
    <w:p w14:paraId="209226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constraints to define the argument's type.</w:t>
      </w:r>
    </w:p>
    <w:p w14:paraId="21D84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3372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Any extension statement can be added with a</w:t>
      </w:r>
    </w:p>
    <w:p w14:paraId="0AB27D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deviation/deviate add statement. In this case the restriction about</w:t>
      </w:r>
    </w:p>
    <w:p w14:paraId="7C93F3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parent statement of the extension SHALL be evaluated based on the</w:t>
      </w:r>
    </w:p>
    <w:p w14:paraId="530113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target of the deviation statement.</w:t>
      </w:r>
    </w:p>
    <w:p w14:paraId="6B66D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F5B9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this module does not mean that a YANG server implements</w:t>
      </w:r>
    </w:p>
    <w:p w14:paraId="64D79D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each of these extensions.</w:t>
      </w:r>
    </w:p>
    <w:p w14:paraId="3ED48B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Implementers of each specific module using an extensions MUST check</w:t>
      </w:r>
    </w:p>
    <w:p w14:paraId="7AE6C4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server implements support for the used extension.</w:t>
      </w:r>
    </w:p>
    <w:p w14:paraId="021A4D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Note: modules use many extensions which individual</w:t>
      </w:r>
    </w:p>
    <w:p w14:paraId="461C79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implementations MAY or MAY NOT support.</w:t>
      </w:r>
    </w:p>
    <w:p w14:paraId="4D6EE8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support for an extension is missing the extension statement needs</w:t>
      </w:r>
    </w:p>
    <w:p w14:paraId="32E764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individual handling or it SHOULD be removed from the module using</w:t>
      </w:r>
    </w:p>
    <w:p w14:paraId="721337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extension e.g. with a deviation.</w:t>
      </w:r>
    </w:p>
    <w:p w14:paraId="6651D0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A67A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C4D7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568CAB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6D98A7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 reference "Initial version";   }</w:t>
      </w:r>
    </w:p>
    <w:p w14:paraId="145E9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DA3E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notNotifyable {</w:t>
      </w:r>
    </w:p>
    <w:p w14:paraId="719EF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7BC6D9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"Indicates that data change notifications shall not be sent </w:t>
      </w:r>
    </w:p>
    <w:p w14:paraId="169E2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this attribute. If the extension is not present and other </w:t>
      </w:r>
    </w:p>
    <w:p w14:paraId="4C62E7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conditions are fulfilled data change notification should be sent.</w:t>
      </w:r>
    </w:p>
    <w:p w14:paraId="096103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notNotifyable </w:t>
      </w:r>
    </w:p>
    <w:p w14:paraId="69CFDD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66790F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570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w:t>
      </w:r>
    </w:p>
    <w:p w14:paraId="1F4C5E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statement that is contained within the 'attributes' </w:t>
      </w:r>
    </w:p>
    <w:p w14:paraId="4FD8EE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of an IOC and that represents an attribute or sub-parts of </w:t>
      </w:r>
    </w:p>
    <w:p w14:paraId="5041E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attribute .</w:t>
      </w:r>
    </w:p>
    <w:p w14:paraId="0BCE4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8ADF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notNotifyable statement is allowed per parent statement.</w:t>
      </w:r>
    </w:p>
    <w:p w14:paraId="24BC8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703699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340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6CB096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82A6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44A0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inVariant {</w:t>
      </w:r>
    </w:p>
    <w:p w14:paraId="6BC357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3FF5AE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"Indicates that the value for the data node can only be set when the list </w:t>
      </w:r>
    </w:p>
    <w:p w14:paraId="4F3EBB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data node representing the containing object(MOI) is created.</w:t>
      </w:r>
    </w:p>
    <w:p w14:paraId="349987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above statement in YANG terms means, that the value for the data </w:t>
      </w:r>
    </w:p>
    <w:p w14:paraId="00F14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node can only be set when the list entry that is the parent of the </w:t>
      </w:r>
    </w:p>
    <w:p w14:paraId="437CA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restricted node's ancestor container named 'attributes' is being created. </w:t>
      </w:r>
    </w:p>
    <w:p w14:paraId="20EF73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change the value after that, the mentioned </w:t>
      </w:r>
    </w:p>
    <w:p w14:paraId="1D3BE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data node must be deleted and recreated with the restricted data node</w:t>
      </w:r>
    </w:p>
    <w:p w14:paraId="1DC4B9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having the new value.</w:t>
      </w:r>
    </w:p>
    <w:p w14:paraId="1EFFE7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508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inVariant </w:t>
      </w:r>
    </w:p>
    <w:p w14:paraId="70FEB6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76AED0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7870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is unnecessary to use and MUST NOT be used for key leafs.</w:t>
      </w:r>
    </w:p>
    <w:p w14:paraId="467861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3518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 </w:t>
      </w:r>
    </w:p>
    <w:p w14:paraId="76FB8F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that is config=true.</w:t>
      </w:r>
    </w:p>
    <w:p w14:paraId="2BCA3B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inVariant statement is allowed per parent statement.</w:t>
      </w:r>
    </w:p>
    <w:p w14:paraId="08508B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10FB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791875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3501A4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1BBC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105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initial-value {</w:t>
      </w:r>
    </w:p>
    <w:p w14:paraId="176DFC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a value that the system will set for a leaf</w:t>
      </w:r>
    </w:p>
    <w:p w14:paraId="717CDC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if a value is not specified for it when its parent list</w:t>
      </w:r>
    </w:p>
    <w:p w14:paraId="5E1283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 container is created. The value has no effect in any other</w:t>
      </w:r>
    </w:p>
    <w:p w14:paraId="074C19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e.g. changing or removing the value.</w:t>
      </w:r>
    </w:p>
    <w:p w14:paraId="0D7FCB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3F0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description statement of the parent statement SHOULD contain</w:t>
      </w:r>
    </w:p>
    <w:p w14:paraId="7E579B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label 'Initial-value: ' followed by the text from the argument.</w:t>
      </w:r>
    </w:p>
    <w:p w14:paraId="01EA5F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EE3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or leaf-list.</w:t>
      </w:r>
    </w:p>
    <w:p w14:paraId="142B2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present if the leaf or the leaf-list </w:t>
      </w:r>
    </w:p>
    <w:p w14:paraId="5604F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statement or the type used for the data node </w:t>
      </w:r>
    </w:p>
    <w:p w14:paraId="18422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value.</w:t>
      </w:r>
    </w:p>
    <w:p w14:paraId="3BED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used for config=false data or in an </w:t>
      </w:r>
    </w:p>
    <w:p w14:paraId="13D11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action, rpc or notification.</w:t>
      </w:r>
    </w:p>
    <w:p w14:paraId="573A4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initial-value statements are allowed for a leaf parent</w:t>
      </w:r>
    </w:p>
    <w:p w14:paraId="7287F2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Zero or more initial-value statements are allowed for a</w:t>
      </w:r>
    </w:p>
    <w:p w14:paraId="646712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parent statement. If the leaf-list is ordered-by user, the</w:t>
      </w:r>
    </w:p>
    <w:p w14:paraId="6144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initial values are stored in the order they appear in the YANG definition.</w:t>
      </w:r>
    </w:p>
    <w:p w14:paraId="2E9499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C5E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A5F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Always consider using a YANG-default statement instead.</w:t>
      </w:r>
    </w:p>
    <w:p w14:paraId="4B9938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0AED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of the initial-value is a non-backwards-compatible change.</w:t>
      </w:r>
    </w:p>
    <w:p w14:paraId="4E464B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C94F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argument specifies a single initial value for a leaf or leaf-list.</w:t>
      </w:r>
    </w:p>
    <w:p w14:paraId="3AFF6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MUST be part of the valuespace of the leaf/leaf-list.</w:t>
      </w:r>
    </w:p>
    <w:p w14:paraId="73D4EC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follows the same rules as the argument of the default statement.";</w:t>
      </w:r>
    </w:p>
    <w:p w14:paraId="4A7B3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AC02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argument "initial-value";</w:t>
      </w:r>
    </w:p>
    <w:p w14:paraId="28D5E0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20C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3F7B4193"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8F6A02" w14:textId="77777777" w:rsidR="00AF69E6" w:rsidRPr="00F67F4A" w:rsidRDefault="00AF69E6" w:rsidP="00AF69E6"/>
    <w:p w14:paraId="76E2C51C" w14:textId="77777777" w:rsidR="00AF69E6" w:rsidRDefault="00AF69E6" w:rsidP="00AF69E6">
      <w:pPr>
        <w:pStyle w:val="Heading2"/>
      </w:pPr>
      <w:bookmarkStart w:id="495" w:name="_CRD_2_8"/>
      <w:bookmarkStart w:id="496" w:name="_Toc203130088"/>
      <w:bookmarkEnd w:id="495"/>
      <w:r>
        <w:rPr>
          <w:lang w:eastAsia="zh-CN"/>
        </w:rPr>
        <w:t>D.2.8</w:t>
      </w:r>
      <w:r>
        <w:rPr>
          <w:lang w:eastAsia="zh-CN"/>
        </w:rPr>
        <w:tab/>
        <w:t>module _3gpp-common</w:t>
      </w:r>
      <w:r>
        <w:t>-yang-types</w:t>
      </w:r>
      <w:r w:rsidRPr="00AE0B3E">
        <w:t>.yang</w:t>
      </w:r>
      <w:bookmarkEnd w:id="496"/>
    </w:p>
    <w:p w14:paraId="74B0C312"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3C388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_3gpp-common-yang-types {</w:t>
      </w:r>
    </w:p>
    <w:p w14:paraId="60650B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1F7C15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"urn:3gpp:sa5:_3gpp-common-yang-types";</w:t>
      </w:r>
    </w:p>
    <w:p w14:paraId="764ECC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"types3gpp";</w:t>
      </w:r>
    </w:p>
    <w:p w14:paraId="480F70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6836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ietf-inet-types { prefix inet; }</w:t>
      </w:r>
    </w:p>
    <w:p w14:paraId="1FF723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ietf-yang-types { prefix yang; }</w:t>
      </w:r>
    </w:p>
    <w:p w14:paraId="671F79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_3gpp-common-yang-extensions { prefix yext3gpp; }</w:t>
      </w:r>
    </w:p>
    <w:p w14:paraId="3D8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2D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5FAA10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contact "https://www.3gpp.org/DynaReport/TSG-WG--S5--officials.htm?Itemid=464";</w:t>
      </w:r>
    </w:p>
    <w:p w14:paraId="1A457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763EAB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5D49B6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6FE9E1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7A8659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0F2503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reference "3GPP TS 28.623";</w:t>
      </w:r>
    </w:p>
    <w:p w14:paraId="1A1684B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EEDDE3" w14:textId="77777777" w:rsidR="001B1C9F" w:rsidRPr="005F4356" w:rsidRDefault="001B1C9F" w:rsidP="001B1C9F">
      <w:pPr>
        <w:pStyle w:val="PL"/>
      </w:pPr>
      <w:r>
        <w:t xml:space="preserve">  revision 2023-12-17 { reference CR-0327 ; } </w:t>
      </w:r>
    </w:p>
    <w:p w14:paraId="22C333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2023-11-05 { reference "CR-0306 CR-1130zz" ; } </w:t>
      </w:r>
    </w:p>
    <w:p w14:paraId="358DD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1DBD39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2023-08-09 { reference CR-0265; }</w:t>
      </w:r>
    </w:p>
    <w:p w14:paraId="7F5BDA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2023-05-09 { reference CR-0249; }</w:t>
      </w:r>
    </w:p>
    <w:p w14:paraId="01C903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2022-11-03 { reference "CR-0193"; }</w:t>
      </w:r>
    </w:p>
    <w:p w14:paraId="17A6C2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7391D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2022-07-26 { reference CR-0180 ; }</w:t>
      </w:r>
    </w:p>
    <w:p w14:paraId="3D61DD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2022-02-09 { reference "CR-0144"; }</w:t>
      </w:r>
    </w:p>
    <w:p w14:paraId="6E7EE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2021-11-01 { reference "CR-0141"; }</w:t>
      </w:r>
    </w:p>
    <w:p w14:paraId="155099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02AE3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2021-09-30 {</w:t>
      </w:r>
    </w:p>
    <w:p w14:paraId="1865FB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Longitude, Latitude, TenthOfDegrees, OnOff.";</w:t>
      </w:r>
    </w:p>
    <w:p w14:paraId="1B5E82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"CR-0138";</w:t>
      </w:r>
    </w:p>
    <w:p w14:paraId="13C2B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F39BA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B167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2020-11-06 {</w:t>
      </w:r>
    </w:p>
    <w:p w14:paraId="34DA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incorrect S-NSSAI definitions.";</w:t>
      </w:r>
    </w:p>
    <w:p w14:paraId="3B6E57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"CR-0118";</w:t>
      </w:r>
    </w:p>
    <w:p w14:paraId="1311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B4E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5A67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2020-03-10 {</w:t>
      </w:r>
    </w:p>
    <w:p w14:paraId="3130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faulty when statements.";</w:t>
      </w:r>
    </w:p>
    <w:p w14:paraId="2AAC5A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"SP-200229";</w:t>
      </w:r>
    </w:p>
    <w:p w14:paraId="3129D8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D6A0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C46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2019-10-25 {</w:t>
      </w:r>
    </w:p>
    <w:p w14:paraId="46D95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ManagedNFProfile.";</w:t>
      </w:r>
    </w:p>
    <w:p w14:paraId="1B71AF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"S5-194457";</w:t>
      </w:r>
    </w:p>
    <w:p w14:paraId="735A20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F7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4429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2019-10-16 {</w:t>
      </w:r>
    </w:p>
    <w:p w14:paraId="0CE916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SAP and usageState.";</w:t>
      </w:r>
    </w:p>
    <w:p w14:paraId="651A6A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"S5-193518";</w:t>
      </w:r>
    </w:p>
    <w:p w14:paraId="4179D3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27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903D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w:t>
      </w:r>
    </w:p>
    <w:p w14:paraId="6B9AA5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"Initial version.";</w:t>
      </w:r>
    </w:p>
    <w:p w14:paraId="26BB05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CBB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31F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EnabledDisabled {</w:t>
      </w:r>
    </w:p>
    <w:p w14:paraId="3108B5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332C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643938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024BEF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317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0B0B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05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nameValuePair {</w:t>
      </w:r>
    </w:p>
    <w:p w14:paraId="346353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 { type string; }</w:t>
      </w:r>
    </w:p>
    <w:p w14:paraId="61756F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value { type string; }</w:t>
      </w:r>
    </w:p>
    <w:p w14:paraId="713F11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807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7CF" w14:textId="77777777" w:rsidR="001B1C9F" w:rsidRDefault="001B1C9F" w:rsidP="001B1C9F">
      <w:pPr>
        <w:pStyle w:val="PL"/>
      </w:pPr>
      <w:r>
        <w:t xml:space="preserve">  grouping ProcessMonitorGrp {</w:t>
      </w:r>
    </w:p>
    <w:p w14:paraId="3455F0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"Provides attributes to monitor the progress of processes </w:t>
      </w:r>
    </w:p>
    <w:p w14:paraId="5FED9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with specific purpose and limited lifetime running on MnS producers. </w:t>
      </w:r>
    </w:p>
    <w:p w14:paraId="385D11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may be used as data type for dedicated progress monitor attributes </w:t>
      </w:r>
    </w:p>
    <w:p w14:paraId="6563E3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specifying the management representation of these processes. </w:t>
      </w:r>
    </w:p>
    <w:p w14:paraId="441141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attributes in this clause are defined in a generic way. </w:t>
      </w:r>
    </w:p>
    <w:p w14:paraId="650B8B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some attributes specialisations may be provided when specifying a </w:t>
      </w:r>
    </w:p>
    <w:p w14:paraId="06F43E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concrete process representation.</w:t>
      </w:r>
    </w:p>
    <w:p w14:paraId="632149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05DD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management operation on some IOCs triggers an associated </w:t>
      </w:r>
    </w:p>
    <w:p w14:paraId="6F03B9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asynchronous process (whose progress shall be monitored), this should </w:t>
      </w:r>
    </w:p>
    <w:p w14:paraId="7CE7CB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also result in creating an attribute named 'processMonitor' (of type </w:t>
      </w:r>
    </w:p>
    <w:p w14:paraId="6368B8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'ProcessMonitor') in these IOC(s). The processMonitor attribute may be </w:t>
      </w:r>
    </w:p>
    <w:p w14:paraId="43766A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accompanied by use-case specific additional data items.</w:t>
      </w:r>
    </w:p>
    <w:p w14:paraId="30D26E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E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progress of the process is described by the 'status' and </w:t>
      </w:r>
    </w:p>
    <w:p w14:paraId="3E54C2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attributes. Additional textual qualifications for </w:t>
      </w:r>
    </w:p>
    <w:p w14:paraId="54AFE9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'status' attribute may be provided by the 'progressStateInfo' and </w:t>
      </w:r>
    </w:p>
    <w:p w14:paraId="7BA777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attributes.</w:t>
      </w:r>
    </w:p>
    <w:p w14:paraId="62AA6E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526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the process is instantiated, the 'status' is set to 'NOT_RUNNING' </w:t>
      </w:r>
    </w:p>
    <w:p w14:paraId="571964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the 'progressPercentage' to '0'. The MnS producer decides when to </w:t>
      </w:r>
    </w:p>
    <w:p w14:paraId="044111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start executing the process and to transition into the 'RUNNING' state. </w:t>
      </w:r>
    </w:p>
    <w:p w14:paraId="4F582A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time is captured in the 'startTime' attribute. Alternatively, the </w:t>
      </w:r>
    </w:p>
    <w:p w14:paraId="0453EB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process may start to execute directly upon its instantiation. One </w:t>
      </w:r>
    </w:p>
    <w:p w14:paraId="228C042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alternative must be selected when using this data type.</w:t>
      </w:r>
    </w:p>
    <w:p w14:paraId="708927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BBB0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During the 'RUNNING' state the 'progressPercentage' attribute may be </w:t>
      </w:r>
    </w:p>
    <w:p w14:paraId="335D1E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repeatedly updated. The exact semantic of this attribute is subject to </w:t>
      </w:r>
    </w:p>
    <w:p w14:paraId="1677C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The 'progressInfo' attribute may be used to </w:t>
      </w:r>
    </w:p>
    <w:p w14:paraId="0B5D9F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provide additional textual information in the 'NOT_RUNNING', 'CANCELLING' </w:t>
      </w:r>
    </w:p>
    <w:p w14:paraId="21CF3F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'RUNNING' states. Further specialisation of </w:t>
      </w:r>
    </w:p>
    <w:p w14:paraId="26CF1F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'progressStateInfo' may be provided where this data type is </w:t>
      </w:r>
    </w:p>
    <w:p w14:paraId="730763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used.</w:t>
      </w:r>
    </w:p>
    <w:p w14:paraId="7D742D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FBDF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Upon successful completion of the process, the 'status' attribute is set </w:t>
      </w:r>
    </w:p>
    <w:p w14:paraId="15AA14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'FINISHED', the 'progressPercentage' to 100%. The time is captured in </w:t>
      </w:r>
    </w:p>
    <w:p w14:paraId="38D9A8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'endTime' attribute. Additional textual information may be provided </w:t>
      </w:r>
    </w:p>
    <w:p w14:paraId="112466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'resultStateInfo' attribute. The type of </w:t>
      </w:r>
    </w:p>
    <w:p w14:paraId="3C8E02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in this data type definition is 'String'. </w:t>
      </w:r>
    </w:p>
    <w:p w14:paraId="2EF324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of 'resultStateInfo' may be provided </w:t>
      </w:r>
    </w:p>
    <w:p w14:paraId="40D369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where this data type is used.</w:t>
      </w:r>
    </w:p>
    <w:p w14:paraId="0977AD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4CED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fails to complete successfully, the 'status' </w:t>
      </w:r>
    </w:p>
    <w:p w14:paraId="5530E2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is set to 'FAILED' or 'PARTIALLY_FAILED', the current value of </w:t>
      </w:r>
    </w:p>
    <w:p w14:paraId="4F75C8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is frozen, and the time captured in 'endTime'. The </w:t>
      </w:r>
    </w:p>
    <w:p w14:paraId="748EC1F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specifies the reason for the failure. </w:t>
      </w:r>
    </w:p>
    <w:p w14:paraId="23B509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Specific failure reasons may be specified where the data type defined in </w:t>
      </w:r>
    </w:p>
    <w:p w14:paraId="732F31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clause is used. The exact semantic of failure may be subject for </w:t>
      </w:r>
    </w:p>
    <w:p w14:paraId="749100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as well.</w:t>
      </w:r>
    </w:p>
    <w:p w14:paraId="79CB36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566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is cancelled, the 'status' attribute is first set to </w:t>
      </w:r>
    </w:p>
    <w:p w14:paraId="5E42B3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'CANCELLING' and when the process is really cancelled then to 'CANCELLED'. </w:t>
      </w:r>
    </w:p>
    <w:p w14:paraId="3FE67B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transition to 'CANCELLED' is captured in the 'endTime' attribute. </w:t>
      </w:r>
    </w:p>
    <w:p w14:paraId="081BC8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of 'progressPercentage' is frozen. Additional textual </w:t>
      </w:r>
    </w:p>
    <w:p w14:paraId="2CEC32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may be provided in the 'resultStateInfo' attribute.</w:t>
      </w:r>
    </w:p>
    <w:p w14:paraId="7C52E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EFA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'resultStateInfo' attribute is provided only for additional textual </w:t>
      </w:r>
    </w:p>
    <w:p w14:paraId="0E31A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qualification of the states 'FINISHED', 'FAILED', 'PARTIALLY_FAILED' or </w:t>
      </w:r>
    </w:p>
    <w:p w14:paraId="2210A8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'CANCELLED'. It shall not be used for making the outcome, that the </w:t>
      </w:r>
    </w:p>
    <w:p w14:paraId="741807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may produce in case of success, available.</w:t>
      </w:r>
    </w:p>
    <w:p w14:paraId="58E19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2840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may have to be completed within a certain time after its </w:t>
      </w:r>
    </w:p>
    <w:p w14:paraId="3D5245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creation, for example because required data may not be available any </w:t>
      </w:r>
    </w:p>
    <w:p w14:paraId="1839DD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more after a certain time, or the process outcome is needed until a </w:t>
      </w:r>
    </w:p>
    <w:p w14:paraId="7EEA2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certain time and when not provided by this time is not needed any more. </w:t>
      </w:r>
    </w:p>
    <w:p w14:paraId="78CB6F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 until the MnS producer automatically cancels the process is </w:t>
      </w:r>
    </w:p>
    <w:p w14:paraId="2F8BBE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indicated by the 'timer' attribute.";</w:t>
      </w:r>
    </w:p>
    <w:p w14:paraId="1F13FC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D77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50F98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0EFBB8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F27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"Id of the process. It is unique within a single </w:t>
      </w:r>
    </w:p>
    <w:p w14:paraId="16D250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multivalue attribute of type ProcessMonitor.";</w:t>
      </w:r>
    </w:p>
    <w:p w14:paraId="1D54BB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B504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76E3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status { </w:t>
      </w:r>
    </w:p>
    <w:p w14:paraId="60FB9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FC10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NOT_STARTED ;</w:t>
      </w:r>
    </w:p>
    <w:p w14:paraId="1A356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RUNNING ;</w:t>
      </w:r>
    </w:p>
    <w:p w14:paraId="0D6292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CANCELLING ;</w:t>
      </w:r>
    </w:p>
    <w:p w14:paraId="19A707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FINISHED ;</w:t>
      </w:r>
    </w:p>
    <w:p w14:paraId="37EA20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2BFCBC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PARTIALLY_FAILED ;</w:t>
      </w:r>
    </w:p>
    <w:p w14:paraId="19DAFC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CANCELLED ;</w:t>
      </w:r>
    </w:p>
    <w:p w14:paraId="011709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CAFB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6523EA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default  RUNNING;</w:t>
      </w:r>
    </w:p>
    <w:p w14:paraId="2DD566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status of the associated process, </w:t>
      </w:r>
    </w:p>
    <w:p w14:paraId="6EB72A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whether it fails, succeeds etc. </w:t>
      </w:r>
    </w:p>
    <w:p w14:paraId="03DEA2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does not represent the returned values of a successfully finished </w:t>
      </w:r>
    </w:p>
    <w:p w14:paraId="0EFC34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w:t>
      </w:r>
    </w:p>
    <w:p w14:paraId="7C817E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DFB8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B29D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progressPercentage {</w:t>
      </w:r>
    </w:p>
    <w:p w14:paraId="5A4ADC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04F95E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6DB041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D42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700E0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"Progress of the associated process as percentage";</w:t>
      </w:r>
    </w:p>
    <w:p w14:paraId="64C5C7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7D48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53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leaf-list progressStateInfo {</w:t>
      </w:r>
    </w:p>
    <w:p w14:paraId="0E2E20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A9B3A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501EBC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462109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'NOT_STARTED', 'CANCELLING' and 'RUNNING'.</w:t>
      </w:r>
    </w:p>
    <w:p w14:paraId="7C84B7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7A13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0845CE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791947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E4A2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3CA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resultStateInfo {</w:t>
      </w:r>
    </w:p>
    <w:p w14:paraId="37DEF3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7F3173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272556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5E676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'FINISHED', 'FAILED', 'PARTIALLY_FAILED and 'CANCELLED'. </w:t>
      </w:r>
    </w:p>
    <w:p w14:paraId="40CCF6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example, in the 'FAILED' or 'PARTIALLY_FAILED' state this </w:t>
      </w:r>
    </w:p>
    <w:p w14:paraId="12206A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may be used to provide error reasons.</w:t>
      </w:r>
    </w:p>
    <w:p w14:paraId="00920D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2A5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attribute shall not be used to make the outcome of the process </w:t>
      </w:r>
    </w:p>
    <w:p w14:paraId="38918E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available for retrieval, if any. For this purpose, dedicated </w:t>
      </w:r>
    </w:p>
    <w:p w14:paraId="432025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shall be specified when specifying the representation of </w:t>
      </w:r>
    </w:p>
    <w:p w14:paraId="434FDB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 specific process.</w:t>
      </w:r>
    </w:p>
    <w:p w14:paraId="69A05F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813D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212F1E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27BA9E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CF2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CFDA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startTime {</w:t>
      </w:r>
    </w:p>
    <w:p w14:paraId="0E074E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4948C2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75F3F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"Start time of the associated process, i.e. the time when the </w:t>
      </w:r>
    </w:p>
    <w:p w14:paraId="6C11277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status changed from 'NOT_STARTED' to 'RUNNING'.";</w:t>
      </w:r>
    </w:p>
    <w:p w14:paraId="6924E0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B2F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010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endTime {</w:t>
      </w:r>
    </w:p>
    <w:p w14:paraId="73823C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666007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D1097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"Date and time when status changed to 'SUCCESS', 'CANCELLED', </w:t>
      </w:r>
    </w:p>
    <w:p w14:paraId="50A252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'FAILED' or 'PARTIALLY_FAILED'. </w:t>
      </w:r>
    </w:p>
    <w:p w14:paraId="7E52DA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89F3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time is in the future, it is the estimated time </w:t>
      </w:r>
    </w:p>
    <w:p w14:paraId="065DC3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will end.";</w:t>
      </w:r>
    </w:p>
    <w:p w14:paraId="561A1C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B764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891C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timer {</w:t>
      </w:r>
    </w:p>
    <w:p w14:paraId="7726B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246FEC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74D442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"Time until the associated process is automatically cancelled.</w:t>
      </w:r>
    </w:p>
    <w:p w14:paraId="0E1A87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set, the system decreases the timer with time. When it reaches zero </w:t>
      </w:r>
    </w:p>
    <w:p w14:paraId="2ABEBE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cancellation of the associated process is initiated by the </w:t>
      </w:r>
    </w:p>
    <w:p w14:paraId="72AC7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MnS_Producer. </w:t>
      </w:r>
    </w:p>
    <w:p w14:paraId="5E6D6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not set, there is no time limit for the process.</w:t>
      </w:r>
    </w:p>
    <w:p w14:paraId="2514CC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06A7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Once the timer is set, the consumer can not change it anymore. </w:t>
      </w:r>
    </w:p>
    <w:p w14:paraId="5C574F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consumer has not set the timer the MnS Producer may set it.";</w:t>
      </w:r>
    </w:p>
    <w:p w14:paraId="1C8261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yext3gpp:notNotifyable;</w:t>
      </w:r>
    </w:p>
    <w:p w14:paraId="50EBE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54DC3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4C42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950E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TenthOfDegrees { </w:t>
      </w:r>
    </w:p>
    <w:p w14:paraId="44639C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 </w:t>
      </w:r>
    </w:p>
    <w:p w14:paraId="3C6E9F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0..3600; </w:t>
      </w:r>
    </w:p>
    <w:p w14:paraId="7AE2AC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F744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"0.1 degrees";</w:t>
      </w:r>
    </w:p>
    <w:p w14:paraId="7D1B45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 single integral value corresponding to an angle in degrees </w:t>
      </w:r>
    </w:p>
    <w:p w14:paraId="1A4756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between 0 and 360 with a resolution of 0.1 degrees.";</w:t>
      </w:r>
    </w:p>
    <w:p w14:paraId="3DD46C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95C2B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0C50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Latitude {</w:t>
      </w:r>
    </w:p>
    <w:p w14:paraId="738477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3BF5D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4;</w:t>
      </w:r>
    </w:p>
    <w:p w14:paraId="60889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"-90.0000..+90.0000"; </w:t>
      </w:r>
    </w:p>
    <w:p w14:paraId="728B4C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03B1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"Latitude values";</w:t>
      </w:r>
    </w:p>
    <w:p w14:paraId="59C81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F1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906C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Longitude {</w:t>
      </w:r>
    </w:p>
    <w:p w14:paraId="24990D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1EB78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fraction-digits 4;</w:t>
      </w:r>
    </w:p>
    <w:p w14:paraId="01F69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"-180.0000..+180.0000"; </w:t>
      </w:r>
    </w:p>
    <w:p w14:paraId="6CF099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38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"Longitude values";</w:t>
      </w:r>
    </w:p>
    <w:p w14:paraId="5638B8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088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850DC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Altitude  {</w:t>
      </w:r>
    </w:p>
    <w:p w14:paraId="111BD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74EDBE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6;</w:t>
      </w:r>
    </w:p>
    <w:p w14:paraId="5FAD47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59A50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"meters";</w:t>
      </w:r>
    </w:p>
    <w:p w14:paraId="5C01D8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4DD81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"Height from a reference 0 value.";  </w:t>
      </w:r>
    </w:p>
    <w:p w14:paraId="752D07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8F42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1EE0B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GeographicalCoordinates {</w:t>
      </w:r>
    </w:p>
    <w:p w14:paraId="44450D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datatype represents the geographical coordinates";</w:t>
      </w:r>
    </w:p>
    <w:p w14:paraId="282D72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"#GPP TS 28.558 clause 6.3.8";</w:t>
      </w:r>
    </w:p>
    <w:p w14:paraId="728EF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AAB4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latitude {</w:t>
      </w:r>
    </w:p>
    <w:p w14:paraId="19DF5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Latitude;</w:t>
      </w:r>
    </w:p>
    <w:p w14:paraId="27C45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328794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4CC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9BE9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longitude {</w:t>
      </w:r>
    </w:p>
    <w:p w14:paraId="476393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Longitude;</w:t>
      </w:r>
    </w:p>
    <w:p w14:paraId="52269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2E86AE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FF36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D07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altitude {</w:t>
      </w:r>
    </w:p>
    <w:p w14:paraId="761756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Altitude;</w:t>
      </w:r>
    </w:p>
    <w:p w14:paraId="784DE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AF1F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5D4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E97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3235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OnOff {</w:t>
      </w:r>
    </w:p>
    <w:p w14:paraId="7339B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072D8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ON;</w:t>
      </w:r>
    </w:p>
    <w:p w14:paraId="77EB5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w:t>
      </w:r>
    </w:p>
    <w:p w14:paraId="1A07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1306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BEA14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E1701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grouping ManagedNFProfile will be removed as it is </w:t>
      </w:r>
    </w:p>
    <w:p w14:paraId="63A97A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being moved to _3gpp-5gc-nrm-nfprofile</w:t>
      </w:r>
    </w:p>
    <w:p w14:paraId="77D278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ManagedNFProfile {</w:t>
      </w:r>
    </w:p>
    <w:p w14:paraId="606CB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profile for managed NF";</w:t>
      </w:r>
    </w:p>
    <w:p w14:paraId="45CD5E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23.501";</w:t>
      </w:r>
    </w:p>
    <w:p w14:paraId="72A591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B949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idx { type uint32 ; }</w:t>
      </w:r>
    </w:p>
    <w:p w14:paraId="6345A7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45A6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nfInstanceID {</w:t>
      </w:r>
    </w:p>
    <w:p w14:paraId="45112E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3F30DE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50C49B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yang:uuid ;</w:t>
      </w:r>
    </w:p>
    <w:p w14:paraId="2188AF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profile for managed NF. </w:t>
      </w:r>
    </w:p>
    <w:p w14:paraId="13CA38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format of the NF Instance ID shall be a </w:t>
      </w:r>
    </w:p>
    <w:p w14:paraId="4FF3EB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Universally Unique Identifier (UUID) version 4, </w:t>
      </w:r>
    </w:p>
    <w:p w14:paraId="5BA11A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described in IETF RFC 4122 " ;</w:t>
      </w:r>
    </w:p>
    <w:p w14:paraId="4E8FFC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yext3gpp:inVariant;</w:t>
      </w:r>
    </w:p>
    <w:p w14:paraId="04DF5C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DD97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0EE6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nfType {</w:t>
      </w:r>
    </w:p>
    <w:p w14:paraId="65A18C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18821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5E6F8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NfType;</w:t>
      </w:r>
    </w:p>
    <w:p w14:paraId="77228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"Type of the Network Function" ;</w:t>
      </w:r>
    </w:p>
    <w:p w14:paraId="03B9F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132CC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8DE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hostAddr {</w:t>
      </w:r>
    </w:p>
    <w:p w14:paraId="6ED3B5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AF1CD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 ;</w:t>
      </w:r>
    </w:p>
    <w:p w14:paraId="3956BD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"Host address of a NF";</w:t>
      </w:r>
    </w:p>
    <w:p w14:paraId="4FAB34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60A41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6CC5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authzInfo {</w:t>
      </w:r>
    </w:p>
    <w:p w14:paraId="21D3C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391D6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NF Specific Service authorization </w:t>
      </w:r>
    </w:p>
    <w:p w14:paraId="1CDC00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It shall include the NF type (s) and NF realms/origins </w:t>
      </w:r>
    </w:p>
    <w:p w14:paraId="3F1372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allowed to consume NF Service(s) of NF Service Producer.";</w:t>
      </w:r>
    </w:p>
    <w:p w14:paraId="680DF7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"See TS 23.501" ;</w:t>
      </w:r>
    </w:p>
    <w:p w14:paraId="7AE4E2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E16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1E30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location {</w:t>
      </w:r>
    </w:p>
    <w:p w14:paraId="593D1F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8FCD0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"Information about the location of the NF instance </w:t>
      </w:r>
    </w:p>
    <w:p w14:paraId="35E449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geographic location, data center) defined by operator";</w:t>
      </w:r>
    </w:p>
    <w:p w14:paraId="11F40A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5A455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15B57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286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capacity {</w:t>
      </w:r>
    </w:p>
    <w:p w14:paraId="601282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378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09B873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static capacity information </w:t>
      </w:r>
    </w:p>
    <w:p w14:paraId="043811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range of 0-65535, expressed as a weight relative to other </w:t>
      </w:r>
    </w:p>
    <w:p w14:paraId="75F79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 instances of the same type; if capacity is also present in the </w:t>
      </w:r>
    </w:p>
    <w:p w14:paraId="3624E6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nfServiceList parameters, those will have precedence over this value.";</w:t>
      </w:r>
    </w:p>
    <w:p w14:paraId="40BA15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3DDED3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6502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1E1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nFSrvGroupId {</w:t>
      </w:r>
    </w:p>
    <w:p w14:paraId="0C8D95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EB961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identity of the group that is </w:t>
      </w:r>
    </w:p>
    <w:p w14:paraId="18D949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served by the NF instance.</w:t>
      </w:r>
    </w:p>
    <w:p w14:paraId="62DE46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config false or true depending on the ManagedFunction. </w:t>
      </w:r>
    </w:p>
    <w:p w14:paraId="044B033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Config=true for Udrinfo. Config=false for UdmInfo and AusfInfo. </w:t>
      </w:r>
    </w:p>
    <w:p w14:paraId="4CC631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UDM or AUSF or UDR. ";</w:t>
      </w:r>
    </w:p>
    <w:p w14:paraId="6A59D5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136931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5AAB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4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supportedDataSetIds {</w:t>
      </w:r>
    </w:p>
    <w:p w14:paraId="0CB5D7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70A6F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SUBSCRIPTION;</w:t>
      </w:r>
    </w:p>
    <w:p w14:paraId="267451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POLICY;</w:t>
      </w:r>
    </w:p>
    <w:p w14:paraId="5777DC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EXPOSURE;</w:t>
      </w:r>
    </w:p>
    <w:p w14:paraId="2C602B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APPLICATION;</w:t>
      </w:r>
    </w:p>
    <w:p w14:paraId="0082EF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1E92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"List of supported data sets in the UDR instance. </w:t>
      </w:r>
    </w:p>
    <w:p w14:paraId="41F09D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present if ../nfType = UDR";</w:t>
      </w:r>
    </w:p>
    <w:p w14:paraId="46E397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4300A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1B9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625E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smfServingAreas {</w:t>
      </w:r>
    </w:p>
    <w:p w14:paraId="50BF88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EF56C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the SMF service area(s) the UPF can serve. </w:t>
      </w:r>
    </w:p>
    <w:p w14:paraId="084D7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UPF";</w:t>
      </w:r>
    </w:p>
    <w:p w14:paraId="1F613F5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70C8BB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FDACD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80C2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priority {</w:t>
      </w:r>
    </w:p>
    <w:p w14:paraId="365C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056EC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Priority (relative to other NFs </w:t>
      </w:r>
    </w:p>
    <w:p w14:paraId="070CA3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of the same type) in the range of 0-65535, to be used for NF selection; </w:t>
      </w:r>
    </w:p>
    <w:p w14:paraId="0AE31A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lower values indicate a higher priority. If priority is also present </w:t>
      </w:r>
    </w:p>
    <w:p w14:paraId="458018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nfServiceList parameters, those will have precedence over </w:t>
      </w:r>
    </w:p>
    <w:p w14:paraId="5E454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value. Shall be present if ../nfType = AMF ";</w:t>
      </w:r>
    </w:p>
    <w:p w14:paraId="23D47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7E272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54FAE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E0BD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9E0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usageState {</w:t>
      </w:r>
    </w:p>
    <w:p w14:paraId="158A61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8D38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65FA0B9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w:t>
      </w:r>
    </w:p>
    <w:p w14:paraId="449C1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BUSY;</w:t>
      </w:r>
    </w:p>
    <w:p w14:paraId="344C56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B83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describes whether or not the resource is actively in </w:t>
      </w:r>
    </w:p>
    <w:p w14:paraId="21D0EA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 at a specific instant, and if so, whether or not it has spare </w:t>
      </w:r>
    </w:p>
    <w:p w14:paraId="66B41A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capacity for additional users at that instant. The value is READ-ONLY.";</w:t>
      </w:r>
    </w:p>
    <w:p w14:paraId="26755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"ITU T Recommendation X.731";</w:t>
      </w:r>
    </w:p>
    <w:p w14:paraId="7DAFDE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EF52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B95097" w14:textId="77777777" w:rsidR="001B1C9F" w:rsidRDefault="001B1C9F" w:rsidP="001B1C9F">
      <w:pPr>
        <w:pStyle w:val="PL"/>
      </w:pPr>
      <w:r>
        <w:t xml:space="preserve">  grouping SAPGrp {</w:t>
      </w:r>
    </w:p>
    <w:p w14:paraId="4955A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 {</w:t>
      </w:r>
    </w:p>
    <w:p w14:paraId="75E110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w:t>
      </w:r>
    </w:p>
    <w:p w14:paraId="56431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60F10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EEA6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leaf port {</w:t>
      </w:r>
    </w:p>
    <w:p w14:paraId="60658C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inet:port-number;</w:t>
      </w:r>
    </w:p>
    <w:p w14:paraId="32CF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725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27E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"Service access point.";</w:t>
      </w:r>
    </w:p>
    <w:p w14:paraId="061BAE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28.622";</w:t>
      </w:r>
    </w:p>
    <w:p w14:paraId="6EF1EB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1DC4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BB4A0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Mcc {</w:t>
      </w:r>
    </w:p>
    <w:p w14:paraId="2B77DE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country code consists of three decimal digits, </w:t>
      </w:r>
    </w:p>
    <w:p w14:paraId="30945E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first digit of the mobile country code identifies the geographic </w:t>
      </w:r>
    </w:p>
    <w:p w14:paraId="46F4D7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region (the digits 1 and 8 are not used):";</w:t>
      </w:r>
    </w:p>
    <w:p w14:paraId="3A04A8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FAFD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'[02-79][0-9][0-9]';</w:t>
      </w:r>
    </w:p>
    <w:p w14:paraId="78F2F9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48F1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3569EC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B4FD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71BB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Mnc {</w:t>
      </w:r>
    </w:p>
    <w:p w14:paraId="0B221E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network code consists of two or three </w:t>
      </w:r>
    </w:p>
    <w:p w14:paraId="36FA8A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decimal digits (for example: MNC of 001 is not the same as MNC of 01)";</w:t>
      </w:r>
    </w:p>
    <w:p w14:paraId="44928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4D841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'[0-9][0-9][0-9]|[0-9][0-9]';</w:t>
      </w:r>
    </w:p>
    <w:p w14:paraId="374CB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E398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7A66E5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794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0F104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PLMNId {</w:t>
      </w:r>
    </w:p>
    <w:p w14:paraId="795969D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mcc {</w:t>
      </w:r>
    </w:p>
    <w:p w14:paraId="763F9B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014CC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Mcc;</w:t>
      </w:r>
    </w:p>
    <w:p w14:paraId="7A29C9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352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mnc {</w:t>
      </w:r>
    </w:p>
    <w:p w14:paraId="03352F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2A7774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Mnc;</w:t>
      </w:r>
    </w:p>
    <w:p w14:paraId="43CFB3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18B4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38.413 clause 9.3.3.5";</w:t>
      </w:r>
    </w:p>
    <w:p w14:paraId="58C65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B7D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C45B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Nci {</w:t>
      </w:r>
    </w:p>
    <w:p w14:paraId="01FD4F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"NR Cell Identity. The NCI shall be of fixed length of 36 bits </w:t>
      </w:r>
    </w:p>
    <w:p w14:paraId="6DE7F9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shall be coded using full hexadecimal representation. </w:t>
      </w:r>
    </w:p>
    <w:p w14:paraId="7768AF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exact coding of the NCI is the responsibility of each PLMN operator";</w:t>
      </w:r>
    </w:p>
    <w:p w14:paraId="0623D4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w:t>
      </w:r>
    </w:p>
    <w:p w14:paraId="279BD3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w:t>
      </w:r>
    </w:p>
    <w:p w14:paraId="202098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D886A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36;</w:t>
      </w:r>
    </w:p>
    <w:p w14:paraId="1566D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2598BD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0BB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04557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9;</w:t>
      </w:r>
    </w:p>
    <w:p w14:paraId="5E0013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'[a-fA-F0-9]*';</w:t>
      </w:r>
    </w:p>
    <w:p w14:paraId="43F6C7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EC7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79CB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7199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C2858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OperationalState {</w:t>
      </w:r>
    </w:p>
    <w:p w14:paraId="22DBD0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65EC05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AA15F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0BC9A8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5244E6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totally inoperable.";</w:t>
      </w:r>
    </w:p>
    <w:p w14:paraId="3840A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E41D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5D45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293754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4A9FD3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partially or fully operable.";</w:t>
      </w:r>
    </w:p>
    <w:p w14:paraId="7087A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1A9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010C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4B57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7771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394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BasicAdministrativeState {</w:t>
      </w:r>
    </w:p>
    <w:p w14:paraId="1021E1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7EC713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50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3D1FC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07AB8F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5BB64F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services for its users.";</w:t>
      </w:r>
    </w:p>
    <w:p w14:paraId="7C0770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83DA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6F1A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6E4A74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396DC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428DCE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552E95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772028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7B0C4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7E5A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640F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AD40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AdministrativeState {</w:t>
      </w:r>
    </w:p>
    <w:p w14:paraId="4F988A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2A09A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4E9C21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56ABC6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16F4E9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4CB56C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w:t>
      </w:r>
    </w:p>
    <w:p w14:paraId="67138F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6400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7D9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5C4F2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62D109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08728E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2DC96D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238AC3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81F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2C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SHUTTINGDOWN {</w:t>
      </w:r>
    </w:p>
    <w:p w14:paraId="10B943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2;</w:t>
      </w:r>
    </w:p>
    <w:p w14:paraId="2E6308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"Use of the resource is administratively permitted to</w:t>
      </w:r>
    </w:p>
    <w:p w14:paraId="28400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existing instances of use only. While the system remains in</w:t>
      </w:r>
    </w:p>
    <w:p w14:paraId="3C46B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shutting down state the manager or the managed element </w:t>
      </w:r>
    </w:p>
    <w:p w14:paraId="00A877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at any time cause the resource to transition to the </w:t>
      </w:r>
    </w:p>
    <w:p w14:paraId="5A0493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locked state.";</w:t>
      </w:r>
    </w:p>
    <w:p w14:paraId="7CA11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569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CDB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495B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3CA5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AvailabilityStatus {</w:t>
      </w:r>
    </w:p>
    <w:p w14:paraId="66AB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AFDF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IN_TEST;</w:t>
      </w:r>
    </w:p>
    <w:p w14:paraId="5BDCF0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45F51D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POWER_OFF;                           </w:t>
      </w:r>
    </w:p>
    <w:p w14:paraId="678C8A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OFF_LINE;                           </w:t>
      </w:r>
    </w:p>
    <w:p w14:paraId="15B26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OFF_DUTY;                           </w:t>
      </w:r>
    </w:p>
    <w:p w14:paraId="785EA3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DEPENDENCY;                           </w:t>
      </w:r>
    </w:p>
    <w:p w14:paraId="61A7D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DEGRADED;                           </w:t>
      </w:r>
    </w:p>
    <w:p w14:paraId="7E57F5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NOT_INSTALLED;                           </w:t>
      </w:r>
    </w:p>
    <w:p w14:paraId="0F790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LOG_FULL;                           </w:t>
      </w:r>
    </w:p>
    <w:p w14:paraId="30F1B0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1768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110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E3E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CellState {</w:t>
      </w:r>
    </w:p>
    <w:p w14:paraId="7F3FFC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4C8CF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36C26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INACTIVE;              </w:t>
      </w:r>
    </w:p>
    <w:p w14:paraId="5AD37C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              </w:t>
      </w:r>
    </w:p>
    <w:p w14:paraId="7E6AE5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604CB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01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5093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Nrpci {</w:t>
      </w:r>
    </w:p>
    <w:p w14:paraId="1A322E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1240FE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"Physical Cell Identity (PCI) of the NR cell.";</w:t>
      </w:r>
    </w:p>
    <w:p w14:paraId="6275C0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36.211 subclause 6.11";</w:t>
      </w:r>
    </w:p>
    <w:p w14:paraId="5A764A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0BDF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7EB9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Tac {</w:t>
      </w:r>
    </w:p>
    <w:p w14:paraId="31934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int32 {</w:t>
      </w:r>
    </w:p>
    <w:p w14:paraId="79B6AE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0..16777215 ;</w:t>
      </w:r>
    </w:p>
    <w:p w14:paraId="704979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1EA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"Tracking Area Code";</w:t>
      </w:r>
    </w:p>
    <w:p w14:paraId="234986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 clause 19.4.2.3";</w:t>
      </w:r>
    </w:p>
    <w:p w14:paraId="56B3C8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205508"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AEF05" w14:textId="77777777" w:rsidR="001B1C9F" w:rsidRDefault="001B1C9F" w:rsidP="001B1C9F">
      <w:pPr>
        <w:pStyle w:val="PL"/>
      </w:pPr>
      <w:r>
        <w:t xml:space="preserve">  grouping GeoCoordinateGrp {</w:t>
      </w:r>
    </w:p>
    <w:p w14:paraId="026067DD" w14:textId="77777777" w:rsidR="001B1C9F" w:rsidRDefault="001B1C9F" w:rsidP="001B1C9F">
      <w:pPr>
        <w:pStyle w:val="PL"/>
      </w:pPr>
      <w:r>
        <w:t xml:space="preserve">    description "Geographical location on earth"; </w:t>
      </w:r>
    </w:p>
    <w:p w14:paraId="477D42FB" w14:textId="77777777" w:rsidR="001B1C9F" w:rsidRDefault="001B1C9F" w:rsidP="001B1C9F">
      <w:pPr>
        <w:pStyle w:val="PL"/>
      </w:pPr>
      <w:r>
        <w:t xml:space="preserve">    leaf latitude {</w:t>
      </w:r>
    </w:p>
    <w:p w14:paraId="2B7F6BC8" w14:textId="77777777" w:rsidR="001B1C9F" w:rsidRDefault="001B1C9F" w:rsidP="001B1C9F">
      <w:pPr>
        <w:pStyle w:val="PL"/>
      </w:pPr>
      <w:r>
        <w:lastRenderedPageBreak/>
        <w:t xml:space="preserve">      type decimal64 {</w:t>
      </w:r>
    </w:p>
    <w:p w14:paraId="5256A4E8" w14:textId="77777777" w:rsidR="001B1C9F" w:rsidRDefault="001B1C9F" w:rsidP="001B1C9F">
      <w:pPr>
        <w:pStyle w:val="PL"/>
      </w:pPr>
      <w:r>
        <w:t xml:space="preserve">        fraction-digits 4;</w:t>
      </w:r>
    </w:p>
    <w:p w14:paraId="61013C89" w14:textId="77777777" w:rsidR="001B1C9F" w:rsidRDefault="001B1C9F" w:rsidP="001B1C9F">
      <w:pPr>
        <w:pStyle w:val="PL"/>
      </w:pPr>
      <w:r>
        <w:t xml:space="preserve">        range -90..90 ;</w:t>
      </w:r>
    </w:p>
    <w:p w14:paraId="077C2EF6" w14:textId="77777777" w:rsidR="001B1C9F" w:rsidRDefault="001B1C9F" w:rsidP="001B1C9F">
      <w:pPr>
        <w:pStyle w:val="PL"/>
      </w:pPr>
      <w:r>
        <w:t xml:space="preserve">      }</w:t>
      </w:r>
    </w:p>
    <w:p w14:paraId="42224904" w14:textId="77777777" w:rsidR="001B1C9F" w:rsidRDefault="001B1C9F" w:rsidP="001B1C9F">
      <w:pPr>
        <w:pStyle w:val="PL"/>
      </w:pPr>
      <w:r>
        <w:t xml:space="preserve">      mandatory true;</w:t>
      </w:r>
    </w:p>
    <w:p w14:paraId="3857FA64" w14:textId="77777777" w:rsidR="001B1C9F" w:rsidRDefault="001B1C9F" w:rsidP="001B1C9F">
      <w:pPr>
        <w:pStyle w:val="PL"/>
      </w:pPr>
      <w:r>
        <w:t xml:space="preserve">      description "Latitude based on World Geodetic System (1984 version) </w:t>
      </w:r>
    </w:p>
    <w:p w14:paraId="222DA34D" w14:textId="77777777" w:rsidR="001B1C9F" w:rsidRDefault="001B1C9F" w:rsidP="001B1C9F">
      <w:pPr>
        <w:pStyle w:val="PL"/>
      </w:pPr>
      <w:r>
        <w:t xml:space="preserve">        global reference frame (WGS 84). Positive values correspond to the </w:t>
      </w:r>
    </w:p>
    <w:p w14:paraId="4BDE73B3" w14:textId="77777777" w:rsidR="001B1C9F" w:rsidRDefault="001B1C9F" w:rsidP="001B1C9F">
      <w:pPr>
        <w:pStyle w:val="PL"/>
      </w:pPr>
      <w:r>
        <w:t xml:space="preserve">        northern hemisphere.";</w:t>
      </w:r>
    </w:p>
    <w:p w14:paraId="300972BE" w14:textId="77777777" w:rsidR="001B1C9F" w:rsidRDefault="001B1C9F" w:rsidP="001B1C9F">
      <w:pPr>
        <w:pStyle w:val="PL"/>
      </w:pPr>
      <w:r>
        <w:t xml:space="preserve">      }</w:t>
      </w:r>
    </w:p>
    <w:p w14:paraId="7583BF42" w14:textId="77777777" w:rsidR="001B1C9F" w:rsidRDefault="001B1C9F" w:rsidP="001B1C9F">
      <w:pPr>
        <w:pStyle w:val="PL"/>
      </w:pPr>
      <w:r>
        <w:t xml:space="preserve">        </w:t>
      </w:r>
    </w:p>
    <w:p w14:paraId="5A4D37D1" w14:textId="77777777" w:rsidR="001B1C9F" w:rsidRDefault="001B1C9F" w:rsidP="001B1C9F">
      <w:pPr>
        <w:pStyle w:val="PL"/>
      </w:pPr>
      <w:r>
        <w:t xml:space="preserve">    leaf longitude {</w:t>
      </w:r>
    </w:p>
    <w:p w14:paraId="5F633C0B" w14:textId="77777777" w:rsidR="001B1C9F" w:rsidRDefault="001B1C9F" w:rsidP="001B1C9F">
      <w:pPr>
        <w:pStyle w:val="PL"/>
      </w:pPr>
      <w:r>
        <w:t xml:space="preserve">      type decimal64 {</w:t>
      </w:r>
    </w:p>
    <w:p w14:paraId="7D035A25" w14:textId="77777777" w:rsidR="001B1C9F" w:rsidRDefault="001B1C9F" w:rsidP="001B1C9F">
      <w:pPr>
        <w:pStyle w:val="PL"/>
      </w:pPr>
      <w:r>
        <w:t xml:space="preserve">        fraction-digits 4;</w:t>
      </w:r>
    </w:p>
    <w:p w14:paraId="04A629B7" w14:textId="77777777" w:rsidR="001B1C9F" w:rsidRDefault="001B1C9F" w:rsidP="001B1C9F">
      <w:pPr>
        <w:pStyle w:val="PL"/>
      </w:pPr>
      <w:r>
        <w:t xml:space="preserve">        range -180..180 ;</w:t>
      </w:r>
    </w:p>
    <w:p w14:paraId="759B1716" w14:textId="77777777" w:rsidR="001B1C9F" w:rsidRDefault="001B1C9F" w:rsidP="001B1C9F">
      <w:pPr>
        <w:pStyle w:val="PL"/>
      </w:pPr>
      <w:r>
        <w:t xml:space="preserve">      }</w:t>
      </w:r>
    </w:p>
    <w:p w14:paraId="59D19D61" w14:textId="77777777" w:rsidR="001B1C9F" w:rsidRDefault="001B1C9F" w:rsidP="001B1C9F">
      <w:pPr>
        <w:pStyle w:val="PL"/>
      </w:pPr>
      <w:r>
        <w:t xml:space="preserve">      mandatory true;</w:t>
      </w:r>
    </w:p>
    <w:p w14:paraId="598F6BC7" w14:textId="77777777" w:rsidR="001B1C9F" w:rsidRDefault="001B1C9F" w:rsidP="001B1C9F">
      <w:pPr>
        <w:pStyle w:val="PL"/>
      </w:pPr>
      <w:r>
        <w:t xml:space="preserve">      description "Longitude based on World Geodetic System (1984 version) </w:t>
      </w:r>
    </w:p>
    <w:p w14:paraId="6E268D74" w14:textId="77777777" w:rsidR="001B1C9F" w:rsidRDefault="001B1C9F" w:rsidP="001B1C9F">
      <w:pPr>
        <w:pStyle w:val="PL"/>
      </w:pPr>
      <w:r>
        <w:t xml:space="preserve">        global reference frame (WGS 84). Positive values correspond to </w:t>
      </w:r>
    </w:p>
    <w:p w14:paraId="580D8503" w14:textId="77777777" w:rsidR="001B1C9F" w:rsidRDefault="001B1C9F" w:rsidP="001B1C9F">
      <w:pPr>
        <w:pStyle w:val="PL"/>
      </w:pPr>
      <w:r>
        <w:t xml:space="preserve">        degrees east of 0 degrees longitude.";</w:t>
      </w:r>
    </w:p>
    <w:p w14:paraId="19B4B742" w14:textId="77777777" w:rsidR="001B1C9F" w:rsidRDefault="001B1C9F" w:rsidP="001B1C9F">
      <w:pPr>
        <w:pStyle w:val="PL"/>
      </w:pPr>
      <w:r>
        <w:t xml:space="preserve">    }</w:t>
      </w:r>
    </w:p>
    <w:p w14:paraId="44E7196C" w14:textId="77777777" w:rsidR="001B1C9F" w:rsidRDefault="001B1C9F" w:rsidP="001B1C9F">
      <w:pPr>
        <w:pStyle w:val="PL"/>
      </w:pPr>
      <w:r>
        <w:t xml:space="preserve">    </w:t>
      </w:r>
    </w:p>
    <w:p w14:paraId="70C711C8" w14:textId="77777777" w:rsidR="001B1C9F" w:rsidRDefault="001B1C9F" w:rsidP="001B1C9F">
      <w:pPr>
        <w:pStyle w:val="PL"/>
      </w:pPr>
      <w:r>
        <w:t xml:space="preserve">    leaf altitude {</w:t>
      </w:r>
    </w:p>
    <w:p w14:paraId="200225C9" w14:textId="77777777" w:rsidR="001B1C9F" w:rsidRDefault="001B1C9F" w:rsidP="001B1C9F">
      <w:pPr>
        <w:pStyle w:val="PL"/>
      </w:pPr>
      <w:r>
        <w:t xml:space="preserve">      type decimal64 {</w:t>
      </w:r>
    </w:p>
    <w:p w14:paraId="0D705AE0" w14:textId="77777777" w:rsidR="001B1C9F" w:rsidRDefault="001B1C9F" w:rsidP="001B1C9F">
      <w:pPr>
        <w:pStyle w:val="PL"/>
      </w:pPr>
      <w:r>
        <w:t xml:space="preserve">        fraction-digits 4;</w:t>
      </w:r>
    </w:p>
    <w:p w14:paraId="2A5B0876" w14:textId="77777777" w:rsidR="001B1C9F" w:rsidRDefault="001B1C9F" w:rsidP="001B1C9F">
      <w:pPr>
        <w:pStyle w:val="PL"/>
      </w:pPr>
      <w:r>
        <w:t xml:space="preserve">      }</w:t>
      </w:r>
    </w:p>
    <w:p w14:paraId="01605C7B" w14:textId="77777777" w:rsidR="001B1C9F" w:rsidRDefault="001B1C9F" w:rsidP="001B1C9F">
      <w:pPr>
        <w:pStyle w:val="PL"/>
      </w:pPr>
      <w:r>
        <w:t xml:space="preserve">      units meters;</w:t>
      </w:r>
    </w:p>
    <w:p w14:paraId="68C88457" w14:textId="77777777" w:rsidR="001B1C9F" w:rsidRDefault="001B1C9F" w:rsidP="001B1C9F">
      <w:pPr>
        <w:pStyle w:val="PL"/>
      </w:pPr>
      <w:r>
        <w:t xml:space="preserve">      description "It is the vertical distance between the point of interest </w:t>
      </w:r>
    </w:p>
    <w:p w14:paraId="6F89FD82" w14:textId="77777777" w:rsidR="001B1C9F" w:rsidRDefault="001B1C9F" w:rsidP="001B1C9F">
      <w:pPr>
        <w:pStyle w:val="PL"/>
      </w:pPr>
      <w:r>
        <w:t xml:space="preserve">        from the mean sea level measured in metres.";</w:t>
      </w:r>
    </w:p>
    <w:p w14:paraId="1BCF4BDB" w14:textId="77777777" w:rsidR="001B1C9F" w:rsidRDefault="001B1C9F" w:rsidP="001B1C9F">
      <w:pPr>
        <w:pStyle w:val="PL"/>
      </w:pPr>
      <w:r>
        <w:t xml:space="preserve">    }</w:t>
      </w:r>
    </w:p>
    <w:p w14:paraId="7A9DCC20" w14:textId="77777777" w:rsidR="001B1C9F" w:rsidRDefault="001B1C9F" w:rsidP="001B1C9F">
      <w:pPr>
        <w:pStyle w:val="PL"/>
      </w:pPr>
      <w:r>
        <w:t xml:space="preserve">  }</w:t>
      </w:r>
    </w:p>
    <w:p w14:paraId="12ACD0FA" w14:textId="77777777" w:rsidR="001B1C9F" w:rsidRDefault="001B1C9F" w:rsidP="001B1C9F">
      <w:pPr>
        <w:pStyle w:val="PL"/>
      </w:pPr>
      <w:r>
        <w:t xml:space="preserve">   </w:t>
      </w:r>
    </w:p>
    <w:p w14:paraId="0AD9C949" w14:textId="77777777" w:rsidR="001B1C9F" w:rsidRDefault="001B1C9F" w:rsidP="001B1C9F">
      <w:pPr>
        <w:pStyle w:val="PL"/>
      </w:pPr>
      <w:r>
        <w:t xml:space="preserve">  grouping GeoAreaGrp {</w:t>
      </w:r>
    </w:p>
    <w:p w14:paraId="600BAD6A" w14:textId="77777777" w:rsidR="001B1C9F" w:rsidRDefault="001B1C9F" w:rsidP="001B1C9F">
      <w:pPr>
        <w:pStyle w:val="PL"/>
      </w:pPr>
      <w:r>
        <w:t xml:space="preserve">    description "This data type defines a geographical area. </w:t>
      </w:r>
    </w:p>
    <w:p w14:paraId="3B08A8AE" w14:textId="77777777" w:rsidR="001B1C9F" w:rsidRDefault="001B1C9F" w:rsidP="001B1C9F">
      <w:pPr>
        <w:pStyle w:val="PL"/>
      </w:pPr>
      <w:r>
        <w:t xml:space="preserve">      The geo-area is defined using a convex polygon in the attribute </w:t>
      </w:r>
    </w:p>
    <w:p w14:paraId="563BE7A3" w14:textId="77777777" w:rsidR="001B1C9F" w:rsidRDefault="001B1C9F" w:rsidP="001B1C9F">
      <w:pPr>
        <w:pStyle w:val="PL"/>
      </w:pPr>
      <w:r>
        <w:t xml:space="preserve">      'convexGeoPolygon'.";</w:t>
      </w:r>
    </w:p>
    <w:p w14:paraId="53323C8B" w14:textId="77777777" w:rsidR="001B1C9F" w:rsidRDefault="001B1C9F" w:rsidP="001B1C9F">
      <w:pPr>
        <w:pStyle w:val="PL"/>
      </w:pPr>
      <w:r>
        <w:t xml:space="preserve">    </w:t>
      </w:r>
    </w:p>
    <w:p w14:paraId="494982A7" w14:textId="77777777" w:rsidR="001B1C9F" w:rsidRDefault="001B1C9F" w:rsidP="001B1C9F">
      <w:pPr>
        <w:pStyle w:val="PL"/>
      </w:pPr>
      <w:r>
        <w:t xml:space="preserve">    list convexGeoPolygon {</w:t>
      </w:r>
    </w:p>
    <w:p w14:paraId="24261890" w14:textId="77777777" w:rsidR="001B1C9F" w:rsidRDefault="001B1C9F" w:rsidP="001B1C9F">
      <w:pPr>
        <w:pStyle w:val="PL"/>
      </w:pPr>
      <w:r>
        <w:t xml:space="preserve">      description "Specifies the geographical area with a convex polygon. </w:t>
      </w:r>
    </w:p>
    <w:p w14:paraId="64890242" w14:textId="77777777" w:rsidR="001B1C9F" w:rsidRDefault="001B1C9F" w:rsidP="001B1C9F">
      <w:pPr>
        <w:pStyle w:val="PL"/>
      </w:pPr>
      <w:r>
        <w:t xml:space="preserve">        The convex polygon is specified by its corners.";</w:t>
      </w:r>
    </w:p>
    <w:p w14:paraId="772895C9" w14:textId="77777777" w:rsidR="001B1C9F" w:rsidRDefault="001B1C9F" w:rsidP="001B1C9F">
      <w:pPr>
        <w:pStyle w:val="PL"/>
      </w:pPr>
      <w:r>
        <w:t xml:space="preserve">        key "latitude longitude";</w:t>
      </w:r>
    </w:p>
    <w:p w14:paraId="6B072ADD" w14:textId="77777777" w:rsidR="001B1C9F" w:rsidRDefault="001B1C9F" w:rsidP="001B1C9F">
      <w:pPr>
        <w:pStyle w:val="PL"/>
      </w:pPr>
      <w:r>
        <w:t xml:space="preserve">      min-elements 3;</w:t>
      </w:r>
    </w:p>
    <w:p w14:paraId="0D046164" w14:textId="77777777" w:rsidR="001B1C9F" w:rsidRDefault="001B1C9F" w:rsidP="001B1C9F">
      <w:pPr>
        <w:pStyle w:val="PL"/>
      </w:pPr>
      <w:r>
        <w:t xml:space="preserve">      ordered-by user;</w:t>
      </w:r>
    </w:p>
    <w:p w14:paraId="7C18EB9A" w14:textId="77777777" w:rsidR="001B1C9F" w:rsidRDefault="001B1C9F" w:rsidP="001B1C9F">
      <w:pPr>
        <w:pStyle w:val="PL"/>
      </w:pPr>
      <w:r>
        <w:t xml:space="preserve">      </w:t>
      </w:r>
    </w:p>
    <w:p w14:paraId="63136E93" w14:textId="77777777" w:rsidR="001B1C9F" w:rsidRDefault="001B1C9F" w:rsidP="001B1C9F">
      <w:pPr>
        <w:pStyle w:val="PL"/>
      </w:pPr>
      <w:r>
        <w:t xml:space="preserve">      uses GeoCoordinateGrp;</w:t>
      </w:r>
    </w:p>
    <w:p w14:paraId="7B85F283" w14:textId="77777777" w:rsidR="001B1C9F" w:rsidRDefault="001B1C9F" w:rsidP="001B1C9F">
      <w:pPr>
        <w:pStyle w:val="PL"/>
      </w:pPr>
      <w:r>
        <w:t xml:space="preserve">    }</w:t>
      </w:r>
    </w:p>
    <w:p w14:paraId="5CB5881F" w14:textId="77777777" w:rsidR="001B1C9F" w:rsidRDefault="001B1C9F" w:rsidP="001B1C9F">
      <w:pPr>
        <w:pStyle w:val="PL"/>
      </w:pPr>
      <w:r>
        <w:t xml:space="preserve">  }</w:t>
      </w:r>
    </w:p>
    <w:p w14:paraId="3B33E2E8" w14:textId="77777777" w:rsidR="001B1C9F" w:rsidRDefault="001B1C9F" w:rsidP="001B1C9F">
      <w:pPr>
        <w:pStyle w:val="PL"/>
      </w:pPr>
      <w:r>
        <w:t xml:space="preserve">  </w:t>
      </w:r>
    </w:p>
    <w:p w14:paraId="5094A9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AmfRegionId {</w:t>
      </w:r>
    </w:p>
    <w:p w14:paraId="723208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4798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44C054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16D5D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BA1B1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51554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E64C7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36E1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237F4A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4CBE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2EF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AmfSetId {</w:t>
      </w:r>
    </w:p>
    <w:p w14:paraId="411FF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160B2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75A145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'0..1023';</w:t>
      </w:r>
    </w:p>
    <w:p w14:paraId="47001C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653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93B21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C70D2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F48A1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06FBC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9E38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15DC69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D9D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BF5B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AmfPointer {</w:t>
      </w:r>
    </w:p>
    <w:p w14:paraId="4638CC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C0B4C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28757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'0..63';</w:t>
      </w:r>
    </w:p>
    <w:p w14:paraId="3C7158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DC9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145F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6;</w:t>
      </w:r>
    </w:p>
    <w:p w14:paraId="48A150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pattern '[01]*';</w:t>
      </w:r>
    </w:p>
    <w:p w14:paraId="6F8DA6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3AC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FBF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46582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D36B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DFE9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AmfIdentifier {        </w:t>
      </w:r>
    </w:p>
    <w:p w14:paraId="1303C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amfRegionId {</w:t>
      </w:r>
    </w:p>
    <w:p w14:paraId="12B58D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AmfRegionId;</w:t>
      </w:r>
    </w:p>
    <w:p w14:paraId="5A02D9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6551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amfSetId {</w:t>
      </w:r>
    </w:p>
    <w:p w14:paraId="5BEF0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AmfSetId;</w:t>
      </w:r>
    </w:p>
    <w:p w14:paraId="7B0266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23FC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amfPointer {</w:t>
      </w:r>
    </w:p>
    <w:p w14:paraId="4DA9AB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AmfPointer;</w:t>
      </w:r>
    </w:p>
    <w:p w14:paraId="011F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45A3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AMFI is constructed from an AMF Region ID, </w:t>
      </w:r>
    </w:p>
    <w:p w14:paraId="2A932F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AMF Set ID and an AMF Pointer. </w:t>
      </w:r>
    </w:p>
    <w:p w14:paraId="6B83C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Region ID identifies the region, </w:t>
      </w:r>
    </w:p>
    <w:p w14:paraId="38BCBE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Set ID uniquely identifies the AMF Set within the AMF Region, and </w:t>
      </w:r>
    </w:p>
    <w:p w14:paraId="3BD7C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Pointer uniquely identifies the AMF within the AMF Set. "; </w:t>
      </w:r>
    </w:p>
    <w:p w14:paraId="610DD0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F5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081F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type definitions especially for core NFs</w:t>
      </w:r>
    </w:p>
    <w:p w14:paraId="21B35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CC23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NfType {</w:t>
      </w:r>
    </w:p>
    <w:p w14:paraId="4A6DC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18AD4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NRF;</w:t>
      </w:r>
    </w:p>
    <w:p w14:paraId="7615C1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UDM;</w:t>
      </w:r>
    </w:p>
    <w:p w14:paraId="3BB534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AMF;</w:t>
      </w:r>
    </w:p>
    <w:p w14:paraId="31A2E3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SMF;</w:t>
      </w:r>
    </w:p>
    <w:p w14:paraId="5108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AUSF;</w:t>
      </w:r>
    </w:p>
    <w:p w14:paraId="41F7E6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NEF;</w:t>
      </w:r>
    </w:p>
    <w:p w14:paraId="5E5C5F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PCF;</w:t>
      </w:r>
    </w:p>
    <w:p w14:paraId="18B9D6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SMSF;</w:t>
      </w:r>
    </w:p>
    <w:p w14:paraId="2C553D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NSSF;</w:t>
      </w:r>
    </w:p>
    <w:p w14:paraId="5D182D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UDR;</w:t>
      </w:r>
    </w:p>
    <w:p w14:paraId="03995E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LMF;</w:t>
      </w:r>
    </w:p>
    <w:p w14:paraId="2DD9CE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GMLC;</w:t>
      </w:r>
    </w:p>
    <w:p w14:paraId="17E55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5G_EIR;</w:t>
      </w:r>
    </w:p>
    <w:p w14:paraId="538B0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SEPP;</w:t>
      </w:r>
    </w:p>
    <w:p w14:paraId="16D730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UPF;</w:t>
      </w:r>
    </w:p>
    <w:p w14:paraId="587635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N3IWF;</w:t>
      </w:r>
    </w:p>
    <w:p w14:paraId="49F523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AF;</w:t>
      </w:r>
    </w:p>
    <w:p w14:paraId="5C6C6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UDSF;</w:t>
      </w:r>
    </w:p>
    <w:p w14:paraId="458DA8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BSF;</w:t>
      </w:r>
    </w:p>
    <w:p w14:paraId="668829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CHF;</w:t>
      </w:r>
    </w:p>
    <w:p w14:paraId="10AA0C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6A58C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A3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48F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NotificationType {</w:t>
      </w:r>
    </w:p>
    <w:p w14:paraId="1CEC5A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26B83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N1_MESSAGES;</w:t>
      </w:r>
    </w:p>
    <w:p w14:paraId="61AAA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N2_INFORMATION;</w:t>
      </w:r>
    </w:p>
    <w:p w14:paraId="69D21A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LOCATION_NOTIFICATION;</w:t>
      </w:r>
    </w:p>
    <w:p w14:paraId="3C431E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5ED02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83D7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E5E4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Load {</w:t>
      </w:r>
    </w:p>
    <w:p w14:paraId="1A8D46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"Latest known load information of the NF, percentage ";</w:t>
      </w:r>
    </w:p>
    <w:p w14:paraId="38DC1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6E9B80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5E9E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2381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2287D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654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N1MessageClass {</w:t>
      </w:r>
    </w:p>
    <w:p w14:paraId="074733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18887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5GMM;</w:t>
      </w:r>
    </w:p>
    <w:p w14:paraId="7DB431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04DA5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LPP;</w:t>
      </w:r>
    </w:p>
    <w:p w14:paraId="468CD8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 </w:t>
      </w:r>
    </w:p>
    <w:p w14:paraId="24627E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18CB0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408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E885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N2InformationClass {</w:t>
      </w:r>
    </w:p>
    <w:p w14:paraId="0253B2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FF06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243CF9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NRPPA;</w:t>
      </w:r>
    </w:p>
    <w:p w14:paraId="524B4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enum PWS;</w:t>
      </w:r>
    </w:p>
    <w:p w14:paraId="2DB0D5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PWS_BCAL;</w:t>
      </w:r>
    </w:p>
    <w:p w14:paraId="73FD6B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PWS_RF;</w:t>
      </w:r>
    </w:p>
    <w:p w14:paraId="5C1A68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C2618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8CE2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CD25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DefaultNotificationSubscription {</w:t>
      </w:r>
    </w:p>
    <w:p w14:paraId="10349F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C91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notificationType {</w:t>
      </w:r>
    </w:p>
    <w:p w14:paraId="3BECB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NotificationType;</w:t>
      </w:r>
    </w:p>
    <w:p w14:paraId="03CD35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7BE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E34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callbackUri {</w:t>
      </w:r>
    </w:p>
    <w:p w14:paraId="292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inet:uri;</w:t>
      </w:r>
    </w:p>
    <w:p w14:paraId="1C22CE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6A06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766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n1MessageClass {</w:t>
      </w:r>
    </w:p>
    <w:p w14:paraId="0D1659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N1MessageClass;</w:t>
      </w:r>
    </w:p>
    <w:p w14:paraId="2D82F7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6110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B2C0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n2InformationClass {</w:t>
      </w:r>
    </w:p>
    <w:p w14:paraId="66867A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N2InformationClass;</w:t>
      </w:r>
    </w:p>
    <w:p w14:paraId="50171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256F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573E2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BB19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Ipv4AddressRange {</w:t>
      </w:r>
    </w:p>
    <w:p w14:paraId="2FBE6B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37331A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3E9A45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F79BD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3C71B6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717EFC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FA17B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F78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A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Ipv6PrefixRange {</w:t>
      </w:r>
    </w:p>
    <w:p w14:paraId="34C7802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648CF2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0E345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D4440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2F415D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79B5D5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D817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8D6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F161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NsiId {</w:t>
      </w:r>
    </w:p>
    <w:p w14:paraId="1E2AC9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6A6DFF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E757C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1F59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UeMobilityLevel {</w:t>
      </w:r>
    </w:p>
    <w:p w14:paraId="13B335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D1C04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STATIONARY;</w:t>
      </w:r>
    </w:p>
    <w:p w14:paraId="16D530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NOMADIC;</w:t>
      </w:r>
    </w:p>
    <w:p w14:paraId="0BAEE8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RESTRICTED_MOBILITY;</w:t>
      </w:r>
    </w:p>
    <w:p w14:paraId="500799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FULLY_MOBILITY;</w:t>
      </w:r>
    </w:p>
    <w:p w14:paraId="4EA9D7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BBE8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D011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4904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ResourceSharingLevel {</w:t>
      </w:r>
    </w:p>
    <w:p w14:paraId="204720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3A63D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SHARED;</w:t>
      </w:r>
    </w:p>
    <w:p w14:paraId="7B9F1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NOT_SHARED;</w:t>
      </w:r>
    </w:p>
    <w:p w14:paraId="218662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7FE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E355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57FF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TxDirection {</w:t>
      </w:r>
    </w:p>
    <w:p w14:paraId="51FCB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649D2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w:t>
      </w:r>
    </w:p>
    <w:p w14:paraId="391132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UL;</w:t>
      </w:r>
    </w:p>
    <w:p w14:paraId="63BD33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DL_AND_UL;</w:t>
      </w:r>
    </w:p>
    <w:p w14:paraId="6C5EED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0D96E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07FEE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F458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AddressWithVlan {</w:t>
      </w:r>
    </w:p>
    <w:p w14:paraId="26F36D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ipAddress {</w:t>
      </w:r>
    </w:p>
    <w:p w14:paraId="63C1A3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inet:ip-address;   </w:t>
      </w:r>
    </w:p>
    <w:p w14:paraId="16BBF27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5211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vlanId {</w:t>
      </w:r>
    </w:p>
    <w:p w14:paraId="3E7849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279F26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F890F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w:t>
      </w:r>
    </w:p>
    <w:p w14:paraId="68114D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TaiGrp {</w:t>
      </w:r>
    </w:p>
    <w:p w14:paraId="7AE024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&lt;&lt;dataType&gt;&gt; defines a Tracking Area Identity (TAI) </w:t>
      </w:r>
    </w:p>
    <w:p w14:paraId="03DA93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specified in clause 28.6 of TS 23.003, clause 8.2 of TS 38.300 </w:t>
      </w:r>
    </w:p>
    <w:p w14:paraId="735476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clause 9.3.3.11 of TS 38.413. It is composed of the PLMN </w:t>
      </w:r>
    </w:p>
    <w:p w14:paraId="0A4B8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identifier (PLMN-Id, which is composed of the MCC and MNC) and </w:t>
      </w:r>
    </w:p>
    <w:p w14:paraId="0E018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Tracking Area Code (TAC). ";</w:t>
      </w:r>
    </w:p>
    <w:p w14:paraId="6BEA8B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plmnId {</w:t>
      </w:r>
    </w:p>
    <w:p w14:paraId="1FEEC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"PLMN Identity.";</w:t>
      </w:r>
    </w:p>
    <w:p w14:paraId="264188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3B12B7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max-elements 1;</w:t>
      </w:r>
    </w:p>
    <w:p w14:paraId="58122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"mcc mnc";</w:t>
      </w:r>
    </w:p>
    <w:p w14:paraId="4B6B79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uses types3gpp:PLMNId;</w:t>
      </w:r>
    </w:p>
    <w:p w14:paraId="7516BC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42B7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766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tac { type Tac; }</w:t>
      </w:r>
    </w:p>
    <w:p w14:paraId="6EDB46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2F8E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7422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DistinguishedName pattern is built up based on the </w:t>
      </w:r>
    </w:p>
    <w:p w14:paraId="0657B2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EBNF in 32.300 clause 7.3  EBNF of DN String Representation</w:t>
      </w:r>
    </w:p>
    <w:p w14:paraId="6D654C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2D09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DN { type string {   //  Same pattern as LocalDN</w:t>
      </w:r>
    </w:p>
    <w:p w14:paraId="74C310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7A5421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895FD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3839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 { type string {   // LocalRDN , { RDNSeparator , LocalRDN }    RDNSeparator is a single , no space or \R allowed   Me.mykey=1 allowed</w:t>
      </w:r>
    </w:p>
    <w:p w14:paraId="70FA7B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(fullLocalRDN)(,(fullLocalRDN))*</w:t>
      </w:r>
    </w:p>
    <w:p w14:paraId="547364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]|(\\[a-fA-F0-9]{2})))?))(,(([A-Z][^,=+&lt;&gt;#;\\"\r\n*.]*|([A-Z][^,=+&lt;&gt;#;\\"\r\n*.]*\.[a-z][^,=+&lt;&gt;#;\\"\r\n*.]*))=(([^,=+&lt;&gt;#;\\"\r\n* ]|(\\[a-fA-F0-9]{2}))(([^,=+&lt;&gt;#;\\"\r\n*]|(\\[a-fA-F0-9]{2}))*([^,=+&lt;&gt;#;\\"\r\n* ]|(\\[a-fA-F0-9]{2})))?)))*';      </w:t>
      </w:r>
    </w:p>
    <w:p w14:paraId="69D29A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8B32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2D7B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 { type string {   // LocalRDN , { RDNSeparator , LocalRDN }    RDNSeparator is a single , no space or \R allowed</w:t>
      </w:r>
    </w:p>
    <w:p w14:paraId="2DE7A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LocalRDN(,LocalRDN)*</w:t>
      </w:r>
    </w:p>
    <w:p w14:paraId="2B57CE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629861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AE632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C27AB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fullLocalRDN { type string {   // same as fullLocalDNAttributeTypeAndValue</w:t>
      </w:r>
    </w:p>
    <w:p w14:paraId="58F3B5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87542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592BF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9D99D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LocalRDN { type string {   // same as LocalDNAttributeTypeAndValue</w:t>
      </w:r>
    </w:p>
    <w:p w14:paraId="3C8D25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0DDB0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7C331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5281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fullLocalDNAttributeTypeAndValue { type string { // LocalDNAttributeType , AttributeTypeAndValueSeparator , RegularAttributeValue </w:t>
      </w:r>
    </w:p>
    <w:p w14:paraId="2637C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LocalDNAttributeType=RegularAttributeValue</w:t>
      </w:r>
    </w:p>
    <w:p w14:paraId="44AF57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5BE9E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CC06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C5A07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limitation: NamesOfClassAndNamingAttributenot supported Me.mykey=1</w:t>
      </w:r>
    </w:p>
    <w:p w14:paraId="74EBD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LocalDNAttributeTypeAndValue { type string { </w:t>
      </w:r>
    </w:p>
    <w:p w14:paraId="17E66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ebnf1          LocalDNAttributeType , AttributeTypeAndValueSeparator , RegularAttributeValue</w:t>
      </w:r>
    </w:p>
    <w:p w14:paraId="7E3855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ebnf2-limited  NameOfClassWithIdAttribute , AttributeTypeAndValueSeparator , RegularAttributeValue</w:t>
      </w:r>
    </w:p>
    <w:p w14:paraId="524720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NameOfClassWithIdAttribute=RegularAttributeValue</w:t>
      </w:r>
    </w:p>
    <w:p w14:paraId="0DA570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1ED81B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39A9C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6924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 { type string {   // NameOfClassWithIdAttribute | NamesOfClassAndNamingAttribute  RDNSeparator is a single , no space or \R allowed</w:t>
      </w:r>
    </w:p>
    <w:p w14:paraId="05BB9F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  NameOfClassWithIdAttribute|NamesOfClassAndNamingAttribute</w:t>
      </w:r>
    </w:p>
    <w:p w14:paraId="09E0CD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      </w:t>
      </w:r>
    </w:p>
    <w:p w14:paraId="1036AA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C31A5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9C38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RegularAttributeValue { type string {       // ( AttributeValueChar - SpaceChar ) , [ { AttributeValueChar } , ( AttributeValueChar - SpaceChar ) ]</w:t>
      </w:r>
    </w:p>
    <w:p w14:paraId="7F2F5F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'([^,=+&lt;&gt;#;\\"\r\n* ]|(\\[a-fA-F0-9]{2}))(([^,=+&lt;&gt;#;\\"\r\n*]|(\\[a-fA-F0-9]{2}))*([^,=+&lt;&gt;#;\\"\r\n* ]|(\\[a-fA-F0-9]{2})))?' ; </w:t>
      </w:r>
    </w:p>
    <w:p w14:paraId="577796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1CAB8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1DEE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NamesOfClassAndNamingAttribute  { type string {  // ClassName , ClassNamingAttributeSeparator , NamingAttributeName</w:t>
      </w:r>
    </w:p>
    <w:p w14:paraId="0C5AF9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ClassName\.NamingAttributeName</w:t>
      </w:r>
    </w:p>
    <w:p w14:paraId="192E37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 ; </w:t>
      </w:r>
    </w:p>
    <w:p w14:paraId="1D0B06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B1714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F8261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restrictiveClassName { type string {     // </w:t>
      </w:r>
    </w:p>
    <w:p w14:paraId="57F3E3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'[a-zA-Z][a-zA-Z0-9-_]*' ; </w:t>
      </w:r>
    </w:p>
    <w:p w14:paraId="425EB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7B321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28C5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ClassName { type string {     // CapitalLetterChar , { LocalDNAttributeTypeChar }</w:t>
      </w:r>
    </w:p>
    <w:p w14:paraId="3D375C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0FDE97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53BE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C31C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NamingAttributeName { type string {   // SmallLetterChar , { LocalDNAttributeTypeChar }</w:t>
      </w:r>
    </w:p>
    <w:p w14:paraId="743B0A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180D7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w:t>
      </w:r>
    </w:p>
    <w:p w14:paraId="577AD1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BDFD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C9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DistinguishedName {    </w:t>
      </w:r>
    </w:p>
    <w:p w14:paraId="51AACC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7248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w:t>
      </w:r>
    </w:p>
    <w:p w14:paraId="5B44A5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'(\\[a-fA-F0-9]{2}))(([^,=+&lt;&gt;#;\\"\r\n*]|(\\[a-fA-F0-9]{2}))*'</w:t>
      </w:r>
    </w:p>
    <w:p w14:paraId="73853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w:t>
      </w:r>
    </w:p>
    <w:p w14:paraId="59D3A0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'(,[A-Z][^,=+&lt;&gt;#;\\"\r\n*.]*=([^,=+&lt;&gt;#;\\"\r\n* ]|(\\[a-fA-F0-9]{2}))'</w:t>
      </w:r>
    </w:p>
    <w:p w14:paraId="26C1C5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'(([^,=+&lt;&gt;#;\\"\r\n*]|(\\[a-fA-F0-9]{2}))*'</w:t>
      </w:r>
    </w:p>
    <w:p w14:paraId="72BE54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      </w:t>
      </w:r>
    </w:p>
    <w:p w14:paraId="0AB16F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3FCA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3GPP standard for DistinguishedName. </w:t>
      </w:r>
    </w:p>
    <w:p w14:paraId="1E8774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A6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Limitations: </w:t>
      </w:r>
    </w:p>
    <w:p w14:paraId="6BDB3C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RDNSeparator: don't allow SpaceChar or CarriageReturnChar</w:t>
      </w:r>
    </w:p>
    <w:p w14:paraId="54B3F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NullDN: Disallow nullDN that is the same as not providing a DN</w:t>
      </w:r>
    </w:p>
    <w:p w14:paraId="17CD4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NamesOfClassAndNamingAttribute format not allowed </w:t>
      </w:r>
    </w:p>
    <w:p w14:paraId="391173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ManagedElement.mykey=345436)";</w:t>
      </w:r>
    </w:p>
    <w:p w14:paraId="6D8E3F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w:t>
      </w:r>
    </w:p>
    <w:p w14:paraId="051BAB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19F44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0BB6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QOffsetRange  {</w:t>
      </w:r>
    </w:p>
    <w:p w14:paraId="2A6A1F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int8 { </w:t>
      </w:r>
    </w:p>
    <w:p w14:paraId="445952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"-24 | -22 | -20 | -18 | -16 | -14 | -12 | -10 | -8 | -6 | " +</w:t>
      </w:r>
    </w:p>
    <w:p w14:paraId="31D1D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-5 | -4 | -3 | -2 | -1 | 0 | 1 | 2 | 3 | 4 | 5 | 6 | 8 | 10 | " +</w:t>
      </w:r>
    </w:p>
    <w:p w14:paraId="5AE549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12 | 14 | 16 | 18 | 20 | 22 | 24"; </w:t>
      </w:r>
    </w:p>
    <w:p w14:paraId="2951C6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dB;</w:t>
      </w:r>
    </w:p>
    <w:p w14:paraId="21DC38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64FE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8280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ReportingCtrl {</w:t>
      </w:r>
    </w:p>
    <w:p w14:paraId="2A8D8E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choice reportingCtrl {</w:t>
      </w:r>
    </w:p>
    <w:p w14:paraId="139477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C939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w:t>
      </w:r>
    </w:p>
    <w:p w14:paraId="5FBD4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choice defines the method for reporting collected performance</w:t>
      </w:r>
    </w:p>
    <w:p w14:paraId="7B0BE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metrics to MnS consumers as well as the parameters for configuring the</w:t>
      </w:r>
    </w:p>
    <w:p w14:paraId="131F26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function. It is a choice between the control parameter</w:t>
      </w:r>
    </w:p>
    <w:p w14:paraId="2D2723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required for the reporting methods, whose presence selects the</w:t>
      </w:r>
    </w:p>
    <w:p w14:paraId="518802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method as follows:</w:t>
      </w:r>
    </w:p>
    <w:p w14:paraId="69DFD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43E9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attribute is present, the MnS</w:t>
      </w:r>
    </w:p>
    <w:p w14:paraId="64702D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producer shall store files on the MnS producer at a location selected</w:t>
      </w:r>
    </w:p>
    <w:p w14:paraId="3E862D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by the MnS producer and, on condition that an appropriate subscription</w:t>
      </w:r>
    </w:p>
    <w:p w14:paraId="3C8B60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is in place, inform the MnS consumer about the availability of new</w:t>
      </w:r>
    </w:p>
    <w:p w14:paraId="4A071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files and the file location using the notifyFileReady notification.</w:t>
      </w:r>
    </w:p>
    <w:p w14:paraId="0C7E1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preparation of a file fails, 'notifyFilePreparationError'</w:t>
      </w:r>
    </w:p>
    <w:p w14:paraId="5C62C3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sent instead.</w:t>
      </w:r>
    </w:p>
    <w:p w14:paraId="53F789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491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the 'fileReportingPeriod' and 'notificationRecipientAddress'</w:t>
      </w:r>
    </w:p>
    <w:p w14:paraId="5F1EA8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are present, then the MnS producer shall behave like</w:t>
      </w:r>
    </w:p>
    <w:p w14:paraId="3635CF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described for the case that only the 'fileReportingPeriod' is present.</w:t>
      </w:r>
    </w:p>
    <w:p w14:paraId="49790C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In addition, the MnS producer shall create on behalf of the MnS</w:t>
      </w:r>
    </w:p>
    <w:p w14:paraId="43EC0F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consumer a subscription, using 'NtfSubscriptionControl', for the</w:t>
      </w:r>
    </w:p>
    <w:p w14:paraId="5217A5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types 'notifyMOICreation' and 'notifyMOIDeletion' related</w:t>
      </w:r>
    </w:p>
    <w:p w14:paraId="703428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the 'File' instances that will be produced later. In case an existing</w:t>
      </w:r>
    </w:p>
    <w:p w14:paraId="1C1457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subscription does already include the 'File' instances to be produced,</w:t>
      </w:r>
    </w:p>
    <w:p w14:paraId="537E3B5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new subscription shall be created. The</w:t>
      </w:r>
    </w:p>
    <w:p w14:paraId="2CB6AE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attribute in the created</w:t>
      </w:r>
    </w:p>
    <w:p w14:paraId="7748AC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'NtfSubscriptionControl' instance shall be set to the value of the</w:t>
      </w:r>
    </w:p>
    <w:p w14:paraId="3A0C2B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in the related 'PerfMetricJob'. This</w:t>
      </w:r>
    </w:p>
    <w:p w14:paraId="7FFE7B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feature is called implicit notification subscription, as opposed to the</w:t>
      </w:r>
    </w:p>
    <w:p w14:paraId="60DCFA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where the MnS consumer creates the subscription (explicit</w:t>
      </w:r>
    </w:p>
    <w:p w14:paraId="18713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subscription). When the related 'PerfMetricJob' is</w:t>
      </w:r>
    </w:p>
    <w:p w14:paraId="49F68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deleted, the 'NtfSubscriptionControl' instance created due to the</w:t>
      </w:r>
    </w:p>
    <w:p w14:paraId="1110A6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request for implicit subscription shall be deleted as well.</w:t>
      </w:r>
    </w:p>
    <w:p w14:paraId="46DA35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3B6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and fileLocation attributes are</w:t>
      </w:r>
    </w:p>
    <w:p w14:paraId="4F3B6C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present, the MnS producer shall store the files on a MnS consumer, that</w:t>
      </w:r>
    </w:p>
    <w:p w14:paraId="35C9A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 be any entity such as a file server, at the location specified by</w:t>
      </w:r>
    </w:p>
    <w:p w14:paraId="147C24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fileLocation. No notification is emitted by the MnS producer.</w:t>
      </w:r>
    </w:p>
    <w:p w14:paraId="7981EB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2B3F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streamTarget attribute is present, the MnS producer</w:t>
      </w:r>
    </w:p>
    <w:p w14:paraId="7E3BB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stream the data to the location specified by streamTarget.</w:t>
      </w:r>
    </w:p>
    <w:p w14:paraId="535C64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8E36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the file-based reporting methods the fileReportingPeriod attribute</w:t>
      </w:r>
    </w:p>
    <w:p w14:paraId="5CC62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specifies the time window during which collected measurements are</w:t>
      </w:r>
    </w:p>
    <w:p w14:paraId="39D7AE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stored into the same file before the file is closed and a new file is</w:t>
      </w:r>
    </w:p>
    <w:p w14:paraId="224757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opened.";</w:t>
      </w:r>
    </w:p>
    <w:p w14:paraId="25E1A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844F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file-based-reporting {</w:t>
      </w:r>
    </w:p>
    <w:p w14:paraId="37DBCC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fileReportingPeriod {</w:t>
      </w:r>
    </w:p>
    <w:p w14:paraId="0646D0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65AF05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1..max;</w:t>
      </w:r>
    </w:p>
    <w:p w14:paraId="066C53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CE9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03CF8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CCABB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"For the file-based reporting method this is the time</w:t>
      </w:r>
    </w:p>
    <w:p w14:paraId="188DB5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window during which collected measurements are stored into the same</w:t>
      </w:r>
    </w:p>
    <w:p w14:paraId="0F7ECC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 before the file is closed and a new file is opened.</w:t>
      </w:r>
    </w:p>
    <w:p w14:paraId="0E78BF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time-period must be a multiple of the granularityPeriod.</w:t>
      </w:r>
    </w:p>
    <w:p w14:paraId="495DC3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15C7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Applicable when the file-based reporting method is supported.";</w:t>
      </w:r>
    </w:p>
    <w:p w14:paraId="37945DA3" w14:textId="77777777" w:rsidR="001B1C9F" w:rsidRDefault="00AF69E6" w:rsidP="001B1C9F">
      <w:pPr>
        <w:pStyle w:val="PL"/>
        <w:rPr>
          <w:noProof/>
        </w:rPr>
      </w:pPr>
      <w:r w:rsidRPr="005F4356">
        <w:rPr>
          <w:noProof/>
        </w:rPr>
        <w:t xml:space="preserve">        }</w:t>
      </w:r>
    </w:p>
    <w:p w14:paraId="51D8F6A7" w14:textId="77777777" w:rsidR="001B1C9F" w:rsidRDefault="001B1C9F" w:rsidP="001B1C9F">
      <w:pPr>
        <w:pStyle w:val="PL"/>
      </w:pPr>
      <w:r>
        <w:t xml:space="preserve">        </w:t>
      </w:r>
    </w:p>
    <w:p w14:paraId="0B7B469A" w14:textId="77777777" w:rsidR="001B1C9F" w:rsidRDefault="001B1C9F" w:rsidP="001B1C9F">
      <w:pPr>
        <w:pStyle w:val="PL"/>
      </w:pPr>
      <w:r>
        <w:t xml:space="preserve">        leaf fileLocation {</w:t>
      </w:r>
    </w:p>
    <w:p w14:paraId="135044EF" w14:textId="77777777" w:rsidR="001B1C9F" w:rsidRDefault="001B1C9F" w:rsidP="001B1C9F">
      <w:pPr>
        <w:pStyle w:val="PL"/>
      </w:pPr>
      <w:r>
        <w:t xml:space="preserve">        type string ;</w:t>
      </w:r>
    </w:p>
    <w:p w14:paraId="09714724" w14:textId="77777777" w:rsidR="001B1C9F" w:rsidRDefault="001B1C9F" w:rsidP="001B1C9F">
      <w:pPr>
        <w:pStyle w:val="PL"/>
      </w:pPr>
      <w:r>
        <w:t xml:space="preserve">        must "not(../notificationRecipientAddress)";</w:t>
      </w:r>
    </w:p>
    <w:p w14:paraId="59C2DA09" w14:textId="77777777" w:rsidR="001B1C9F" w:rsidRDefault="001B1C9F" w:rsidP="001B1C9F">
      <w:pPr>
        <w:pStyle w:val="PL"/>
      </w:pPr>
      <w:r>
        <w:t xml:space="preserve">        description "Applicable and must be present when the file-based</w:t>
      </w:r>
    </w:p>
    <w:p w14:paraId="233380AF" w14:textId="77777777" w:rsidR="001B1C9F" w:rsidRDefault="001B1C9F" w:rsidP="001B1C9F">
      <w:pPr>
        <w:pStyle w:val="PL"/>
      </w:pPr>
      <w:r>
        <w:t xml:space="preserve">          reporting method is supported, and the files are stored on the MnS</w:t>
      </w:r>
    </w:p>
    <w:p w14:paraId="09DC8541" w14:textId="77777777" w:rsidR="001B1C9F" w:rsidRDefault="001B1C9F" w:rsidP="001B1C9F">
      <w:pPr>
        <w:pStyle w:val="PL"/>
      </w:pPr>
      <w:r>
        <w:t xml:space="preserve">          consumer.";</w:t>
      </w:r>
    </w:p>
    <w:p w14:paraId="6BF0D39F" w14:textId="77777777" w:rsidR="001B1C9F" w:rsidRDefault="001B1C9F" w:rsidP="001B1C9F">
      <w:pPr>
        <w:pStyle w:val="PL"/>
      </w:pPr>
      <w:r>
        <w:t xml:space="preserve">        }</w:t>
      </w:r>
    </w:p>
    <w:p w14:paraId="10F35FC5" w14:textId="77777777" w:rsidR="001B1C9F" w:rsidRDefault="001B1C9F" w:rsidP="001B1C9F">
      <w:pPr>
        <w:pStyle w:val="PL"/>
      </w:pPr>
      <w:r>
        <w:t xml:space="preserve">        </w:t>
      </w:r>
    </w:p>
    <w:p w14:paraId="63ADB659" w14:textId="77777777" w:rsidR="001B1C9F" w:rsidRDefault="001B1C9F" w:rsidP="001B1C9F">
      <w:pPr>
        <w:pStyle w:val="PL"/>
      </w:pPr>
      <w:r>
        <w:t xml:space="preserve">        leaf notificationRecipientAddress {</w:t>
      </w:r>
    </w:p>
    <w:p w14:paraId="1A394D80" w14:textId="77777777" w:rsidR="001B1C9F" w:rsidRDefault="001B1C9F" w:rsidP="001B1C9F">
      <w:pPr>
        <w:pStyle w:val="PL"/>
      </w:pPr>
      <w:r>
        <w:t xml:space="preserve">        type string;</w:t>
      </w:r>
    </w:p>
    <w:p w14:paraId="235EE0D2" w14:textId="77777777" w:rsidR="001B1C9F" w:rsidRDefault="001B1C9F" w:rsidP="001B1C9F">
      <w:pPr>
        <w:pStyle w:val="PL"/>
      </w:pPr>
      <w:r>
        <w:t xml:space="preserve">        description "Must be present when the notification-based reporting</w:t>
      </w:r>
    </w:p>
    <w:p w14:paraId="09E3B069" w14:textId="77777777" w:rsidR="001B1C9F" w:rsidRDefault="001B1C9F" w:rsidP="001B1C9F">
      <w:pPr>
        <w:pStyle w:val="PL"/>
      </w:pPr>
      <w:r>
        <w:t xml:space="preserve">          method is supported, and the the files are available as</w:t>
      </w:r>
    </w:p>
    <w:p w14:paraId="7EF350A2" w14:textId="77777777" w:rsidR="001B1C9F" w:rsidRDefault="001B1C9F" w:rsidP="001B1C9F">
      <w:pPr>
        <w:pStyle w:val="PL"/>
      </w:pPr>
      <w:r>
        <w:t xml:space="preserve">          notifications for the MnS consumer to subscribe to.";</w:t>
      </w:r>
    </w:p>
    <w:p w14:paraId="576942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2149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1668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C2EA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stream-based-reporting {</w:t>
      </w:r>
    </w:p>
    <w:p w14:paraId="72B05A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streamTarget {</w:t>
      </w:r>
    </w:p>
    <w:p w14:paraId="727BF2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80F2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17E996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"Applicable when stream-based reporting method is</w:t>
      </w:r>
    </w:p>
    <w:p w14:paraId="774CD7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supported.";</w:t>
      </w:r>
    </w:p>
    <w:p w14:paraId="59F9EC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FF1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E1CD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8BB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B035D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2EE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60A35CA6"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26282A" w14:textId="77777777" w:rsidR="00AF69E6" w:rsidRPr="00F67F4A" w:rsidRDefault="00AF69E6" w:rsidP="00AF69E6"/>
    <w:p w14:paraId="30DFC79F" w14:textId="77777777" w:rsidR="00AF69E6" w:rsidRDefault="00AF69E6" w:rsidP="00AF69E6">
      <w:pPr>
        <w:pStyle w:val="Heading2"/>
        <w:rPr>
          <w:lang w:eastAsia="zh-CN"/>
        </w:rPr>
      </w:pPr>
      <w:bookmarkStart w:id="497" w:name="_CRD_2_9"/>
      <w:bookmarkStart w:id="498" w:name="_Toc203130089"/>
      <w:bookmarkEnd w:id="497"/>
      <w:r>
        <w:rPr>
          <w:lang w:eastAsia="zh-CN"/>
        </w:rPr>
        <w:lastRenderedPageBreak/>
        <w:t>D.2.9</w:t>
      </w:r>
      <w:r>
        <w:rPr>
          <w:lang w:eastAsia="zh-CN"/>
        </w:rPr>
        <w:tab/>
        <w:t>module _3gpp-common-fm</w:t>
      </w:r>
      <w:r w:rsidRPr="00AE0B3E">
        <w:rPr>
          <w:lang w:eastAsia="zh-CN"/>
        </w:rPr>
        <w:t>.yang</w:t>
      </w:r>
      <w:bookmarkEnd w:id="498"/>
    </w:p>
    <w:p w14:paraId="13F9FC0D"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84737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_3gpp-common-fm {</w:t>
      </w:r>
    </w:p>
    <w:p w14:paraId="5F2F76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3AEBD0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"urn:3gpp:sa5:_3gpp-common-fm";</w:t>
      </w:r>
    </w:p>
    <w:p w14:paraId="0397CD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"fm3gpp";</w:t>
      </w:r>
    </w:p>
    <w:p w14:paraId="71AAA3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424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ietf-yang-types { prefix yang; }</w:t>
      </w:r>
    </w:p>
    <w:p w14:paraId="1B9B0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24A39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3379A5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5CDE1B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C69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FDBEA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02BA9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072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Fault Management model</w:t>
      </w:r>
    </w:p>
    <w:p w14:paraId="6C9CE87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Copyright 2024, 3GPP Organizational Partners (ARIB, ATIS, CCSA, ETSI, TSDSI, </w:t>
      </w:r>
    </w:p>
    <w:p w14:paraId="1894F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269F21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E793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C122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36C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47CC4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019CA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F6F5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2A27CD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541322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7D1FBE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45D37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79861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2024-02-23 { reference CR-0347; } </w:t>
      </w:r>
    </w:p>
    <w:p w14:paraId="3D1A67F7"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2023-09-17 { reference CR-0270; } </w:t>
      </w:r>
    </w:p>
    <w:p w14:paraId="3332E1F4"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2023-05-09 { reference CR-0249;   }</w:t>
      </w:r>
    </w:p>
    <w:p w14:paraId="421327A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2022-10-31 { reference CR-0195;   }</w:t>
      </w:r>
    </w:p>
    <w:p w14:paraId="73E42B18"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2021-08-08 { reference "CR-0132"; }</w:t>
      </w:r>
    </w:p>
    <w:p w14:paraId="13562F3C"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2021-06-02 { reference "CR-0130"; }</w:t>
      </w:r>
    </w:p>
    <w:p w14:paraId="6C5EB97B"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2020-06-03 { reference "CR-0091"; }</w:t>
      </w:r>
    </w:p>
    <w:p w14:paraId="08FE95B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2020-02-24 { reference "S5-201365"; }</w:t>
      </w:r>
    </w:p>
    <w:p w14:paraId="29C2C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286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AcknowledgeByConsumer {</w:t>
      </w:r>
    </w:p>
    <w:p w14:paraId="187E6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alarm acknowledgement by the consumer is </w:t>
      </w:r>
    </w:p>
    <w:p w14:paraId="43E20F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w:t>
      </w:r>
    </w:p>
    <w:p w14:paraId="5280AB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43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7D81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eventType {</w:t>
      </w:r>
    </w:p>
    <w:p w14:paraId="00EC10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B37F8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COMMUNICATIONS_ALARM {</w:t>
      </w:r>
    </w:p>
    <w:p w14:paraId="2D3BDE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2;</w:t>
      </w:r>
    </w:p>
    <w:p w14:paraId="6CDCA0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0FA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7BA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QUALITY_OF_SERVICE_ALARM {</w:t>
      </w:r>
    </w:p>
    <w:p w14:paraId="6C8711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3;</w:t>
      </w:r>
    </w:p>
    <w:p w14:paraId="14ABDF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BEC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5DB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PROCESSING_ERROR_ALARM {</w:t>
      </w:r>
    </w:p>
    <w:p w14:paraId="7B6D5C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4;</w:t>
      </w:r>
    </w:p>
    <w:p w14:paraId="2D88ED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912F2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FC13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EQUIPMENT_ALARM {</w:t>
      </w:r>
    </w:p>
    <w:p w14:paraId="6F8502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5;</w:t>
      </w:r>
    </w:p>
    <w:p w14:paraId="5CB30D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20EF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9B9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ENVIRONMENTAL_ALARM {</w:t>
      </w:r>
    </w:p>
    <w:p w14:paraId="49688A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6;</w:t>
      </w:r>
    </w:p>
    <w:p w14:paraId="4A95E9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9CD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B4D0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INTEGRITY_VIOLATION {</w:t>
      </w:r>
    </w:p>
    <w:p w14:paraId="6DBDB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7;</w:t>
      </w:r>
    </w:p>
    <w:p w14:paraId="224033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F337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67D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OPERATIONAL_VIOLATION {</w:t>
      </w:r>
    </w:p>
    <w:p w14:paraId="3223C5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8;</w:t>
      </w:r>
    </w:p>
    <w:p w14:paraId="216931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A2B3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E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PHYSICAL_VIOLATION {</w:t>
      </w:r>
    </w:p>
    <w:p w14:paraId="2F46C7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9;</w:t>
      </w:r>
    </w:p>
    <w:p w14:paraId="4969AE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525C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B3A8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SECURITY_SERVICE_OR_MECHANISM_VIOLATION {</w:t>
      </w:r>
    </w:p>
    <w:p w14:paraId="174DE5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10;</w:t>
      </w:r>
    </w:p>
    <w:p w14:paraId="226E10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F4F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5975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TIME_DOMAIN_VIOLATION {</w:t>
      </w:r>
    </w:p>
    <w:p w14:paraId="52EAC6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11;</w:t>
      </w:r>
    </w:p>
    <w:p w14:paraId="13C00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2FE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E9C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49B1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0C303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4D5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A7A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severity-level {</w:t>
      </w:r>
    </w:p>
    <w:p w14:paraId="38C40C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419F7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CRITICAL { value 3; }</w:t>
      </w:r>
    </w:p>
    <w:p w14:paraId="0344C5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MAJOR { value 4; }</w:t>
      </w:r>
    </w:p>
    <w:p w14:paraId="006217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MINOR { value 5; }</w:t>
      </w:r>
    </w:p>
    <w:p w14:paraId="4E3C06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WARNING { value 6; }</w:t>
      </w:r>
    </w:p>
    <w:p w14:paraId="6FE4CB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INDETERMINATE { value 7; }</w:t>
      </w:r>
    </w:p>
    <w:p w14:paraId="374CD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CLEARED { value 8; }</w:t>
      </w:r>
    </w:p>
    <w:p w14:paraId="18EDC1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27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5E96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possible alarm severities";</w:t>
      </w:r>
    </w:p>
    <w:p w14:paraId="0FCE59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40ED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D942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AlarmRecordGrp {</w:t>
      </w:r>
    </w:p>
    <w:p w14:paraId="54CD9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alarm information of an alarmed object instance.</w:t>
      </w:r>
    </w:p>
    <w:p w14:paraId="6EE7C2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record is created in the alarm list when an alarmed object</w:t>
      </w:r>
    </w:p>
    <w:p w14:paraId="4C1458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generates an alarm and no alarm record exists with the same</w:t>
      </w:r>
    </w:p>
    <w:p w14:paraId="439926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for objectInstance, alarmType, probableCause and specificProblem.</w:t>
      </w:r>
    </w:p>
    <w:p w14:paraId="6554B8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a new record is created the MnS producer creates an alarmId, that</w:t>
      </w:r>
    </w:p>
    <w:p w14:paraId="7E483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unambiguously identifies an alarm record in the AlarmList.</w:t>
      </w:r>
    </w:p>
    <w:p w14:paraId="3467C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66E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are maintained only for active alarms. Inactive alarms are</w:t>
      </w:r>
    </w:p>
    <w:p w14:paraId="70A811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automatically deleted by the MnS producer from the AlarmList.</w:t>
      </w:r>
    </w:p>
    <w:p w14:paraId="7AC5B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alarms are alarms whose</w:t>
      </w:r>
    </w:p>
    <w:p w14:paraId="0D1CAF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perceivedSeverity is not CLEARED, or whose</w:t>
      </w:r>
    </w:p>
    <w:p w14:paraId="208DFA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perceivedSeverity is CLEARED and its ackState is not ACKNOWLEDED.";</w:t>
      </w:r>
    </w:p>
    <w:p w14:paraId="01CD77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668B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alarmId {</w:t>
      </w:r>
    </w:p>
    <w:p w14:paraId="731303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B86A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8045A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"Identifies the alarmRecord";</w:t>
      </w:r>
    </w:p>
    <w:p w14:paraId="1A1EA1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380D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66A9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9168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objectInstance {</w:t>
      </w:r>
    </w:p>
    <w:p w14:paraId="4B545F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EE477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DD5D4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F4761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070EA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66E456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D68C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D0EA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notificationId {</w:t>
      </w:r>
    </w:p>
    <w:p w14:paraId="66BCF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79DCAB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1B8D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A970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 of the last notification updating the AlarmRecord.";</w:t>
      </w:r>
    </w:p>
    <w:p w14:paraId="1EEED7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BC39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FD8D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1C14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alarmRaisedTime {</w:t>
      </w:r>
    </w:p>
    <w:p w14:paraId="2A536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E08C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A6D5E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D7E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59F85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CEE1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B532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alarmChangedTime {</w:t>
      </w:r>
    </w:p>
    <w:p w14:paraId="0C5EFA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32CBE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31C3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has not changed";</w:t>
      </w:r>
    </w:p>
    <w:p w14:paraId="7C7A59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CBEDB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FE0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401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alarmClearedTime {</w:t>
      </w:r>
    </w:p>
    <w:p w14:paraId="4DC196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yang:date-and-time ;</w:t>
      </w:r>
    </w:p>
    <w:p w14:paraId="16AC4C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B1268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was not cleared";</w:t>
      </w:r>
    </w:p>
    <w:p w14:paraId="3C462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w:t>
      </w:r>
    </w:p>
    <w:p w14:paraId="6AEDB3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1342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E541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alarmType {</w:t>
      </w:r>
    </w:p>
    <w:p w14:paraId="7B0503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eventType;</w:t>
      </w:r>
    </w:p>
    <w:p w14:paraId="0A708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AADEC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696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70B338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69766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193D1A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83BE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05A2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probableCause {</w:t>
      </w:r>
    </w:p>
    <w:p w14:paraId="2C38BE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17E1D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4E73AF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72082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895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10EF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51F57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E76C7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3DBD52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090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A0D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specificProblem {</w:t>
      </w:r>
    </w:p>
    <w:p w14:paraId="0F81C6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0AFB4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FB955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0C2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6DEF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78DD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8.1.2.2.";</w:t>
      </w:r>
    </w:p>
    <w:p w14:paraId="5DC61E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498B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29E0F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D43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09FF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perceivedSeverity {</w:t>
      </w:r>
    </w:p>
    <w:p w14:paraId="469BDC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severity-level;</w:t>
      </w:r>
    </w:p>
    <w:p w14:paraId="645846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9859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is Writable only if producer supports consumer</w:t>
      </w:r>
    </w:p>
    <w:p w14:paraId="04D880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set perceivedSeverity to CLEARED";</w:t>
      </w:r>
    </w:p>
    <w:p w14:paraId="00BED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7B9C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518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F1DC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backedUpStatus {</w:t>
      </w:r>
    </w:p>
    <w:p w14:paraId="3EB61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6ADFE8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AF76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an object (the MonitoredEntity) has a back</w:t>
      </w:r>
    </w:p>
    <w:p w14:paraId="710BDC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See definition in ITU-T Recommendation X.733 clause 8.1.2.4.";</w:t>
      </w:r>
    </w:p>
    <w:p w14:paraId="6F2A0D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B6567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4E3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4459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backUpObject {</w:t>
      </w:r>
    </w:p>
    <w:p w14:paraId="791A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9EF7F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3F58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"Backup object of the alarmed object as defined in </w:t>
      </w:r>
    </w:p>
    <w:p w14:paraId="4DF62F6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 X. 733";</w:t>
      </w:r>
    </w:p>
    <w:p w14:paraId="7885643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yext3gpp:notNotifyable;</w:t>
      </w:r>
    </w:p>
    <w:p w14:paraId="3061D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40C8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DACE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trendIndication {</w:t>
      </w:r>
    </w:p>
    <w:p w14:paraId="452C5B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1C68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MORE_SEVERE;</w:t>
      </w:r>
    </w:p>
    <w:p w14:paraId="48B03B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NO_CHANGE;</w:t>
      </w:r>
    </w:p>
    <w:p w14:paraId="2BD6B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LESS_SEVERE;</w:t>
      </w:r>
    </w:p>
    <w:p w14:paraId="672AA0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5C3B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25BA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some observed condition is getting better,</w:t>
      </w:r>
    </w:p>
    <w:p w14:paraId="60781A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worse, or not changing. ";</w:t>
      </w:r>
    </w:p>
    <w:p w14:paraId="7A9E40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8.1.2.6.";</w:t>
      </w:r>
    </w:p>
    <w:p w14:paraId="242117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7F50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E8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F03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1617A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measurementType {</w:t>
      </w:r>
    </w:p>
    <w:p w14:paraId="2447C3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2162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BC4A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w:t>
      </w:r>
    </w:p>
    <w:p w14:paraId="11772B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BFE3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direction {</w:t>
      </w:r>
    </w:p>
    <w:p w14:paraId="138CEE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09F1D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INCREASING;</w:t>
      </w:r>
    </w:p>
    <w:p w14:paraId="133A7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DECREASING;</w:t>
      </w:r>
    </w:p>
    <w:p w14:paraId="45EBA4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C10E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EFE7F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t>
      </w:r>
    </w:p>
    <w:p w14:paraId="74765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'Increasing', the threshold crossing notification is</w:t>
      </w:r>
    </w:p>
    <w:p w14:paraId="7B96D8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exceeds a</w:t>
      </w:r>
    </w:p>
    <w:p w14:paraId="65070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595633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11D2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'Decreasing', the threshold crossing notification is</w:t>
      </w:r>
    </w:p>
    <w:p w14:paraId="55D595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below a</w:t>
      </w:r>
    </w:p>
    <w:p w14:paraId="7DE0D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35117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3932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thresholdLevel {</w:t>
      </w:r>
    </w:p>
    <w:p w14:paraId="4E37D8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87D9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637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B98A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3106F8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3800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46F0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801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3A91D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75918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hysteresis has a threshold high and a threshold</w:t>
      </w:r>
    </w:p>
    <w:p w14:paraId="001903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low value that are different from the threshold value.</w:t>
      </w:r>
    </w:p>
    <w:p w14:paraId="5AA84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therefore, defines the threshold-high and</w:t>
      </w:r>
    </w:p>
    <w:p w14:paraId="05501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levels within which the measurementType value is</w:t>
      </w:r>
    </w:p>
    <w:p w14:paraId="6BF62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allowed to oscillate without triggering the threshold crossing</w:t>
      </w:r>
    </w:p>
    <w:p w14:paraId="5E304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notification.";</w:t>
      </w:r>
    </w:p>
    <w:p w14:paraId="7E4ACE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E3F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6DBE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430A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thresholdInfo {</w:t>
      </w:r>
    </w:p>
    <w:p w14:paraId="7AF6C0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3EB7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C09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the crossed threshold";</w:t>
      </w:r>
    </w:p>
    <w:p w14:paraId="356BA2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7D55B7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6821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E4DC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stateChangeDefinition {</w:t>
      </w:r>
    </w:p>
    <w:p w14:paraId="63DBF7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08A2B8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5822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MO attribute value changes associated with the </w:t>
      </w:r>
    </w:p>
    <w:p w14:paraId="4C8B24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for state attributes of the monitored entity (state transitions). </w:t>
      </w:r>
    </w:p>
    <w:p w14:paraId="10FF39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change is reported with the name of the state attribute, the new </w:t>
      </w:r>
    </w:p>
    <w:p w14:paraId="2A5B95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and an optional old value. </w:t>
      </w:r>
    </w:p>
    <w:p w14:paraId="1686DE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definition in ITU-T Recommendation X.733 [4] clause 8.1.2.10.";</w:t>
      </w:r>
    </w:p>
    <w:p w14:paraId="4F2239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EFE3D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8C5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65B0AB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5A01F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EE91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401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newValue {</w:t>
      </w:r>
    </w:p>
    <w:p w14:paraId="3F14E7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FFDC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new value of the attribute. The content of this data </w:t>
      </w:r>
    </w:p>
    <w:p w14:paraId="6552BB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1F044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843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5670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oldValue{</w:t>
      </w:r>
    </w:p>
    <w:p w14:paraId="022509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old value of the attribute. The content of this data </w:t>
      </w:r>
    </w:p>
    <w:p w14:paraId="61E49B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1A214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9FDD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0734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783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monitoredAttributes {</w:t>
      </w:r>
    </w:p>
    <w:p w14:paraId="6ADB6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7F2D0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7E841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BC1F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"Attributes of the monitored entity and their </w:t>
      </w:r>
    </w:p>
    <w:p w14:paraId="4C8549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at the time the alarm occurred that are of interest for the </w:t>
      </w:r>
    </w:p>
    <w:p w14:paraId="305E91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report.";</w:t>
      </w:r>
    </w:p>
    <w:p w14:paraId="370FD9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8.1.2.11.";</w:t>
      </w:r>
    </w:p>
    <w:p w14:paraId="762A39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E1D4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0E9AD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87A4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C609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757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value {</w:t>
      </w:r>
    </w:p>
    <w:p w14:paraId="341FC5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1E5F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value of the attribute. The content of this data </w:t>
      </w:r>
    </w:p>
    <w:p w14:paraId="2EDF15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F3935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0BACC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4634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800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proposedRepairActions {</w:t>
      </w:r>
    </w:p>
    <w:p w14:paraId="76458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1D6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4FA26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proposed repair actions. See definition in</w:t>
      </w:r>
    </w:p>
    <w:p w14:paraId="7BA9137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Recommendation X.733 clause 8.1.2.12.";</w:t>
      </w:r>
    </w:p>
    <w:p w14:paraId="205D2E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yext3gpp:notNotifyable;</w:t>
      </w:r>
    </w:p>
    <w:p w14:paraId="31CCBB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37E0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AB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additionalText {</w:t>
      </w:r>
    </w:p>
    <w:p w14:paraId="74C78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6A48A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1710C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9086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2ED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DCF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additionalInformation {</w:t>
      </w:r>
    </w:p>
    <w:p w14:paraId="2F0246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05526D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63F8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0E96C0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"Vendor specific alarm information in the alarm.";</w:t>
      </w:r>
    </w:p>
    <w:p w14:paraId="487293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types3gpp:nameValuePair;</w:t>
      </w:r>
    </w:p>
    <w:p w14:paraId="6E91F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48DD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42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rootCauseIndicator {</w:t>
      </w:r>
    </w:p>
    <w:p w14:paraId="69E2A9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378172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false;</w:t>
      </w:r>
    </w:p>
    <w:p w14:paraId="7C108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4D1E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indicates that this AlarmInformation is the root cause</w:t>
      </w:r>
    </w:p>
    <w:p w14:paraId="4995FB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events captured by the notifications whose identifiers are in</w:t>
      </w:r>
    </w:p>
    <w:p w14:paraId="19CB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related CorrelatedNotification instances.";</w:t>
      </w:r>
    </w:p>
    <w:p w14:paraId="360972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38614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BC9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2FD7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ackTime  {</w:t>
      </w:r>
    </w:p>
    <w:p w14:paraId="0058F9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7066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1AB23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29DD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time when the alarm has been</w:t>
      </w:r>
    </w:p>
    <w:p w14:paraId="3D780B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acknowledged or unacknowledged the last time, i.e. it registers the</w:t>
      </w:r>
    </w:p>
    <w:p w14:paraId="41518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time when ackState changes.";</w:t>
      </w:r>
    </w:p>
    <w:p w14:paraId="70D46D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06AB6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DE58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E655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ackUserId  {</w:t>
      </w:r>
    </w:p>
    <w:p w14:paraId="537C45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61770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ECFE0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last user who has changed the</w:t>
      </w:r>
    </w:p>
    <w:p w14:paraId="77E97B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Acknowledgement State.";</w:t>
      </w:r>
    </w:p>
    <w:p w14:paraId="5345C0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E835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652A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0EFF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ackSystemId  {</w:t>
      </w:r>
    </w:p>
    <w:p w14:paraId="7679E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3EAAF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D90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system (Management System) that last</w:t>
      </w:r>
    </w:p>
    <w:p w14:paraId="053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changed the ackState of an alarm, i.e. acknowledged or unacknowledged</w:t>
      </w:r>
    </w:p>
    <w:p w14:paraId="3B250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alarm.";</w:t>
      </w:r>
    </w:p>
    <w:p w14:paraId="16AF65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1C460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C200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9F9C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ackState  {</w:t>
      </w:r>
    </w:p>
    <w:p w14:paraId="0C53E1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0900B3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AF597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ACKNOWLEDGED {</w:t>
      </w:r>
    </w:p>
    <w:p w14:paraId="3AB80F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 has been acknowledged.";</w:t>
      </w:r>
    </w:p>
    <w:p w14:paraId="424A87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496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UNACKNOWLEDGED {</w:t>
      </w:r>
    </w:p>
    <w:p w14:paraId="5B60D7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description "The alarm has unacknowledged or the alarm has never</w:t>
      </w:r>
    </w:p>
    <w:p w14:paraId="2D3148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been acknowledged.";</w:t>
      </w:r>
    </w:p>
    <w:p w14:paraId="56C086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FC6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0288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2CC9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E4C74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1B4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clearUserId {</w:t>
      </w:r>
    </w:p>
    <w:p w14:paraId="70123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4D12E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"Carries the identity of the user who invokes the</w:t>
      </w:r>
    </w:p>
    <w:p w14:paraId="67ED55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clearAlarms operation.";</w:t>
      </w:r>
    </w:p>
    <w:p w14:paraId="16FA7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2AB3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BF7C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496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clearSystemId {</w:t>
      </w:r>
    </w:p>
    <w:p w14:paraId="54A208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73D37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29A31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79B6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60D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serviceUser {</w:t>
      </w:r>
    </w:p>
    <w:p w14:paraId="75A17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4557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23E3F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service-user whose request for service</w:t>
      </w:r>
    </w:p>
    <w:p w14:paraId="19285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provided by the serviceProvider led to the generation of the</w:t>
      </w:r>
    </w:p>
    <w:p w14:paraId="3B8749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security alarm.";</w:t>
      </w:r>
    </w:p>
    <w:p w14:paraId="502D6A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9591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0C2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B51D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serviceProvider {</w:t>
      </w:r>
    </w:p>
    <w:p w14:paraId="5B489B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B8093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942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service-provider whose service is</w:t>
      </w:r>
    </w:p>
    <w:p w14:paraId="74103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requested by the serviceUser and the service request provokes the</w:t>
      </w:r>
    </w:p>
    <w:p w14:paraId="2E0A9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generation of the security alarm.";</w:t>
      </w:r>
    </w:p>
    <w:p w14:paraId="664AC7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DC7CA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4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89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securityAlarmDetector {</w:t>
      </w:r>
    </w:p>
    <w:p w14:paraId="0ADDD8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B4F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DB80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AE144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F1090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0A4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correlatedNotifications {</w:t>
      </w:r>
    </w:p>
    <w:p w14:paraId="5D1019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sourceObjectInstance;</w:t>
      </w:r>
    </w:p>
    <w:p w14:paraId="4D9C19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correlated notifications";</w:t>
      </w:r>
    </w:p>
    <w:p w14:paraId="789875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E23B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sourceObjectInstance {</w:t>
      </w:r>
    </w:p>
    <w:p w14:paraId="0121B2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04C09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D06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7A23F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notificationId {</w:t>
      </w:r>
    </w:p>
    <w:p w14:paraId="066EB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166E2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2FB27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3683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549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D56D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CC14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AlarmListGrp {</w:t>
      </w:r>
    </w:p>
    <w:p w14:paraId="03290E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AlarmList IOC.";</w:t>
      </w:r>
    </w:p>
    <w:p w14:paraId="59271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164B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316AEF7B" w14:textId="77777777" w:rsidR="00F96975" w:rsidRPr="00500C6C" w:rsidRDefault="00F96975" w:rsidP="00F969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type types3gpp:BasicAdministrativeState ;</w:t>
      </w:r>
    </w:p>
    <w:p w14:paraId="268064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LOCKED;</w:t>
      </w:r>
    </w:p>
    <w:p w14:paraId="269987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"When set to UNLOCKED, the alarm list is updated.</w:t>
      </w:r>
    </w:p>
    <w:p w14:paraId="6ADE2B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set to LOCKED, the existing alarm records are not</w:t>
      </w:r>
    </w:p>
    <w:p w14:paraId="682A4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updated, and new alarm records are not added to the alarm list.";</w:t>
      </w:r>
    </w:p>
    <w:p w14:paraId="397B56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BB5E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93D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4BFC3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25A8C9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DISABLED;</w:t>
      </w:r>
    </w:p>
    <w:p w14:paraId="573E47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B391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producer sets this attribute to ENABLED, indicating</w:t>
      </w:r>
    </w:p>
    <w:p w14:paraId="288D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it has the resource and ability to record alarm in AlarmList</w:t>
      </w:r>
    </w:p>
    <w:p w14:paraId="65FD47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 it sets the attribute to DISABLED.";</w:t>
      </w:r>
    </w:p>
    <w:p w14:paraId="40AF50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416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CAA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leaf numOfAlarmRecords {</w:t>
      </w:r>
    </w:p>
    <w:p w14:paraId="75B2E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A67F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2164F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013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number of alarm records in the AlarmList";</w:t>
      </w:r>
    </w:p>
    <w:p w14:paraId="539D53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59A9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4665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B193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lastModification {</w:t>
      </w:r>
    </w:p>
    <w:p w14:paraId="387E3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1C0C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819F1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last time when an alarm record was modified";</w:t>
      </w:r>
    </w:p>
    <w:p w14:paraId="36486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ED9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C7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058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alarmRecords {</w:t>
      </w:r>
    </w:p>
    <w:p w14:paraId="6BB120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alarmId;</w:t>
      </w:r>
    </w:p>
    <w:p w14:paraId="054A76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alarmRecords";</w:t>
      </w:r>
    </w:p>
    <w:p w14:paraId="14C04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F7EDD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AlarmRecordGrp;</w:t>
      </w:r>
    </w:p>
    <w:p w14:paraId="3116B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9851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79D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8FA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FmSubtree {</w:t>
      </w:r>
    </w:p>
    <w:p w14:paraId="4E82EA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FM related classes.</w:t>
      </w:r>
    </w:p>
    <w:p w14:paraId="0F6C6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4C220A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SubNetwork</w:t>
      </w:r>
    </w:p>
    <w:p w14:paraId="50F009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239AD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FF8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some YAM wants to augment these classes/list/groupings they must</w:t>
      </w:r>
    </w:p>
    <w:p w14:paraId="1316E8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70D241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23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AlarmList {</w:t>
      </w:r>
    </w:p>
    <w:p w14:paraId="6FF2C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4EE3E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7243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AlarmList represents the capability to store and manage</w:t>
      </w:r>
    </w:p>
    <w:p w14:paraId="630563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The management scope of an AlarmList is defined by all</w:t>
      </w:r>
    </w:p>
    <w:p w14:paraId="60D58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descendant objects of the base managed object, which is the object</w:t>
      </w:r>
    </w:p>
    <w:p w14:paraId="7BAE9E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name-containing the AlarmList, and the base object itself.</w:t>
      </w:r>
    </w:p>
    <w:p w14:paraId="74FF01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674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AlarmList instances are created by the system or are pre-installed.</w:t>
      </w:r>
    </w:p>
    <w:p w14:paraId="251A1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They cannot be created nor deleted by MnS consumers.</w:t>
      </w:r>
    </w:p>
    <w:p w14:paraId="762FAB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CBC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alarm list is locked or disabled, the existing alarm records</w:t>
      </w:r>
    </w:p>
    <w:p w14:paraId="2D16E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are not updated, and new alarm records are not added to the alarm list";</w:t>
      </w:r>
    </w:p>
    <w:p w14:paraId="62C689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987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A7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3E320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20CC1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AlarmListGrp ;</w:t>
      </w:r>
    </w:p>
    <w:p w14:paraId="510469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7F8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151E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38D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C701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F835FD3"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5DFFFFC3" w14:textId="77777777" w:rsidR="00AF69E6" w:rsidRDefault="00AF69E6" w:rsidP="00AF69E6">
      <w:pPr>
        <w:pStyle w:val="PL"/>
      </w:pPr>
    </w:p>
    <w:p w14:paraId="6D358F91" w14:textId="77777777" w:rsidR="007B7D4C" w:rsidRPr="00755E64" w:rsidRDefault="007B7D4C" w:rsidP="007B7D4C">
      <w:pPr>
        <w:keepNext/>
        <w:keepLines/>
        <w:spacing w:before="180"/>
        <w:ind w:left="1134" w:hanging="1134"/>
        <w:outlineLvl w:val="1"/>
        <w:rPr>
          <w:rFonts w:ascii="Arial" w:hAnsi="Arial"/>
          <w:sz w:val="32"/>
        </w:rPr>
      </w:pPr>
      <w:bookmarkStart w:id="499" w:name="_CRD_2_10"/>
      <w:bookmarkStart w:id="500" w:name="_CRD_2_11"/>
      <w:bookmarkStart w:id="501" w:name="_Toc51769159"/>
      <w:bookmarkEnd w:id="499"/>
      <w:bookmarkEnd w:id="500"/>
      <w:r w:rsidRPr="00463487">
        <w:rPr>
          <w:rFonts w:ascii="Arial" w:hAnsi="Arial"/>
          <w:sz w:val="32"/>
          <w:lang w:eastAsia="zh-CN"/>
        </w:rPr>
        <w:t>D.2.10</w:t>
      </w:r>
      <w:r w:rsidRPr="00463487">
        <w:rPr>
          <w:rFonts w:ascii="Arial" w:hAnsi="Arial"/>
          <w:sz w:val="32"/>
          <w:lang w:eastAsia="zh-CN"/>
        </w:rPr>
        <w:tab/>
        <w:t>module _3gpp-common</w:t>
      </w:r>
      <w:r w:rsidRPr="00463487">
        <w:rPr>
          <w:rFonts w:ascii="Arial" w:hAnsi="Arial"/>
          <w:sz w:val="32"/>
        </w:rPr>
        <w:t>-</w:t>
      </w:r>
      <w:r w:rsidRPr="00463487">
        <w:rPr>
          <w:rFonts w:ascii="Arial" w:hAnsi="Arial"/>
          <w:sz w:val="32"/>
          <w:lang w:eastAsia="zh-CN"/>
        </w:rPr>
        <w:t>trace.yang</w:t>
      </w:r>
      <w:bookmarkEnd w:id="501"/>
    </w:p>
    <w:p w14:paraId="3AD19095" w14:textId="77777777" w:rsidR="007B7D4C" w:rsidRPr="007C0603" w:rsidRDefault="007B7D4C" w:rsidP="007B7D4C">
      <w:pPr>
        <w:tabs>
          <w:tab w:val="left" w:pos="0"/>
          <w:tab w:val="center" w:pos="4820"/>
          <w:tab w:val="right" w:pos="9638"/>
        </w:tabs>
        <w:spacing w:after="0"/>
        <w:rPr>
          <w:rFonts w:ascii="Courier New" w:hAnsi="Courier New" w:cs="Arial"/>
          <w:sz w:val="16"/>
          <w:szCs w:val="22"/>
          <w:lang w:val="en-US"/>
        </w:rPr>
      </w:pPr>
      <w:r w:rsidRPr="007C0603">
        <w:rPr>
          <w:rFonts w:ascii="Courier New" w:hAnsi="Courier New" w:cs="Arial"/>
          <w:sz w:val="16"/>
          <w:szCs w:val="22"/>
          <w:lang w:val="en-US"/>
        </w:rPr>
        <w:t>&lt;CODE BEGINS&gt;</w:t>
      </w:r>
    </w:p>
    <w:p w14:paraId="14A474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module _3gpp-common-trace {</w:t>
      </w:r>
    </w:p>
    <w:p w14:paraId="042874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yang-version 1.1;</w:t>
      </w:r>
    </w:p>
    <w:p w14:paraId="1F01E9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namespace "urn:3gpp:sa5:_3gpp-common-trace";</w:t>
      </w:r>
    </w:p>
    <w:p w14:paraId="276FD91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prefix "trace3gpp";</w:t>
      </w:r>
    </w:p>
    <w:p w14:paraId="08E8F9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C756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_3gpp-common-top { prefix top3gpp; }</w:t>
      </w:r>
    </w:p>
    <w:p w14:paraId="365AC2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_3gpp-common-yang-types {prefix types3gpp; }</w:t>
      </w:r>
    </w:p>
    <w:p w14:paraId="52F4FC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_3gpp-common-yang-extensions { prefix yext3gpp; }</w:t>
      </w:r>
    </w:p>
    <w:p w14:paraId="1B7665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ietf-inet-types { prefix inet; }</w:t>
      </w:r>
    </w:p>
    <w:p w14:paraId="2821A7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_3gpp-common-files { prefix files3gpp; }</w:t>
      </w:r>
    </w:p>
    <w:p w14:paraId="2E27F5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EFA9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organization "3GPP SA5";</w:t>
      </w:r>
    </w:p>
    <w:p w14:paraId="7E4617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contact "https://www.3gpp.org/DynaReport/TSG-WG--S5--officials.htm?Itemid=464";</w:t>
      </w:r>
    </w:p>
    <w:p w14:paraId="61F0E9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2C89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"Trace handling</w:t>
      </w:r>
    </w:p>
    <w:p w14:paraId="31949C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Copyright 2025, 3GPP Organizational Partners (ARIB, ATIS, CCSA, ETSI, TSDSI, </w:t>
      </w:r>
    </w:p>
    <w:p w14:paraId="648851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TTA, TTC). All rights reserved.";</w:t>
      </w:r>
    </w:p>
    <w:p w14:paraId="5C9F1F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7967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"3GPP TS 28.623</w:t>
      </w:r>
    </w:p>
    <w:p w14:paraId="4F7F2D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Generic Network Resource Model (NRM)</w:t>
      </w:r>
    </w:p>
    <w:p w14:paraId="5D0A3B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Integration Reference Point (IRP);</w:t>
      </w:r>
    </w:p>
    <w:p w14:paraId="6CA0F0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Solution Set (SS) definitions</w:t>
      </w:r>
    </w:p>
    <w:p w14:paraId="7539701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8D3F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3GPP TS 28.622</w:t>
      </w:r>
    </w:p>
    <w:p w14:paraId="40C521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Generic Network Resource Model (NRM)</w:t>
      </w:r>
    </w:p>
    <w:p w14:paraId="65AEFD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Integration Reference Point (IRP);</w:t>
      </w:r>
    </w:p>
    <w:p w14:paraId="0541238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Information Service (IS)";</w:t>
      </w:r>
    </w:p>
    <w:p w14:paraId="2EFB97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FD62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2025-02-05 { reference "CR-0</w:t>
      </w:r>
      <w:r>
        <w:rPr>
          <w:rFonts w:ascii="Courier New" w:hAnsi="Courier New"/>
          <w:noProof/>
          <w:sz w:val="16"/>
        </w:rPr>
        <w:t>502</w:t>
      </w:r>
      <w:r w:rsidRPr="007C0603">
        <w:rPr>
          <w:rFonts w:ascii="Courier New" w:hAnsi="Courier New"/>
          <w:noProof/>
          <w:sz w:val="16"/>
        </w:rPr>
        <w:t>" ; }</w:t>
      </w:r>
    </w:p>
    <w:p w14:paraId="07B606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2024-11-05 { reference "CR-0469" ; }</w:t>
      </w:r>
    </w:p>
    <w:p w14:paraId="6D2FD5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2024-08-09 { reference "CR-0419" ; }</w:t>
      </w:r>
    </w:p>
    <w:p w14:paraId="5F1C2A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2024-05-13 { reference "CR-0360" ; }</w:t>
      </w:r>
    </w:p>
    <w:p w14:paraId="568E40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2024-04-05 { reference "CR-0341" ; }</w:t>
      </w:r>
    </w:p>
    <w:p w14:paraId="2A5AD6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2023-11-05 { reference "CR-0293 CR-0301" ; } </w:t>
      </w:r>
    </w:p>
    <w:p w14:paraId="79DDBE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2023-09-17 { reference CR-0270 ; } </w:t>
      </w:r>
    </w:p>
    <w:p w14:paraId="4AD172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2023-07-25 { reference CR00252; }</w:t>
      </w:r>
    </w:p>
    <w:p w14:paraId="60297B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2023-02-17 { reference "CR-0232"; }</w:t>
      </w:r>
    </w:p>
    <w:p w14:paraId="327820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2023-02-15 { reference "CR-0236"; }</w:t>
      </w:r>
    </w:p>
    <w:p w14:paraId="457B59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2022-04-27 { reference "CR-0159"; }</w:t>
      </w:r>
    </w:p>
    <w:p w14:paraId="282DF9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2021-10-18 { reference "CR-0139"; }</w:t>
      </w:r>
    </w:p>
    <w:p w14:paraId="06D527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2021-07-22 { reference "CR-0137"; }</w:t>
      </w:r>
    </w:p>
    <w:p w14:paraId="3A54A2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2021-01-25 { reference "CR-0122"; }</w:t>
      </w:r>
    </w:p>
    <w:p w14:paraId="5BE663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2020-11-16 { reference "CR-0117"; }</w:t>
      </w:r>
    </w:p>
    <w:p w14:paraId="3092F6F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2020-08-06 { reference "CR-0102"; }</w:t>
      </w:r>
    </w:p>
    <w:p w14:paraId="111888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4A56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feature FilesUnderTraceJob {</w:t>
      </w:r>
    </w:p>
    <w:p w14:paraId="3FD301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"Files shall be contained under TraceJob";</w:t>
      </w:r>
    </w:p>
    <w:p w14:paraId="1CE092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E52EF1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EAAAC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TraceReference {</w:t>
      </w:r>
    </w:p>
    <w:p w14:paraId="749959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mcc {</w:t>
      </w:r>
    </w:p>
    <w:p w14:paraId="3A0D7D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3281F9F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types3gpp:Mcc;</w:t>
      </w:r>
    </w:p>
    <w:p w14:paraId="3F5F47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54EAF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mnc {</w:t>
      </w:r>
    </w:p>
    <w:p w14:paraId="76AE31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13A87B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types3gpp:Mnc;</w:t>
      </w:r>
    </w:p>
    <w:p w14:paraId="418579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91989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traceId {</w:t>
      </w:r>
    </w:p>
    <w:p w14:paraId="44984B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21A85F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int64;</w:t>
      </w:r>
    </w:p>
    <w:p w14:paraId="536D90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D5DC7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CC14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4DD6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AreaScopeGrp {</w:t>
      </w:r>
    </w:p>
    <w:p w14:paraId="7E25D7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AreaScope dataType.</w:t>
      </w:r>
    </w:p>
    <w:p w14:paraId="0CCEE3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the area scope of MDT.</w:t>
      </w:r>
    </w:p>
    <w:p w14:paraId="780109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Area Scope parameter in LTE and NR is either:</w:t>
      </w:r>
    </w:p>
    <w:p w14:paraId="5AC675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list of Cells, identified by E-UTRAN-CGI or NG-RAN CGI. </w:t>
      </w:r>
    </w:p>
    <w:p w14:paraId="0A928C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Maximum 32 CGI can be defined.</w:t>
      </w:r>
    </w:p>
    <w:p w14:paraId="333101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list of Tracking Area, identified by TAC. </w:t>
      </w:r>
    </w:p>
    <w:p w14:paraId="7A1AE6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Maximum of 8 TAC can be defined. </w:t>
      </w:r>
    </w:p>
    <w:p w14:paraId="7503D8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list of Tracking Area Identity, identified by TAC with </w:t>
      </w:r>
    </w:p>
    <w:p w14:paraId="2F9A22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associated plmn-Identity perTAC-List containing the </w:t>
      </w:r>
    </w:p>
    <w:p w14:paraId="47175C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PLMN identity for each TAC. Maximum of 8 TAI can be defined.";    </w:t>
      </w:r>
    </w:p>
    <w:p w14:paraId="6653C9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75A7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choice AreaScopeChoice {</w:t>
      </w:r>
    </w:p>
    <w:p w14:paraId="37B1E5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eutraCellIdList {</w:t>
      </w:r>
    </w:p>
    <w:p w14:paraId="3ECE28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05F20F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32541C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5FE4F0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E-UTRAN cells identified by E-UTRAN-CGI";</w:t>
      </w:r>
    </w:p>
    <w:p w14:paraId="6CFAAF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83901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DEF2A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nrCellIdList {</w:t>
      </w:r>
    </w:p>
    <w:p w14:paraId="0B3FA8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241E01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2E3A55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0EF49D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NR cells identified by NG-RAN CGI";</w:t>
      </w:r>
    </w:p>
    <w:p w14:paraId="5946E8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04816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9991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tacList {</w:t>
      </w:r>
    </w:p>
    <w:p w14:paraId="766C17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types3gpp:Tac;</w:t>
      </w:r>
    </w:p>
    <w:p w14:paraId="2BE099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626BC3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max-elements 8;</w:t>
      </w:r>
    </w:p>
    <w:p w14:paraId="5B3796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"Tracking Area Code list";</w:t>
      </w:r>
    </w:p>
    <w:p w14:paraId="7E877C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C5040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7377A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taiList {</w:t>
      </w:r>
    </w:p>
    <w:p w14:paraId="0657B6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"Tracking Area Identity list";</w:t>
      </w:r>
    </w:p>
    <w:p w14:paraId="6DF644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1BC030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371E66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8;</w:t>
      </w:r>
    </w:p>
    <w:p w14:paraId="2455A1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string; }</w:t>
      </w:r>
    </w:p>
    <w:p w14:paraId="0427AD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types3gpp:TaiGrp;</w:t>
      </w:r>
    </w:p>
    <w:p w14:paraId="013ECB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11288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F1CD8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09B2C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F870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FF38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TraceJobGrp {</w:t>
      </w:r>
    </w:p>
    <w:p w14:paraId="1E26A9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jobType {</w:t>
      </w:r>
    </w:p>
    <w:p w14:paraId="4C4D76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2C0CE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IMMEDIATE_MDT_ONLY;</w:t>
      </w:r>
    </w:p>
    <w:p w14:paraId="49BFE7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LOGGED_MDT_ONLY;</w:t>
      </w:r>
    </w:p>
    <w:p w14:paraId="621B97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TRACE_ONLY;</w:t>
      </w:r>
    </w:p>
    <w:p w14:paraId="579D61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IMMEDIATE_MDT_AND_TRACE;</w:t>
      </w:r>
    </w:p>
    <w:p w14:paraId="4BB0A8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RLF_REPORT_ONLY;</w:t>
      </w:r>
    </w:p>
    <w:p w14:paraId="533C74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RCEF_REPORT_ONLY;</w:t>
      </w:r>
    </w:p>
    <w:p w14:paraId="515C17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LOGGED_MBSFN_MDT;</w:t>
      </w:r>
    </w:p>
    <w:p w14:paraId="550351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B4970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TRACE_ONLY;</w:t>
      </w:r>
    </w:p>
    <w:p w14:paraId="4B6FFC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MDT mode and it specifies also whether the</w:t>
      </w:r>
    </w:p>
    <w:p w14:paraId="2225AA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TraceJob represents only MDT, Logged MBSFN MDT, Trace or a combined</w:t>
      </w:r>
    </w:p>
    <w:p w14:paraId="1A11D0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 and MDT job. The attribute is applicable for Trace, MDT, RCEF and</w:t>
      </w:r>
    </w:p>
    <w:p w14:paraId="386EBE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RLF reporting.";</w:t>
      </w:r>
    </w:p>
    <w:p w14:paraId="0B7FD4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5.9a of 3GPP TS 32.422 for additional details on the</w:t>
      </w:r>
    </w:p>
    <w:p w14:paraId="420D98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allowed values.";</w:t>
      </w:r>
    </w:p>
    <w:p w14:paraId="1EA723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D1457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7134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listOfInterfaces {</w:t>
      </w:r>
    </w:p>
    <w:p w14:paraId="7208C9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56237C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must 'count(MSCServerInterfaces)+count(MGWInterfaces)+count(RNCInterfaces)'</w:t>
      </w:r>
    </w:p>
    <w:p w14:paraId="2A5A5C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+'+count(SGSNInterfaces)+count(GGSNInterfaces)+count(S-CSCFInterfaces)'</w:t>
      </w:r>
    </w:p>
    <w:p w14:paraId="67A633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+'+count(P-CSCFInterfaces)+count(I-CSCFInterfaces)+count(MRFCInterfaces)'</w:t>
      </w:r>
    </w:p>
    <w:p w14:paraId="6E1792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+'+count(MGCFInterfaces)+count(IBCFInterfaces)+count(E-CSCFInterfaces)'</w:t>
      </w:r>
    </w:p>
    <w:p w14:paraId="195E67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+'+count(BGCFInterfaces)+count(ASInterfaces)+count(HSSInterfaces)'</w:t>
      </w:r>
    </w:p>
    <w:p w14:paraId="55B33E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+'+count(EIRInterfaces)+count(BM-SCInterfaces)+count(MMEInterfaces)'</w:t>
      </w:r>
    </w:p>
    <w:p w14:paraId="587870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+'+count(SGWInterfaces)+count(PDN_GWInterfaces)+count(eNBInterfaces)'</w:t>
      </w:r>
    </w:p>
    <w:p w14:paraId="1F8F2F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+'+count(en-gNBInterfaces)+count(AMFInterfaces)+count(AUSFInterfaces)'</w:t>
      </w:r>
    </w:p>
    <w:p w14:paraId="53107C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+'+count(NEFInterfaces)+count(NRFInterfaces)+count(NSSFInterfaces)'</w:t>
      </w:r>
    </w:p>
    <w:p w14:paraId="3A7B8C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+'+count(PCFInterfaces)+count(SMFInterfaces)+count(SMSFInterfaces)'</w:t>
      </w:r>
    </w:p>
    <w:p w14:paraId="30DC11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+'+count(UDMInterfaces)+count(UPFInterfaces)+count(ng-eNBInterfaces)'</w:t>
      </w:r>
    </w:p>
    <w:p w14:paraId="059C6F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+'+count(gNB-CU-CPInterfaces)+count(gNB-CU-UPInterfaces)'</w:t>
      </w:r>
    </w:p>
    <w:p w14:paraId="5D7810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+'+count(gNB-DUInterfaces)';</w:t>
      </w:r>
    </w:p>
    <w:p w14:paraId="620C09B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DD0F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interfaces that need to be traced.</w:t>
      </w:r>
    </w:p>
    <w:p w14:paraId="75A710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Trace. In</w:t>
      </w:r>
    </w:p>
    <w:p w14:paraId="1467BD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this attribute is not used, it carries a null semantic.";</w:t>
      </w:r>
    </w:p>
    <w:p w14:paraId="6AEB89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5.5 of 3GPP TS 32.422.";</w:t>
      </w:r>
    </w:p>
    <w:p w14:paraId="519F42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C1ED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uint32 ; }</w:t>
      </w:r>
    </w:p>
    <w:p w14:paraId="5BBE9A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3F14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MSCServerInterfaces {</w:t>
      </w:r>
    </w:p>
    <w:p w14:paraId="2101DE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FCFD4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 ;</w:t>
      </w:r>
    </w:p>
    <w:p w14:paraId="430D65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Iu-CS ;</w:t>
      </w:r>
    </w:p>
    <w:p w14:paraId="740BF9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Mc ;</w:t>
      </w:r>
    </w:p>
    <w:p w14:paraId="0A5E84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 ;</w:t>
      </w:r>
    </w:p>
    <w:p w14:paraId="6712AF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MAP-B ;</w:t>
      </w:r>
    </w:p>
    <w:p w14:paraId="52DF4A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MAP-E ;</w:t>
      </w:r>
    </w:p>
    <w:p w14:paraId="5B463C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MAP-F ;</w:t>
      </w:r>
    </w:p>
    <w:p w14:paraId="309258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MAP-D ;</w:t>
      </w:r>
    </w:p>
    <w:p w14:paraId="7969FF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MAP-C ;</w:t>
      </w:r>
    </w:p>
    <w:p w14:paraId="7274BF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CAP ;</w:t>
      </w:r>
    </w:p>
    <w:p w14:paraId="03DE0C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89FFE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FB34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MGWInterfaces {</w:t>
      </w:r>
    </w:p>
    <w:p w14:paraId="3C22AE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99878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Mc ;</w:t>
      </w:r>
    </w:p>
    <w:p w14:paraId="095F9F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Nb-UP ;</w:t>
      </w:r>
    </w:p>
    <w:p w14:paraId="348805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Iu-UP ;</w:t>
      </w:r>
    </w:p>
    <w:p w14:paraId="614F3E0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t>
      </w:r>
    </w:p>
    <w:p w14:paraId="380B6D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974DB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RNCInterfaces {</w:t>
      </w:r>
    </w:p>
    <w:p w14:paraId="030F34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9519C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Iu-CS ;</w:t>
      </w:r>
    </w:p>
    <w:p w14:paraId="4AEFD7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Iu-PS ;</w:t>
      </w:r>
    </w:p>
    <w:p w14:paraId="6E2146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Iur ;</w:t>
      </w:r>
    </w:p>
    <w:p w14:paraId="0D96D8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Iub ;</w:t>
      </w:r>
    </w:p>
    <w:p w14:paraId="6EF4D7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420093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B2689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743B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SGSNInterfaces {</w:t>
      </w:r>
    </w:p>
    <w:p w14:paraId="060A2A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F1232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Gb ;</w:t>
      </w:r>
    </w:p>
    <w:p w14:paraId="081D31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Iu-PS ;</w:t>
      </w:r>
    </w:p>
    <w:p w14:paraId="62F325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 ;</w:t>
      </w:r>
    </w:p>
    <w:p w14:paraId="24FCBB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MAP-Gr ;</w:t>
      </w:r>
    </w:p>
    <w:p w14:paraId="0EAF1B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MAP-Gd ;</w:t>
      </w:r>
    </w:p>
    <w:p w14:paraId="6EC525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MAP-Gf ;</w:t>
      </w:r>
    </w:p>
    <w:p w14:paraId="1C2ED4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Ge ;</w:t>
      </w:r>
    </w:p>
    <w:p w14:paraId="4BA8BC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Gs ;</w:t>
      </w:r>
    </w:p>
    <w:p w14:paraId="234C17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S6d ;</w:t>
      </w:r>
    </w:p>
    <w:p w14:paraId="392DB7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S4 ;</w:t>
      </w:r>
    </w:p>
    <w:p w14:paraId="29D83B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S3 ;</w:t>
      </w:r>
    </w:p>
    <w:p w14:paraId="676E3E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S13 ;</w:t>
      </w:r>
    </w:p>
    <w:p w14:paraId="0B5E32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BE23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46F39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GGSNInterfaces {</w:t>
      </w:r>
    </w:p>
    <w:p w14:paraId="09FF88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B2FEB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 ;</w:t>
      </w:r>
    </w:p>
    <w:p w14:paraId="6860DA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Gi ;</w:t>
      </w:r>
    </w:p>
    <w:p w14:paraId="66B401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Gmb ;</w:t>
      </w:r>
    </w:p>
    <w:p w14:paraId="22B0A6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DECC0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AEE8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S-CSCFInterfaces {</w:t>
      </w:r>
    </w:p>
    <w:p w14:paraId="07289B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BD280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1590AD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 ;</w:t>
      </w:r>
    </w:p>
    <w:p w14:paraId="6A53D2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Mr ;</w:t>
      </w:r>
    </w:p>
    <w:p w14:paraId="2CBADA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 ;</w:t>
      </w:r>
    </w:p>
    <w:p w14:paraId="17681B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FE286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5D58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P-CSCFInterfaces {</w:t>
      </w:r>
    </w:p>
    <w:p w14:paraId="181FD7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88C4D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Gm ;</w:t>
      </w:r>
    </w:p>
    <w:p w14:paraId="59841B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3C2AC6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07DF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0BBC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I-CSCFInterfaces {</w:t>
      </w:r>
    </w:p>
    <w:p w14:paraId="324345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9C508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Cx ;</w:t>
      </w:r>
    </w:p>
    <w:p w14:paraId="76D5F6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Dx ;</w:t>
      </w:r>
    </w:p>
    <w:p w14:paraId="0964AA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 ;</w:t>
      </w:r>
    </w:p>
    <w:p w14:paraId="75E738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428093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A1AB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A4AA0F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MRFCInterfaces {</w:t>
      </w:r>
    </w:p>
    <w:p w14:paraId="0C0DE4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BFA07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Mp ;</w:t>
      </w:r>
    </w:p>
    <w:p w14:paraId="11FB9F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Mr ;</w:t>
      </w:r>
    </w:p>
    <w:p w14:paraId="7D215A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3A9B6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0BE96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MGCFInterfaces {</w:t>
      </w:r>
    </w:p>
    <w:p w14:paraId="4AAE97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6EA22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 ;</w:t>
      </w:r>
    </w:p>
    <w:p w14:paraId="7F3155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Mj ;</w:t>
      </w:r>
    </w:p>
    <w:p w14:paraId="22B4B3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Mn ;</w:t>
      </w:r>
    </w:p>
    <w:p w14:paraId="095CA0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18AF2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A7BFF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IBCFInterfaces {</w:t>
      </w:r>
    </w:p>
    <w:p w14:paraId="5200F15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936C2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Ix ;</w:t>
      </w:r>
    </w:p>
    <w:p w14:paraId="14DA82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Mx ;</w:t>
      </w:r>
    </w:p>
    <w:p w14:paraId="1DDB31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D1347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7B6E0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E-CSCFInterfaces {</w:t>
      </w:r>
    </w:p>
    <w:p w14:paraId="6DCCF5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AF29D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78863A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enum Ml ;</w:t>
      </w:r>
    </w:p>
    <w:p w14:paraId="508E3D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Mm ;</w:t>
      </w:r>
    </w:p>
    <w:p w14:paraId="7BC82D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Mi-Mg ;</w:t>
      </w:r>
    </w:p>
    <w:p w14:paraId="498C400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48116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546A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BGCFInterfaces {</w:t>
      </w:r>
    </w:p>
    <w:p w14:paraId="4C7A00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F7461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 ;</w:t>
      </w:r>
    </w:p>
    <w:p w14:paraId="2EC715F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Mj ;</w:t>
      </w:r>
    </w:p>
    <w:p w14:paraId="26A219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Mk ;</w:t>
      </w:r>
    </w:p>
    <w:p w14:paraId="33B027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EA7B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98A32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ASInterfaces {</w:t>
      </w:r>
    </w:p>
    <w:p w14:paraId="55B8F7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3E900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Dh ;</w:t>
      </w:r>
    </w:p>
    <w:p w14:paraId="0CCB33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Sh ;</w:t>
      </w:r>
    </w:p>
    <w:p w14:paraId="6A8A5D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ISC ;</w:t>
      </w:r>
    </w:p>
    <w:p w14:paraId="592BEF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Ut ;</w:t>
      </w:r>
    </w:p>
    <w:p w14:paraId="0592EF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EFBA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CF5F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HSSInterfaces {</w:t>
      </w:r>
    </w:p>
    <w:p w14:paraId="298FC0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AD47E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MAP-C ;</w:t>
      </w:r>
    </w:p>
    <w:p w14:paraId="150E09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MAP-D ;</w:t>
      </w:r>
    </w:p>
    <w:p w14:paraId="5699BBD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Gc ;</w:t>
      </w:r>
    </w:p>
    <w:p w14:paraId="62C8B2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Gr ;</w:t>
      </w:r>
    </w:p>
    <w:p w14:paraId="4886E2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Cx ;</w:t>
      </w:r>
    </w:p>
    <w:p w14:paraId="79A4C1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S6d ;</w:t>
      </w:r>
    </w:p>
    <w:p w14:paraId="4090B2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S6a ;</w:t>
      </w:r>
    </w:p>
    <w:p w14:paraId="0A0D57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Sh ;</w:t>
      </w:r>
    </w:p>
    <w:p w14:paraId="3CCF86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712E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11FE0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EIRInterfaces {</w:t>
      </w:r>
    </w:p>
    <w:p w14:paraId="0EF65C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C3E4F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MAP-F ;</w:t>
      </w:r>
    </w:p>
    <w:p w14:paraId="1D8CB6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S13 ;</w:t>
      </w:r>
    </w:p>
    <w:p w14:paraId="3A4F04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MAP-Gf ;</w:t>
      </w:r>
    </w:p>
    <w:p w14:paraId="0467A3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703548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5CD7D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BM-SCInterfaces {</w:t>
      </w:r>
    </w:p>
    <w:p w14:paraId="674ED1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5BA3E3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Gmb ;</w:t>
      </w:r>
    </w:p>
    <w:p w14:paraId="64F108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DDF74B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8D20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MMEInterfaces {</w:t>
      </w:r>
    </w:p>
    <w:p w14:paraId="512AFC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928F6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S1-MME ;</w:t>
      </w:r>
    </w:p>
    <w:p w14:paraId="338E67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S3 ;</w:t>
      </w:r>
    </w:p>
    <w:p w14:paraId="79341DF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S6a ;</w:t>
      </w:r>
    </w:p>
    <w:p w14:paraId="5F6F91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S10 ;</w:t>
      </w:r>
    </w:p>
    <w:p w14:paraId="56379C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S11 ;</w:t>
      </w:r>
    </w:p>
    <w:p w14:paraId="2E7484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S13 ;</w:t>
      </w:r>
    </w:p>
    <w:p w14:paraId="471C461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BA0A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629B7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SGWInterfaces {</w:t>
      </w:r>
    </w:p>
    <w:p w14:paraId="1974D5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225D7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S4 ;</w:t>
      </w:r>
    </w:p>
    <w:p w14:paraId="70C2C4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S5 ;</w:t>
      </w:r>
    </w:p>
    <w:p w14:paraId="7B0B70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S8 ;</w:t>
      </w:r>
    </w:p>
    <w:p w14:paraId="00DF3C5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S11 ;</w:t>
      </w:r>
    </w:p>
    <w:p w14:paraId="0F19D8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Gxc ;</w:t>
      </w:r>
    </w:p>
    <w:p w14:paraId="6D89ED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F698C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F4F2E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PDN_GWInterfaces {</w:t>
      </w:r>
    </w:p>
    <w:p w14:paraId="4BC10B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7D134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S2a ;</w:t>
      </w:r>
    </w:p>
    <w:p w14:paraId="3FCCAA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S2b ;</w:t>
      </w:r>
    </w:p>
    <w:p w14:paraId="29AB25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S2c ;</w:t>
      </w:r>
    </w:p>
    <w:p w14:paraId="25D5DB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S5 ;</w:t>
      </w:r>
    </w:p>
    <w:p w14:paraId="185F09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S6b ;</w:t>
      </w:r>
    </w:p>
    <w:p w14:paraId="110B3A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Gx ;</w:t>
      </w:r>
    </w:p>
    <w:p w14:paraId="76C8B14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S8 ;</w:t>
      </w:r>
    </w:p>
    <w:p w14:paraId="0C46D7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SGi ;</w:t>
      </w:r>
    </w:p>
    <w:p w14:paraId="14C80A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42C9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3F28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eNBInterfaces {</w:t>
      </w:r>
    </w:p>
    <w:p w14:paraId="7C014A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88B84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S1-MME ;</w:t>
      </w:r>
    </w:p>
    <w:p w14:paraId="7B5B5C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enum X2 ;</w:t>
      </w:r>
    </w:p>
    <w:p w14:paraId="7AF7F7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5E1F6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8C42C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en-gNBInterfaces {</w:t>
      </w:r>
    </w:p>
    <w:p w14:paraId="38DA8B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32097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S1-MME ;</w:t>
      </w:r>
    </w:p>
    <w:p w14:paraId="046665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X2 ;</w:t>
      </w:r>
    </w:p>
    <w:p w14:paraId="6747B0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4454A7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F1-C ;</w:t>
      </w:r>
    </w:p>
    <w:p w14:paraId="7EB5DB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E1 ;</w:t>
      </w:r>
    </w:p>
    <w:p w14:paraId="21BC60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2C033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27306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AMFInterfaces {</w:t>
      </w:r>
    </w:p>
    <w:p w14:paraId="01C032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5612F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 ;</w:t>
      </w:r>
    </w:p>
    <w:p w14:paraId="3C76BBF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 ;</w:t>
      </w:r>
    </w:p>
    <w:p w14:paraId="321582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N8 ;</w:t>
      </w:r>
    </w:p>
    <w:p w14:paraId="7E2C8F4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N11 ;</w:t>
      </w:r>
    </w:p>
    <w:p w14:paraId="0E80CE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N12 ;</w:t>
      </w:r>
    </w:p>
    <w:p w14:paraId="7E72E0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N14 ;</w:t>
      </w:r>
    </w:p>
    <w:p w14:paraId="182DB2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N15 ;</w:t>
      </w:r>
    </w:p>
    <w:p w14:paraId="2C3831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N20 ;</w:t>
      </w:r>
    </w:p>
    <w:p w14:paraId="02C498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N22 ;</w:t>
      </w:r>
    </w:p>
    <w:p w14:paraId="4B2B40F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N26 ;</w:t>
      </w:r>
    </w:p>
    <w:p w14:paraId="55683C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AE67D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761DB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AUSFInterfaces {</w:t>
      </w:r>
    </w:p>
    <w:p w14:paraId="20343F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79D2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N12 ;</w:t>
      </w:r>
    </w:p>
    <w:p w14:paraId="4F8EC3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N13 ;</w:t>
      </w:r>
    </w:p>
    <w:p w14:paraId="32FAC7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C711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4E5A7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NEFInterfaces {</w:t>
      </w:r>
    </w:p>
    <w:p w14:paraId="3949E9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385CF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N29 ;</w:t>
      </w:r>
    </w:p>
    <w:p w14:paraId="1F6AFC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N30 ;</w:t>
      </w:r>
    </w:p>
    <w:p w14:paraId="666093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N33 ;</w:t>
      </w:r>
    </w:p>
    <w:p w14:paraId="220242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BB3BD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9760E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NRFInterfaces {</w:t>
      </w:r>
    </w:p>
    <w:p w14:paraId="5122CE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F5415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N27 ;</w:t>
      </w:r>
    </w:p>
    <w:p w14:paraId="17B7E4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4B82C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88347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NSSFInterfaces {</w:t>
      </w:r>
    </w:p>
    <w:p w14:paraId="4F594B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FB3C6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N22 ;</w:t>
      </w:r>
    </w:p>
    <w:p w14:paraId="1ED3D0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N31 ;</w:t>
      </w:r>
    </w:p>
    <w:p w14:paraId="3F0220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F93C5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302E2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PCFInterfaces {</w:t>
      </w:r>
    </w:p>
    <w:p w14:paraId="50C2741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EEC45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N5 ;</w:t>
      </w:r>
    </w:p>
    <w:p w14:paraId="593849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N7 ;</w:t>
      </w:r>
    </w:p>
    <w:p w14:paraId="5F609C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N15 ;</w:t>
      </w:r>
    </w:p>
    <w:p w14:paraId="185689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AE22B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1BC18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SMFInterfaces {</w:t>
      </w:r>
    </w:p>
    <w:p w14:paraId="080245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A2D23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N4 ;</w:t>
      </w:r>
    </w:p>
    <w:p w14:paraId="10ABA6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N7 ;</w:t>
      </w:r>
    </w:p>
    <w:p w14:paraId="24271F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N10 ;</w:t>
      </w:r>
    </w:p>
    <w:p w14:paraId="0BDF49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N11 ;</w:t>
      </w:r>
    </w:p>
    <w:p w14:paraId="102134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S5-C ;</w:t>
      </w:r>
    </w:p>
    <w:p w14:paraId="64E2E3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N38 ;</w:t>
      </w:r>
    </w:p>
    <w:p w14:paraId="6F4CC7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N16 ;</w:t>
      </w:r>
    </w:p>
    <w:p w14:paraId="6F8178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N16a ;</w:t>
      </w:r>
    </w:p>
    <w:p w14:paraId="54F272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2365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CF6B4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SMSFInterfaces {</w:t>
      </w:r>
    </w:p>
    <w:p w14:paraId="6F6A26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65EFF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N20 ;</w:t>
      </w:r>
    </w:p>
    <w:p w14:paraId="1579F6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N21 ;</w:t>
      </w:r>
    </w:p>
    <w:p w14:paraId="02E326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F545A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22AF8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UDMInterfaces {</w:t>
      </w:r>
    </w:p>
    <w:p w14:paraId="0584B6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F64E6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N8 ;</w:t>
      </w:r>
    </w:p>
    <w:p w14:paraId="6CE9DB2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enum N10 ;</w:t>
      </w:r>
    </w:p>
    <w:p w14:paraId="6288B63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N13 ;</w:t>
      </w:r>
    </w:p>
    <w:p w14:paraId="31C42A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N21 ;</w:t>
      </w:r>
    </w:p>
    <w:p w14:paraId="4DB1E3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C7D430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8070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UPFInterfaces {</w:t>
      </w:r>
    </w:p>
    <w:p w14:paraId="565B6C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C5E26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N4 ;</w:t>
      </w:r>
    </w:p>
    <w:p w14:paraId="12EFE3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7E9920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693E7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ng-eNBInterfaces {</w:t>
      </w:r>
    </w:p>
    <w:p w14:paraId="2337BFC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CC450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NG-C ;</w:t>
      </w:r>
    </w:p>
    <w:p w14:paraId="024626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Xn-C ;</w:t>
      </w:r>
    </w:p>
    <w:p w14:paraId="584197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6750D2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ACD6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BA47A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gNB-CU-CPInterfaces {</w:t>
      </w:r>
    </w:p>
    <w:p w14:paraId="4FEF957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544F7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NG-C ;</w:t>
      </w:r>
    </w:p>
    <w:p w14:paraId="31D30A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Xn-C ;</w:t>
      </w:r>
    </w:p>
    <w:p w14:paraId="083BF9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7FD451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F1-C ;</w:t>
      </w:r>
    </w:p>
    <w:p w14:paraId="0F496C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E1 ;</w:t>
      </w:r>
    </w:p>
    <w:p w14:paraId="0ECAF85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X2-C ;</w:t>
      </w:r>
    </w:p>
    <w:p w14:paraId="1BA51B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810B9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49C20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gNB-CU-UPInterfaces {</w:t>
      </w:r>
    </w:p>
    <w:p w14:paraId="149C85F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3CB7D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E1 ;</w:t>
      </w:r>
    </w:p>
    <w:p w14:paraId="40953A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F4A8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E144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gNB-DUInterfaces {</w:t>
      </w:r>
    </w:p>
    <w:p w14:paraId="401D6E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41A30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F1-C ;</w:t>
      </w:r>
    </w:p>
    <w:p w14:paraId="3BC107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73E8A3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54A4E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EADC1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AEF76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listOfNETypes {</w:t>
      </w:r>
    </w:p>
    <w:p w14:paraId="7FB29D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23F90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MSC_SERVER;</w:t>
      </w:r>
    </w:p>
    <w:p w14:paraId="5B90BE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SGSN;</w:t>
      </w:r>
    </w:p>
    <w:p w14:paraId="5AEB37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MGW;</w:t>
      </w:r>
    </w:p>
    <w:p w14:paraId="0CC9EC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GGSN;</w:t>
      </w:r>
    </w:p>
    <w:p w14:paraId="399408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RNC;</w:t>
      </w:r>
    </w:p>
    <w:p w14:paraId="7F22C1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BM_SC;</w:t>
      </w:r>
    </w:p>
    <w:p w14:paraId="7368C5BE"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7C0603">
        <w:rPr>
          <w:rFonts w:ascii="Courier New" w:hAnsi="Courier New"/>
          <w:noProof/>
          <w:sz w:val="16"/>
        </w:rPr>
        <w:t xml:space="preserve">        </w:t>
      </w:r>
      <w:r w:rsidRPr="003E707C">
        <w:rPr>
          <w:rFonts w:ascii="Courier New" w:hAnsi="Courier New"/>
          <w:noProof/>
          <w:sz w:val="16"/>
          <w:lang w:val="fr-FR"/>
        </w:rPr>
        <w:t>enum MME;</w:t>
      </w:r>
    </w:p>
    <w:p w14:paraId="157703C9"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SGW;</w:t>
      </w:r>
    </w:p>
    <w:p w14:paraId="11D8EFF1"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PGW;</w:t>
      </w:r>
    </w:p>
    <w:p w14:paraId="4A79B3B0"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ENB;</w:t>
      </w:r>
    </w:p>
    <w:p w14:paraId="39EF3730"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EN_GNB;</w:t>
      </w:r>
    </w:p>
    <w:p w14:paraId="2924F4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E707C">
        <w:rPr>
          <w:rFonts w:ascii="Courier New" w:hAnsi="Courier New"/>
          <w:noProof/>
          <w:sz w:val="16"/>
          <w:lang w:val="fr-FR"/>
        </w:rPr>
        <w:t xml:space="preserve">        </w:t>
      </w:r>
      <w:r w:rsidRPr="007C0603">
        <w:rPr>
          <w:rFonts w:ascii="Courier New" w:hAnsi="Courier New"/>
          <w:noProof/>
          <w:sz w:val="16"/>
        </w:rPr>
        <w:t>enum GNB_CU_CP;</w:t>
      </w:r>
    </w:p>
    <w:p w14:paraId="09C562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GNB_CU_UP;</w:t>
      </w:r>
    </w:p>
    <w:p w14:paraId="7451DD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GNB_DU;</w:t>
      </w:r>
    </w:p>
    <w:p w14:paraId="03AC92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E8D9D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network element types where the trace should</w:t>
      </w:r>
    </w:p>
    <w:p w14:paraId="187DDA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be activated. The attribute is applicable only for Trace with</w:t>
      </w:r>
    </w:p>
    <w:p w14:paraId="2F32D3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Signalling Based Trace activation. In case this attribute is not used,</w:t>
      </w:r>
    </w:p>
    <w:p w14:paraId="4BEEB8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w:t>
      </w:r>
    </w:p>
    <w:p w14:paraId="202383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5.4 of 3GPP TS 32.422.";</w:t>
      </w:r>
    </w:p>
    <w:p w14:paraId="597AC2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58147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9B48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pLMNTarget {</w:t>
      </w:r>
    </w:p>
    <w:p w14:paraId="6F3ED2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"mcc mnc";</w:t>
      </w:r>
    </w:p>
    <w:p w14:paraId="582EF1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which PLMN that the subscriber of the session to</w:t>
      </w:r>
    </w:p>
    <w:p w14:paraId="1BEE753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be recorded uses as selected PLMN.";</w:t>
      </w:r>
    </w:p>
    <w:p w14:paraId="2612D5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5.9b of 3GPP TS 32.422.";</w:t>
      </w:r>
    </w:p>
    <w:p w14:paraId="245A48F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6ADBC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types3gpp:PLMNId;</w:t>
      </w:r>
    </w:p>
    <w:p w14:paraId="423441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9B47C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1B82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listOfTraceMetrics {</w:t>
      </w:r>
    </w:p>
    <w:p w14:paraId="56748CF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"TRACE_ONLY"'</w:t>
      </w:r>
    </w:p>
    <w:p w14:paraId="5050D1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47921D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4B8978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metrics to be reported.";</w:t>
      </w:r>
    </w:p>
    <w:p w14:paraId="73F2BD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10 of 3GPP TS 32.422";</w:t>
      </w:r>
    </w:p>
    <w:p w14:paraId="4256F7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t>
      </w:r>
    </w:p>
    <w:p w14:paraId="1D6DE9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ADB9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traceReportingConsumerUri {</w:t>
      </w:r>
    </w:p>
    <w:p w14:paraId="4FB9FC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'../traceReportingFormat  = "STREAMING"';</w:t>
      </w:r>
    </w:p>
    <w:p w14:paraId="2D1465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inet:uri;</w:t>
      </w:r>
    </w:p>
    <w:p w14:paraId="028837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URI of the Streaming Trace data reporting </w:t>
      </w:r>
    </w:p>
    <w:p w14:paraId="3EC4FC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MnS consumer (a.k.a. streaming target).";</w:t>
      </w:r>
    </w:p>
    <w:p w14:paraId="261FD7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5.9c of 3GPP TS 32.422";</w:t>
      </w:r>
    </w:p>
    <w:p w14:paraId="3AEBC4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D946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7676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traceCollectionEntityIPAddress {</w:t>
      </w:r>
    </w:p>
    <w:p w14:paraId="66B9B1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'../traceReportingFormat  = "FILE_BASED" or '</w:t>
      </w:r>
    </w:p>
    <w:p w14:paraId="7CC86C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+'../jobType = "LOGGED_MDT_ONLY" or ../jobType = "LOGGED_MBSFN_MDT"';</w:t>
      </w:r>
    </w:p>
    <w:p w14:paraId="2FEC44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union {</w:t>
      </w:r>
    </w:p>
    <w:p w14:paraId="15F9EC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inet:uri;</w:t>
      </w:r>
    </w:p>
    <w:p w14:paraId="2FE91F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inet:ip-address;</w:t>
      </w:r>
    </w:p>
    <w:p w14:paraId="1D76D3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ACB8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726A1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address of the Trace Collection Entity when</w:t>
      </w:r>
    </w:p>
    <w:p w14:paraId="634834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traceReportingFormat is configured for the file-based</w:t>
      </w:r>
    </w:p>
    <w:p w14:paraId="641BAE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reporting. The attribute is applicable for both Trace and MDT.";</w:t>
      </w:r>
    </w:p>
    <w:p w14:paraId="14F0BA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 of 3GPP TS 32.422";</w:t>
      </w:r>
    </w:p>
    <w:p w14:paraId="72207D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369E3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4FD4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traceDepth {</w:t>
      </w:r>
    </w:p>
    <w:p w14:paraId="419790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"TRACE_ONLY"'</w:t>
      </w:r>
    </w:p>
    <w:p w14:paraId="6E832D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97DD3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B1825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MINIMUM;</w:t>
      </w:r>
    </w:p>
    <w:p w14:paraId="5859C0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MEDIUM;</w:t>
      </w:r>
    </w:p>
    <w:p w14:paraId="0638B819"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7C0603">
        <w:rPr>
          <w:rFonts w:ascii="Courier New" w:hAnsi="Courier New"/>
          <w:noProof/>
          <w:sz w:val="16"/>
        </w:rPr>
        <w:t xml:space="preserve">        </w:t>
      </w:r>
      <w:r w:rsidRPr="003E707C">
        <w:rPr>
          <w:rFonts w:ascii="Courier New" w:hAnsi="Courier New"/>
          <w:noProof/>
          <w:sz w:val="16"/>
          <w:lang w:val="fr-FR"/>
        </w:rPr>
        <w:t>enum MAXIMUM;</w:t>
      </w:r>
    </w:p>
    <w:p w14:paraId="48FB5306"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VENDORMINIMUM;</w:t>
      </w:r>
    </w:p>
    <w:p w14:paraId="6CACF301"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VENDORMEDIUM;</w:t>
      </w:r>
    </w:p>
    <w:p w14:paraId="41F367CC"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VENDORMAXIMUM;</w:t>
      </w:r>
    </w:p>
    <w:p w14:paraId="31E1CF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E707C">
        <w:rPr>
          <w:rFonts w:ascii="Courier New" w:hAnsi="Courier New"/>
          <w:noProof/>
          <w:sz w:val="16"/>
          <w:lang w:val="fr-FR"/>
        </w:rPr>
        <w:t xml:space="preserve">      </w:t>
      </w:r>
      <w:r w:rsidRPr="007C0603">
        <w:rPr>
          <w:rFonts w:ascii="Courier New" w:hAnsi="Courier New"/>
          <w:noProof/>
          <w:sz w:val="16"/>
        </w:rPr>
        <w:t>}</w:t>
      </w:r>
    </w:p>
    <w:p w14:paraId="3EE086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MAXIMUM;</w:t>
      </w:r>
    </w:p>
    <w:p w14:paraId="46A35B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trace depth.The attribute is applicable only </w:t>
      </w:r>
    </w:p>
    <w:p w14:paraId="03FDF21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Trace, otherwise it carries a null semantic.";</w:t>
      </w:r>
    </w:p>
    <w:p w14:paraId="403C6F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5.3 of 3GPP TS 32.422.";</w:t>
      </w:r>
    </w:p>
    <w:p w14:paraId="7862B6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E04AC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6639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traceReference {</w:t>
      </w:r>
    </w:p>
    <w:p w14:paraId="30C319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TraceReference;</w:t>
      </w:r>
    </w:p>
    <w:p w14:paraId="47C1A2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"mcc mnc traceId";</w:t>
      </w:r>
    </w:p>
    <w:p w14:paraId="6A7622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511C70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"A globally unique identifier, which uniquely identifies the</w:t>
      </w:r>
    </w:p>
    <w:p w14:paraId="4B0A62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 Session that is created by the TraceJob.</w:t>
      </w:r>
    </w:p>
    <w:p w14:paraId="68650A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shared network, it is the MCC and MNC of the Participating</w:t>
      </w:r>
    </w:p>
    <w:p w14:paraId="075291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Operator that request the trace session that shall be provided.</w:t>
      </w:r>
    </w:p>
    <w:p w14:paraId="05A594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for both Trace and MDT.";</w:t>
      </w:r>
    </w:p>
    <w:p w14:paraId="3C3AFB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DC68D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5.6 of 3GPP TS 32.422.";</w:t>
      </w:r>
    </w:p>
    <w:p w14:paraId="053669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8ADD3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jobId {</w:t>
      </w:r>
    </w:p>
    <w:p w14:paraId="5155C7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62C0F9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"Identifier of a TraceJob";</w:t>
      </w:r>
    </w:p>
    <w:p w14:paraId="2032CE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yext3gpp:inVariant;</w:t>
      </w:r>
    </w:p>
    <w:p w14:paraId="582D84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5385B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E194B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traceReportingFormat {</w:t>
      </w:r>
    </w:p>
    <w:p w14:paraId="6B7DEF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95747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FILE-BASED;</w:t>
      </w:r>
    </w:p>
    <w:p w14:paraId="2DEEC3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STREAMING;</w:t>
      </w:r>
    </w:p>
    <w:p w14:paraId="3BD593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B828C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FILE-BASED;</w:t>
      </w:r>
    </w:p>
    <w:p w14:paraId="557794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trace reporting format - streaming trace</w:t>
      </w:r>
    </w:p>
    <w:p w14:paraId="6777C2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reporting or file-based trace reporting";</w:t>
      </w:r>
    </w:p>
    <w:p w14:paraId="786C1F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"3GPP TS 32.422 clause 5.11";</w:t>
      </w:r>
    </w:p>
    <w:p w14:paraId="670ED9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AC35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traceTarget {</w:t>
      </w:r>
    </w:p>
    <w:p w14:paraId="4C8E6F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"targetIdType targetIdValue";</w:t>
      </w:r>
    </w:p>
    <w:p w14:paraId="0F6703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7E0D5D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C42F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targetIdType {</w:t>
      </w:r>
    </w:p>
    <w:p w14:paraId="3E5A475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86EFF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IMSI;</w:t>
      </w:r>
    </w:p>
    <w:p w14:paraId="4551EA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IMEI;</w:t>
      </w:r>
    </w:p>
    <w:p w14:paraId="72A9AB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IMEISV;</w:t>
      </w:r>
    </w:p>
    <w:p w14:paraId="7223CA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enum PUBLIC_ID;</w:t>
      </w:r>
    </w:p>
    <w:p w14:paraId="6226DF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UTRAN_CELL;</w:t>
      </w:r>
    </w:p>
    <w:p w14:paraId="086B4F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E-UTRAN_CELL;</w:t>
      </w:r>
    </w:p>
    <w:p w14:paraId="17DFD2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NG-RAN_CELL;</w:t>
      </w:r>
    </w:p>
    <w:p w14:paraId="7790DB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ENB;</w:t>
      </w:r>
    </w:p>
    <w:p w14:paraId="0B40F8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RNC;</w:t>
      </w:r>
    </w:p>
    <w:p w14:paraId="5696B7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w:t>
      </w:r>
    </w:p>
    <w:p w14:paraId="6F19FF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SUPI;</w:t>
      </w:r>
    </w:p>
    <w:p w14:paraId="536898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EA748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A05B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E424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targetIdValue {</w:t>
      </w:r>
    </w:p>
    <w:p w14:paraId="575865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7543E2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858C0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D917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target object of the Trace and MDT. The</w:t>
      </w:r>
    </w:p>
    <w:p w14:paraId="16579C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applicable for both Trace and MDT. This attribute</w:t>
      </w:r>
    </w:p>
    <w:p w14:paraId="3A20AD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includes the ID type of the target as an enumeration and the ID value(s).</w:t>
      </w:r>
    </w:p>
    <w:p w14:paraId="129C6A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B062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'PUBLIC_ID' in case of a Management Based</w:t>
      </w:r>
    </w:p>
    <w:p w14:paraId="2AD24D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Activation is done to an SCSCFFunction (Serving Call Session Control Function)</w:t>
      </w:r>
    </w:p>
    <w:p w14:paraId="60F39C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PCSCFFunction (Proxy Call Session Control Function) </w:t>
      </w:r>
    </w:p>
    <w:p w14:paraId="7F1714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7489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'UTRAN_CELL' only in case of </w:t>
      </w:r>
    </w:p>
    <w:p w14:paraId="18C9E9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UTRAN cell traffic trace function.</w:t>
      </w:r>
    </w:p>
    <w:p w14:paraId="7F76E2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EDD8F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'E-UTRAN_CELL' only in case of E-UTRAN cell</w:t>
      </w:r>
    </w:p>
    <w:p w14:paraId="64CFDF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traffic trace function.</w:t>
      </w:r>
    </w:p>
    <w:p w14:paraId="15BD4F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A99BE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'NG-RAN_CELL' only in case of E-UTRAN cell</w:t>
      </w:r>
    </w:p>
    <w:p w14:paraId="1737DF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traffic trace function.</w:t>
      </w:r>
    </w:p>
    <w:p w14:paraId="55865F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0CC8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either 'IMSI', 'IMEI' or</w:t>
      </w:r>
    </w:p>
    <w:p w14:paraId="48849C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'IMEISV' if the Trace Session is activated to any of the following</w:t>
      </w:r>
    </w:p>
    <w:p w14:paraId="0E6F81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ManagedEntity(ies):</w:t>
      </w:r>
    </w:p>
    <w:p w14:paraId="66C232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HssFunction</w:t>
      </w:r>
    </w:p>
    <w:p w14:paraId="430942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MscServerFunction</w:t>
      </w:r>
    </w:p>
    <w:p w14:paraId="55584C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SgsnFunction</w:t>
      </w:r>
    </w:p>
    <w:p w14:paraId="377C51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GgsnFunction</w:t>
      </w:r>
    </w:p>
    <w:p w14:paraId="374C84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BmscFunction</w:t>
      </w:r>
    </w:p>
    <w:p w14:paraId="0D854F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RncFunction</w:t>
      </w:r>
    </w:p>
    <w:p w14:paraId="4E4C1D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MmeFunction</w:t>
      </w:r>
    </w:p>
    <w:p w14:paraId="591BD9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ServingGWFunction</w:t>
      </w:r>
    </w:p>
    <w:p w14:paraId="1C64B7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PGWFunction</w:t>
      </w:r>
    </w:p>
    <w:p w14:paraId="5EDDA9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BDDD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either SUPI or IMEISV if the Trace Session </w:t>
      </w:r>
    </w:p>
    <w:p w14:paraId="26F7182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activated to any of the following ManagedEntity(ies):</w:t>
      </w:r>
    </w:p>
    <w:p w14:paraId="70654D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AFFunction</w:t>
      </w:r>
    </w:p>
    <w:p w14:paraId="79584B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AMFFunction</w:t>
      </w:r>
    </w:p>
    <w:p w14:paraId="4B5845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AUSFunction</w:t>
      </w:r>
    </w:p>
    <w:p w14:paraId="1476FB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NEFFunction</w:t>
      </w:r>
    </w:p>
    <w:p w14:paraId="339F54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NRFFunction</w:t>
      </w:r>
    </w:p>
    <w:p w14:paraId="02835C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NSSFFunction</w:t>
      </w:r>
    </w:p>
    <w:p w14:paraId="047088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PCFFunction</w:t>
      </w:r>
    </w:p>
    <w:p w14:paraId="6C1EDAF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SMFFunction</w:t>
      </w:r>
    </w:p>
    <w:p w14:paraId="76C435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UPFFunction</w:t>
      </w:r>
    </w:p>
    <w:p w14:paraId="60428E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UDMFunction</w:t>
      </w:r>
    </w:p>
    <w:p w14:paraId="7463D67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26AC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BD49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signalling based MDT, the traceTarget attribute shall be </w:t>
      </w:r>
    </w:p>
    <w:p w14:paraId="23ADAC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able to carry 'PUBLIC_ID', 'IMSI', 'IMEI',  'IMEISV' or 'SUPI'.</w:t>
      </w:r>
    </w:p>
    <w:p w14:paraId="753F87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3CEC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management based Immediate MDT, the traceTarget attribute</w:t>
      </w:r>
    </w:p>
    <w:p w14:paraId="393860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null value.</w:t>
      </w:r>
    </w:p>
    <w:p w14:paraId="78AF38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2771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management based Logged MDT, the traceTarget attribute </w:t>
      </w:r>
    </w:p>
    <w:p w14:paraId="052700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carry an eNB or a gNB or an RNC. </w:t>
      </w:r>
    </w:p>
    <w:p w14:paraId="445AEA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Logged MDT should be initiated on the specified eNB/gNB/RNC in traceTarget. </w:t>
      </w:r>
    </w:p>
    <w:p w14:paraId="298D97A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FF3F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RLF reporting, or RCEF reporting,  the traceTarget </w:t>
      </w:r>
    </w:p>
    <w:p w14:paraId="5636D1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shall be null value.";</w:t>
      </w:r>
    </w:p>
    <w:p w14:paraId="4A9E35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"3GPP TS 32.422";</w:t>
      </w:r>
    </w:p>
    <w:p w14:paraId="3277BD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69E78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806E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triggeringEvents {</w:t>
      </w:r>
    </w:p>
    <w:p w14:paraId="514CF8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"TRACE_ONLY" or ' +</w:t>
      </w:r>
    </w:p>
    <w:p w14:paraId="10F568F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'../jobType = "IMMEDIATE_MDT_AND_TRACE"';</w:t>
      </w:r>
    </w:p>
    <w:p w14:paraId="31C7DA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5B0862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description "It specifies the triggering event parameter of the trace </w:t>
      </w:r>
    </w:p>
    <w:p w14:paraId="6BC451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session. The attribute is applicable only for Trace.";</w:t>
      </w:r>
    </w:p>
    <w:p w14:paraId="6571F0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 of 3GPP TS 32.422"; </w:t>
      </w:r>
    </w:p>
    <w:p w14:paraId="5F3522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uint32; }</w:t>
      </w:r>
    </w:p>
    <w:p w14:paraId="146BC2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05005A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8B32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MSC_SERVER {</w:t>
      </w:r>
    </w:p>
    <w:p w14:paraId="6C17CF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88091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MO_MT_CALLS;</w:t>
      </w:r>
    </w:p>
    <w:p w14:paraId="274F76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MO_MT_SMS;</w:t>
      </w:r>
    </w:p>
    <w:p w14:paraId="2E7445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LU_IMSIattach_IMSIdetach;</w:t>
      </w:r>
    </w:p>
    <w:p w14:paraId="3DA4CE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SS; </w:t>
      </w:r>
    </w:p>
    <w:p w14:paraId="76952E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43122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C0CF7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889E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SGSN {</w:t>
      </w:r>
    </w:p>
    <w:p w14:paraId="4C3349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68E84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PDPcontext;</w:t>
      </w:r>
    </w:p>
    <w:p w14:paraId="04904B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MO_MT_SMS;</w:t>
      </w:r>
    </w:p>
    <w:p w14:paraId="2EA98D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RAU_GPRSattach_GPRSdetach;</w:t>
      </w:r>
    </w:p>
    <w:p w14:paraId="39A374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MBMScontext;</w:t>
      </w:r>
    </w:p>
    <w:p w14:paraId="4EC1CD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BE812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12927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CB9A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F8C1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MGW {</w:t>
      </w:r>
    </w:p>
    <w:p w14:paraId="6D1E54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FA2D5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CONTEXT;</w:t>
      </w:r>
    </w:p>
    <w:p w14:paraId="64EDFD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92831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5FEF84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8879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GGSN {</w:t>
      </w:r>
    </w:p>
    <w:p w14:paraId="3BB50F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C2928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PDPcontext;</w:t>
      </w:r>
    </w:p>
    <w:p w14:paraId="41F5B1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MBMScontext;</w:t>
      </w:r>
    </w:p>
    <w:p w14:paraId="099B5C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83A46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E9FDB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B048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IMS {</w:t>
      </w:r>
    </w:p>
    <w:p w14:paraId="46DBE5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D07B8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SIPsession_StandaloenTransaction;</w:t>
      </w:r>
    </w:p>
    <w:p w14:paraId="2C3A1F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CE9D4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19D1B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CF2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BM_SC {</w:t>
      </w:r>
    </w:p>
    <w:p w14:paraId="2E5556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AEC74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MBMSactivation;</w:t>
      </w:r>
    </w:p>
    <w:p w14:paraId="7C3BAA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8174A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8F76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B9D9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MME {</w:t>
      </w:r>
    </w:p>
    <w:p w14:paraId="36D1AE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525C3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UEinitiatedPDNconnectivityRequest;</w:t>
      </w:r>
    </w:p>
    <w:p w14:paraId="34D1F9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ServiceRequest;</w:t>
      </w:r>
    </w:p>
    <w:p w14:paraId="766921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InitialAttach_TAU_Detach;</w:t>
      </w:r>
    </w:p>
    <w:p w14:paraId="3A410C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UEInitiatedPDNdisconnection;</w:t>
      </w:r>
    </w:p>
    <w:p w14:paraId="6C795E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BearerActivationModificationDeletion;</w:t>
      </w:r>
    </w:p>
    <w:p w14:paraId="071E57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Handover;</w:t>
      </w:r>
    </w:p>
    <w:p w14:paraId="3213DA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EAACB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96060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6BCC2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F832B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SGW {</w:t>
      </w:r>
    </w:p>
    <w:p w14:paraId="461F8D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37C5B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PDNconnectionCreation;</w:t>
      </w:r>
    </w:p>
    <w:p w14:paraId="14DF59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PDNconnectionTermination;</w:t>
      </w:r>
    </w:p>
    <w:p w14:paraId="576F06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BearerActivationModificationDeletion;</w:t>
      </w:r>
    </w:p>
    <w:p w14:paraId="59677C1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0F76F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6538C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4552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PGW {</w:t>
      </w:r>
    </w:p>
    <w:p w14:paraId="248643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DC786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PDNconnectionCreation;</w:t>
      </w:r>
    </w:p>
    <w:p w14:paraId="7A78B2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PDNconnectionTermination;</w:t>
      </w:r>
    </w:p>
    <w:p w14:paraId="0365F4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BearerActivationModificationDeletion;</w:t>
      </w:r>
    </w:p>
    <w:p w14:paraId="796E58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94EF7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57882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21DC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leaf-list AMF {</w:t>
      </w:r>
    </w:p>
    <w:p w14:paraId="5D217C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89F9E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Registration;</w:t>
      </w:r>
    </w:p>
    <w:p w14:paraId="4EA03B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ServiceRequest;</w:t>
      </w:r>
    </w:p>
    <w:p w14:paraId="74116B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Handover;</w:t>
      </w:r>
    </w:p>
    <w:p w14:paraId="5B5A85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UEderegistration;</w:t>
      </w:r>
    </w:p>
    <w:p w14:paraId="3AC56D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NetworkDeregistration;</w:t>
      </w:r>
    </w:p>
    <w:p w14:paraId="4311EBB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UEMobilityFromEPC;</w:t>
      </w:r>
    </w:p>
    <w:p w14:paraId="218BFB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UEMobilityToEPC;</w:t>
      </w:r>
    </w:p>
    <w:p w14:paraId="123D71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CovergedChargingService;</w:t>
      </w:r>
    </w:p>
    <w:p w14:paraId="5A3898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82C9A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38EA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88FF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SMF {</w:t>
      </w:r>
    </w:p>
    <w:p w14:paraId="7ECEEF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3BD67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PDUsessionEstablishment;</w:t>
      </w:r>
    </w:p>
    <w:p w14:paraId="7433DB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PDUsessionModification;</w:t>
      </w:r>
    </w:p>
    <w:p w14:paraId="046F90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PDUsessionRelease;</w:t>
      </w:r>
    </w:p>
    <w:p w14:paraId="46FAEB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PDUsessionUPactivationDeactivation;</w:t>
      </w:r>
    </w:p>
    <w:p w14:paraId="2328C5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MobilityBtw3gppAndN3gppTo5GC;</w:t>
      </w:r>
    </w:p>
    <w:p w14:paraId="6E2A7D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MobilityFromEpc;</w:t>
      </w:r>
    </w:p>
    <w:p w14:paraId="6F270D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MobilityBtwISMForVSMF;</w:t>
      </w:r>
    </w:p>
    <w:p w14:paraId="483C32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CovergedChargingService;</w:t>
      </w:r>
    </w:p>
    <w:p w14:paraId="485BA9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OfflineOnlyCharging;</w:t>
      </w:r>
    </w:p>
    <w:p w14:paraId="7F7E9B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242B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B31A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F910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PCF {</w:t>
      </w:r>
    </w:p>
    <w:p w14:paraId="43F20F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84D13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AMpolicy;</w:t>
      </w:r>
    </w:p>
    <w:p w14:paraId="7FF615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SMpolicy;</w:t>
      </w:r>
    </w:p>
    <w:p w14:paraId="1EB2E4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Authorization;</w:t>
      </w:r>
    </w:p>
    <w:p w14:paraId="4FED76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BDTpolicy;</w:t>
      </w:r>
    </w:p>
    <w:p w14:paraId="63F18B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SpendingLimitControl;</w:t>
      </w:r>
    </w:p>
    <w:p w14:paraId="448563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C40FC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363D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E0E9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UPF {</w:t>
      </w:r>
    </w:p>
    <w:p w14:paraId="527CFD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01418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N4Session;</w:t>
      </w:r>
    </w:p>
    <w:p w14:paraId="3E0138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FD5A4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2275B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DCAC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AUSF {</w:t>
      </w:r>
    </w:p>
    <w:p w14:paraId="0EDB65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1DDBB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UEauthentication;</w:t>
      </w:r>
    </w:p>
    <w:p w14:paraId="026636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64CB1A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747A0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F06F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NEF {</w:t>
      </w:r>
    </w:p>
    <w:p w14:paraId="3FFCEB93"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7C0603">
        <w:rPr>
          <w:rFonts w:ascii="Courier New" w:hAnsi="Courier New"/>
          <w:noProof/>
          <w:sz w:val="16"/>
        </w:rPr>
        <w:t xml:space="preserve">        </w:t>
      </w:r>
      <w:r w:rsidRPr="003E707C">
        <w:rPr>
          <w:rFonts w:ascii="Courier New" w:hAnsi="Courier New"/>
          <w:noProof/>
          <w:sz w:val="16"/>
          <w:lang w:val="fr-FR"/>
        </w:rPr>
        <w:t>type enumeration {</w:t>
      </w:r>
    </w:p>
    <w:p w14:paraId="64E64EC7"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EventExposure;</w:t>
      </w:r>
    </w:p>
    <w:p w14:paraId="7269031A"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PFDmanagement;</w:t>
      </w:r>
    </w:p>
    <w:p w14:paraId="41A902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E707C">
        <w:rPr>
          <w:rFonts w:ascii="Courier New" w:hAnsi="Courier New"/>
          <w:noProof/>
          <w:sz w:val="16"/>
          <w:lang w:val="fr-FR"/>
        </w:rPr>
        <w:t xml:space="preserve">          </w:t>
      </w:r>
      <w:r w:rsidRPr="007C0603">
        <w:rPr>
          <w:rFonts w:ascii="Courier New" w:hAnsi="Courier New"/>
          <w:noProof/>
          <w:sz w:val="16"/>
        </w:rPr>
        <w:t>enum ParameterProvisiong;</w:t>
      </w:r>
    </w:p>
    <w:p w14:paraId="0BCBB43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Trigger;</w:t>
      </w:r>
    </w:p>
    <w:p w14:paraId="20CDC8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19C14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BBD9C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2876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NRF {</w:t>
      </w:r>
    </w:p>
    <w:p w14:paraId="3F67E3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8037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NFmanagement;</w:t>
      </w:r>
    </w:p>
    <w:p w14:paraId="44D79E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NFdiscovery;</w:t>
      </w:r>
    </w:p>
    <w:p w14:paraId="1EE3DB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66EB5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43C6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17B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NSSF {</w:t>
      </w:r>
    </w:p>
    <w:p w14:paraId="768327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090AB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NSSelection;</w:t>
      </w:r>
    </w:p>
    <w:p w14:paraId="6917F8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NSSAI;</w:t>
      </w:r>
    </w:p>
    <w:p w14:paraId="57B187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B0B2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123E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FD3A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SMSF {</w:t>
      </w:r>
    </w:p>
    <w:p w14:paraId="57BB99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2F1F8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SMService;</w:t>
      </w:r>
    </w:p>
    <w:p w14:paraId="27D423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061A3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CC7C8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5BBF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leaf-list UDM {</w:t>
      </w:r>
    </w:p>
    <w:p w14:paraId="45CCE0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FBAE4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UEcontext;</w:t>
      </w:r>
    </w:p>
    <w:p w14:paraId="1FE0B8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SubscriberData;</w:t>
      </w:r>
    </w:p>
    <w:p w14:paraId="0B015E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UEauthentication;</w:t>
      </w:r>
    </w:p>
    <w:p w14:paraId="4E9352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EventExposure;</w:t>
      </w:r>
    </w:p>
    <w:p w14:paraId="04E052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BD04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A6EFE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1CB0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AB749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anonymizationOfMDTData {</w:t>
      </w:r>
    </w:p>
    <w:p w14:paraId="67B176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../areaScope ;</w:t>
      </w:r>
    </w:p>
    <w:p w14:paraId="1E095E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87A65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NO_IDENTITY;</w:t>
      </w:r>
    </w:p>
    <w:p w14:paraId="3A878C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TAC_OF_IMEI;</w:t>
      </w:r>
    </w:p>
    <w:p w14:paraId="7D268D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B18EA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NO_IDENTITY;</w:t>
      </w:r>
    </w:p>
    <w:p w14:paraId="15F74B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level of anonymization for</w:t>
      </w:r>
    </w:p>
    <w:p w14:paraId="4B06E3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management based MDT.";</w:t>
      </w:r>
    </w:p>
    <w:p w14:paraId="625749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5.10.12 of 3GPP TS 32.422";</w:t>
      </w:r>
    </w:p>
    <w:p w14:paraId="23DB47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561C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8416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areaConfigurationForNeighCell {</w:t>
      </w:r>
    </w:p>
    <w:p w14:paraId="4AE017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11FBC0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021868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7D72A1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uint32 ; }</w:t>
      </w:r>
    </w:p>
    <w:p w14:paraId="31999B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F394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area for which UE is requested to perform</w:t>
      </w:r>
    </w:p>
    <w:p w14:paraId="5792E5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logging for neighbour cells which have list of frequencies.</w:t>
      </w:r>
    </w:p>
    <w:p w14:paraId="39769F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 it is not configured, the UE shall perform measurement logging for</w:t>
      </w:r>
    </w:p>
    <w:p w14:paraId="16DC00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all the neighbour cells.</w:t>
      </w:r>
    </w:p>
    <w:p w14:paraId="11161B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2A9F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to NR Logged MDT.";</w:t>
      </w:r>
    </w:p>
    <w:p w14:paraId="363A7C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5.10.263GPP TS 32.422.";</w:t>
      </w:r>
    </w:p>
    <w:p w14:paraId="7FC0D6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E9DF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AreaConfigGrp;</w:t>
      </w:r>
    </w:p>
    <w:p w14:paraId="5E21AD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D0666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91FA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AreaConfigGrp {</w:t>
      </w:r>
    </w:p>
    <w:p w14:paraId="40342B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AreaConfig dataType.</w:t>
      </w:r>
    </w:p>
    <w:p w14:paraId="2C6E3F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the area for which measurement logging should </w:t>
      </w:r>
    </w:p>
    <w:p w14:paraId="1C7B8F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be performed. It is described by a list of cells and a list of </w:t>
      </w:r>
    </w:p>
    <w:p w14:paraId="4B29B6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frequencies.";</w:t>
      </w:r>
    </w:p>
    <w:p w14:paraId="1A3A4D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AC5D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freqInfo {</w:t>
      </w:r>
    </w:p>
    <w:p w14:paraId="749BF6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arfcn;</w:t>
      </w:r>
    </w:p>
    <w:p w14:paraId="1E3F4B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7D2F08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10686A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carrier frequency and bands used in </w:t>
      </w:r>
    </w:p>
    <w:p w14:paraId="10BD65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 cell.";</w:t>
      </w:r>
    </w:p>
    <w:p w14:paraId="4CEA2D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FreqInfoGrp ;</w:t>
      </w:r>
    </w:p>
    <w:p w14:paraId="32A3D1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1B711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1B02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pciList {</w:t>
      </w:r>
    </w:p>
    <w:p w14:paraId="62324A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3E68EC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0..1007;</w:t>
      </w:r>
    </w:p>
    <w:p w14:paraId="5A46CA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w:t>
      </w:r>
    </w:p>
    <w:p w14:paraId="68D9AA8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016F13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1D47DF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neighbour cells subject for MDT scope.";</w:t>
      </w:r>
    </w:p>
    <w:p w14:paraId="6949F1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4C5A8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DDDFD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59EB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FreqInfoGrp {</w:t>
      </w:r>
    </w:p>
    <w:p w14:paraId="7CAB9D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FreqInfo dataType. </w:t>
      </w:r>
    </w:p>
    <w:p w14:paraId="5EC282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the RF reference frequency and the frequency </w:t>
      </w:r>
    </w:p>
    <w:p w14:paraId="67212B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operating bands used in a cell for a given direction (UL or DL) in FDD </w:t>
      </w:r>
    </w:p>
    <w:p w14:paraId="7E9EC5B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for both UL and DL directions in TDD";</w:t>
      </w:r>
    </w:p>
    <w:p w14:paraId="2C13D4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FBF7B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arfcn {</w:t>
      </w:r>
    </w:p>
    <w:p w14:paraId="4003A6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671FC1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0..3279165;</w:t>
      </w:r>
    </w:p>
    <w:p w14:paraId="485211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F7061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54E6B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"RF Reference Frequency as defined in TS 38.104, </w:t>
      </w:r>
    </w:p>
    <w:p w14:paraId="0C8586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clause 5.4.2.1. The frequency provided identifies the absolute </w:t>
      </w:r>
    </w:p>
    <w:p w14:paraId="798658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frequency position of the reference resource block (Common RB 0) </w:t>
      </w:r>
    </w:p>
    <w:p w14:paraId="31FA81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of the carrier. Its lowest subcarrier is also known as Point A.";</w:t>
      </w:r>
    </w:p>
    <w:p w14:paraId="7248A3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7BF49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07D49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freqBands {</w:t>
      </w:r>
    </w:p>
    <w:p w14:paraId="518346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342FEC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1..1024;</w:t>
      </w:r>
    </w:p>
    <w:p w14:paraId="2D854F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w:t>
      </w:r>
    </w:p>
    <w:p w14:paraId="6E3935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23D95A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NR frequency operating bands. Primary NR </w:t>
      </w:r>
    </w:p>
    <w:p w14:paraId="646D97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Operating Band as defined in TS 38.104, clause 5.4.2.3.</w:t>
      </w:r>
    </w:p>
    <w:p w14:paraId="5B6390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value 1 corresponds to n1, value 2 corresponds to NR operating </w:t>
      </w:r>
    </w:p>
    <w:p w14:paraId="15A73E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band n2, etc.";</w:t>
      </w:r>
    </w:p>
    <w:p w14:paraId="1212F5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C5B64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2E1D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93F65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areaScope {</w:t>
      </w:r>
    </w:p>
    <w:p w14:paraId="70227C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area where data shall be collected.";</w:t>
      </w:r>
    </w:p>
    <w:p w14:paraId="761146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D414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56285F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0;</w:t>
      </w:r>
    </w:p>
    <w:p w14:paraId="65E275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3BB0548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{type string; }</w:t>
      </w:r>
    </w:p>
    <w:p w14:paraId="76A68C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AreaScopeGrp;   </w:t>
      </w:r>
    </w:p>
    <w:p w14:paraId="6E76D6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00ADD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E002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collectionPeriodRRMLTE {</w:t>
      </w:r>
    </w:p>
    <w:p w14:paraId="6B1C53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38CED5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71E03E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2C004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100ms;</w:t>
      </w:r>
    </w:p>
    <w:p w14:paraId="5B7B41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1000ms;</w:t>
      </w:r>
    </w:p>
    <w:p w14:paraId="229858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1024ms;</w:t>
      </w:r>
    </w:p>
    <w:p w14:paraId="498BBA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1280ms;</w:t>
      </w:r>
    </w:p>
    <w:p w14:paraId="107DAC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2048ms;</w:t>
      </w:r>
    </w:p>
    <w:p w14:paraId="404D47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2560ms;</w:t>
      </w:r>
    </w:p>
    <w:p w14:paraId="6FCBAB5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737883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10000ms;</w:t>
      </w:r>
    </w:p>
    <w:p w14:paraId="715A3C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2DC5CF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1min;</w:t>
      </w:r>
    </w:p>
    <w:p w14:paraId="40DECA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6A990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collecting RRM configured</w:t>
      </w:r>
    </w:p>
    <w:p w14:paraId="521C7B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samples for M3 in LTE. The attribute is applicable only</w:t>
      </w:r>
    </w:p>
    <w:p w14:paraId="1B87F7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Immediate MDT. In case this attribute is not used, it carries a</w:t>
      </w:r>
    </w:p>
    <w:p w14:paraId="4A34AB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null semantic.";</w:t>
      </w:r>
    </w:p>
    <w:p w14:paraId="61AE5F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5.10.20 of 3GPP TS 32.422";</w:t>
      </w:r>
    </w:p>
    <w:p w14:paraId="799F62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87D12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6F20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CollectionPeriodM6LTE {</w:t>
      </w:r>
    </w:p>
    <w:p w14:paraId="4EBA03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511A5B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7B3432E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C90E0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"1024|2048|5120|10240";</w:t>
      </w:r>
    </w:p>
    <w:p w14:paraId="7D04EE9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1434D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4E11B3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the Packet Delay </w:t>
      </w:r>
    </w:p>
    <w:p w14:paraId="1821E7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(M6) for MDT taken by the eNB. The attribute is applicable </w:t>
      </w:r>
    </w:p>
    <w:p w14:paraId="67A840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only for Immediate MDT. In case this attribute is not used, </w:t>
      </w:r>
    </w:p>
    <w:p w14:paraId="3CB2A8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w:t>
      </w:r>
    </w:p>
    <w:p w14:paraId="2D06AC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5.10.32 of  TS 32.422 ";</w:t>
      </w:r>
    </w:p>
    <w:p w14:paraId="741CB9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D0744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ADF44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collectionPeriodM7LTE {</w:t>
      </w:r>
    </w:p>
    <w:p w14:paraId="0801ED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4CFBCF1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7343A7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uint16 {</w:t>
      </w:r>
    </w:p>
    <w:p w14:paraId="057FA7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1..60 ;</w:t>
      </w:r>
    </w:p>
    <w:p w14:paraId="0D37E3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42B20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collection period for the Data Volume (M6) </w:t>
      </w:r>
    </w:p>
    <w:p w14:paraId="75780C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and Throughput measurements (M7) for UMTS MDT taken by RNC. The </w:t>
      </w:r>
    </w:p>
    <w:p w14:paraId="198641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applicable only for Immediate MDT. In case this attribute </w:t>
      </w:r>
    </w:p>
    <w:p w14:paraId="4E8DD7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not used, it carries a null semantic.";</w:t>
      </w:r>
    </w:p>
    <w:p w14:paraId="329501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5.10.22 of  TS 32.422 .";</w:t>
      </w:r>
    </w:p>
    <w:p w14:paraId="197384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FB75FD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E54C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collectionPeriodRRMUMTS {</w:t>
      </w:r>
    </w:p>
    <w:p w14:paraId="584344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27ADCF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51FA6B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0EF13F0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range "100|250|500|1000|2000|"</w:t>
      </w:r>
    </w:p>
    <w:p w14:paraId="580AF1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+"3000|4000|6000";</w:t>
      </w:r>
    </w:p>
    <w:p w14:paraId="39B022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52267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03EE67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collecting RRM configured</w:t>
      </w:r>
    </w:p>
    <w:p w14:paraId="6BFCD5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samples for M3, M4, M5 in UMTS. The attribute is applicable</w:t>
      </w:r>
    </w:p>
    <w:p w14:paraId="5DA3E0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only for Immediate MDT. In case this attribute is not used, it carries</w:t>
      </w:r>
    </w:p>
    <w:p w14:paraId="72FAFB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 null semantic";</w:t>
      </w:r>
    </w:p>
    <w:p w14:paraId="219293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5.10.21 of 3GPP TS 32.422";</w:t>
      </w:r>
    </w:p>
    <w:p w14:paraId="0F3AA9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880C1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88A4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collectionPeriodRRMNR {</w:t>
      </w:r>
    </w:p>
    <w:p w14:paraId="5FF4E1F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508CD3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458E9C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0B2404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"1024|2048|5120|10240|60000";</w:t>
      </w:r>
    </w:p>
    <w:p w14:paraId="7FCBA4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28194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003DD0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collecting RRM </w:t>
      </w:r>
    </w:p>
    <w:p w14:paraId="5E6C25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configured measurement samples for M4, M5 in NR. The attribute is </w:t>
      </w:r>
    </w:p>
    <w:p w14:paraId="75DD48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Immediate MDT. In case this attribute is not </w:t>
      </w:r>
    </w:p>
    <w:p w14:paraId="453E35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used, it carries a null semantic.";</w:t>
      </w:r>
    </w:p>
    <w:p w14:paraId="7E84A6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5.10.30 of 3GPP TS 32.422";</w:t>
      </w:r>
    </w:p>
    <w:p w14:paraId="42000A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69406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CDB4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collectionPeriodM6NR {</w:t>
      </w:r>
    </w:p>
    <w:p w14:paraId="274987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4AE7268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20BD0C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8A5C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120ms;</w:t>
      </w:r>
    </w:p>
    <w:p w14:paraId="4A0379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240ms;</w:t>
      </w:r>
    </w:p>
    <w:p w14:paraId="025BA5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480ms;</w:t>
      </w:r>
    </w:p>
    <w:p w14:paraId="10D92F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640ms;</w:t>
      </w:r>
    </w:p>
    <w:p w14:paraId="76EE31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1024ms;</w:t>
      </w:r>
    </w:p>
    <w:p w14:paraId="2AE56C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2048ms;</w:t>
      </w:r>
    </w:p>
    <w:p w14:paraId="3E8BBF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12433E1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38B187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20480ms;</w:t>
      </w:r>
    </w:p>
    <w:p w14:paraId="0D995B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40960ms;</w:t>
      </w:r>
    </w:p>
    <w:p w14:paraId="4F5509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1min;</w:t>
      </w:r>
    </w:p>
    <w:p w14:paraId="0C617B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6min;</w:t>
      </w:r>
    </w:p>
    <w:p w14:paraId="12C80F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12min;</w:t>
      </w:r>
    </w:p>
    <w:p w14:paraId="201265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30min;</w:t>
      </w:r>
    </w:p>
    <w:p w14:paraId="7CBB14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00904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collection period for the Packet Delay </w:t>
      </w:r>
    </w:p>
    <w:p w14:paraId="6500B4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(M6) for NR MDT taken by the gNB. The attribute is </w:t>
      </w:r>
    </w:p>
    <w:p w14:paraId="671D12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Immediate MDT. In case this attribute is not used, </w:t>
      </w:r>
    </w:p>
    <w:p w14:paraId="615A6AF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w:t>
      </w:r>
    </w:p>
    <w:p w14:paraId="64C6A31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5.10.34 of  TS 32.422";</w:t>
      </w:r>
    </w:p>
    <w:p w14:paraId="336B21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FE50F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A370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collectionPeriodM7NR {</w:t>
      </w:r>
    </w:p>
    <w:p w14:paraId="2E5721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5FBB54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09D3A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AC8F4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"1..60";</w:t>
      </w:r>
    </w:p>
    <w:p w14:paraId="2A4AE6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682BC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collection period for the Packet Loss Rate </w:t>
      </w:r>
    </w:p>
    <w:p w14:paraId="30844E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(M7) for NR MDT taken by the gNB. The attribute is </w:t>
      </w:r>
    </w:p>
    <w:p w14:paraId="5ED03C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Immediate MDT. In case this attribute is not used, </w:t>
      </w:r>
    </w:p>
    <w:p w14:paraId="75AF05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    </w:t>
      </w:r>
    </w:p>
    <w:p w14:paraId="566DF0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5.10.35 of  TS 32.422";</w:t>
      </w:r>
    </w:p>
    <w:p w14:paraId="52BB69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ABDA2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814F3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eventListForTriggeredMeasurement {</w:t>
      </w:r>
    </w:p>
    <w:p w14:paraId="5925E0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1D2D00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2711A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OUT_OF_COVERAGE ;</w:t>
      </w:r>
    </w:p>
    <w:p w14:paraId="2810D2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A2_EVENT ;</w:t>
      </w:r>
    </w:p>
    <w:p w14:paraId="287588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F7F8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26F7DD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event types for event triggered measurement in the</w:t>
      </w:r>
    </w:p>
    <w:p w14:paraId="0DF03F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of logged NR MDT.  Each trace session may configure at most one</w:t>
      </w:r>
    </w:p>
    <w:p w14:paraId="54B3F0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 The UE shall perform logging of measurements only upon certain</w:t>
      </w:r>
    </w:p>
    <w:p w14:paraId="161841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condition being fulfilled:</w:t>
      </w:r>
    </w:p>
    <w:p w14:paraId="3B9F3E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Out of coverage.</w:t>
      </w:r>
    </w:p>
    <w:p w14:paraId="67209B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A2 event.";</w:t>
      </w:r>
    </w:p>
    <w:p w14:paraId="69064A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5.10.28 of 3GPP TS 32.422";</w:t>
      </w:r>
    </w:p>
    <w:p w14:paraId="3156F6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t>
      </w:r>
    </w:p>
    <w:p w14:paraId="704731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4B6D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eventThreshold {</w:t>
      </w:r>
    </w:p>
    <w:p w14:paraId="047ECE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int64;</w:t>
      </w:r>
    </w:p>
    <w:p w14:paraId="0FB66A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threshold which should trigger the reporting</w:t>
      </w:r>
    </w:p>
    <w:p w14:paraId="643012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A2 event reporting in LTE or 1F/1l event in UMTS. The attribute</w:t>
      </w:r>
    </w:p>
    <w:p w14:paraId="2341EE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applicable only for Immediate MDT and when reportingTrigger is</w:t>
      </w:r>
    </w:p>
    <w:p w14:paraId="3366601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configured for A2 event in LTE or 1F event or 1l event in UMTS. In</w:t>
      </w:r>
    </w:p>
    <w:p w14:paraId="79820F4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this attribute is not used, it carries a null semantic.";</w:t>
      </w:r>
    </w:p>
    <w:p w14:paraId="0D91E3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"Clauses 5.10.7 and 5.10.7a of 3GPP TS 32.422";</w:t>
      </w:r>
    </w:p>
    <w:p w14:paraId="30DEE4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1FC9F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6DDA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listOfMeasurements {</w:t>
      </w:r>
    </w:p>
    <w:p w14:paraId="14A5C4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36714A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int64;</w:t>
      </w:r>
    </w:p>
    <w:p w14:paraId="333995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432712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UE measurements that shall be collected in</w:t>
      </w:r>
    </w:p>
    <w:p w14:paraId="4CF7DB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an Immediate MDT job. The attribute is applicable only for Immediate MDT.</w:t>
      </w:r>
    </w:p>
    <w:p w14:paraId="5BB2E1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788F1A8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 of 3GPP TS 32.422.";</w:t>
      </w:r>
    </w:p>
    <w:p w14:paraId="30D30E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BE552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A5E5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loggingDuration {</w:t>
      </w:r>
    </w:p>
    <w:p w14:paraId="790E11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2BB2A7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../jobType = "LOGGED_MBSFN_MDT"';</w:t>
      </w:r>
    </w:p>
    <w:p w14:paraId="7FD394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730569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"600|1200|2400|3600|5400|7200";</w:t>
      </w:r>
    </w:p>
    <w:p w14:paraId="31A16B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89380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seconds;</w:t>
      </w:r>
    </w:p>
    <w:p w14:paraId="6DA809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28BADD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how long the MDT configuration is valid at the</w:t>
      </w:r>
    </w:p>
    <w:p w14:paraId="23992B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UE in case of Logged MDT. The attribute is applicable only for</w:t>
      </w:r>
    </w:p>
    <w:p w14:paraId="461C68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Logged MDT and Logged MBSFN MDT. In case this attribute is not used, it</w:t>
      </w:r>
    </w:p>
    <w:p w14:paraId="4AE695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carries a null semantic.";</w:t>
      </w:r>
    </w:p>
    <w:p w14:paraId="0AF1B0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5.10.9 of 3GPP TS 32.422";</w:t>
      </w:r>
    </w:p>
    <w:p w14:paraId="67AF6C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FEC9E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85B1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loggingInterval {</w:t>
      </w:r>
    </w:p>
    <w:p w14:paraId="39DA0C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7D27AD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../jobType = "LOGGED_MBSFN_MDT"';</w:t>
      </w:r>
    </w:p>
    <w:p w14:paraId="7632A8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078BB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320ms;</w:t>
      </w:r>
    </w:p>
    <w:p w14:paraId="02C6C9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640ms;</w:t>
      </w:r>
    </w:p>
    <w:p w14:paraId="1F33DC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1280ms;</w:t>
      </w:r>
    </w:p>
    <w:p w14:paraId="239AF3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2560ms;</w:t>
      </w:r>
    </w:p>
    <w:p w14:paraId="0A86BE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6E4E0B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431E01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20480ms;</w:t>
      </w:r>
    </w:p>
    <w:p w14:paraId="711D3D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30720ms;</w:t>
      </w:r>
    </w:p>
    <w:p w14:paraId="09C975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40960ms;</w:t>
      </w:r>
    </w:p>
    <w:p w14:paraId="109B7A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61440ms;</w:t>
      </w:r>
    </w:p>
    <w:p w14:paraId="37C54A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INFINITY;</w:t>
      </w:r>
    </w:p>
    <w:p w14:paraId="0B9E96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A8286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0C6CDC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periodicity for Logged MDT. The attribute is</w:t>
      </w:r>
    </w:p>
    <w:p w14:paraId="6FD91D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Logged MDT and Logged MBSFN MDT. In case this</w:t>
      </w:r>
    </w:p>
    <w:p w14:paraId="775281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not used, it carries a null semantic";</w:t>
      </w:r>
    </w:p>
    <w:p w14:paraId="332BE33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5.10.8 of 3GPP TS 32.422";</w:t>
      </w:r>
    </w:p>
    <w:p w14:paraId="696495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2D4A7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336F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eventThresholdL1 {</w:t>
      </w:r>
    </w:p>
    <w:p w14:paraId="69BC31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73C728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../jobType = "LOGGED_MBSFN_MDT"';</w:t>
      </w:r>
    </w:p>
    <w:p w14:paraId="3A703EE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7F2902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"0..127";</w:t>
      </w:r>
    </w:p>
    <w:p w14:paraId="6360FE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B022A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threshold which should trigger </w:t>
      </w:r>
    </w:p>
    <w:p w14:paraId="3D2199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reporting in case of event based reporting of logged NR MDT. </w:t>
      </w:r>
    </w:p>
    <w:p w14:paraId="4D01BC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Logged MDT and when reportType </w:t>
      </w:r>
    </w:p>
    <w:p w14:paraId="04C519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configured for event triggered reporting and when </w:t>
      </w:r>
    </w:p>
    <w:p w14:paraId="187BDF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eventListForTriggeredMeasurement is configured for L1 event. </w:t>
      </w:r>
    </w:p>
    <w:p w14:paraId="3EB19E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3F1D487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5.10.36 of TS 32.422";</w:t>
      </w:r>
    </w:p>
    <w:p w14:paraId="6170E52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312E0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64713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hysteresisL1 {</w:t>
      </w:r>
    </w:p>
    <w:p w14:paraId="7C509F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3C135F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'../jobType = "LOGGED_MBSFN_MDT"';</w:t>
      </w:r>
    </w:p>
    <w:p w14:paraId="4E4DF6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type uint32 {</w:t>
      </w:r>
    </w:p>
    <w:p w14:paraId="1FF01F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"0..30";</w:t>
      </w:r>
    </w:p>
    <w:p w14:paraId="59E41F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F973D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hysteresis used within the entry and leave </w:t>
      </w:r>
    </w:p>
    <w:p w14:paraId="0821C5C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condition of the L1 event based reporting of logged NR MDT. </w:t>
      </w:r>
    </w:p>
    <w:p w14:paraId="12AC74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Logged MDT, when reportType </w:t>
      </w:r>
    </w:p>
    <w:p w14:paraId="297B85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configured for event triggered reporting and when </w:t>
      </w:r>
    </w:p>
    <w:p w14:paraId="02BCAE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eventListForTriggeredMeasurement is configured for L1 event. </w:t>
      </w:r>
    </w:p>
    <w:p w14:paraId="46252E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1B857A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5.10.37 of TS 32.422";</w:t>
      </w:r>
    </w:p>
    <w:p w14:paraId="6AAD39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2799C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E7C3F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timeToTriggerL1 {</w:t>
      </w:r>
    </w:p>
    <w:p w14:paraId="78905E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5579BD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'../jobType = "LOGGED_MBSFN_MDT"';</w:t>
      </w:r>
    </w:p>
    <w:p w14:paraId="3A70C9F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int32 {</w:t>
      </w:r>
    </w:p>
    <w:p w14:paraId="1400B5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0|40|64|80|100|128|160|256|320|480|512|640|1024|1280|2560|5120;</w:t>
      </w:r>
    </w:p>
    <w:p w14:paraId="7A2FFB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DC527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641D1CA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threshold which should trigger </w:t>
      </w:r>
    </w:p>
    <w:p w14:paraId="4BE11D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reporting in case of event based reporting of logged NR MDT. </w:t>
      </w:r>
    </w:p>
    <w:p w14:paraId="163ECB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Logged MDT, when reportType </w:t>
      </w:r>
    </w:p>
    <w:p w14:paraId="010E18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configured for event triggered reporting and when </w:t>
      </w:r>
    </w:p>
    <w:p w14:paraId="14D951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eventListForTriggeredMeasurement is configured for L1 event. </w:t>
      </w:r>
    </w:p>
    <w:p w14:paraId="1E97C3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3F2B36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5.10.38 of TS 32.422";</w:t>
      </w:r>
    </w:p>
    <w:p w14:paraId="77C5D1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AFAD6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AA01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MbsfnAreaGrp {</w:t>
      </w:r>
    </w:p>
    <w:p w14:paraId="26AD36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MbsfnArea dataType. </w:t>
      </w:r>
    </w:p>
    <w:p w14:paraId="5E0AEE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a MBSFN area. It is composed of the MBSFN Area </w:t>
      </w:r>
    </w:p>
    <w:p w14:paraId="647C67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identifier and the carrier frequency (EARFCN).";</w:t>
      </w:r>
    </w:p>
    <w:p w14:paraId="138DAB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CFE8B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mbsfnAreaId {</w:t>
      </w:r>
    </w:p>
    <w:p w14:paraId="0C29F8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413D59D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1..max;</w:t>
      </w:r>
    </w:p>
    <w:p w14:paraId="69ACEE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A34DA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48ABD3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"MBSFN Area Identifier";</w:t>
      </w:r>
    </w:p>
    <w:p w14:paraId="02E72B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98C8E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04633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earfcn{</w:t>
      </w:r>
    </w:p>
    <w:p w14:paraId="402D23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EB2A9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1..max;</w:t>
      </w:r>
    </w:p>
    <w:p w14:paraId="472D24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9DF944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01475E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"Carrier Frequency";</w:t>
      </w:r>
    </w:p>
    <w:p w14:paraId="29FF3DA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8D38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BC87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F9E52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mbsfnAreaList {</w:t>
      </w:r>
    </w:p>
    <w:p w14:paraId="16D12D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"LOGGED_MBSFN_MDT"';</w:t>
      </w:r>
    </w:p>
    <w:p w14:paraId="71CFAC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"mbsfnAreaId earfcn";</w:t>
      </w:r>
    </w:p>
    <w:p w14:paraId="54D2B9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8;</w:t>
      </w:r>
    </w:p>
    <w:p w14:paraId="33304E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"The MBSFN Area consists of a MBSFN Area ID and Carrier</w:t>
      </w:r>
    </w:p>
    <w:p w14:paraId="5F4F35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Frequency (EARFCN). The target MBSFN area List can have up to 8 entries.</w:t>
      </w:r>
    </w:p>
    <w:p w14:paraId="7CD2C3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parameter is applicable only if the job type is Logged MBSFN MDT.";</w:t>
      </w:r>
    </w:p>
    <w:p w14:paraId="3C9AE3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5.10.25 of 3GPP TS 32.422";</w:t>
      </w:r>
    </w:p>
    <w:p w14:paraId="1D22C5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00CE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MbsfnAreaGrp;</w:t>
      </w:r>
    </w:p>
    <w:p w14:paraId="48E0E7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71E67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85D9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measurementPeriodLTE {</w:t>
      </w:r>
    </w:p>
    <w:p w14:paraId="40712F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5139D7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3192B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797EE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1024ms;</w:t>
      </w:r>
    </w:p>
    <w:p w14:paraId="4AA92F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2048ms;</w:t>
      </w:r>
    </w:p>
    <w:p w14:paraId="5781229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101981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3D8BF7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1min;</w:t>
      </w:r>
    </w:p>
    <w:p w14:paraId="351487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B6CB7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14C438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measurement period for the Data Volume (M4) and</w:t>
      </w:r>
    </w:p>
    <w:p w14:paraId="46B61B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Scheduled IP throughput measurements (M5) for LTE MDT taken by the eNB.</w:t>
      </w:r>
    </w:p>
    <w:p w14:paraId="4C19903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In case this</w:t>
      </w:r>
    </w:p>
    <w:p w14:paraId="0BBF46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not used, it carries a null semantic.";</w:t>
      </w:r>
    </w:p>
    <w:p w14:paraId="43EF75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5.10.23 of 3GPP TS 32.422";</w:t>
      </w:r>
    </w:p>
    <w:p w14:paraId="5476F2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t>
      </w:r>
    </w:p>
    <w:p w14:paraId="72408C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4BCF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measurementPeriodUMTS {</w:t>
      </w:r>
    </w:p>
    <w:p w14:paraId="504CF5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337C63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'or ../jobType = "IMMEDIATE_MDT_AND_TRACE"';</w:t>
      </w:r>
    </w:p>
    <w:p w14:paraId="45FFFC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087597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"1000|2000|3000|4000|6000|8000|12000|16000|20000|"</w:t>
      </w:r>
    </w:p>
    <w:p w14:paraId="3361AD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+"24000|28000|32000|64000";</w:t>
      </w:r>
    </w:p>
    <w:p w14:paraId="455841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5C7E8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4140C1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C4DB0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measurement period for the Data Volume (M6)</w:t>
      </w:r>
    </w:p>
    <w:p w14:paraId="7B73A2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MDT taken by RNC. The attribute is applicable only for Immediate MDT. </w:t>
      </w:r>
    </w:p>
    <w:p w14:paraId="1E2CC8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3873965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5.10.22 of 3GPP TS 32.422";</w:t>
      </w:r>
    </w:p>
    <w:p w14:paraId="455AD1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8243C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32A1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measurementQuantity {</w:t>
      </w:r>
    </w:p>
    <w:p w14:paraId="5E739E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14A4D4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127603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46D944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CPICH_ECNO;</w:t>
      </w:r>
    </w:p>
    <w:p w14:paraId="0ADD7B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CPICH_RSCP;</w:t>
      </w:r>
    </w:p>
    <w:p w14:paraId="6DE6EA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PATHLOSS;</w:t>
      </w:r>
    </w:p>
    <w:p w14:paraId="4ECB19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9CECD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measurements that are collected in an MDT</w:t>
      </w:r>
    </w:p>
    <w:p w14:paraId="3DB4D9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job for a UMTS MDT configured for event triggered reporting.";</w:t>
      </w:r>
    </w:p>
    <w:p w14:paraId="5E16A4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5.10.15 of 3GPP TS 32.422";</w:t>
      </w:r>
    </w:p>
    <w:p w14:paraId="25AC5CA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06B36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15CE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eventThresholdUphUMTS {</w:t>
      </w:r>
    </w:p>
    <w:p w14:paraId="698D2E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683EBC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49CC6A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uint16 {</w:t>
      </w:r>
    </w:p>
    <w:p w14:paraId="422C73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0..31 ;</w:t>
      </w:r>
    </w:p>
    <w:p w14:paraId="3E58FA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w:t>
      </w:r>
    </w:p>
    <w:p w14:paraId="7695A9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threshold which should trigger </w:t>
      </w:r>
    </w:p>
    <w:p w14:paraId="66990C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reporting in case of event-triggered periodic reporting for M4 </w:t>
      </w:r>
    </w:p>
    <w:p w14:paraId="187CDA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(UE power headroom measurement) in UMTS. In case this attribute is </w:t>
      </w:r>
    </w:p>
    <w:p w14:paraId="08D184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not used, it carries a null semantic.";</w:t>
      </w:r>
    </w:p>
    <w:p w14:paraId="68E2E7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5.10.39 of 3GPP TS 32.422.";</w:t>
      </w:r>
    </w:p>
    <w:p w14:paraId="083F94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A2AAC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2729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pLMNList {</w:t>
      </w:r>
    </w:p>
    <w:p w14:paraId="13C28E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29DE3E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"mcc mnc";</w:t>
      </w:r>
    </w:p>
    <w:p w14:paraId="4E1034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types3gpp:PLMNId;</w:t>
      </w:r>
    </w:p>
    <w:p w14:paraId="5EB24C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793659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16;</w:t>
      </w:r>
    </w:p>
    <w:p w14:paraId="351867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indicates the PLMNs where measurement collection, status</w:t>
      </w:r>
    </w:p>
    <w:p w14:paraId="044A4B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indication and log reporting is allowed.";</w:t>
      </w:r>
    </w:p>
    <w:p w14:paraId="313939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5.10.24 of 3GPP TS 32.422";</w:t>
      </w:r>
    </w:p>
    <w:p w14:paraId="7B6938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EB766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DF66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positioningMethod {</w:t>
      </w:r>
    </w:p>
    <w:p w14:paraId="3443D8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29D375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04C41D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886C9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GNSS;</w:t>
      </w:r>
    </w:p>
    <w:p w14:paraId="65E33E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E-CELL_ID;</w:t>
      </w:r>
    </w:p>
    <w:p w14:paraId="78968D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2BA34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7C83AF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what positioning method should be used in the</w:t>
      </w:r>
    </w:p>
    <w:p w14:paraId="62EFEB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 job.";</w:t>
      </w:r>
    </w:p>
    <w:p w14:paraId="2923FA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5.10.19 of 3GPP TS 32.422";</w:t>
      </w:r>
    </w:p>
    <w:p w14:paraId="6442DD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4223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6394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reportAmount {</w:t>
      </w:r>
    </w:p>
    <w:p w14:paraId="0F213E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097090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and ../reportingTrigger = "PERIODICAL"';</w:t>
      </w:r>
    </w:p>
    <w:p w14:paraId="3E63A4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B969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1ms;</w:t>
      </w:r>
    </w:p>
    <w:p w14:paraId="56FE7C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4ms;</w:t>
      </w:r>
    </w:p>
    <w:p w14:paraId="7BE997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8ms;</w:t>
      </w:r>
    </w:p>
    <w:p w14:paraId="4B6C8D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16ms;</w:t>
      </w:r>
    </w:p>
    <w:p w14:paraId="1E8FB0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32ms;</w:t>
      </w:r>
    </w:p>
    <w:p w14:paraId="0977A6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64ms;</w:t>
      </w:r>
    </w:p>
    <w:p w14:paraId="4E477EB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INFINITY;</w:t>
      </w:r>
    </w:p>
    <w:p w14:paraId="4867E0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t>
      </w:r>
    </w:p>
    <w:p w14:paraId="47EA99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number of measurement reports that shall be</w:t>
      </w:r>
    </w:p>
    <w:p w14:paraId="0E0FF7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taken for periodic reporting while the UE is in connected.</w:t>
      </w:r>
    </w:p>
    <w:p w14:paraId="1595E8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and when</w:t>
      </w:r>
    </w:p>
    <w:p w14:paraId="330CEBA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MDTReportingTrigger is configured for periodical measurements. In</w:t>
      </w:r>
    </w:p>
    <w:p w14:paraId="11B92A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this attribute is not used, it carries a null semantic.";</w:t>
      </w:r>
    </w:p>
    <w:p w14:paraId="0795D4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5.10.6 of 3GPP TS 32.422";</w:t>
      </w:r>
    </w:p>
    <w:p w14:paraId="1A0AEB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FE60F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EF89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reportingTrigger {</w:t>
      </w:r>
    </w:p>
    <w:p w14:paraId="7608B0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4657AA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C4476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PERIODICAL;</w:t>
      </w:r>
    </w:p>
    <w:p w14:paraId="5986B0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A2_FOR_LTE;</w:t>
      </w:r>
    </w:p>
    <w:p w14:paraId="1F1FFF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1F_FOR_UMTS;</w:t>
      </w:r>
    </w:p>
    <w:p w14:paraId="299651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1I_FOR_UMTS_MCPS_TDD;</w:t>
      </w:r>
    </w:p>
    <w:p w14:paraId="06AFA3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A2_TRIGGERED_PERIODIC_FOR_LTE;</w:t>
      </w:r>
    </w:p>
    <w:p w14:paraId="1B281D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ALL_CONFIGURED_RRM_FOR_LTE;</w:t>
      </w:r>
    </w:p>
    <w:p w14:paraId="6D05C9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ALL_CONFIGURED_RRM_FOR_UMTS;</w:t>
      </w:r>
    </w:p>
    <w:p w14:paraId="121445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C9AB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whether periodic or event based measurements</w:t>
      </w:r>
    </w:p>
    <w:p w14:paraId="09BC4A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should be collected.</w:t>
      </w:r>
    </w:p>
    <w:p w14:paraId="178072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and when the</w:t>
      </w:r>
    </w:p>
    <w:p w14:paraId="35B160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MDTListOfMeasurements is configured for M1 (for both UMTS and LTE)</w:t>
      </w:r>
    </w:p>
    <w:p w14:paraId="70BD2C5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M2 (only for UMTS). In case this attribute is not used, it carries</w:t>
      </w:r>
    </w:p>
    <w:p w14:paraId="245A79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 null semantic.";</w:t>
      </w:r>
    </w:p>
    <w:p w14:paraId="3DE73A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5.10.4 of 3GPP TS 32.422";</w:t>
      </w:r>
    </w:p>
    <w:p w14:paraId="6AC64A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41FD7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A7DE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reportInterval {</w:t>
      </w:r>
    </w:p>
    <w:p w14:paraId="35E7D7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1A3978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and ../reportingTrigger = "PERIODICAL"';</w:t>
      </w:r>
    </w:p>
    <w:p w14:paraId="3AB5E8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6FB4EA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"120|240|250|480|500|640|1000|1024|2000|2048|3000|4000|"</w:t>
      </w:r>
    </w:p>
    <w:p w14:paraId="0A8DFD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+"5120|6000|8000|10240|12000|16000|20000|"</w:t>
      </w:r>
    </w:p>
    <w:p w14:paraId="044A48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+"24000|28000|32000|60000|64000|"</w:t>
      </w:r>
    </w:p>
    <w:p w14:paraId="30C23D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+"360000|720000|1800000|3600000";</w:t>
      </w:r>
    </w:p>
    <w:p w14:paraId="26B697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5DD06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4B5D68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5984F8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interval between the periodical measurements</w:t>
      </w:r>
    </w:p>
    <w:p w14:paraId="5D3C6A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that shall be taken when the UE is in connected mode.</w:t>
      </w:r>
    </w:p>
    <w:p w14:paraId="71DE2E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and when</w:t>
      </w:r>
    </w:p>
    <w:p w14:paraId="73A25E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reportingTrigger is configured for periodical measurements. In case</w:t>
      </w:r>
    </w:p>
    <w:p w14:paraId="75832A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attribute is not used, it carries a null semantic.";</w:t>
      </w:r>
    </w:p>
    <w:p w14:paraId="44014B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5.10.5 of 3GPP TS 32.422";</w:t>
      </w:r>
    </w:p>
    <w:p w14:paraId="10FD1F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B8F9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4776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reportType {</w:t>
      </w:r>
    </w:p>
    <w:p w14:paraId="28FCC1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039932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7355B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PERIODICAL;</w:t>
      </w:r>
    </w:p>
    <w:p w14:paraId="45084A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EVENT_TRIGGERED;</w:t>
      </w:r>
    </w:p>
    <w:p w14:paraId="6A1896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C5F88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080575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report type for logged NR MDT";</w:t>
      </w:r>
    </w:p>
    <w:p w14:paraId="547548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5.10.27 of 3GPP TS 32.422";</w:t>
      </w:r>
    </w:p>
    <w:p w14:paraId="327317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44FE7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7A10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sensorInformation {</w:t>
      </w:r>
    </w:p>
    <w:p w14:paraId="4DD067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w:t>
      </w:r>
    </w:p>
    <w:p w14:paraId="4F22CA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BAROMETRIC_PRESSURE;</w:t>
      </w:r>
    </w:p>
    <w:p w14:paraId="04CD9D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UE_SPEED;</w:t>
      </w:r>
    </w:p>
    <w:p w14:paraId="5F253A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UE_ORIENTATION;</w:t>
      </w:r>
    </w:p>
    <w:p w14:paraId="7BC40D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DFDE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which sensor information shall be included in</w:t>
      </w:r>
    </w:p>
    <w:p w14:paraId="0A6B2E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logged NR MDT and immediate NR MDT measurement if they are available.</w:t>
      </w:r>
    </w:p>
    <w:p w14:paraId="4CDA66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following sensor measurement can be included or excluded for </w:t>
      </w:r>
    </w:p>
    <w:p w14:paraId="71AB80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UE.";</w:t>
      </w:r>
    </w:p>
    <w:p w14:paraId="5B7AA3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5.10.29 of 3GPP TS 32.422";</w:t>
      </w:r>
    </w:p>
    <w:p w14:paraId="0AE9E3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9D81F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461F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traceCollectionEntityId {</w:t>
      </w:r>
    </w:p>
    <w:p w14:paraId="0B31D5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 </w:t>
      </w:r>
    </w:p>
    <w:p w14:paraId="11CAE7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'../jobType = "LOGGED_MBSFN_MDT"';</w:t>
      </w:r>
    </w:p>
    <w:p w14:paraId="3021D0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uint8;</w:t>
      </w:r>
    </w:p>
    <w:p w14:paraId="1FBE75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TCE Id which is sent to the UE in </w:t>
      </w:r>
    </w:p>
    <w:p w14:paraId="689CAF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Logged MDT.";</w:t>
      </w:r>
    </w:p>
    <w:p w14:paraId="5DFE70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reference "Clause 5.10.11 of 3GPP TS 32.422";</w:t>
      </w:r>
    </w:p>
    <w:p w14:paraId="052029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DF293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E04C5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2A88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TraceSubtree {</w:t>
      </w:r>
    </w:p>
    <w:p w14:paraId="52D355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"Contains classes that manage Tracing.</w:t>
      </w:r>
    </w:p>
    <w:p w14:paraId="10745C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Should be used in all  classes (or classes inheriting from)</w:t>
      </w:r>
    </w:p>
    <w:p w14:paraId="5B1236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SubNetwork</w:t>
      </w:r>
    </w:p>
    <w:p w14:paraId="2BA97D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ManagedElement</w:t>
      </w:r>
    </w:p>
    <w:p w14:paraId="2050DB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ManagedFunction</w:t>
      </w:r>
    </w:p>
    <w:p w14:paraId="58F1F4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2D33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 a YANG module wants to augment these classes/list/groupings they must</w:t>
      </w:r>
    </w:p>
    <w:p w14:paraId="422CE4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augment all user classes!";</w:t>
      </w:r>
    </w:p>
    <w:p w14:paraId="4F5396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D0AF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TraceJob {</w:t>
      </w:r>
    </w:p>
    <w:p w14:paraId="64D75F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Trace Control and Configuration parameters of a</w:t>
      </w:r>
    </w:p>
    <w:p w14:paraId="356D43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particular Trace Job (see TS 32.421 and TS 32.422 for details).</w:t>
      </w:r>
    </w:p>
    <w:p w14:paraId="3BBFD8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can be name-contained by SubNetwork, ManagedElement, ManagedFunction </w:t>
      </w:r>
    </w:p>
    <w:p w14:paraId="49F3D3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NetworkSliceSubnet.</w:t>
      </w:r>
    </w:p>
    <w:p w14:paraId="2A0F39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2E16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To activate Trace Jobs, a MnS consumer has to create TraceJob object</w:t>
      </w:r>
    </w:p>
    <w:p w14:paraId="741D8C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instances on the MnS producer. A MnS consumer can activate a Trace Job</w:t>
      </w:r>
    </w:p>
    <w:p w14:paraId="2CB3A2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another MnS consumer since it is not required the value of</w:t>
      </w:r>
    </w:p>
    <w:p w14:paraId="026583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traceCollectionEntityAddress or streamingTraceConsumerUri to be his</w:t>
      </w:r>
    </w:p>
    <w:p w14:paraId="0B79E7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own.</w:t>
      </w:r>
    </w:p>
    <w:p w14:paraId="5EB22C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6CCF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a MnS consumer wishes to deactivate a Trace Job, the MnS consumer</w:t>
      </w:r>
    </w:p>
    <w:p w14:paraId="0D73D1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delete the corresponding TraceJob instance.</w:t>
      </w:r>
    </w:p>
    <w:p w14:paraId="2F2DD6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858E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details of management Trace Job activation/deactivation see clause</w:t>
      </w:r>
    </w:p>
    <w:p w14:paraId="7AAAEB8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4.1.1.1.2 of TS 32.422.</w:t>
      </w:r>
    </w:p>
    <w:p w14:paraId="0A1B25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E8D23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traceReference specifies a globally unique ID and </w:t>
      </w:r>
    </w:p>
    <w:p w14:paraId="179299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identifies a Trace session. One Trace Session may be activated to </w:t>
      </w:r>
    </w:p>
    <w:p w14:paraId="6E14C0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multiple Network Elements. The traceReference is populated by the </w:t>
      </w:r>
    </w:p>
    <w:p w14:paraId="2D3C94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consumer that makes the request for a Trace Session.</w:t>
      </w:r>
    </w:p>
    <w:p w14:paraId="081271D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6A628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tjJobType specifies the kind of data to collect. </w:t>
      </w:r>
    </w:p>
    <w:p w14:paraId="6F6B0B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Dependent on the selected type various parameters shall be available.</w:t>
      </w:r>
    </w:p>
    <w:p w14:paraId="78980AF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attributes tjJobType, tjTraceReference, </w:t>
      </w:r>
    </w:p>
    <w:p w14:paraId="7BEAB01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tjTraceCollectionEntityAddress and tjTraceReportingFormat are </w:t>
      </w:r>
    </w:p>
    <w:p w14:paraId="7571C8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for all job types. If streaming reporting is selected </w:t>
      </w:r>
    </w:p>
    <w:p w14:paraId="291A64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tjTraceReportingFormat, tjStreamingTraceConsumerURI shall be </w:t>
      </w:r>
    </w:p>
    <w:p w14:paraId="747F4B5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present additionally. The attribute tjPLMNTarget shall be present </w:t>
      </w:r>
    </w:p>
    <w:p w14:paraId="5279C8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 trace activation method is management based.</w:t>
      </w:r>
    </w:p>
    <w:p w14:paraId="250BFC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7E4BB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the different job types the attributes are differentiated as follows:</w:t>
      </w:r>
    </w:p>
    <w:p w14:paraId="7CF788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TRACE_ONLY additionally the following attributes shall be </w:t>
      </w:r>
    </w:p>
    <w:p w14:paraId="3F2C8A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available: listOfNeTypes, traceDepth, traceTarget and </w:t>
      </w:r>
    </w:p>
    <w:p w14:paraId="2AB75C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triggeringEvent.</w:t>
      </w:r>
    </w:p>
    <w:p w14:paraId="576A11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356E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this case the optional attribute listOfInterfaces allows to </w:t>
      </w:r>
    </w:p>
    <w:p w14:paraId="6BD9E4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specify the interfaces to be recorded.</w:t>
      </w:r>
    </w:p>
    <w:p w14:paraId="212A5AF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F0AA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IMMEDIATE_MDT_ONLY additionally the following attributes </w:t>
      </w:r>
    </w:p>
    <w:p w14:paraId="5BBFF7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available:</w:t>
      </w:r>
    </w:p>
    <w:p w14:paraId="6E8D51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traceTarget</w:t>
      </w:r>
    </w:p>
    <w:p w14:paraId="3E8561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anonymizationOfMDTData, </w:t>
      </w:r>
    </w:p>
    <w:p w14:paraId="1DF596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listOfMeasurements, </w:t>
      </w:r>
    </w:p>
    <w:p w14:paraId="718F82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collectionPeriodRRMUMTS (conditional for M4 and M5 in UMTS),</w:t>
      </w:r>
    </w:p>
    <w:p w14:paraId="297B67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measurementPeriodUMTS (conditional for M6 and M7 in UMTS),</w:t>
      </w:r>
    </w:p>
    <w:p w14:paraId="7E2BA1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collectionPeriodRRMLTE (conditional for M3 in LTE), </w:t>
      </w:r>
    </w:p>
    <w:p w14:paraId="6AD7DE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measurementPeriodLTE (conditional for M4 and M5 in LTE),</w:t>
      </w:r>
    </w:p>
    <w:p w14:paraId="7673C1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collectionPeriodM6LTE (conditional for M6 in LTE), </w:t>
      </w:r>
    </w:p>
    <w:p w14:paraId="51DD261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collectionPeriodM7LTE (conditional for M7 in LTE),</w:t>
      </w:r>
    </w:p>
    <w:p w14:paraId="2C0B08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collectionPeriodRRMNR (conditional for M4 and M5 in NR), </w:t>
      </w:r>
    </w:p>
    <w:p w14:paraId="3E5260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collectionPeriodM6NR (conditional for M6 in NR), </w:t>
      </w:r>
    </w:p>
    <w:p w14:paraId="794769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collectionPeriodM7NR (conditional for M7 in NR), </w:t>
      </w:r>
    </w:p>
    <w:p w14:paraId="43B7DE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beamLevelMeasurement (conditional for M1 in NR),</w:t>
      </w:r>
    </w:p>
    <w:p w14:paraId="7FE844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reportInterval (conditional for M1 in LTE or NR and M1/M2 in UMTS), </w:t>
      </w:r>
    </w:p>
    <w:p w14:paraId="0C963F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reportAmount (conditional for M1 in LTE or NR and M1/M2 in UMTS), </w:t>
      </w:r>
    </w:p>
    <w:p w14:paraId="7B0A12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reportingTrigger (conditional for M1 in LTE or NR and M1/M2 in UMTS), </w:t>
      </w:r>
    </w:p>
    <w:p w14:paraId="4C8117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eventThreshold (conditional for A2 event reporting or A2 event triggered periodic reporting), </w:t>
      </w:r>
    </w:p>
    <w:p w14:paraId="0F6B69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measurementQuantity (conditional for 1F event reporting). </w:t>
      </w:r>
    </w:p>
    <w:p w14:paraId="26BBAF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excessPacketDelayThresholds (conditional for M6 UL measurement in NR). </w:t>
      </w:r>
    </w:p>
    <w:p w14:paraId="0936F4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4B61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this case the attribute areaScope defines the area scope of MDT,</w:t>
      </w:r>
    </w:p>
    <w:p w14:paraId="12F865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lastRenderedPageBreak/>
        <w:t xml:space="preserve">        which is specified in clause 5.10.2 of TS 32.422. Additionally, the optional</w:t>
      </w:r>
    </w:p>
    <w:p w14:paraId="5E5297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attributes positioningMethod, sensorInformation allow to </w:t>
      </w:r>
    </w:p>
    <w:p w14:paraId="2780C4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specify the positioning methods to use or the sensor information to </w:t>
      </w:r>
    </w:p>
    <w:p w14:paraId="12078E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include.</w:t>
      </w:r>
    </w:p>
    <w:p w14:paraId="46FA4A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00A3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IMMEDIATE_MDT_AND_TRACE both additional attributes of </w:t>
      </w:r>
    </w:p>
    <w:p w14:paraId="328DE6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TRACE_ONLY and IMMEDIATE_MDT_ONLY shall apply.</w:t>
      </w:r>
    </w:p>
    <w:p w14:paraId="08CAFE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7F81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LOGGED_MDT_ONLY additionally the following attributes </w:t>
      </w:r>
    </w:p>
    <w:p w14:paraId="2C96C4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available: traceTarget, MDTAnonymizationOfData, </w:t>
      </w:r>
    </w:p>
    <w:p w14:paraId="2EF43F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MDTTraceCollectionEntityID, MDTLoggingInterval, </w:t>
      </w:r>
    </w:p>
    <w:p w14:paraId="6B2CEA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MDTLoggingDuration, MDTReportType, </w:t>
      </w:r>
    </w:p>
    <w:p w14:paraId="353B69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MDTEventListForTriggeredMeasurements.</w:t>
      </w:r>
    </w:p>
    <w:p w14:paraId="435B2E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1094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this case the optional attribute areaScope defines the area scope of MDT,</w:t>
      </w:r>
    </w:p>
    <w:p w14:paraId="4326F6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which is specified in clause 5.10.2 of TS 32.422. Additionally, the optional</w:t>
      </w:r>
    </w:p>
    <w:p w14:paraId="48D0E5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plmnList allows to specify the PLMNs where measurement collection, </w:t>
      </w:r>
    </w:p>
    <w:p w14:paraId="3D2E11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status indication and log reporting is allowed, the optional attribute </w:t>
      </w:r>
    </w:p>
    <w:p w14:paraId="2B5ECB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MDTAreaConfigurationForNeighCell allows to specify the area for </w:t>
      </w:r>
    </w:p>
    <w:p w14:paraId="6EB5A0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which UE is requested to perform measurements logging for neighbour </w:t>
      </w:r>
    </w:p>
    <w:p w14:paraId="48D542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cells which have list of frequencies and the optional attribute </w:t>
      </w:r>
    </w:p>
    <w:p w14:paraId="3857F1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MDTSensorInformation allows to specify the sensor information to </w:t>
      </w:r>
    </w:p>
    <w:p w14:paraId="20E5A1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include.</w:t>
      </w:r>
    </w:p>
    <w:p w14:paraId="247F968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363D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LOGGED_MBSFN_MDT additionally the following attributes </w:t>
      </w:r>
    </w:p>
    <w:p w14:paraId="22D8EC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available: MDTAnonymizationOfData, MDTLoggingInterval, </w:t>
      </w:r>
    </w:p>
    <w:p w14:paraId="76FEC7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MDTLoggingDuration, MDTMBSFNAreaList.</w:t>
      </w:r>
    </w:p>
    <w:p w14:paraId="2733C1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8CC5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Creation and deletion of TraceJob instances by MnS consumers is optional;</w:t>
      </w:r>
    </w:p>
    <w:p w14:paraId="3E894C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not supported, the TraceJob instances may be created and deleted by</w:t>
      </w:r>
    </w:p>
    <w:p w14:paraId="3447C6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system or be pre-installed.";</w:t>
      </w:r>
    </w:p>
    <w:p w14:paraId="4087AE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4BF8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w:t>
      </w:r>
    </w:p>
    <w:p w14:paraId="6D882F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top3gpp:Top_Grp ;</w:t>
      </w:r>
    </w:p>
    <w:p w14:paraId="1CA23A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container attributes {</w:t>
      </w:r>
    </w:p>
    <w:p w14:paraId="16A2D1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TraceJobGrp ;</w:t>
      </w:r>
    </w:p>
    <w:p w14:paraId="7F3D5A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FC571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files3gpp:FilesSubtree {</w:t>
      </w:r>
    </w:p>
    <w:p w14:paraId="04A06B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if-feature FilesUnderTraceJob;</w:t>
      </w:r>
    </w:p>
    <w:p w14:paraId="1937E8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0DB9B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3FB70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0A7A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w:t>
      </w:r>
    </w:p>
    <w:p w14:paraId="5CF96EE2" w14:textId="77777777" w:rsidR="007B7D4C" w:rsidRPr="007C0603" w:rsidRDefault="007B7D4C" w:rsidP="007B7D4C">
      <w:pPr>
        <w:tabs>
          <w:tab w:val="left" w:pos="0"/>
          <w:tab w:val="center" w:pos="4820"/>
          <w:tab w:val="right" w:pos="9638"/>
        </w:tabs>
        <w:spacing w:after="0"/>
        <w:rPr>
          <w:rFonts w:ascii="Courier New" w:hAnsi="Courier New" w:cs="Arial"/>
          <w:sz w:val="16"/>
          <w:szCs w:val="22"/>
          <w:lang w:val="en-US"/>
        </w:rPr>
      </w:pPr>
      <w:r w:rsidRPr="007C0603">
        <w:rPr>
          <w:rFonts w:ascii="Courier New" w:hAnsi="Courier New" w:cs="Arial"/>
          <w:sz w:val="16"/>
          <w:szCs w:val="22"/>
          <w:lang w:val="en-US"/>
        </w:rPr>
        <w:t>&lt;CODE ENDS&gt;</w:t>
      </w:r>
    </w:p>
    <w:p w14:paraId="681FC16B" w14:textId="77777777" w:rsidR="007B7D4C" w:rsidRPr="008A1BE8" w:rsidRDefault="007B7D4C" w:rsidP="007B7D4C"/>
    <w:p w14:paraId="63475271" w14:textId="77777777" w:rsidR="00AF69E6" w:rsidRDefault="00AF69E6" w:rsidP="00AF69E6">
      <w:pPr>
        <w:pStyle w:val="Heading2"/>
        <w:rPr>
          <w:lang w:eastAsia="zh-CN"/>
        </w:rPr>
      </w:pPr>
      <w:bookmarkStart w:id="502" w:name="_Toc203130090"/>
      <w:r>
        <w:rPr>
          <w:lang w:eastAsia="zh-CN"/>
        </w:rPr>
        <w:t>D.2.11</w:t>
      </w:r>
      <w:r>
        <w:rPr>
          <w:lang w:eastAsia="zh-CN"/>
        </w:rPr>
        <w:tab/>
        <w:t>module _3gpp-common-mnsregistry.yang</w:t>
      </w:r>
      <w:bookmarkEnd w:id="502"/>
    </w:p>
    <w:p w14:paraId="4232ACBE"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2D19B9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_3gpp-common-mnsregistry {</w:t>
      </w:r>
    </w:p>
    <w:p w14:paraId="4EFCEA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7B050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"urn:3gpp:sa5:_3gpp-common-mnsregistry";</w:t>
      </w:r>
    </w:p>
    <w:p w14:paraId="21FA352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"mnsregist3gpp";</w:t>
      </w:r>
    </w:p>
    <w:p w14:paraId="16D58C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95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_3gpp-common-subnetwork { prefix subnet3gpp; }</w:t>
      </w:r>
    </w:p>
    <w:p w14:paraId="018AA0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E3F36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1A09FE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62F4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B5B5C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0B0AA8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YANG mapping of the MNSRegistry Information Object</w:t>
      </w:r>
    </w:p>
    <w:p w14:paraId="32F7D3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Class (IOC) that is part of the Generic Network Resource Model (NRM).</w:t>
      </w:r>
    </w:p>
    <w:p w14:paraId="68786B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6EC69C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4808B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 Generic Network Resource Model (NRM)";</w:t>
      </w:r>
    </w:p>
    <w:p w14:paraId="627534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68FB8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2023-09-29 { reference CR0277; }</w:t>
      </w:r>
    </w:p>
    <w:p w14:paraId="67868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2F808CB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2023-09-09 { reference CR0242; }</w:t>
      </w:r>
    </w:p>
    <w:p w14:paraId="71A22C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2023-07-25 { reference CR00252; }</w:t>
      </w:r>
    </w:p>
    <w:p w14:paraId="7582DE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2021-11-23 { reference "S5-216090"; }</w:t>
      </w:r>
    </w:p>
    <w:p w14:paraId="389BD4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2021-10-18 { reference "S5-215263"; }</w:t>
      </w:r>
    </w:p>
    <w:p w14:paraId="4D357C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2021-08-29 { reference "Initial revision, S5-214388"; }</w:t>
      </w:r>
    </w:p>
    <w:p w14:paraId="1808BA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FA8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MnsInfoGrp {</w:t>
      </w:r>
    </w:p>
    <w:p w14:paraId="242FD6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MnsInfo IOC.";</w:t>
      </w:r>
    </w:p>
    <w:p w14:paraId="5A5482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leaf mnsLabel {</w:t>
      </w:r>
    </w:p>
    <w:p w14:paraId="771321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"Human-readable name of management service.";</w:t>
      </w:r>
    </w:p>
    <w:p w14:paraId="33EEE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6EC76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2D23C5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61301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97DD6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mnsType {</w:t>
      </w:r>
    </w:p>
    <w:p w14:paraId="4B8829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"Type of management service.";</w:t>
      </w:r>
    </w:p>
    <w:p w14:paraId="419E8A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7A218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ProvMnS;</w:t>
      </w:r>
    </w:p>
    <w:p w14:paraId="73ABA3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FaultSupervisionMnS;</w:t>
      </w:r>
    </w:p>
    <w:p w14:paraId="1ABE06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StreamingDataReportingMnS;</w:t>
      </w:r>
    </w:p>
    <w:p w14:paraId="07170E9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FileDataReportingMnS;</w:t>
      </w:r>
    </w:p>
    <w:p w14:paraId="1A9741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7B877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ABB5C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CCF8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mnsVersion {</w:t>
      </w:r>
    </w:p>
    <w:p w14:paraId="126FD0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"Version of management service.";</w:t>
      </w:r>
    </w:p>
    <w:p w14:paraId="66B161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DFD66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D4CFE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DC424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mnsAddress {</w:t>
      </w:r>
    </w:p>
    <w:p w14:paraId="78A869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"Addressing information for Management Service operations.";</w:t>
      </w:r>
    </w:p>
    <w:p w14:paraId="6FD41A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703D2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28B7E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37C46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1A733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mnsScope {</w:t>
      </w:r>
    </w:p>
    <w:p w14:paraId="4678D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the managed object instances that can be accessed</w:t>
      </w:r>
    </w:p>
    <w:p w14:paraId="26339A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MnS. If a complete SubNetwork can be accessed using the MnS,</w:t>
      </w:r>
    </w:p>
    <w:p w14:paraId="24BA45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attribute may contain the DN of the SubNetwork instead of the</w:t>
      </w:r>
    </w:p>
    <w:p w14:paraId="190A85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DNs of the individual managed entities within the SubNetwork.  If a </w:t>
      </w:r>
    </w:p>
    <w:p w14:paraId="43AA3C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complete ManagedElement can be accessed using the MnS, this attribute </w:t>
      </w:r>
    </w:p>
    <w:p w14:paraId="74CD1E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may contain the DN of the ManagedElement instead of the DNs of the </w:t>
      </w:r>
    </w:p>
    <w:p w14:paraId="7C05AB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individual managed entities within the ManagedElement.";</w:t>
      </w:r>
    </w:p>
    <w:p w14:paraId="008AF6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6E1DB5D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04D653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D57AC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8D8D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C67AA0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"/subnet3gpp:SubNetwork" {</w:t>
      </w:r>
    </w:p>
    <w:p w14:paraId="1FF34E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MNSRegistry {</w:t>
      </w:r>
    </w:p>
    <w:p w14:paraId="5422CA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MNSRegistry IOC.</w:t>
      </w:r>
    </w:p>
    <w:p w14:paraId="55ADCAF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IOC is instantiated by the system.";</w:t>
      </w:r>
    </w:p>
    <w:p w14:paraId="0750E7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5DBB3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187846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594630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CD79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MnsInfo {</w:t>
      </w:r>
    </w:p>
    <w:p w14:paraId="09C107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"This IOC represents an available Management Service (MnS)</w:t>
      </w:r>
    </w:p>
    <w:p w14:paraId="4D37B8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provides the data required to support its discovery.</w:t>
      </w:r>
    </w:p>
    <w:p w14:paraId="6DAA93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is name-contained by MnsRegistry.</w:t>
      </w:r>
    </w:p>
    <w:p w14:paraId="43F00D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602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specification does not specify how 'MnsInfo' objects are </w:t>
      </w:r>
    </w:p>
    <w:p w14:paraId="1216B7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maintained.</w:t>
      </w:r>
    </w:p>
    <w:p w14:paraId="0C8611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E6A9D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information is used by the consumer to discover the producers</w:t>
      </w:r>
    </w:p>
    <w:p w14:paraId="2B26EA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specific Management Services and to derive the addresses of the</w:t>
      </w:r>
    </w:p>
    <w:p w14:paraId="0F0EFE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Service.</w:t>
      </w:r>
    </w:p>
    <w:p w14:paraId="4D3ED45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661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Attributes mnsLabel, mnsType, and mnsVersion are used to describe</w:t>
      </w:r>
    </w:p>
    <w:p w14:paraId="2DD163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w:t>
      </w:r>
    </w:p>
    <w:p w14:paraId="54D2FF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B05A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mnsAddress is used to provide addressing information for</w:t>
      </w:r>
    </w:p>
    <w:p w14:paraId="319EC7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 operations.</w:t>
      </w:r>
    </w:p>
    <w:p w14:paraId="335145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E3CF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mnsScope is used to provide information about the</w:t>
      </w:r>
    </w:p>
    <w:p w14:paraId="718F30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scope of the Management Service. The management scope is</w:t>
      </w:r>
    </w:p>
    <w:p w14:paraId="1D3D2D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defined as the set of managed object instances that can be accessed</w:t>
      </w:r>
    </w:p>
    <w:p w14:paraId="4F0489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Management Service.";</w:t>
      </w:r>
    </w:p>
    <w:p w14:paraId="7C2100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14FB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54F069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25FD17E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98B1D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uses MnsInfoGrp;</w:t>
      </w:r>
    </w:p>
    <w:p w14:paraId="68E7AD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1B0594E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02D724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2A85CEE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lastRenderedPageBreak/>
        <w:t xml:space="preserve">  }</w:t>
      </w:r>
    </w:p>
    <w:p w14:paraId="6A5F6E3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6A138526"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9E7EEDB" w14:textId="77777777" w:rsidR="00AF69E6" w:rsidRPr="00232AA8" w:rsidRDefault="00AF69E6" w:rsidP="00AF69E6">
      <w:pPr>
        <w:pStyle w:val="PL"/>
        <w:rPr>
          <w:lang w:val="fr-FR"/>
        </w:rPr>
      </w:pPr>
    </w:p>
    <w:p w14:paraId="21C2F830" w14:textId="77777777" w:rsidR="00AF69E6" w:rsidRPr="00232AA8" w:rsidRDefault="00AF69E6" w:rsidP="00AF69E6">
      <w:pPr>
        <w:pStyle w:val="Heading2"/>
        <w:rPr>
          <w:lang w:val="fr-FR" w:eastAsia="zh-CN"/>
        </w:rPr>
      </w:pPr>
      <w:bookmarkStart w:id="503" w:name="_CRD_2_12"/>
      <w:bookmarkStart w:id="504" w:name="_Toc203130091"/>
      <w:bookmarkEnd w:id="503"/>
      <w:r w:rsidRPr="00232AA8">
        <w:rPr>
          <w:lang w:val="fr-FR" w:eastAsia="zh-CN"/>
        </w:rPr>
        <w:t>D.2.12</w:t>
      </w:r>
      <w:r w:rsidRPr="00232AA8">
        <w:rPr>
          <w:lang w:val="fr-FR" w:eastAsia="zh-CN"/>
        </w:rPr>
        <w:tab/>
        <w:t>Void</w:t>
      </w:r>
      <w:bookmarkEnd w:id="504"/>
    </w:p>
    <w:p w14:paraId="4FB81EDB" w14:textId="77777777" w:rsidR="00AF69E6" w:rsidRDefault="00AF69E6" w:rsidP="00AF69E6">
      <w:pPr>
        <w:pStyle w:val="PL"/>
        <w:rPr>
          <w:lang w:val="fr-FR"/>
        </w:rPr>
      </w:pPr>
    </w:p>
    <w:p w14:paraId="65849418" w14:textId="77777777" w:rsidR="00AF69E6" w:rsidRDefault="00AF69E6" w:rsidP="00AF69E6">
      <w:pPr>
        <w:pStyle w:val="Heading2"/>
        <w:rPr>
          <w:lang w:val="fr-FR" w:eastAsia="zh-CN"/>
        </w:rPr>
      </w:pPr>
      <w:bookmarkStart w:id="505" w:name="_CRD_2_13"/>
      <w:bookmarkStart w:id="506" w:name="_Toc203130092"/>
      <w:bookmarkEnd w:id="505"/>
      <w:r w:rsidRPr="00980877">
        <w:rPr>
          <w:lang w:val="fr-FR" w:eastAsia="zh-CN"/>
        </w:rPr>
        <w:t>D.2.</w:t>
      </w:r>
      <w:r>
        <w:rPr>
          <w:lang w:val="fr-FR" w:eastAsia="zh-CN"/>
        </w:rPr>
        <w:t>13</w:t>
      </w:r>
      <w:r>
        <w:rPr>
          <w:lang w:val="fr-FR" w:eastAsia="zh-CN"/>
        </w:rPr>
        <w:tab/>
      </w:r>
      <w:r w:rsidRPr="00980877">
        <w:rPr>
          <w:lang w:val="fr-FR" w:eastAsia="zh-CN"/>
        </w:rPr>
        <w:t>module _3gpp-common-filemanagement.yang</w:t>
      </w:r>
      <w:bookmarkEnd w:id="506"/>
    </w:p>
    <w:p w14:paraId="2A32431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BEGINS&gt;</w:t>
      </w:r>
    </w:p>
    <w:p w14:paraId="6543E80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module _3gpp-common-filemanagement {</w:t>
      </w:r>
    </w:p>
    <w:p w14:paraId="792909E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yang-version 1.1;</w:t>
      </w:r>
    </w:p>
    <w:p w14:paraId="366D564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namespace "urn:3gpp:sa5:_3gpp-common-filemanagement";</w:t>
      </w:r>
    </w:p>
    <w:p w14:paraId="1B92E12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prefix "filemgmt3gpp";</w:t>
      </w:r>
    </w:p>
    <w:p w14:paraId="6CD400A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1C294FE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import _3gpp-common-subnetwork { prefix subnet3gpp; }</w:t>
      </w:r>
    </w:p>
    <w:p w14:paraId="77EAE69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BD706C">
        <w:rPr>
          <w:rFonts w:ascii="Courier New" w:hAnsi="Courier New"/>
          <w:noProof/>
          <w:sz w:val="16"/>
        </w:rPr>
        <w:t>import _3gpp-common-top { prefix top3gpp; }</w:t>
      </w:r>
    </w:p>
    <w:p w14:paraId="099C5BD7" w14:textId="77777777" w:rsidR="001B1C9F" w:rsidRPr="00A62E11"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import _3gpp-common-yang-types { prefix types3gpp; }</w:t>
      </w:r>
    </w:p>
    <w:p w14:paraId="4E7BF0B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_3gpp-common-yang-extensions { prefix yext3gpp; }</w:t>
      </w:r>
    </w:p>
    <w:p w14:paraId="03CD88E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_3gpp-common-managed-element { prefix me3gpp; }</w:t>
      </w:r>
    </w:p>
    <w:p w14:paraId="7F08B3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BD32DC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3F8EC8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w:t>
      </w:r>
    </w:p>
    <w:p w14:paraId="63B3DD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"Defines the YANG mapping of the FileDownloadJob Information Object</w:t>
      </w:r>
    </w:p>
    <w:p w14:paraId="063D7C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Class (IOC) that is part of the Generic Network Resource Model (NRM).</w:t>
      </w:r>
    </w:p>
    <w:p w14:paraId="7FDA8CC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7E5796D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141B8C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28.623 Generic Network Resource Model (NRM)";</w:t>
      </w:r>
    </w:p>
    <w:p w14:paraId="51597C16"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FA25C4" w14:textId="77777777" w:rsidR="001B1C9F" w:rsidRPr="00BD706C" w:rsidRDefault="001B1C9F" w:rsidP="001B1C9F">
      <w:pPr>
        <w:pStyle w:val="PL"/>
      </w:pPr>
      <w:r>
        <w:t xml:space="preserve">  revision 2023-12-17 { reference CR-0327 ; } </w:t>
      </w:r>
    </w:p>
    <w:p w14:paraId="4787C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2023-09-17 { reference CR-0270 ; } </w:t>
      </w:r>
    </w:p>
    <w:p w14:paraId="3F6A221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2022-10-31 { reference CR-0195;   }</w:t>
      </w:r>
    </w:p>
    <w:p w14:paraId="65AA35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2022-02-10 { reference "Initial revision, S5-221757"; }</w:t>
      </w:r>
    </w:p>
    <w:p w14:paraId="4DC500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3C7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FileDownloadProcessMonitor {</w:t>
      </w:r>
    </w:p>
    <w:p w14:paraId="06BAC89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specialisations of the ProcessMonitor datatype.";</w:t>
      </w:r>
    </w:p>
    <w:p w14:paraId="46AE9BB4" w14:textId="77777777" w:rsidR="001B1C9F" w:rsidRPr="00BD706C" w:rsidRDefault="001B1C9F" w:rsidP="001B1C9F">
      <w:pPr>
        <w:pStyle w:val="PL"/>
      </w:pPr>
      <w:r>
        <w:t xml:space="preserve">    uses types3gpp:ProcessMonitorGrp {</w:t>
      </w:r>
    </w:p>
    <w:p w14:paraId="339827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resultStateInfo {</w:t>
      </w:r>
    </w:p>
    <w:p w14:paraId="6F2F3A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"If status is FAILED resultStateInfo will be one of</w:t>
      </w:r>
    </w:p>
    <w:p w14:paraId="01D2F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the following or empty.";</w:t>
      </w:r>
    </w:p>
    <w:p w14:paraId="1462ED0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'../status != "FAILED"</w:t>
      </w:r>
    </w:p>
    <w:p w14:paraId="322BC1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"UNKNOWN"</w:t>
      </w:r>
    </w:p>
    <w:p w14:paraId="53ADC5F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"NO_STORAGE"</w:t>
      </w:r>
    </w:p>
    <w:p w14:paraId="4C90A3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"LOW_MEMORY"</w:t>
      </w:r>
    </w:p>
    <w:p w14:paraId="63D64DA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"NO_CONNECTION_TO_REMOTE_SERVER"</w:t>
      </w:r>
    </w:p>
    <w:p w14:paraId="2F6E5A8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"FILE_NOT_AVAILABLE"</w:t>
      </w:r>
    </w:p>
    <w:p w14:paraId="3794033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"DNS_CANNOT_BE_RESOLVED"</w:t>
      </w:r>
    </w:p>
    <w:p w14:paraId="444B95A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"TIMER_EXPIRED"</w:t>
      </w:r>
    </w:p>
    <w:p w14:paraId="22B988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"OTHER"</w:t>
      </w:r>
    </w:p>
    <w:p w14:paraId="42AEE1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"NULL" ';</w:t>
      </w:r>
    </w:p>
    <w:p w14:paraId="4A03D73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0656FE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status {</w:t>
      </w:r>
    </w:p>
    <w:p w14:paraId="1E8350A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"Status must not be 'PARTIALLY_FAILED'.";</w:t>
      </w:r>
    </w:p>
    <w:p w14:paraId="2EB9FF0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 != "PARTIALLY_FAILED" ';</w:t>
      </w:r>
    </w:p>
    <w:p w14:paraId="307A23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8BC9BB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6AF45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092C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3F9C93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FileDownloadJobGrp {</w:t>
      </w:r>
    </w:p>
    <w:p w14:paraId="20A8C2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"Represents the FileDownloadJob IOC.";</w:t>
      </w:r>
    </w:p>
    <w:p w14:paraId="054A112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28.622";</w:t>
      </w:r>
    </w:p>
    <w:p w14:paraId="0580DAF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B5CE86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64BC95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fileLocation {</w:t>
      </w:r>
    </w:p>
    <w:p w14:paraId="54783BB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the location of a file.</w:t>
      </w:r>
    </w:p>
    <w:p w14:paraId="2396BF8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allowedValues:  File URI (See RFC 8089)";</w:t>
      </w:r>
    </w:p>
    <w:p w14:paraId="693F84A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4D0BAE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169E3D2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4F9BE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2B79C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AB262A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7EC75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notificationRecipientAddress {</w:t>
      </w:r>
    </w:p>
    <w:p w14:paraId="22B2B41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"Address of the notification recipient.";</w:t>
      </w:r>
    </w:p>
    <w:p w14:paraId="3CB4B65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lastRenderedPageBreak/>
        <w:t xml:space="preserve">      type string;</w:t>
      </w:r>
    </w:p>
    <w:p w14:paraId="7BC51B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53B61D9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0C98F2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628AED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CB44E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cancelJob {</w:t>
      </w:r>
    </w:p>
    <w:p w14:paraId="3F2039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"Setting this attribute to TRUE cancels the file download job.</w:t>
      </w:r>
    </w:p>
    <w:p w14:paraId="524D91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As specified in the definition of ProcessMonitor, cancellation is </w:t>
      </w:r>
    </w:p>
    <w:p w14:paraId="04D1A2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possible in the NOT_STARTED and RUNNING state. Setting the attribute  </w:t>
      </w:r>
    </w:p>
    <w:p w14:paraId="7952D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to FALSE has no observable result.";</w:t>
      </w:r>
    </w:p>
    <w:p w14:paraId="79178DD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boolean;</w:t>
      </w:r>
    </w:p>
    <w:p w14:paraId="17A911B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C18DA7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081EA4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5D1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jobMonitor {</w:t>
      </w:r>
    </w:p>
    <w:p w14:paraId="513B6E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01019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monitoring for the file download job.";</w:t>
      </w:r>
    </w:p>
    <w:p w14:paraId="34B930A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FileDownloadProcessMonitor;</w:t>
      </w:r>
    </w:p>
    <w:p w14:paraId="3F8D0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F56AD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B40F43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5FA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FileDownloadJobSubtree {</w:t>
      </w:r>
    </w:p>
    <w:p w14:paraId="42BDAD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"Helps augmenting FileDownloadJob into multiple places.";</w:t>
      </w:r>
    </w:p>
    <w:p w14:paraId="01AB9DA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FileDownloadJob {</w:t>
      </w:r>
    </w:p>
    <w:p w14:paraId="2FCCEF9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"Specifies the FileDownloadJob IOC, see 3GPP TS 28.622.";</w:t>
      </w:r>
    </w:p>
    <w:p w14:paraId="6410ED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874DA7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5EEB8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container attributes {</w:t>
      </w:r>
    </w:p>
    <w:p w14:paraId="22310D1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FileDownloadJobGrp;</w:t>
      </w:r>
    </w:p>
    <w:p w14:paraId="4ECFDF3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7B2C2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  </w:t>
      </w:r>
    </w:p>
    <w:p w14:paraId="3FD8D4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C5F8E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8F5226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"/subnet3gpp:SubNetwork" {</w:t>
      </w:r>
    </w:p>
    <w:p w14:paraId="6F36FAB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2B3D9BE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5927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F0672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"/me3gpp:ManagedElement" {</w:t>
      </w:r>
    </w:p>
    <w:p w14:paraId="5AB1534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5FD5838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244BC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147BFACC"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73510DFE" w14:textId="77777777" w:rsidR="00AF69E6" w:rsidRDefault="00AF69E6" w:rsidP="00AF69E6">
      <w:pPr>
        <w:pStyle w:val="PL"/>
      </w:pPr>
    </w:p>
    <w:p w14:paraId="0792B7B9"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D.2.14</w:t>
      </w:r>
      <w:r w:rsidRPr="00517F47">
        <w:rPr>
          <w:rFonts w:ascii="Arial" w:hAnsi="Arial"/>
          <w:sz w:val="32"/>
          <w:lang w:eastAsia="zh-CN"/>
        </w:rPr>
        <w:tab/>
        <w:t>module _3gpp-common</w:t>
      </w:r>
      <w:r w:rsidRPr="00517F47">
        <w:rPr>
          <w:rFonts w:ascii="Arial" w:hAnsi="Arial"/>
          <w:sz w:val="32"/>
        </w:rPr>
        <w:t>-managementdatacollection.yang</w:t>
      </w:r>
    </w:p>
    <w:p w14:paraId="229EDDCB"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43AF8751" w14:textId="77777777" w:rsidR="00077061" w:rsidRDefault="00077061" w:rsidP="00077061">
      <w:pPr>
        <w:pStyle w:val="PL"/>
      </w:pPr>
      <w:r>
        <w:t>module _3gpp-common-managementdatacollection {</w:t>
      </w:r>
    </w:p>
    <w:p w14:paraId="3FE70EB5" w14:textId="77777777" w:rsidR="00077061" w:rsidRDefault="00077061" w:rsidP="00077061">
      <w:pPr>
        <w:pStyle w:val="PL"/>
      </w:pPr>
      <w:r>
        <w:t xml:space="preserve">  yang-version 1.1;</w:t>
      </w:r>
    </w:p>
    <w:p w14:paraId="1E2C1F41" w14:textId="77777777" w:rsidR="00077061" w:rsidRDefault="00077061" w:rsidP="00077061">
      <w:pPr>
        <w:pStyle w:val="PL"/>
      </w:pPr>
      <w:r>
        <w:t xml:space="preserve">  namespace "urn:3gpp:sa5:_3gpp-common-managementdatacollection";</w:t>
      </w:r>
    </w:p>
    <w:p w14:paraId="1DB7D0DD" w14:textId="77777777" w:rsidR="00077061" w:rsidRDefault="00077061" w:rsidP="00077061">
      <w:pPr>
        <w:pStyle w:val="PL"/>
      </w:pPr>
      <w:r>
        <w:t xml:space="preserve">  prefix "mgtdatcol3gpp";</w:t>
      </w:r>
    </w:p>
    <w:p w14:paraId="2FD4765E" w14:textId="77777777" w:rsidR="00077061" w:rsidRDefault="00077061" w:rsidP="00077061">
      <w:pPr>
        <w:pStyle w:val="PL"/>
      </w:pPr>
    </w:p>
    <w:p w14:paraId="04CDC3F3" w14:textId="77777777" w:rsidR="00077061" w:rsidRDefault="00077061" w:rsidP="00077061">
      <w:pPr>
        <w:pStyle w:val="PL"/>
      </w:pPr>
      <w:r>
        <w:t xml:space="preserve">  import _3gpp-common-top { prefix top3gpp; }</w:t>
      </w:r>
    </w:p>
    <w:p w14:paraId="64E305E9" w14:textId="77777777" w:rsidR="00077061" w:rsidRDefault="00077061" w:rsidP="00077061">
      <w:pPr>
        <w:pStyle w:val="PL"/>
      </w:pPr>
      <w:r>
        <w:t xml:space="preserve">  import _3gpp-common-yang-types {prefix types3gpp; }</w:t>
      </w:r>
    </w:p>
    <w:p w14:paraId="7466A42B" w14:textId="77777777" w:rsidR="00077061" w:rsidRDefault="00077061" w:rsidP="00077061">
      <w:pPr>
        <w:pStyle w:val="PL"/>
      </w:pPr>
      <w:bookmarkStart w:id="507" w:name="_Hlk162538139"/>
      <w:r>
        <w:t xml:space="preserve">  import _3gpp-common-yang-extensions { prefix yext3gpp; }</w:t>
      </w:r>
    </w:p>
    <w:bookmarkEnd w:id="507"/>
    <w:p w14:paraId="20B4EE60" w14:textId="77777777" w:rsidR="00077061" w:rsidRDefault="00077061" w:rsidP="00077061">
      <w:pPr>
        <w:pStyle w:val="PL"/>
      </w:pPr>
      <w:r>
        <w:t xml:space="preserve">  //import ietf-inet-types { prefix inet; }</w:t>
      </w:r>
    </w:p>
    <w:p w14:paraId="582989F4" w14:textId="77777777" w:rsidR="00077061" w:rsidRDefault="00077061" w:rsidP="00077061">
      <w:pPr>
        <w:pStyle w:val="PL"/>
      </w:pPr>
      <w:r>
        <w:t xml:space="preserve">  import ietf-yang-types { prefix yang; }</w:t>
      </w:r>
    </w:p>
    <w:p w14:paraId="4C9E2E81" w14:textId="77777777" w:rsidR="00077061" w:rsidRDefault="00077061" w:rsidP="00077061">
      <w:pPr>
        <w:pStyle w:val="PL"/>
      </w:pPr>
      <w:r>
        <w:t xml:space="preserve">  import _3gpp-common-subnetwork { prefix subnet3gpp; }</w:t>
      </w:r>
    </w:p>
    <w:p w14:paraId="6B6AF509" w14:textId="77777777" w:rsidR="00077061" w:rsidRDefault="00077061" w:rsidP="00077061">
      <w:pPr>
        <w:pStyle w:val="PL"/>
      </w:pPr>
    </w:p>
    <w:p w14:paraId="014742E0" w14:textId="77777777" w:rsidR="00077061" w:rsidRDefault="00077061" w:rsidP="00077061">
      <w:pPr>
        <w:pStyle w:val="PL"/>
      </w:pPr>
      <w:r>
        <w:t xml:space="preserve">  organization "3GPP SA5";</w:t>
      </w:r>
    </w:p>
    <w:p w14:paraId="25DD2E5E" w14:textId="77777777" w:rsidR="00077061" w:rsidRDefault="00077061" w:rsidP="00077061">
      <w:pPr>
        <w:pStyle w:val="PL"/>
      </w:pPr>
      <w:r>
        <w:t xml:space="preserve">  contact "https://www.3gpp.org/DynaReport/TSG-WG--S5--officials.htm?Itemid=464";</w:t>
      </w:r>
    </w:p>
    <w:p w14:paraId="31489F52" w14:textId="77777777" w:rsidR="00077061" w:rsidRDefault="00077061" w:rsidP="00077061">
      <w:pPr>
        <w:pStyle w:val="PL"/>
      </w:pPr>
      <w:r>
        <w:t xml:space="preserve"> </w:t>
      </w:r>
    </w:p>
    <w:p w14:paraId="4A14E398" w14:textId="77777777" w:rsidR="00077061" w:rsidRDefault="00077061" w:rsidP="00077061">
      <w:pPr>
        <w:pStyle w:val="PL"/>
      </w:pPr>
      <w:r>
        <w:t xml:space="preserve">  description "Handling management data collection</w:t>
      </w:r>
    </w:p>
    <w:p w14:paraId="1E6C1566" w14:textId="77777777" w:rsidR="00077061" w:rsidRDefault="00077061" w:rsidP="00077061">
      <w:pPr>
        <w:pStyle w:val="PL"/>
      </w:pPr>
      <w:r>
        <w:t xml:space="preserve">    Copyright 2023, 3GPP Organizational Partners (ARIB, ATIS, CCSA, ETSI, TSDSI, </w:t>
      </w:r>
    </w:p>
    <w:p w14:paraId="337DBDAD" w14:textId="77777777" w:rsidR="00077061" w:rsidRDefault="00077061" w:rsidP="00077061">
      <w:pPr>
        <w:pStyle w:val="PL"/>
      </w:pPr>
      <w:r>
        <w:t xml:space="preserve">    TTA, TTC). All rights reserved.";</w:t>
      </w:r>
    </w:p>
    <w:p w14:paraId="79E26498" w14:textId="77777777" w:rsidR="00077061" w:rsidRDefault="00077061" w:rsidP="00077061">
      <w:pPr>
        <w:pStyle w:val="PL"/>
      </w:pPr>
    </w:p>
    <w:p w14:paraId="7D3A17BF" w14:textId="77777777" w:rsidR="00077061" w:rsidRDefault="00077061" w:rsidP="00077061">
      <w:pPr>
        <w:pStyle w:val="PL"/>
      </w:pPr>
      <w:r>
        <w:t xml:space="preserve">  reference "3GPP TS 28.623</w:t>
      </w:r>
    </w:p>
    <w:p w14:paraId="38ADF665" w14:textId="77777777" w:rsidR="00077061" w:rsidRDefault="00077061" w:rsidP="00077061">
      <w:pPr>
        <w:pStyle w:val="PL"/>
      </w:pPr>
      <w:r>
        <w:t xml:space="preserve">      Generic Network Resource Model (NRM)</w:t>
      </w:r>
    </w:p>
    <w:p w14:paraId="04D24BD9" w14:textId="77777777" w:rsidR="00077061" w:rsidRDefault="00077061" w:rsidP="00077061">
      <w:pPr>
        <w:pStyle w:val="PL"/>
      </w:pPr>
      <w:r>
        <w:t xml:space="preserve">      Integration Reference Point (IRP);</w:t>
      </w:r>
    </w:p>
    <w:p w14:paraId="12B47E6E" w14:textId="77777777" w:rsidR="00077061" w:rsidRDefault="00077061" w:rsidP="00077061">
      <w:pPr>
        <w:pStyle w:val="PL"/>
      </w:pPr>
      <w:r>
        <w:t xml:space="preserve">      Solution Set (SS) definitions</w:t>
      </w:r>
    </w:p>
    <w:p w14:paraId="3162F716" w14:textId="77777777" w:rsidR="00077061" w:rsidRDefault="00077061" w:rsidP="00077061">
      <w:pPr>
        <w:pStyle w:val="PL"/>
      </w:pPr>
    </w:p>
    <w:p w14:paraId="3CADD884" w14:textId="77777777" w:rsidR="00077061" w:rsidRDefault="00077061" w:rsidP="00077061">
      <w:pPr>
        <w:pStyle w:val="PL"/>
      </w:pPr>
      <w:r>
        <w:t xml:space="preserve">      3GPP TS 28.622</w:t>
      </w:r>
    </w:p>
    <w:p w14:paraId="74580B67" w14:textId="77777777" w:rsidR="00077061" w:rsidRDefault="00077061" w:rsidP="00077061">
      <w:pPr>
        <w:pStyle w:val="PL"/>
      </w:pPr>
      <w:r>
        <w:t xml:space="preserve">      Generic Network Resource Model (NRM)</w:t>
      </w:r>
    </w:p>
    <w:p w14:paraId="70BA6B3F" w14:textId="77777777" w:rsidR="00077061" w:rsidRDefault="00077061" w:rsidP="00077061">
      <w:pPr>
        <w:pStyle w:val="PL"/>
      </w:pPr>
      <w:r>
        <w:t xml:space="preserve">      Integration Reference Point (IRP);</w:t>
      </w:r>
    </w:p>
    <w:p w14:paraId="3AB14167" w14:textId="77777777" w:rsidR="00077061" w:rsidRDefault="00077061" w:rsidP="00077061">
      <w:pPr>
        <w:pStyle w:val="PL"/>
      </w:pPr>
      <w:r>
        <w:t xml:space="preserve">      Information Service (IS)";</w:t>
      </w:r>
    </w:p>
    <w:p w14:paraId="3D26ED73" w14:textId="77777777" w:rsidR="00077061" w:rsidRDefault="00077061" w:rsidP="00077061">
      <w:pPr>
        <w:pStyle w:val="PL"/>
      </w:pPr>
    </w:p>
    <w:p w14:paraId="1970373C" w14:textId="77777777" w:rsidR="00077061" w:rsidRDefault="00077061" w:rsidP="00077061">
      <w:pPr>
        <w:pStyle w:val="PL"/>
      </w:pPr>
      <w:bookmarkStart w:id="508" w:name="_Hlk162538165"/>
      <w:r>
        <w:t xml:space="preserve">  revision 2023-12-17 { reference CR-0327 ; } </w:t>
      </w:r>
    </w:p>
    <w:bookmarkEnd w:id="508"/>
    <w:p w14:paraId="0103C634" w14:textId="77777777" w:rsidR="00077061" w:rsidRDefault="00077061" w:rsidP="00077061">
      <w:pPr>
        <w:pStyle w:val="PL"/>
      </w:pPr>
      <w:r>
        <w:lastRenderedPageBreak/>
        <w:t xml:space="preserve">  revision 2023-11-17 { reference "CR-0298"; }</w:t>
      </w:r>
    </w:p>
    <w:p w14:paraId="08D75E5C" w14:textId="77777777" w:rsidR="00077061" w:rsidRDefault="00077061" w:rsidP="00077061">
      <w:pPr>
        <w:pStyle w:val="PL"/>
      </w:pPr>
      <w:r>
        <w:t xml:space="preserve">  revision 2023-09-17 { reference CR-0270 ; } </w:t>
      </w:r>
    </w:p>
    <w:p w14:paraId="494B9C01" w14:textId="77777777" w:rsidR="00077061" w:rsidRDefault="00077061" w:rsidP="00077061">
      <w:pPr>
        <w:pStyle w:val="PL"/>
      </w:pPr>
      <w:r>
        <w:t xml:space="preserve">  revision 2022-11-03 { reference "CR-0193"; }</w:t>
      </w:r>
    </w:p>
    <w:p w14:paraId="74ACBAA0" w14:textId="77777777" w:rsidR="00077061" w:rsidRDefault="00077061" w:rsidP="00077061">
      <w:pPr>
        <w:pStyle w:val="PL"/>
      </w:pPr>
    </w:p>
    <w:p w14:paraId="21806FA2" w14:textId="77777777" w:rsidR="00077061" w:rsidRDefault="00077061" w:rsidP="00077061">
      <w:pPr>
        <w:pStyle w:val="PL"/>
      </w:pPr>
      <w:bookmarkStart w:id="509" w:name="_Hlk162538191"/>
      <w:r>
        <w:t xml:space="preserve">  grouping GeoAreaToCellMappingGrp {</w:t>
      </w:r>
    </w:p>
    <w:p w14:paraId="574755B8" w14:textId="77777777" w:rsidR="00077061" w:rsidRDefault="00077061" w:rsidP="00077061">
      <w:pPr>
        <w:pStyle w:val="PL"/>
      </w:pPr>
      <w:r>
        <w:t xml:space="preserve">    description "Represents the GeoAreaToCellMapping data type. </w:t>
      </w:r>
    </w:p>
    <w:p w14:paraId="66B052B3" w14:textId="77777777" w:rsidR="00077061" w:rsidRDefault="00077061" w:rsidP="00077061">
      <w:pPr>
        <w:pStyle w:val="PL"/>
      </w:pPr>
      <w:r>
        <w:t xml:space="preserve">      </w:t>
      </w:r>
    </w:p>
    <w:p w14:paraId="15619B96" w14:textId="77777777" w:rsidR="00077061" w:rsidRDefault="00077061" w:rsidP="00077061">
      <w:pPr>
        <w:pStyle w:val="PL"/>
      </w:pPr>
      <w:r>
        <w:t xml:space="preserve">      The mapping of the geographical area to cells is performed at </w:t>
      </w:r>
    </w:p>
    <w:p w14:paraId="5C9A74F3" w14:textId="77777777" w:rsidR="00077061" w:rsidRDefault="00077061" w:rsidP="00077061">
      <w:pPr>
        <w:pStyle w:val="PL"/>
      </w:pPr>
      <w:r>
        <w:t xml:space="preserve">      instantiation of the IOC.";</w:t>
      </w:r>
    </w:p>
    <w:p w14:paraId="2C85759B" w14:textId="77777777" w:rsidR="00077061" w:rsidRDefault="00077061" w:rsidP="00077061">
      <w:pPr>
        <w:pStyle w:val="PL"/>
      </w:pPr>
      <w:r>
        <w:t xml:space="preserve">    </w:t>
      </w:r>
    </w:p>
    <w:p w14:paraId="16FD814B" w14:textId="77777777" w:rsidR="00077061" w:rsidRDefault="00077061" w:rsidP="00077061">
      <w:pPr>
        <w:pStyle w:val="PL"/>
      </w:pPr>
      <w:r>
        <w:t xml:space="preserve">    list geoArea {</w:t>
      </w:r>
    </w:p>
    <w:p w14:paraId="1655E6C0" w14:textId="77777777" w:rsidR="00077061" w:rsidRDefault="00077061" w:rsidP="00077061">
      <w:pPr>
        <w:pStyle w:val="PL"/>
      </w:pPr>
      <w:r>
        <w:t xml:space="preserve">      description "It specifies the geographical area using the cordinates of </w:t>
      </w:r>
    </w:p>
    <w:p w14:paraId="788218AE" w14:textId="77777777" w:rsidR="00077061" w:rsidRDefault="00077061" w:rsidP="00077061">
      <w:pPr>
        <w:pStyle w:val="PL"/>
      </w:pPr>
      <w:r>
        <w:t xml:space="preserve">        the corners of a convex polygon.";</w:t>
      </w:r>
    </w:p>
    <w:p w14:paraId="31F9CF9C" w14:textId="77777777" w:rsidR="00077061" w:rsidRDefault="00077061" w:rsidP="00077061">
      <w:pPr>
        <w:pStyle w:val="PL"/>
      </w:pPr>
      <w:r>
        <w:t xml:space="preserve">      key idx;</w:t>
      </w:r>
    </w:p>
    <w:bookmarkEnd w:id="509"/>
    <w:p w14:paraId="579E6C03" w14:textId="77777777" w:rsidR="00077061" w:rsidRDefault="00077061" w:rsidP="00077061">
      <w:pPr>
        <w:pStyle w:val="PL"/>
      </w:pPr>
      <w:r>
        <w:t xml:space="preserve">      max-elements 1;</w:t>
      </w:r>
    </w:p>
    <w:p w14:paraId="73A28ED8" w14:textId="77777777" w:rsidR="00077061" w:rsidRDefault="00077061" w:rsidP="00077061">
      <w:pPr>
        <w:pStyle w:val="PL"/>
      </w:pPr>
      <w:bookmarkStart w:id="510" w:name="_Hlk162538232"/>
      <w:r>
        <w:t xml:space="preserve">      leaf idx {</w:t>
      </w:r>
    </w:p>
    <w:p w14:paraId="3E4EF9EB" w14:textId="77777777" w:rsidR="00077061" w:rsidRDefault="00077061" w:rsidP="00077061">
      <w:pPr>
        <w:pStyle w:val="PL"/>
      </w:pPr>
      <w:r>
        <w:t xml:space="preserve">        type string;</w:t>
      </w:r>
    </w:p>
    <w:p w14:paraId="76D6732D" w14:textId="77777777" w:rsidR="00077061" w:rsidRDefault="00077061" w:rsidP="00077061">
      <w:pPr>
        <w:pStyle w:val="PL"/>
      </w:pPr>
      <w:r>
        <w:t xml:space="preserve">      }</w:t>
      </w:r>
    </w:p>
    <w:p w14:paraId="1C0D7824" w14:textId="77777777" w:rsidR="00077061" w:rsidRDefault="00077061" w:rsidP="00077061">
      <w:pPr>
        <w:pStyle w:val="PL"/>
      </w:pPr>
      <w:r>
        <w:t xml:space="preserve">      uses types3gpp:GeoAreaGrp;</w:t>
      </w:r>
    </w:p>
    <w:bookmarkEnd w:id="510"/>
    <w:p w14:paraId="4BC6BB0B" w14:textId="77777777" w:rsidR="00077061" w:rsidRDefault="00077061" w:rsidP="00077061">
      <w:pPr>
        <w:pStyle w:val="PL"/>
      </w:pPr>
      <w:r>
        <w:t xml:space="preserve">    }</w:t>
      </w:r>
    </w:p>
    <w:p w14:paraId="22027728" w14:textId="77777777" w:rsidR="00077061" w:rsidRDefault="00077061" w:rsidP="00077061">
      <w:pPr>
        <w:pStyle w:val="PL"/>
      </w:pPr>
      <w:bookmarkStart w:id="511" w:name="_Hlk162538256"/>
      <w:r>
        <w:t xml:space="preserve">    </w:t>
      </w:r>
    </w:p>
    <w:p w14:paraId="53A1EB0F" w14:textId="77777777" w:rsidR="00077061" w:rsidRDefault="00077061" w:rsidP="00077061">
      <w:pPr>
        <w:pStyle w:val="PL"/>
      </w:pPr>
      <w:r>
        <w:t xml:space="preserve">    leaf associationThreshold {</w:t>
      </w:r>
    </w:p>
    <w:p w14:paraId="05C37AC4" w14:textId="77777777" w:rsidR="00077061" w:rsidRDefault="00077061" w:rsidP="00077061">
      <w:pPr>
        <w:pStyle w:val="PL"/>
      </w:pPr>
      <w:r>
        <w:t xml:space="preserve">      type uint8 {</w:t>
      </w:r>
    </w:p>
    <w:p w14:paraId="37495C4A" w14:textId="77777777" w:rsidR="00077061" w:rsidRDefault="00077061" w:rsidP="00077061">
      <w:pPr>
        <w:pStyle w:val="PL"/>
      </w:pPr>
      <w:r>
        <w:t xml:space="preserve">        range 1..100;</w:t>
      </w:r>
    </w:p>
    <w:p w14:paraId="1466475F" w14:textId="77777777" w:rsidR="00077061" w:rsidRDefault="00077061" w:rsidP="00077061">
      <w:pPr>
        <w:pStyle w:val="PL"/>
      </w:pPr>
      <w:r>
        <w:t xml:space="preserve">      }</w:t>
      </w:r>
    </w:p>
    <w:p w14:paraId="32CCBBBD" w14:textId="77777777" w:rsidR="00077061" w:rsidRDefault="00077061" w:rsidP="00077061">
      <w:pPr>
        <w:pStyle w:val="PL"/>
      </w:pPr>
      <w:r>
        <w:t xml:space="preserve">      units percent;</w:t>
      </w:r>
    </w:p>
    <w:p w14:paraId="734B0C49" w14:textId="77777777" w:rsidR="00077061" w:rsidRDefault="00077061" w:rsidP="00077061">
      <w:pPr>
        <w:pStyle w:val="PL"/>
      </w:pPr>
      <w:r>
        <w:t xml:space="preserve">      yext3gpp:inVariant;</w:t>
      </w:r>
    </w:p>
    <w:p w14:paraId="2123496D" w14:textId="77777777" w:rsidR="00077061" w:rsidRDefault="00077061" w:rsidP="00077061">
      <w:pPr>
        <w:pStyle w:val="PL"/>
      </w:pPr>
      <w:r>
        <w:t xml:space="preserve">      description "It specifies the threshold of coverage area in </w:t>
      </w:r>
    </w:p>
    <w:p w14:paraId="61C4ACA4" w14:textId="77777777" w:rsidR="00077061" w:rsidRDefault="00077061" w:rsidP="00077061">
      <w:pPr>
        <w:pStyle w:val="PL"/>
      </w:pPr>
      <w:r>
        <w:t xml:space="preserve">        percentage whether a cell belongs to the geographical area or not.</w:t>
      </w:r>
    </w:p>
    <w:bookmarkEnd w:id="511"/>
    <w:p w14:paraId="51200BCF" w14:textId="77777777" w:rsidR="00077061" w:rsidRDefault="00077061" w:rsidP="00077061">
      <w:pPr>
        <w:pStyle w:val="PL"/>
      </w:pPr>
    </w:p>
    <w:p w14:paraId="5571E42E" w14:textId="77777777" w:rsidR="00077061" w:rsidRDefault="00077061" w:rsidP="00077061">
      <w:pPr>
        <w:pStyle w:val="PL"/>
      </w:pPr>
      <w:bookmarkStart w:id="512" w:name="_Hlk162538271"/>
      <w:r>
        <w:t xml:space="preserve">        If this attribute is absent, the location of the base station </w:t>
      </w:r>
    </w:p>
    <w:p w14:paraId="0D4BACB4" w14:textId="77777777" w:rsidR="00077061" w:rsidRDefault="00077061" w:rsidP="00077061">
      <w:pPr>
        <w:pStyle w:val="PL"/>
      </w:pPr>
      <w:r>
        <w:t xml:space="preserve">        antenna determines whether a cell belongs to the geographical </w:t>
      </w:r>
    </w:p>
    <w:p w14:paraId="2B2D2FC3" w14:textId="77777777" w:rsidR="00077061" w:rsidRDefault="00077061" w:rsidP="00077061">
      <w:pPr>
        <w:pStyle w:val="PL"/>
      </w:pPr>
      <w:r>
        <w:t xml:space="preserve">        area or not.";</w:t>
      </w:r>
    </w:p>
    <w:p w14:paraId="7F8E126B" w14:textId="77777777" w:rsidR="00077061" w:rsidRDefault="00077061" w:rsidP="00077061">
      <w:pPr>
        <w:pStyle w:val="PL"/>
      </w:pPr>
      <w:r>
        <w:t xml:space="preserve">    }</w:t>
      </w:r>
    </w:p>
    <w:bookmarkEnd w:id="512"/>
    <w:p w14:paraId="08659720" w14:textId="77777777" w:rsidR="00077061" w:rsidRDefault="00077061" w:rsidP="00077061">
      <w:pPr>
        <w:pStyle w:val="PL"/>
      </w:pPr>
      <w:r>
        <w:t xml:space="preserve">  }</w:t>
      </w:r>
    </w:p>
    <w:p w14:paraId="3C634AAB" w14:textId="77777777" w:rsidR="00077061" w:rsidRDefault="00077061" w:rsidP="00077061">
      <w:pPr>
        <w:pStyle w:val="PL"/>
      </w:pPr>
    </w:p>
    <w:p w14:paraId="483443C2" w14:textId="77777777" w:rsidR="00077061" w:rsidRDefault="00077061" w:rsidP="00077061">
      <w:pPr>
        <w:pStyle w:val="PL"/>
      </w:pPr>
      <w:bookmarkStart w:id="513" w:name="_Hlk162538296"/>
      <w:r>
        <w:t xml:space="preserve">  grouping AreaOfInterestGrp {</w:t>
      </w:r>
    </w:p>
    <w:p w14:paraId="181847D0" w14:textId="77777777" w:rsidR="00077061" w:rsidRDefault="00077061" w:rsidP="00077061">
      <w:pPr>
        <w:pStyle w:val="PL"/>
      </w:pPr>
      <w:r>
        <w:t xml:space="preserve">    description "It specifies a location(s) from where the management data </w:t>
      </w:r>
    </w:p>
    <w:p w14:paraId="7687C456" w14:textId="77777777" w:rsidR="00077061" w:rsidRDefault="00077061" w:rsidP="00077061">
      <w:pPr>
        <w:pStyle w:val="PL"/>
      </w:pPr>
      <w:r>
        <w:t xml:space="preserve">      shall be collected."; </w:t>
      </w:r>
    </w:p>
    <w:p w14:paraId="518405E9" w14:textId="77777777" w:rsidR="00077061" w:rsidRDefault="00077061" w:rsidP="00077061">
      <w:pPr>
        <w:pStyle w:val="PL"/>
      </w:pPr>
      <w:r>
        <w:t xml:space="preserve">      </w:t>
      </w:r>
    </w:p>
    <w:p w14:paraId="50E3A06C" w14:textId="77777777" w:rsidR="00077061" w:rsidRDefault="00077061" w:rsidP="00077061">
      <w:pPr>
        <w:pStyle w:val="PL"/>
      </w:pPr>
      <w:r>
        <w:t xml:space="preserve">    choice AreaOfInterestChoice {</w:t>
      </w:r>
    </w:p>
    <w:p w14:paraId="478E34D6" w14:textId="77777777" w:rsidR="00077061" w:rsidRDefault="00077061" w:rsidP="00077061">
      <w:pPr>
        <w:pStyle w:val="PL"/>
      </w:pPr>
      <w:r>
        <w:t xml:space="preserve">        </w:t>
      </w:r>
    </w:p>
    <w:p w14:paraId="358DDB45" w14:textId="77777777" w:rsidR="00077061" w:rsidRDefault="00077061" w:rsidP="00077061">
      <w:pPr>
        <w:pStyle w:val="PL"/>
      </w:pPr>
      <w:r>
        <w:t xml:space="preserve">      list geoAreaToCellMapping {</w:t>
      </w:r>
    </w:p>
    <w:p w14:paraId="1E21C4A1" w14:textId="77777777" w:rsidR="00077061" w:rsidRDefault="00077061" w:rsidP="00077061">
      <w:pPr>
        <w:pStyle w:val="PL"/>
      </w:pPr>
      <w:r>
        <w:t xml:space="preserve">        description "Contains a geographical area and an association threshold. </w:t>
      </w:r>
    </w:p>
    <w:p w14:paraId="108110CF" w14:textId="77777777" w:rsidR="00077061" w:rsidRDefault="00077061" w:rsidP="00077061">
      <w:pPr>
        <w:pStyle w:val="PL"/>
      </w:pPr>
      <w:r>
        <w:t xml:space="preserve">          The geo-area is defined as a convex polygon using the attribute </w:t>
      </w:r>
    </w:p>
    <w:p w14:paraId="426E9124" w14:textId="77777777" w:rsidR="00077061" w:rsidRDefault="00077061" w:rsidP="00077061">
      <w:pPr>
        <w:pStyle w:val="PL"/>
      </w:pPr>
      <w:r>
        <w:t xml:space="preserve">          'geoArea'.</w:t>
      </w:r>
    </w:p>
    <w:p w14:paraId="26C2F7E8" w14:textId="77777777" w:rsidR="00077061" w:rsidRDefault="00077061" w:rsidP="00077061">
      <w:pPr>
        <w:pStyle w:val="PL"/>
      </w:pPr>
      <w:r>
        <w:t xml:space="preserve">  </w:t>
      </w:r>
    </w:p>
    <w:p w14:paraId="20AD535A" w14:textId="77777777" w:rsidR="00077061" w:rsidRDefault="00077061" w:rsidP="00077061">
      <w:pPr>
        <w:pStyle w:val="PL"/>
      </w:pPr>
      <w:r>
        <w:t xml:space="preserve">          This data type contains a geographical area and an association </w:t>
      </w:r>
    </w:p>
    <w:p w14:paraId="346375E5" w14:textId="77777777" w:rsidR="00077061" w:rsidRDefault="00077061" w:rsidP="00077061">
      <w:pPr>
        <w:pStyle w:val="PL"/>
      </w:pPr>
      <w:r>
        <w:t xml:space="preserve">          threshold. The geo-area is defined as a convex polygon using the </w:t>
      </w:r>
    </w:p>
    <w:p w14:paraId="66AE8FA1" w14:textId="77777777" w:rsidR="00077061" w:rsidRDefault="00077061" w:rsidP="00077061">
      <w:pPr>
        <w:pStyle w:val="PL"/>
      </w:pPr>
      <w:r>
        <w:t xml:space="preserve">          attribute 'geoArea'.</w:t>
      </w:r>
    </w:p>
    <w:p w14:paraId="51C91198" w14:textId="77777777" w:rsidR="00077061" w:rsidRDefault="00077061" w:rsidP="00077061">
      <w:pPr>
        <w:pStyle w:val="PL"/>
      </w:pPr>
      <w:r>
        <w:t xml:space="preserve">          </w:t>
      </w:r>
    </w:p>
    <w:p w14:paraId="29B4C298" w14:textId="77777777" w:rsidR="00077061" w:rsidRDefault="00077061" w:rsidP="00077061">
      <w:pPr>
        <w:pStyle w:val="PL"/>
      </w:pPr>
      <w:r>
        <w:t xml:space="preserve">          The MnS producer shall map the geographical area to cells. There are </w:t>
      </w:r>
    </w:p>
    <w:p w14:paraId="169A1AE9" w14:textId="77777777" w:rsidR="00077061" w:rsidRDefault="00077061" w:rsidP="00077061">
      <w:pPr>
        <w:pStyle w:val="PL"/>
      </w:pPr>
      <w:r>
        <w:t xml:space="preserve">          two evaluation criteria whether a cell belongs to a geographical area </w:t>
      </w:r>
    </w:p>
    <w:p w14:paraId="31072062" w14:textId="77777777" w:rsidR="00077061" w:rsidRDefault="00077061" w:rsidP="00077061">
      <w:pPr>
        <w:pStyle w:val="PL"/>
      </w:pPr>
      <w:r>
        <w:t xml:space="preserve">          or not. If attribute 'associationThreshold' is absent, the location </w:t>
      </w:r>
    </w:p>
    <w:p w14:paraId="79720ADE" w14:textId="77777777" w:rsidR="00077061" w:rsidRDefault="00077061" w:rsidP="00077061">
      <w:pPr>
        <w:pStyle w:val="PL"/>
      </w:pPr>
      <w:r>
        <w:t xml:space="preserve">          of the base station antenna determines the belonging. If attribute </w:t>
      </w:r>
    </w:p>
    <w:p w14:paraId="2717DA7D" w14:textId="77777777" w:rsidR="00077061" w:rsidRDefault="00077061" w:rsidP="00077061">
      <w:pPr>
        <w:pStyle w:val="PL"/>
      </w:pPr>
      <w:r>
        <w:t xml:space="preserve">          'associationThreshold' is configured, the coverage area is considered. </w:t>
      </w:r>
    </w:p>
    <w:p w14:paraId="5925C05B" w14:textId="77777777" w:rsidR="00077061" w:rsidRDefault="00077061" w:rsidP="00077061">
      <w:pPr>
        <w:pStyle w:val="PL"/>
      </w:pPr>
      <w:r>
        <w:t xml:space="preserve">          The attribute 'associationThreshold' determines the lower boundary of </w:t>
      </w:r>
    </w:p>
    <w:p w14:paraId="18513FD3" w14:textId="77777777" w:rsidR="00077061" w:rsidRDefault="00077061" w:rsidP="00077061">
      <w:pPr>
        <w:pStyle w:val="PL"/>
      </w:pPr>
      <w:r>
        <w:t xml:space="preserve">          the coverage ratio. For example, if the 'associationThreshold' is </w:t>
      </w:r>
    </w:p>
    <w:p w14:paraId="000A3030" w14:textId="77777777" w:rsidR="00077061" w:rsidRDefault="00077061" w:rsidP="00077061">
      <w:pPr>
        <w:pStyle w:val="PL"/>
      </w:pPr>
      <w:r>
        <w:t xml:space="preserve">          configured to 60%, a cell shall be considered as included in the </w:t>
      </w:r>
    </w:p>
    <w:p w14:paraId="21E74D33" w14:textId="77777777" w:rsidR="00077061" w:rsidRDefault="00077061" w:rsidP="00077061">
      <w:pPr>
        <w:pStyle w:val="PL"/>
      </w:pPr>
      <w:r>
        <w:t xml:space="preserve">          geographical area if at least 60% of the coverage area of that </w:t>
      </w:r>
    </w:p>
    <w:p w14:paraId="41895400" w14:textId="77777777" w:rsidR="00077061" w:rsidRDefault="00077061" w:rsidP="00077061">
      <w:pPr>
        <w:pStyle w:val="PL"/>
      </w:pPr>
      <w:r>
        <w:t xml:space="preserve">          cell overlaps with the specified geographical area. </w:t>
      </w:r>
    </w:p>
    <w:p w14:paraId="4C686D80" w14:textId="77777777" w:rsidR="00077061" w:rsidRDefault="00077061" w:rsidP="00077061">
      <w:pPr>
        <w:pStyle w:val="PL"/>
      </w:pPr>
      <w:r>
        <w:t xml:space="preserve">  </w:t>
      </w:r>
    </w:p>
    <w:p w14:paraId="5D3D97BF" w14:textId="77777777" w:rsidR="00077061" w:rsidRDefault="00077061" w:rsidP="00077061">
      <w:pPr>
        <w:pStyle w:val="PL"/>
      </w:pPr>
      <w:r>
        <w:t xml:space="preserve">          The mapping of the geographical area to cells is performed at </w:t>
      </w:r>
    </w:p>
    <w:p w14:paraId="1EF368D5" w14:textId="77777777" w:rsidR="00077061" w:rsidRDefault="00077061" w:rsidP="00077061">
      <w:pPr>
        <w:pStyle w:val="PL"/>
      </w:pPr>
      <w:r>
        <w:t xml:space="preserve">          instantiation of the IOC.";</w:t>
      </w:r>
    </w:p>
    <w:p w14:paraId="7B09832D" w14:textId="77777777" w:rsidR="00077061" w:rsidRDefault="00077061" w:rsidP="00077061">
      <w:pPr>
        <w:pStyle w:val="PL"/>
      </w:pPr>
      <w:r>
        <w:t xml:space="preserve">        key idx;</w:t>
      </w:r>
    </w:p>
    <w:p w14:paraId="36FA4059" w14:textId="77777777" w:rsidR="00077061" w:rsidRDefault="00077061" w:rsidP="00077061">
      <w:pPr>
        <w:pStyle w:val="PL"/>
      </w:pPr>
      <w:r>
        <w:t xml:space="preserve">        leaf idx { type string; }</w:t>
      </w:r>
    </w:p>
    <w:p w14:paraId="3983587F" w14:textId="77777777" w:rsidR="00077061" w:rsidRDefault="00077061" w:rsidP="00077061">
      <w:pPr>
        <w:pStyle w:val="PL"/>
      </w:pPr>
      <w:r>
        <w:t xml:space="preserve">        uses GeoAreaToCellMappingGrp;</w:t>
      </w:r>
    </w:p>
    <w:p w14:paraId="7EE6C285" w14:textId="77777777" w:rsidR="00077061" w:rsidRDefault="00077061" w:rsidP="00077061">
      <w:pPr>
        <w:pStyle w:val="PL"/>
      </w:pPr>
      <w:r>
        <w:t xml:space="preserve">      }</w:t>
      </w:r>
    </w:p>
    <w:p w14:paraId="75C165F8" w14:textId="77777777" w:rsidR="00077061" w:rsidRDefault="00077061" w:rsidP="00077061">
      <w:pPr>
        <w:pStyle w:val="PL"/>
      </w:pPr>
      <w:r>
        <w:t xml:space="preserve">          </w:t>
      </w:r>
    </w:p>
    <w:p w14:paraId="1771CC77" w14:textId="77777777" w:rsidR="00077061" w:rsidRDefault="00077061" w:rsidP="00077061">
      <w:pPr>
        <w:pStyle w:val="PL"/>
      </w:pPr>
      <w:r>
        <w:t xml:space="preserve">      list taiList {</w:t>
      </w:r>
    </w:p>
    <w:p w14:paraId="03BD9DF7" w14:textId="77777777" w:rsidR="00077061" w:rsidRDefault="00077061" w:rsidP="00077061">
      <w:pPr>
        <w:pStyle w:val="PL"/>
      </w:pPr>
      <w:r>
        <w:t xml:space="preserve">        description "Tracking Area Identity list";</w:t>
      </w:r>
    </w:p>
    <w:p w14:paraId="1C61D111" w14:textId="77777777" w:rsidR="00077061" w:rsidRDefault="00077061" w:rsidP="00077061">
      <w:pPr>
        <w:pStyle w:val="PL"/>
      </w:pPr>
      <w:r>
        <w:t xml:space="preserve">        key idx;</w:t>
      </w:r>
    </w:p>
    <w:p w14:paraId="6F9E45D3" w14:textId="77777777" w:rsidR="00077061" w:rsidRDefault="00077061" w:rsidP="00077061">
      <w:pPr>
        <w:pStyle w:val="PL"/>
      </w:pPr>
      <w:r>
        <w:t xml:space="preserve">        max-elements 8;</w:t>
      </w:r>
    </w:p>
    <w:p w14:paraId="25E9A8E3" w14:textId="77777777" w:rsidR="00077061" w:rsidRDefault="00077061" w:rsidP="00077061">
      <w:pPr>
        <w:pStyle w:val="PL"/>
      </w:pPr>
      <w:r>
        <w:t xml:space="preserve">        leaf idx { type string; }</w:t>
      </w:r>
    </w:p>
    <w:p w14:paraId="1000E269" w14:textId="77777777" w:rsidR="00077061" w:rsidRDefault="00077061" w:rsidP="00077061">
      <w:pPr>
        <w:pStyle w:val="PL"/>
      </w:pPr>
      <w:r>
        <w:t xml:space="preserve">        uses types3gpp:TaiGrp;</w:t>
      </w:r>
    </w:p>
    <w:p w14:paraId="0CFA96BC" w14:textId="77777777" w:rsidR="00077061" w:rsidRDefault="00077061" w:rsidP="00077061">
      <w:pPr>
        <w:pStyle w:val="PL"/>
      </w:pPr>
      <w:r>
        <w:t xml:space="preserve">      }</w:t>
      </w:r>
    </w:p>
    <w:p w14:paraId="047573CE" w14:textId="77777777" w:rsidR="00077061" w:rsidRDefault="00077061" w:rsidP="00077061">
      <w:pPr>
        <w:pStyle w:val="PL"/>
      </w:pPr>
      <w:r>
        <w:t xml:space="preserve">      </w:t>
      </w:r>
    </w:p>
    <w:p w14:paraId="28E86095" w14:textId="77777777" w:rsidR="00077061" w:rsidRDefault="00077061" w:rsidP="00077061">
      <w:pPr>
        <w:pStyle w:val="PL"/>
      </w:pPr>
      <w:r>
        <w:t xml:space="preserve">      leaf-list nrCellIdList {</w:t>
      </w:r>
    </w:p>
    <w:p w14:paraId="75CDF730" w14:textId="77777777" w:rsidR="00077061" w:rsidRDefault="00077061" w:rsidP="00077061">
      <w:pPr>
        <w:pStyle w:val="PL"/>
      </w:pPr>
      <w:r>
        <w:lastRenderedPageBreak/>
        <w:t xml:space="preserve">        type string;</w:t>
      </w:r>
    </w:p>
    <w:p w14:paraId="7990DC14" w14:textId="77777777" w:rsidR="00077061" w:rsidRDefault="00077061" w:rsidP="00077061">
      <w:pPr>
        <w:pStyle w:val="PL"/>
      </w:pPr>
      <w:r>
        <w:t xml:space="preserve">        max-elements 32;</w:t>
      </w:r>
    </w:p>
    <w:p w14:paraId="4557DDFB" w14:textId="77777777" w:rsidR="00077061" w:rsidRDefault="00077061" w:rsidP="00077061">
      <w:pPr>
        <w:pStyle w:val="PL"/>
      </w:pPr>
      <w:r>
        <w:t xml:space="preserve">        description "List of NR cells identified by NG-RAN CGI";</w:t>
      </w:r>
    </w:p>
    <w:p w14:paraId="56EBC39E" w14:textId="77777777" w:rsidR="00077061" w:rsidRDefault="00077061" w:rsidP="00077061">
      <w:pPr>
        <w:pStyle w:val="PL"/>
      </w:pPr>
      <w:r>
        <w:t xml:space="preserve">      }</w:t>
      </w:r>
    </w:p>
    <w:p w14:paraId="2DBC71A5" w14:textId="77777777" w:rsidR="00077061" w:rsidRDefault="00077061" w:rsidP="00077061">
      <w:pPr>
        <w:pStyle w:val="PL"/>
      </w:pPr>
      <w:r>
        <w:t xml:space="preserve">      </w:t>
      </w:r>
    </w:p>
    <w:p w14:paraId="31609A56" w14:textId="77777777" w:rsidR="00077061" w:rsidRDefault="00077061" w:rsidP="00077061">
      <w:pPr>
        <w:pStyle w:val="PL"/>
      </w:pPr>
      <w:r>
        <w:t xml:space="preserve">      leaf-list eutraCellIdList {</w:t>
      </w:r>
    </w:p>
    <w:p w14:paraId="620DB573" w14:textId="77777777" w:rsidR="00077061" w:rsidRDefault="00077061" w:rsidP="00077061">
      <w:pPr>
        <w:pStyle w:val="PL"/>
      </w:pPr>
      <w:r>
        <w:t xml:space="preserve">        type string;</w:t>
      </w:r>
    </w:p>
    <w:p w14:paraId="42F6DF4F" w14:textId="77777777" w:rsidR="00077061" w:rsidRDefault="00077061" w:rsidP="00077061">
      <w:pPr>
        <w:pStyle w:val="PL"/>
      </w:pPr>
      <w:r>
        <w:t xml:space="preserve">        max-elements 32;</w:t>
      </w:r>
    </w:p>
    <w:p w14:paraId="13E1AE12" w14:textId="77777777" w:rsidR="00077061" w:rsidRDefault="00077061" w:rsidP="00077061">
      <w:pPr>
        <w:pStyle w:val="PL"/>
      </w:pPr>
      <w:r>
        <w:t xml:space="preserve">        description "List of E-UTRAN cells identified by E-UTRAN-CGI";</w:t>
      </w:r>
    </w:p>
    <w:p w14:paraId="53DFB03F" w14:textId="77777777" w:rsidR="00077061" w:rsidRDefault="00077061" w:rsidP="00077061">
      <w:pPr>
        <w:pStyle w:val="PL"/>
      </w:pPr>
      <w:r>
        <w:t xml:space="preserve">      }</w:t>
      </w:r>
    </w:p>
    <w:p w14:paraId="47793435" w14:textId="77777777" w:rsidR="00077061" w:rsidRDefault="00077061" w:rsidP="00077061">
      <w:pPr>
        <w:pStyle w:val="PL"/>
      </w:pPr>
      <w:r>
        <w:t xml:space="preserve">      </w:t>
      </w:r>
    </w:p>
    <w:p w14:paraId="0FD4AE7F" w14:textId="77777777" w:rsidR="00077061" w:rsidRDefault="00077061" w:rsidP="00077061">
      <w:pPr>
        <w:pStyle w:val="PL"/>
      </w:pPr>
      <w:r>
        <w:t xml:space="preserve">      leaf-list utraCellIdList {</w:t>
      </w:r>
    </w:p>
    <w:p w14:paraId="6D36FE6C" w14:textId="77777777" w:rsidR="00077061" w:rsidRDefault="00077061" w:rsidP="00077061">
      <w:pPr>
        <w:pStyle w:val="PL"/>
      </w:pPr>
      <w:r>
        <w:t xml:space="preserve">        type string;</w:t>
      </w:r>
    </w:p>
    <w:p w14:paraId="71CB6F97" w14:textId="77777777" w:rsidR="00077061" w:rsidRDefault="00077061" w:rsidP="00077061">
      <w:pPr>
        <w:pStyle w:val="PL"/>
      </w:pPr>
      <w:r>
        <w:t xml:space="preserve">        max-elements 32;</w:t>
      </w:r>
    </w:p>
    <w:p w14:paraId="2484E586" w14:textId="77777777" w:rsidR="00077061" w:rsidRDefault="00077061" w:rsidP="00077061">
      <w:pPr>
        <w:pStyle w:val="PL"/>
      </w:pPr>
      <w:r>
        <w:t xml:space="preserve">        description "List of UTRAN cells identified by UTRAN CGI";</w:t>
      </w:r>
    </w:p>
    <w:p w14:paraId="19660E4A" w14:textId="77777777" w:rsidR="00077061" w:rsidRDefault="00077061" w:rsidP="00077061">
      <w:pPr>
        <w:pStyle w:val="PL"/>
      </w:pPr>
      <w:r>
        <w:t xml:space="preserve">      }</w:t>
      </w:r>
    </w:p>
    <w:p w14:paraId="7B3EE0BB" w14:textId="77777777" w:rsidR="00077061" w:rsidRDefault="00077061" w:rsidP="00077061">
      <w:pPr>
        <w:pStyle w:val="PL"/>
      </w:pPr>
      <w:r>
        <w:t xml:space="preserve">    }</w:t>
      </w:r>
    </w:p>
    <w:p w14:paraId="36405A73" w14:textId="77777777" w:rsidR="00077061" w:rsidRDefault="00077061" w:rsidP="00077061">
      <w:pPr>
        <w:pStyle w:val="PL"/>
      </w:pPr>
      <w:r>
        <w:t xml:space="preserve">  }</w:t>
      </w:r>
    </w:p>
    <w:bookmarkEnd w:id="513"/>
    <w:p w14:paraId="5DDAB2A3" w14:textId="77777777" w:rsidR="00077061" w:rsidRDefault="00077061" w:rsidP="00077061">
      <w:pPr>
        <w:pStyle w:val="PL"/>
      </w:pPr>
    </w:p>
    <w:p w14:paraId="2A03EE48" w14:textId="77777777" w:rsidR="00077061" w:rsidRDefault="00077061" w:rsidP="00077061">
      <w:pPr>
        <w:pStyle w:val="PL"/>
      </w:pPr>
      <w:r>
        <w:t xml:space="preserve">  grouping NodeFilterGrp {</w:t>
      </w:r>
    </w:p>
    <w:p w14:paraId="73D91C8A" w14:textId="77777777" w:rsidR="00077061" w:rsidRDefault="00077061" w:rsidP="00077061">
      <w:pPr>
        <w:pStyle w:val="PL"/>
      </w:pPr>
      <w:bookmarkStart w:id="514" w:name="_Hlk162538332"/>
      <w:r>
        <w:t xml:space="preserve">    description "This data type defines several selection criteria for the </w:t>
      </w:r>
    </w:p>
    <w:p w14:paraId="6B28D8E9" w14:textId="77777777" w:rsidR="00077061" w:rsidRDefault="00077061" w:rsidP="00077061">
      <w:pPr>
        <w:pStyle w:val="PL"/>
      </w:pPr>
      <w:r>
        <w:t xml:space="preserve">      target node(s) i.e., the node(s) producing the requested management data. </w:t>
      </w:r>
    </w:p>
    <w:p w14:paraId="19164960" w14:textId="77777777" w:rsidR="00077061" w:rsidRDefault="00077061" w:rsidP="00077061">
      <w:pPr>
        <w:pStyle w:val="PL"/>
      </w:pPr>
    </w:p>
    <w:p w14:paraId="07099C8E" w14:textId="77777777" w:rsidR="00077061" w:rsidRDefault="00077061" w:rsidP="00077061">
      <w:pPr>
        <w:pStyle w:val="PL"/>
      </w:pPr>
      <w:r>
        <w:t xml:space="preserve">      The attribute 'areaOfInterest' determines the location for which the </w:t>
      </w:r>
    </w:p>
    <w:p w14:paraId="16C79B4D" w14:textId="77777777" w:rsidR="00077061" w:rsidRDefault="00077061" w:rsidP="00077061">
      <w:pPr>
        <w:pStyle w:val="PL"/>
      </w:pPr>
      <w:r>
        <w:t xml:space="preserve">      management data is collected. The system translates the area into the </w:t>
      </w:r>
    </w:p>
    <w:p w14:paraId="029D96CB" w14:textId="77777777" w:rsidR="00077061" w:rsidRDefault="00077061" w:rsidP="00077061">
      <w:pPr>
        <w:pStyle w:val="PL"/>
      </w:pPr>
      <w:r>
        <w:t xml:space="preserve">      target managed objects. The location is either configured by a list of </w:t>
      </w:r>
    </w:p>
    <w:p w14:paraId="72AE9799" w14:textId="77777777" w:rsidR="00077061" w:rsidRDefault="00077061" w:rsidP="00077061">
      <w:pPr>
        <w:pStyle w:val="PL"/>
      </w:pPr>
      <w:r>
        <w:t xml:space="preserve">      TAI, a list of cells (identified either by NG-RAN CGI, </w:t>
      </w:r>
    </w:p>
    <w:p w14:paraId="2EFACF15" w14:textId="77777777" w:rsidR="00077061" w:rsidRDefault="00077061" w:rsidP="00077061">
      <w:pPr>
        <w:pStyle w:val="PL"/>
      </w:pPr>
      <w:r>
        <w:t xml:space="preserve">      E-UTRAN CGI or UTRAN CGI) or by a geographical area. The geographical </w:t>
      </w:r>
    </w:p>
    <w:p w14:paraId="66E724D4" w14:textId="77777777" w:rsidR="00077061" w:rsidRDefault="00077061" w:rsidP="00077061">
      <w:pPr>
        <w:pStyle w:val="PL"/>
      </w:pPr>
      <w:r>
        <w:t xml:space="preserve">      area will be mapped to the cells providing coverage for this area. </w:t>
      </w:r>
    </w:p>
    <w:p w14:paraId="4C7CCECD" w14:textId="77777777" w:rsidR="00077061" w:rsidRDefault="00077061" w:rsidP="00077061">
      <w:pPr>
        <w:pStyle w:val="PL"/>
      </w:pPr>
      <w:r>
        <w:t xml:space="preserve">      The cell coverage status at the time of the request is used for the </w:t>
      </w:r>
    </w:p>
    <w:p w14:paraId="6B167CFD" w14:textId="77777777" w:rsidR="00077061" w:rsidRDefault="00077061" w:rsidP="00077061">
      <w:pPr>
        <w:pStyle w:val="PL"/>
      </w:pPr>
      <w:r>
        <w:t xml:space="preserve">      mapping.  Managed objects providing service to these cells are </w:t>
      </w:r>
    </w:p>
    <w:p w14:paraId="58C5F30A" w14:textId="77777777" w:rsidR="00077061" w:rsidRDefault="00077061" w:rsidP="00077061">
      <w:pPr>
        <w:pStyle w:val="PL"/>
      </w:pPr>
      <w:r>
        <w:t xml:space="preserve">      considered as target managed objects. Furthermore, an object which name </w:t>
      </w:r>
    </w:p>
    <w:p w14:paraId="3D09ADA9" w14:textId="77777777" w:rsidR="00077061" w:rsidRDefault="00077061" w:rsidP="00077061">
      <w:pPr>
        <w:pStyle w:val="PL"/>
      </w:pPr>
      <w:r>
        <w:t xml:space="preserve">      contains or is associated to a managed object providing service to the </w:t>
      </w:r>
    </w:p>
    <w:p w14:paraId="3757FCDE" w14:textId="77777777" w:rsidR="00077061" w:rsidRDefault="00077061" w:rsidP="00077061">
      <w:pPr>
        <w:pStyle w:val="PL"/>
      </w:pPr>
      <w:r>
        <w:t xml:space="preserve">      considered cell, is considered as target managed object as well.</w:t>
      </w:r>
    </w:p>
    <w:p w14:paraId="458CADA2" w14:textId="77777777" w:rsidR="00077061" w:rsidRDefault="00077061" w:rsidP="00077061">
      <w:pPr>
        <w:pStyle w:val="PL"/>
      </w:pPr>
    </w:p>
    <w:p w14:paraId="40EE09A7" w14:textId="77777777" w:rsidR="00077061" w:rsidRDefault="00077061" w:rsidP="00077061">
      <w:pPr>
        <w:pStyle w:val="PL"/>
      </w:pPr>
      <w:r>
        <w:t xml:space="preserve">      The attribute 'networkDomain' is used to select a particular domain </w:t>
      </w:r>
    </w:p>
    <w:p w14:paraId="06F5116E" w14:textId="77777777" w:rsidR="00077061" w:rsidRDefault="00077061" w:rsidP="00077061">
      <w:pPr>
        <w:pStyle w:val="PL"/>
      </w:pPr>
      <w:r>
        <w:t xml:space="preserve">      (e.g. RAN, CN) for which the management data is collected. The system </w:t>
      </w:r>
    </w:p>
    <w:p w14:paraId="02AA6090" w14:textId="77777777" w:rsidR="00077061" w:rsidRDefault="00077061" w:rsidP="00077061">
      <w:pPr>
        <w:pStyle w:val="PL"/>
      </w:pPr>
      <w:r>
        <w:t xml:space="preserve">      translates this information into the target managed objects. Managed </w:t>
      </w:r>
    </w:p>
    <w:p w14:paraId="5D471F3F" w14:textId="77777777" w:rsidR="00077061" w:rsidRDefault="00077061" w:rsidP="00077061">
      <w:pPr>
        <w:pStyle w:val="PL"/>
      </w:pPr>
      <w:r>
        <w:t xml:space="preserve">      objects from this selected particular domain (e.g RAN, CN) are </w:t>
      </w:r>
    </w:p>
    <w:p w14:paraId="0C8690CE" w14:textId="77777777" w:rsidR="00077061" w:rsidRDefault="00077061" w:rsidP="00077061">
      <w:pPr>
        <w:pStyle w:val="PL"/>
      </w:pPr>
      <w:r>
        <w:t xml:space="preserve">      considered as target managed objects. Furthermore, an object which name </w:t>
      </w:r>
    </w:p>
    <w:p w14:paraId="216DDBF2" w14:textId="77777777" w:rsidR="00077061" w:rsidRDefault="00077061" w:rsidP="00077061">
      <w:pPr>
        <w:pStyle w:val="PL"/>
      </w:pPr>
      <w:r>
        <w:t xml:space="preserve">      contains or is associated to a managed object of that domain, is </w:t>
      </w:r>
    </w:p>
    <w:p w14:paraId="0E9B93BB" w14:textId="77777777" w:rsidR="00077061" w:rsidRDefault="00077061" w:rsidP="00077061">
      <w:pPr>
        <w:pStyle w:val="PL"/>
      </w:pPr>
      <w:r>
        <w:t xml:space="preserve">      considered as target managed object as well. </w:t>
      </w:r>
    </w:p>
    <w:p w14:paraId="017F24FC" w14:textId="77777777" w:rsidR="00077061" w:rsidRDefault="00077061" w:rsidP="00077061">
      <w:pPr>
        <w:pStyle w:val="PL"/>
      </w:pPr>
    </w:p>
    <w:p w14:paraId="05BA85EE" w14:textId="77777777" w:rsidR="00077061" w:rsidRDefault="00077061" w:rsidP="00077061">
      <w:pPr>
        <w:pStyle w:val="PL"/>
      </w:pPr>
      <w:r>
        <w:t xml:space="preserve">      The attribute 'cpUpType' is used to select the traffic type (CP, UP) for </w:t>
      </w:r>
    </w:p>
    <w:p w14:paraId="5FB0BFA5" w14:textId="77777777" w:rsidR="00077061" w:rsidRDefault="00077061" w:rsidP="00077061">
      <w:pPr>
        <w:pStyle w:val="PL"/>
      </w:pPr>
      <w:r>
        <w:t xml:space="preserve">      which the management data is collected. The system translates this </w:t>
      </w:r>
    </w:p>
    <w:p w14:paraId="1AB50D85" w14:textId="77777777" w:rsidR="00077061" w:rsidRDefault="00077061" w:rsidP="00077061">
      <w:pPr>
        <w:pStyle w:val="PL"/>
      </w:pPr>
      <w:r>
        <w:t xml:space="preserve">      information into the target managed objects. Managed objects catering </w:t>
      </w:r>
    </w:p>
    <w:p w14:paraId="2ED4631C" w14:textId="77777777" w:rsidR="00077061" w:rsidRDefault="00077061" w:rsidP="00077061">
      <w:pPr>
        <w:pStyle w:val="PL"/>
      </w:pPr>
      <w:r>
        <w:t xml:space="preserve">      particular traffic type (CP, UP) are considered as target managed objects. </w:t>
      </w:r>
    </w:p>
    <w:p w14:paraId="24EB0111" w14:textId="77777777" w:rsidR="00077061" w:rsidRDefault="00077061" w:rsidP="00077061">
      <w:pPr>
        <w:pStyle w:val="PL"/>
      </w:pPr>
      <w:r>
        <w:t xml:space="preserve">      Furthermore, an object which name contains or is associated to a managed </w:t>
      </w:r>
    </w:p>
    <w:p w14:paraId="66949F1F" w14:textId="77777777" w:rsidR="00077061" w:rsidRDefault="00077061" w:rsidP="00077061">
      <w:pPr>
        <w:pStyle w:val="PL"/>
      </w:pPr>
      <w:r>
        <w:t xml:space="preserve">      object of that traffic type, shall be considered as target managed </w:t>
      </w:r>
    </w:p>
    <w:p w14:paraId="6EA96012" w14:textId="77777777" w:rsidR="00077061" w:rsidRDefault="00077061" w:rsidP="00077061">
      <w:pPr>
        <w:pStyle w:val="PL"/>
      </w:pPr>
      <w:r>
        <w:t xml:space="preserve">      object as well.</w:t>
      </w:r>
    </w:p>
    <w:p w14:paraId="72D77D62" w14:textId="77777777" w:rsidR="00077061" w:rsidRDefault="00077061" w:rsidP="00077061">
      <w:pPr>
        <w:pStyle w:val="PL"/>
      </w:pPr>
    </w:p>
    <w:p w14:paraId="4FF219B4" w14:textId="77777777" w:rsidR="00077061" w:rsidRDefault="00077061" w:rsidP="00077061">
      <w:pPr>
        <w:pStyle w:val="PL"/>
      </w:pPr>
      <w:r>
        <w:t xml:space="preserve">      The attribute 'sst' is used to select the SST (Slice/Service Type)</w:t>
      </w:r>
    </w:p>
    <w:p w14:paraId="15D0E709" w14:textId="77777777" w:rsidR="00077061" w:rsidRDefault="00077061" w:rsidP="00077061">
      <w:pPr>
        <w:pStyle w:val="PL"/>
      </w:pPr>
      <w:r>
        <w:t xml:space="preserve">      for which the management data is collected. The system translates this </w:t>
      </w:r>
    </w:p>
    <w:p w14:paraId="0A3BF32E" w14:textId="77777777" w:rsidR="00077061" w:rsidRDefault="00077061" w:rsidP="00077061">
      <w:pPr>
        <w:pStyle w:val="PL"/>
      </w:pPr>
      <w:r>
        <w:t xml:space="preserve">      information into the target managed objects. Managed objects related to </w:t>
      </w:r>
    </w:p>
    <w:p w14:paraId="38ECD3F3" w14:textId="77777777" w:rsidR="00077061" w:rsidRDefault="00077061" w:rsidP="00077061">
      <w:pPr>
        <w:pStyle w:val="PL"/>
      </w:pPr>
      <w:r>
        <w:t xml:space="preserve">      particular SST will be considered as target managed objects. </w:t>
      </w:r>
    </w:p>
    <w:p w14:paraId="708BD981" w14:textId="77777777" w:rsidR="00077061" w:rsidRDefault="00077061" w:rsidP="00077061">
      <w:pPr>
        <w:pStyle w:val="PL"/>
      </w:pPr>
    </w:p>
    <w:p w14:paraId="40242DF6" w14:textId="77777777" w:rsidR="00077061" w:rsidRDefault="00077061" w:rsidP="00077061">
      <w:pPr>
        <w:pStyle w:val="PL"/>
      </w:pPr>
      <w:r>
        <w:t xml:space="preserve">      If it is not possible to select the target node(s) (based on a </w:t>
      </w:r>
    </w:p>
    <w:p w14:paraId="47041933" w14:textId="77777777" w:rsidR="00077061" w:rsidRDefault="00077061" w:rsidP="00077061">
      <w:pPr>
        <w:pStyle w:val="PL"/>
      </w:pPr>
      <w:r>
        <w:t xml:space="preserve">      particular selection criteria) deterministically, the selection criteria </w:t>
      </w:r>
    </w:p>
    <w:p w14:paraId="03478369" w14:textId="77777777" w:rsidR="00077061" w:rsidRDefault="00077061" w:rsidP="00077061">
      <w:pPr>
        <w:pStyle w:val="PL"/>
      </w:pPr>
      <w:r>
        <w:t xml:space="preserve">      should not be used.";</w:t>
      </w:r>
    </w:p>
    <w:bookmarkEnd w:id="514"/>
    <w:p w14:paraId="69890A5D" w14:textId="77777777" w:rsidR="00077061" w:rsidRDefault="00077061" w:rsidP="00077061">
      <w:pPr>
        <w:pStyle w:val="PL"/>
      </w:pPr>
    </w:p>
    <w:p w14:paraId="495F8CF8" w14:textId="77777777" w:rsidR="00077061" w:rsidRDefault="00077061" w:rsidP="00077061">
      <w:pPr>
        <w:pStyle w:val="PL"/>
      </w:pPr>
      <w:r>
        <w:t xml:space="preserve">    list areaOfInterest {</w:t>
      </w:r>
    </w:p>
    <w:p w14:paraId="71AFE83F" w14:textId="77777777" w:rsidR="00077061" w:rsidRDefault="00077061" w:rsidP="00077061">
      <w:pPr>
        <w:pStyle w:val="PL"/>
      </w:pPr>
      <w:r>
        <w:t xml:space="preserve">      key idx;</w:t>
      </w:r>
    </w:p>
    <w:p w14:paraId="046DB725" w14:textId="77777777" w:rsidR="00077061" w:rsidRDefault="00077061" w:rsidP="00077061">
      <w:pPr>
        <w:pStyle w:val="PL"/>
      </w:pPr>
      <w:r>
        <w:t xml:space="preserve">      leaf idx {</w:t>
      </w:r>
    </w:p>
    <w:p w14:paraId="0017BC78" w14:textId="77777777" w:rsidR="00077061" w:rsidRDefault="00077061" w:rsidP="00077061">
      <w:pPr>
        <w:pStyle w:val="PL"/>
      </w:pPr>
      <w:r>
        <w:t xml:space="preserve">        type string;</w:t>
      </w:r>
    </w:p>
    <w:p w14:paraId="29A5F9A6" w14:textId="77777777" w:rsidR="00077061" w:rsidRDefault="00077061" w:rsidP="00077061">
      <w:pPr>
        <w:pStyle w:val="PL"/>
      </w:pPr>
      <w:r>
        <w:t xml:space="preserve">      }</w:t>
      </w:r>
    </w:p>
    <w:p w14:paraId="5F6715AB" w14:textId="77777777" w:rsidR="00077061" w:rsidRDefault="00077061" w:rsidP="00077061">
      <w:pPr>
        <w:pStyle w:val="PL"/>
      </w:pPr>
      <w:bookmarkStart w:id="515" w:name="_Hlk162538358"/>
      <w:r>
        <w:t xml:space="preserve">      uses AreaOfInterestGrp;          </w:t>
      </w:r>
    </w:p>
    <w:bookmarkEnd w:id="515"/>
    <w:p w14:paraId="10B729B9" w14:textId="77777777" w:rsidR="00077061" w:rsidRDefault="00077061" w:rsidP="00077061">
      <w:pPr>
        <w:pStyle w:val="PL"/>
      </w:pPr>
      <w:r>
        <w:t xml:space="preserve">      description "It specifies a location(s) from where the management data</w:t>
      </w:r>
    </w:p>
    <w:p w14:paraId="5DC8678F" w14:textId="77777777" w:rsidR="00077061" w:rsidRDefault="00077061" w:rsidP="00077061">
      <w:pPr>
        <w:pStyle w:val="PL"/>
      </w:pPr>
      <w:bookmarkStart w:id="516" w:name="_Hlk162538393"/>
      <w:r>
        <w:t xml:space="preserve">        shall be collected.";</w:t>
      </w:r>
    </w:p>
    <w:bookmarkEnd w:id="516"/>
    <w:p w14:paraId="6C39D27B" w14:textId="77777777" w:rsidR="00077061" w:rsidRDefault="00077061" w:rsidP="00077061">
      <w:pPr>
        <w:pStyle w:val="PL"/>
      </w:pPr>
      <w:r>
        <w:t xml:space="preserve">    }</w:t>
      </w:r>
    </w:p>
    <w:p w14:paraId="014CAA5B" w14:textId="77777777" w:rsidR="00077061" w:rsidRDefault="00077061" w:rsidP="00077061">
      <w:pPr>
        <w:pStyle w:val="PL"/>
      </w:pPr>
    </w:p>
    <w:p w14:paraId="7530074C" w14:textId="77777777" w:rsidR="00077061" w:rsidRDefault="00077061" w:rsidP="00077061">
      <w:pPr>
        <w:pStyle w:val="PL"/>
      </w:pPr>
      <w:r>
        <w:t xml:space="preserve">    leaf networkDomain {</w:t>
      </w:r>
    </w:p>
    <w:p w14:paraId="4E94EF30" w14:textId="77777777" w:rsidR="00077061" w:rsidRDefault="00077061" w:rsidP="00077061">
      <w:pPr>
        <w:pStyle w:val="PL"/>
      </w:pPr>
      <w:r>
        <w:t xml:space="preserve">      type enumeration {</w:t>
      </w:r>
    </w:p>
    <w:p w14:paraId="42A8DE20" w14:textId="77777777" w:rsidR="00077061" w:rsidRDefault="00077061" w:rsidP="00077061">
      <w:pPr>
        <w:pStyle w:val="PL"/>
      </w:pPr>
      <w:r>
        <w:t xml:space="preserve">        enum CN;</w:t>
      </w:r>
    </w:p>
    <w:p w14:paraId="635E5BB9" w14:textId="77777777" w:rsidR="00077061" w:rsidRDefault="00077061" w:rsidP="00077061">
      <w:pPr>
        <w:pStyle w:val="PL"/>
      </w:pPr>
      <w:r>
        <w:t xml:space="preserve">        enum RAN;</w:t>
      </w:r>
    </w:p>
    <w:p w14:paraId="35F1A9D7" w14:textId="77777777" w:rsidR="00077061" w:rsidRDefault="00077061" w:rsidP="00077061">
      <w:pPr>
        <w:pStyle w:val="PL"/>
      </w:pPr>
      <w:r>
        <w:t xml:space="preserve">      }</w:t>
      </w:r>
    </w:p>
    <w:p w14:paraId="130D6A96" w14:textId="77777777" w:rsidR="00077061" w:rsidRDefault="00077061" w:rsidP="00077061">
      <w:pPr>
        <w:pStyle w:val="PL"/>
      </w:pPr>
      <w:r>
        <w:t xml:space="preserve">      description "It specifies the network domain of the target node. This</w:t>
      </w:r>
    </w:p>
    <w:p w14:paraId="04BEA8EE" w14:textId="77777777" w:rsidR="00077061" w:rsidRDefault="00077061" w:rsidP="00077061">
      <w:pPr>
        <w:pStyle w:val="PL"/>
      </w:pPr>
      <w:r>
        <w:t xml:space="preserve">        will also result in collecting appropriate management data from the</w:t>
      </w:r>
    </w:p>
    <w:p w14:paraId="21635AED" w14:textId="77777777" w:rsidR="00077061" w:rsidRDefault="00077061" w:rsidP="00077061">
      <w:pPr>
        <w:pStyle w:val="PL"/>
      </w:pPr>
      <w:r>
        <w:t xml:space="preserve">        nodes belonging to the specified domain.";</w:t>
      </w:r>
    </w:p>
    <w:p w14:paraId="7BA3ECDE" w14:textId="77777777" w:rsidR="00077061" w:rsidRDefault="00077061" w:rsidP="00077061">
      <w:pPr>
        <w:pStyle w:val="PL"/>
      </w:pPr>
      <w:r>
        <w:lastRenderedPageBreak/>
        <w:t xml:space="preserve">    }</w:t>
      </w:r>
    </w:p>
    <w:p w14:paraId="5AC2F862" w14:textId="77777777" w:rsidR="00077061" w:rsidRDefault="00077061" w:rsidP="00077061">
      <w:pPr>
        <w:pStyle w:val="PL"/>
      </w:pPr>
    </w:p>
    <w:p w14:paraId="04BFABA3" w14:textId="77777777" w:rsidR="00077061" w:rsidRDefault="00077061" w:rsidP="00077061">
      <w:pPr>
        <w:pStyle w:val="PL"/>
      </w:pPr>
      <w:r>
        <w:t xml:space="preserve">    leaf cpUpType {</w:t>
      </w:r>
    </w:p>
    <w:p w14:paraId="48282C22" w14:textId="77777777" w:rsidR="00077061" w:rsidRDefault="00077061" w:rsidP="00077061">
      <w:pPr>
        <w:pStyle w:val="PL"/>
      </w:pPr>
      <w:r>
        <w:t xml:space="preserve">      type enumeration {</w:t>
      </w:r>
    </w:p>
    <w:p w14:paraId="4831FCBA" w14:textId="77777777" w:rsidR="00077061" w:rsidRDefault="00077061" w:rsidP="00077061">
      <w:pPr>
        <w:pStyle w:val="PL"/>
      </w:pPr>
      <w:r>
        <w:t xml:space="preserve">        enum CP;</w:t>
      </w:r>
    </w:p>
    <w:p w14:paraId="40B94662" w14:textId="77777777" w:rsidR="00077061" w:rsidRDefault="00077061" w:rsidP="00077061">
      <w:pPr>
        <w:pStyle w:val="PL"/>
      </w:pPr>
      <w:r>
        <w:t xml:space="preserve">        enum UP;</w:t>
      </w:r>
    </w:p>
    <w:p w14:paraId="1ECDFD23" w14:textId="77777777" w:rsidR="00077061" w:rsidRDefault="00077061" w:rsidP="00077061">
      <w:pPr>
        <w:pStyle w:val="PL"/>
      </w:pPr>
      <w:r>
        <w:t xml:space="preserve">      }</w:t>
      </w:r>
    </w:p>
    <w:p w14:paraId="5F74F1E4" w14:textId="77777777" w:rsidR="00077061" w:rsidRDefault="00077061" w:rsidP="00077061">
      <w:pPr>
        <w:pStyle w:val="PL"/>
      </w:pPr>
      <w:r>
        <w:t xml:space="preserve">     description "It specifies the traffic type of the target node. This will</w:t>
      </w:r>
    </w:p>
    <w:p w14:paraId="2470B14A" w14:textId="77777777" w:rsidR="00077061" w:rsidRDefault="00077061" w:rsidP="00077061">
      <w:pPr>
        <w:pStyle w:val="PL"/>
      </w:pPr>
      <w:r>
        <w:t xml:space="preserve">       also result in collecting appropriate management data from the nodes</w:t>
      </w:r>
    </w:p>
    <w:p w14:paraId="124E2838" w14:textId="77777777" w:rsidR="00077061" w:rsidRDefault="00077061" w:rsidP="00077061">
      <w:pPr>
        <w:pStyle w:val="PL"/>
      </w:pPr>
      <w:r>
        <w:t xml:space="preserve">       handling the specified traffic (e.g AMF for CP and UPF for UP).";</w:t>
      </w:r>
    </w:p>
    <w:p w14:paraId="5B69B8FE" w14:textId="77777777" w:rsidR="00077061" w:rsidRDefault="00077061" w:rsidP="00077061">
      <w:pPr>
        <w:pStyle w:val="PL"/>
      </w:pPr>
      <w:r>
        <w:t xml:space="preserve">    }</w:t>
      </w:r>
    </w:p>
    <w:p w14:paraId="01EAE183" w14:textId="77777777" w:rsidR="00077061" w:rsidRDefault="00077061" w:rsidP="00077061">
      <w:pPr>
        <w:pStyle w:val="PL"/>
      </w:pPr>
    </w:p>
    <w:p w14:paraId="2ADA0E05" w14:textId="77777777" w:rsidR="00077061" w:rsidRDefault="00077061" w:rsidP="00077061">
      <w:pPr>
        <w:pStyle w:val="PL"/>
      </w:pPr>
      <w:r>
        <w:t xml:space="preserve">    leaf sst {</w:t>
      </w:r>
    </w:p>
    <w:p w14:paraId="0A58AED6" w14:textId="77777777" w:rsidR="00077061" w:rsidRDefault="00077061" w:rsidP="00077061">
      <w:pPr>
        <w:pStyle w:val="PL"/>
      </w:pPr>
      <w:r>
        <w:t xml:space="preserve">      type uint8;  // TS 28.003 clause 28.4.</w:t>
      </w:r>
    </w:p>
    <w:p w14:paraId="07380A22" w14:textId="77777777" w:rsidR="00077061" w:rsidRDefault="00077061" w:rsidP="00077061">
      <w:pPr>
        <w:pStyle w:val="PL"/>
      </w:pPr>
      <w:r>
        <w:t xml:space="preserve">      description "It specifies the slice service type (SST) of which the slice</w:t>
      </w:r>
    </w:p>
    <w:p w14:paraId="0BE96B49" w14:textId="77777777" w:rsidR="00077061" w:rsidRDefault="00077061" w:rsidP="00077061">
      <w:pPr>
        <w:pStyle w:val="PL"/>
      </w:pPr>
      <w:r>
        <w:t xml:space="preserve">        subnet should be targeted. Please refer to 3GPP TS 23.501: 'System</w:t>
      </w:r>
    </w:p>
    <w:p w14:paraId="14C57416" w14:textId="77777777" w:rsidR="00077061" w:rsidRDefault="00077061" w:rsidP="00077061">
      <w:pPr>
        <w:pStyle w:val="PL"/>
      </w:pPr>
      <w:r>
        <w:t xml:space="preserve">        Architecture for the 5G System'";</w:t>
      </w:r>
    </w:p>
    <w:p w14:paraId="76033C0B" w14:textId="77777777" w:rsidR="00077061" w:rsidRDefault="00077061" w:rsidP="00077061">
      <w:pPr>
        <w:pStyle w:val="PL"/>
      </w:pPr>
      <w:r>
        <w:t xml:space="preserve">    }</w:t>
      </w:r>
    </w:p>
    <w:p w14:paraId="752359D8" w14:textId="77777777" w:rsidR="00077061" w:rsidRDefault="00077061" w:rsidP="00077061">
      <w:pPr>
        <w:pStyle w:val="PL"/>
      </w:pPr>
      <w:r>
        <w:t xml:space="preserve">  }</w:t>
      </w:r>
    </w:p>
    <w:p w14:paraId="683AAA61" w14:textId="77777777" w:rsidR="00077061" w:rsidRDefault="00077061" w:rsidP="00077061">
      <w:pPr>
        <w:pStyle w:val="PL"/>
      </w:pPr>
    </w:p>
    <w:p w14:paraId="2DA72F45" w14:textId="77777777" w:rsidR="00077061" w:rsidRDefault="00077061" w:rsidP="00077061">
      <w:pPr>
        <w:pStyle w:val="PL"/>
      </w:pPr>
      <w:r>
        <w:t xml:space="preserve">  typedef mgtDataCategoryType {</w:t>
      </w:r>
    </w:p>
    <w:p w14:paraId="01CD305A" w14:textId="77777777" w:rsidR="00077061" w:rsidRDefault="00077061" w:rsidP="00077061">
      <w:pPr>
        <w:pStyle w:val="PL"/>
      </w:pPr>
      <w:r>
        <w:t xml:space="preserve">    type enumeration {</w:t>
      </w:r>
    </w:p>
    <w:p w14:paraId="37C4AEB5" w14:textId="77777777" w:rsidR="00077061" w:rsidRDefault="00077061" w:rsidP="00077061">
      <w:pPr>
        <w:pStyle w:val="PL"/>
      </w:pPr>
      <w:r>
        <w:t xml:space="preserve">      enum COVERAGE;</w:t>
      </w:r>
    </w:p>
    <w:p w14:paraId="0F6F3093" w14:textId="77777777" w:rsidR="00077061" w:rsidRDefault="00077061" w:rsidP="00077061">
      <w:pPr>
        <w:pStyle w:val="PL"/>
      </w:pPr>
      <w:r>
        <w:t xml:space="preserve">      enum CAPACITY;</w:t>
      </w:r>
    </w:p>
    <w:p w14:paraId="37A72137" w14:textId="77777777" w:rsidR="00077061" w:rsidRDefault="00077061" w:rsidP="00077061">
      <w:pPr>
        <w:pStyle w:val="PL"/>
      </w:pPr>
      <w:r>
        <w:t xml:space="preserve">      enum ENERGY_EFFICIENCY;</w:t>
      </w:r>
    </w:p>
    <w:p w14:paraId="21B1FC18" w14:textId="77777777" w:rsidR="00077061" w:rsidRDefault="00077061" w:rsidP="00077061">
      <w:pPr>
        <w:pStyle w:val="PL"/>
      </w:pPr>
      <w:r>
        <w:t xml:space="preserve">      enum MOBILITY;</w:t>
      </w:r>
    </w:p>
    <w:p w14:paraId="4420F8A3" w14:textId="77777777" w:rsidR="00077061" w:rsidRDefault="00077061" w:rsidP="00077061">
      <w:pPr>
        <w:pStyle w:val="PL"/>
      </w:pPr>
      <w:r>
        <w:t xml:space="preserve">      enum ACCESSIBILITY;</w:t>
      </w:r>
    </w:p>
    <w:p w14:paraId="3FEF6FD7" w14:textId="77777777" w:rsidR="00077061" w:rsidRDefault="00077061" w:rsidP="00077061">
      <w:pPr>
        <w:pStyle w:val="PL"/>
      </w:pPr>
      <w:r>
        <w:t xml:space="preserve">    }</w:t>
      </w:r>
    </w:p>
    <w:p w14:paraId="5FA250CA" w14:textId="77777777" w:rsidR="00077061" w:rsidRDefault="00077061" w:rsidP="00077061">
      <w:pPr>
        <w:pStyle w:val="PL"/>
      </w:pPr>
      <w:r>
        <w:t xml:space="preserve">    description "";</w:t>
      </w:r>
    </w:p>
    <w:p w14:paraId="71022C5F" w14:textId="77777777" w:rsidR="00077061" w:rsidRDefault="00077061" w:rsidP="00077061">
      <w:pPr>
        <w:pStyle w:val="PL"/>
      </w:pPr>
      <w:r>
        <w:t xml:space="preserve">  }</w:t>
      </w:r>
    </w:p>
    <w:p w14:paraId="7B6D344A" w14:textId="77777777" w:rsidR="00077061" w:rsidRDefault="00077061" w:rsidP="00077061">
      <w:pPr>
        <w:pStyle w:val="PL"/>
      </w:pPr>
    </w:p>
    <w:p w14:paraId="277BFDC9" w14:textId="77777777" w:rsidR="00077061" w:rsidRDefault="00077061" w:rsidP="00077061">
      <w:pPr>
        <w:pStyle w:val="PL"/>
      </w:pPr>
      <w:r>
        <w:t xml:space="preserve">  grouping TimeWindowGrp {</w:t>
      </w:r>
    </w:p>
    <w:p w14:paraId="5AC3C815" w14:textId="77777777" w:rsidR="00077061" w:rsidRDefault="00077061" w:rsidP="00077061">
      <w:pPr>
        <w:pStyle w:val="PL"/>
      </w:pPr>
      <w:r>
        <w:t xml:space="preserve">    leaf startTime {</w:t>
      </w:r>
    </w:p>
    <w:p w14:paraId="23DFB315" w14:textId="77777777" w:rsidR="00077061" w:rsidRDefault="00077061" w:rsidP="00077061">
      <w:pPr>
        <w:pStyle w:val="PL"/>
      </w:pPr>
      <w:r>
        <w:t xml:space="preserve">      type yang:date-and-time;</w:t>
      </w:r>
    </w:p>
    <w:p w14:paraId="57E60438" w14:textId="77777777" w:rsidR="00077061" w:rsidRDefault="00077061" w:rsidP="00077061">
      <w:pPr>
        <w:pStyle w:val="PL"/>
      </w:pPr>
      <w:r>
        <w:t xml:space="preserve">      yext3gpp:inVariant;</w:t>
      </w:r>
    </w:p>
    <w:p w14:paraId="2E3CBF26" w14:textId="77777777" w:rsidR="00077061" w:rsidRDefault="00077061" w:rsidP="00077061">
      <w:pPr>
        <w:pStyle w:val="PL"/>
      </w:pPr>
      <w:r>
        <w:t xml:space="preserve">    }</w:t>
      </w:r>
    </w:p>
    <w:p w14:paraId="6B7DD05F" w14:textId="77777777" w:rsidR="00077061" w:rsidRDefault="00077061" w:rsidP="00077061">
      <w:pPr>
        <w:pStyle w:val="PL"/>
      </w:pPr>
      <w:r>
        <w:t xml:space="preserve">    leaf endTime {</w:t>
      </w:r>
    </w:p>
    <w:p w14:paraId="54AFB5DC" w14:textId="77777777" w:rsidR="00077061" w:rsidRDefault="00077061" w:rsidP="00077061">
      <w:pPr>
        <w:pStyle w:val="PL"/>
      </w:pPr>
      <w:r>
        <w:t xml:space="preserve">      type yang:date-and-time;</w:t>
      </w:r>
    </w:p>
    <w:p w14:paraId="73E0A1BE" w14:textId="77777777" w:rsidR="00077061" w:rsidRDefault="00077061" w:rsidP="00077061">
      <w:pPr>
        <w:pStyle w:val="PL"/>
      </w:pPr>
      <w:r>
        <w:t xml:space="preserve">      yext3gpp:inVariant;</w:t>
      </w:r>
    </w:p>
    <w:p w14:paraId="0BA9FAA6" w14:textId="77777777" w:rsidR="00077061" w:rsidRDefault="00077061" w:rsidP="00077061">
      <w:pPr>
        <w:pStyle w:val="PL"/>
      </w:pPr>
      <w:r>
        <w:t xml:space="preserve">    }</w:t>
      </w:r>
    </w:p>
    <w:p w14:paraId="13017944" w14:textId="77777777" w:rsidR="00077061" w:rsidRDefault="00077061" w:rsidP="00077061">
      <w:pPr>
        <w:pStyle w:val="PL"/>
      </w:pPr>
      <w:r>
        <w:t xml:space="preserve">  }</w:t>
      </w:r>
    </w:p>
    <w:p w14:paraId="3A95D9B4" w14:textId="77777777" w:rsidR="00077061" w:rsidRDefault="00077061" w:rsidP="00077061">
      <w:pPr>
        <w:pStyle w:val="PL"/>
      </w:pPr>
    </w:p>
    <w:p w14:paraId="21CDAA7B" w14:textId="77777777" w:rsidR="00077061" w:rsidRDefault="00077061" w:rsidP="00077061">
      <w:pPr>
        <w:pStyle w:val="PL"/>
      </w:pPr>
      <w:r>
        <w:t xml:space="preserve">  grouping ManagementDataCollectionGrp {</w:t>
      </w:r>
    </w:p>
    <w:p w14:paraId="6A11ED39" w14:textId="77777777" w:rsidR="00077061" w:rsidRDefault="00077061" w:rsidP="00077061">
      <w:pPr>
        <w:pStyle w:val="PL"/>
      </w:pPr>
    </w:p>
    <w:p w14:paraId="4CC69AEB" w14:textId="77777777" w:rsidR="00077061" w:rsidRDefault="00077061" w:rsidP="00077061">
      <w:pPr>
        <w:pStyle w:val="PL"/>
      </w:pPr>
      <w:r>
        <w:t xml:space="preserve">    choice managementData {</w:t>
      </w:r>
    </w:p>
    <w:p w14:paraId="7A3202D5" w14:textId="77777777" w:rsidR="00077061" w:rsidRDefault="00077061" w:rsidP="00077061">
      <w:pPr>
        <w:pStyle w:val="PL"/>
      </w:pPr>
      <w:r>
        <w:t xml:space="preserve">      case mgtDataCategory {</w:t>
      </w:r>
    </w:p>
    <w:p w14:paraId="6BA3A0EF" w14:textId="77777777" w:rsidR="00077061" w:rsidRDefault="00077061" w:rsidP="00077061">
      <w:pPr>
        <w:pStyle w:val="PL"/>
      </w:pPr>
      <w:bookmarkStart w:id="517" w:name="_Hlk162538464"/>
      <w:r>
        <w:t xml:space="preserve">        leaf-list mgtDataCategory  {</w:t>
      </w:r>
    </w:p>
    <w:bookmarkEnd w:id="517"/>
    <w:p w14:paraId="7F61DEE4" w14:textId="77777777" w:rsidR="00077061" w:rsidRDefault="00077061" w:rsidP="00077061">
      <w:pPr>
        <w:pStyle w:val="PL"/>
      </w:pPr>
      <w:r>
        <w:t xml:space="preserve">          type mgtDataCategoryType;</w:t>
      </w:r>
    </w:p>
    <w:p w14:paraId="68B0CA96" w14:textId="77777777" w:rsidR="00077061" w:rsidRDefault="00077061" w:rsidP="00077061">
      <w:pPr>
        <w:pStyle w:val="PL"/>
      </w:pPr>
      <w:bookmarkStart w:id="518" w:name="_Hlk162538481"/>
      <w:r>
        <w:t xml:space="preserve">          yext3gpp:inVariant;</w:t>
      </w:r>
    </w:p>
    <w:bookmarkEnd w:id="518"/>
    <w:p w14:paraId="6158BCC6" w14:textId="77777777" w:rsidR="00077061" w:rsidRDefault="00077061" w:rsidP="00077061">
      <w:pPr>
        <w:pStyle w:val="PL"/>
      </w:pPr>
      <w:r>
        <w:t xml:space="preserve">          description "This attributes defines the type of management data that</w:t>
      </w:r>
    </w:p>
    <w:p w14:paraId="244EE16E" w14:textId="77777777" w:rsidR="00077061" w:rsidRDefault="00077061" w:rsidP="00077061">
      <w:pPr>
        <w:pStyle w:val="PL"/>
      </w:pPr>
      <w:r>
        <w:t xml:space="preserve">            are requested.</w:t>
      </w:r>
    </w:p>
    <w:p w14:paraId="012B0937" w14:textId="77777777" w:rsidR="00077061" w:rsidRDefault="00077061" w:rsidP="00077061">
      <w:pPr>
        <w:pStyle w:val="PL"/>
      </w:pPr>
    </w:p>
    <w:p w14:paraId="6B0D24B2" w14:textId="77777777" w:rsidR="00077061" w:rsidRDefault="00077061" w:rsidP="00077061">
      <w:pPr>
        <w:pStyle w:val="PL"/>
      </w:pPr>
      <w:r>
        <w:t xml:space="preserve">            Allowed values for data category are COVERAGE, CAPACITY,</w:t>
      </w:r>
    </w:p>
    <w:p w14:paraId="7245B6D3" w14:textId="77777777" w:rsidR="00077061" w:rsidRDefault="00077061" w:rsidP="00077061">
      <w:pPr>
        <w:pStyle w:val="PL"/>
      </w:pPr>
      <w:r>
        <w:t xml:space="preserve">            ENERGY_EFFICIENCY, MOBILITY, ACCESSIBILITY. The data categories</w:t>
      </w:r>
    </w:p>
    <w:p w14:paraId="7783B343" w14:textId="77777777" w:rsidR="00077061" w:rsidRDefault="00077061" w:rsidP="00077061">
      <w:pPr>
        <w:pStyle w:val="PL"/>
      </w:pPr>
      <w:r>
        <w:t xml:space="preserve">            will map to certain measurement families defined in TS 28.552, see</w:t>
      </w:r>
    </w:p>
    <w:p w14:paraId="1280FFDD" w14:textId="77777777" w:rsidR="00077061" w:rsidRDefault="00077061" w:rsidP="00077061">
      <w:pPr>
        <w:pStyle w:val="PL"/>
      </w:pPr>
      <w:r>
        <w:t xml:space="preserve">            below. In addition to the below mappings, MnS producer may map the</w:t>
      </w:r>
    </w:p>
    <w:p w14:paraId="79E471C3" w14:textId="77777777" w:rsidR="00077061" w:rsidRDefault="00077061" w:rsidP="00077061">
      <w:pPr>
        <w:pStyle w:val="PL"/>
      </w:pPr>
      <w:r>
        <w:t xml:space="preserve">            provided categories to any additional proprietary management data,</w:t>
      </w:r>
    </w:p>
    <w:p w14:paraId="4BED33AF" w14:textId="77777777" w:rsidR="00077061" w:rsidRDefault="00077061" w:rsidP="00077061">
      <w:pPr>
        <w:pStyle w:val="PL"/>
      </w:pPr>
      <w:r>
        <w:t xml:space="preserve">            as appropriate.</w:t>
      </w:r>
    </w:p>
    <w:p w14:paraId="65E4A580" w14:textId="77777777" w:rsidR="00077061" w:rsidRDefault="00077061" w:rsidP="00077061">
      <w:pPr>
        <w:pStyle w:val="PL"/>
      </w:pPr>
    </w:p>
    <w:p w14:paraId="0FAE130B" w14:textId="77777777" w:rsidR="00077061" w:rsidRDefault="00077061" w:rsidP="00077061">
      <w:pPr>
        <w:pStyle w:val="PL"/>
      </w:pPr>
      <w:r>
        <w:t xml:space="preserve">            - The COVERAGE category will map to measurement families of MR</w:t>
      </w:r>
    </w:p>
    <w:p w14:paraId="241D43EC" w14:textId="77777777" w:rsidR="00077061" w:rsidRDefault="00077061" w:rsidP="00077061">
      <w:pPr>
        <w:pStyle w:val="PL"/>
      </w:pPr>
      <w:r>
        <w:t xml:space="preserve">            (measurements related to Measurement Report) and L1M (measurements</w:t>
      </w:r>
    </w:p>
    <w:p w14:paraId="11C36DAF" w14:textId="77777777" w:rsidR="00077061" w:rsidRDefault="00077061" w:rsidP="00077061">
      <w:pPr>
        <w:pStyle w:val="PL"/>
      </w:pPr>
      <w:r>
        <w:t xml:space="preserve">            related to Layer 1 Measurement).</w:t>
      </w:r>
    </w:p>
    <w:p w14:paraId="115387DA" w14:textId="77777777" w:rsidR="00077061" w:rsidRDefault="00077061" w:rsidP="00077061">
      <w:pPr>
        <w:pStyle w:val="PL"/>
      </w:pPr>
    </w:p>
    <w:p w14:paraId="4C8F6F4A" w14:textId="77777777" w:rsidR="00077061" w:rsidRDefault="00077061" w:rsidP="00077061">
      <w:pPr>
        <w:pStyle w:val="PL"/>
      </w:pPr>
      <w:r>
        <w:t xml:space="preserve">            - The CAPACITY category will map to measurement family RRU</w:t>
      </w:r>
    </w:p>
    <w:p w14:paraId="35AD5375" w14:textId="77777777" w:rsidR="00077061" w:rsidRDefault="00077061" w:rsidP="00077061">
      <w:pPr>
        <w:pStyle w:val="PL"/>
      </w:pPr>
      <w:r>
        <w:t xml:space="preserve">            (measurements related to Radio Resource Utilization).</w:t>
      </w:r>
    </w:p>
    <w:p w14:paraId="556786B8" w14:textId="77777777" w:rsidR="00077061" w:rsidRDefault="00077061" w:rsidP="00077061">
      <w:pPr>
        <w:pStyle w:val="PL"/>
      </w:pPr>
    </w:p>
    <w:p w14:paraId="7FA82B2A" w14:textId="77777777" w:rsidR="00077061" w:rsidRDefault="00077061" w:rsidP="00077061">
      <w:pPr>
        <w:pStyle w:val="PL"/>
      </w:pPr>
      <w:r>
        <w:t xml:space="preserve">            - The ENERGY_EFFICIENCY category will map to measurement family PEE</w:t>
      </w:r>
    </w:p>
    <w:p w14:paraId="718CE0CB" w14:textId="77777777" w:rsidR="00077061" w:rsidRDefault="00077061" w:rsidP="00077061">
      <w:pPr>
        <w:pStyle w:val="PL"/>
      </w:pPr>
      <w:r>
        <w:t xml:space="preserve">            (measurements related to Power, Energy and Environment).</w:t>
      </w:r>
    </w:p>
    <w:p w14:paraId="4498B35F" w14:textId="77777777" w:rsidR="00077061" w:rsidRDefault="00077061" w:rsidP="00077061">
      <w:pPr>
        <w:pStyle w:val="PL"/>
      </w:pPr>
    </w:p>
    <w:p w14:paraId="31262572" w14:textId="77777777" w:rsidR="00077061" w:rsidRDefault="00077061" w:rsidP="00077061">
      <w:pPr>
        <w:pStyle w:val="PL"/>
      </w:pPr>
      <w:r>
        <w:t xml:space="preserve">            - The MOBILITY category will map to measurement family MM</w:t>
      </w:r>
    </w:p>
    <w:p w14:paraId="1F774967" w14:textId="77777777" w:rsidR="00077061" w:rsidRDefault="00077061" w:rsidP="00077061">
      <w:pPr>
        <w:pStyle w:val="PL"/>
      </w:pPr>
      <w:r>
        <w:t xml:space="preserve">            (measurements related to Mobility Management).</w:t>
      </w:r>
    </w:p>
    <w:p w14:paraId="3E47B6BB" w14:textId="77777777" w:rsidR="00077061" w:rsidRDefault="00077061" w:rsidP="00077061">
      <w:pPr>
        <w:pStyle w:val="PL"/>
      </w:pPr>
    </w:p>
    <w:p w14:paraId="6039F441" w14:textId="77777777" w:rsidR="00077061" w:rsidRDefault="00077061" w:rsidP="00077061">
      <w:pPr>
        <w:pStyle w:val="PL"/>
      </w:pPr>
      <w:r>
        <w:t xml:space="preserve">            - The ACCESSIBILITY category will map to measurement family CE</w:t>
      </w:r>
    </w:p>
    <w:p w14:paraId="2A5C5707" w14:textId="77777777" w:rsidR="00077061" w:rsidRDefault="00077061" w:rsidP="00077061">
      <w:pPr>
        <w:pStyle w:val="PL"/>
      </w:pPr>
      <w:r>
        <w:t xml:space="preserve">            (measurements related to Connection Establishment).";</w:t>
      </w:r>
    </w:p>
    <w:p w14:paraId="33837339" w14:textId="77777777" w:rsidR="00077061" w:rsidRDefault="00077061" w:rsidP="00077061">
      <w:pPr>
        <w:pStyle w:val="PL"/>
      </w:pPr>
      <w:r>
        <w:t xml:space="preserve">        }</w:t>
      </w:r>
    </w:p>
    <w:p w14:paraId="54E816B7" w14:textId="77777777" w:rsidR="00077061" w:rsidRDefault="00077061" w:rsidP="00077061">
      <w:pPr>
        <w:pStyle w:val="PL"/>
      </w:pPr>
      <w:r>
        <w:t xml:space="preserve">      }</w:t>
      </w:r>
    </w:p>
    <w:p w14:paraId="66BC4F7B" w14:textId="77777777" w:rsidR="00077061" w:rsidRDefault="00077061" w:rsidP="00077061">
      <w:pPr>
        <w:pStyle w:val="PL"/>
      </w:pPr>
      <w:r>
        <w:t xml:space="preserve">      case mgtDataName {</w:t>
      </w:r>
    </w:p>
    <w:p w14:paraId="61421C31" w14:textId="77777777" w:rsidR="00077061" w:rsidRDefault="00077061" w:rsidP="00077061">
      <w:pPr>
        <w:pStyle w:val="PL"/>
      </w:pPr>
      <w:bookmarkStart w:id="519" w:name="_Hlk162538509"/>
      <w:r>
        <w:t xml:space="preserve">        leaf-list mgtDataName {</w:t>
      </w:r>
    </w:p>
    <w:bookmarkEnd w:id="519"/>
    <w:p w14:paraId="40405CF7" w14:textId="77777777" w:rsidR="00077061" w:rsidRDefault="00077061" w:rsidP="00077061">
      <w:pPr>
        <w:pStyle w:val="PL"/>
      </w:pPr>
      <w:r>
        <w:lastRenderedPageBreak/>
        <w:t xml:space="preserve">          type string;</w:t>
      </w:r>
    </w:p>
    <w:p w14:paraId="003B4F6B" w14:textId="77777777" w:rsidR="00077061" w:rsidRDefault="00077061" w:rsidP="00077061">
      <w:pPr>
        <w:pStyle w:val="PL"/>
      </w:pPr>
      <w:bookmarkStart w:id="520" w:name="_Hlk162538523"/>
      <w:r>
        <w:t xml:space="preserve">          yext3gpp:inVariant;</w:t>
      </w:r>
    </w:p>
    <w:bookmarkEnd w:id="520"/>
    <w:p w14:paraId="7E626D9F" w14:textId="77777777" w:rsidR="00077061" w:rsidRDefault="00077061" w:rsidP="00077061">
      <w:pPr>
        <w:pStyle w:val="PL"/>
      </w:pPr>
      <w:r>
        <w:t xml:space="preserve">          description "A list of management data identified by name.</w:t>
      </w:r>
    </w:p>
    <w:p w14:paraId="21145DFB" w14:textId="77777777" w:rsidR="00077061" w:rsidRDefault="00077061" w:rsidP="00077061">
      <w:pPr>
        <w:pStyle w:val="PL"/>
      </w:pPr>
      <w:r>
        <w:t xml:space="preserve">            The list may include metrics or set of metrics defined</w:t>
      </w:r>
    </w:p>
    <w:p w14:paraId="256639BB" w14:textId="77777777" w:rsidR="00077061" w:rsidRDefault="00077061" w:rsidP="00077061">
      <w:pPr>
        <w:pStyle w:val="PL"/>
      </w:pPr>
      <w:r>
        <w:t xml:space="preserve">            in TS 28.552, TS 28.554 and TS 32.422.</w:t>
      </w:r>
    </w:p>
    <w:p w14:paraId="5DC182B7" w14:textId="77777777" w:rsidR="00077061" w:rsidRDefault="00077061" w:rsidP="00077061">
      <w:pPr>
        <w:pStyle w:val="PL"/>
      </w:pPr>
    </w:p>
    <w:p w14:paraId="63C080C4" w14:textId="77777777" w:rsidR="00077061" w:rsidRDefault="00077061" w:rsidP="00077061">
      <w:pPr>
        <w:pStyle w:val="PL"/>
      </w:pPr>
      <w:r>
        <w:t xml:space="preserve">            For performance measurements defined in TS 28.552 the name is</w:t>
      </w:r>
    </w:p>
    <w:p w14:paraId="6B18DAAF" w14:textId="77777777" w:rsidR="00077061" w:rsidRDefault="00077061" w:rsidP="00077061">
      <w:pPr>
        <w:pStyle w:val="PL"/>
      </w:pPr>
      <w:r>
        <w:t xml:space="preserve">            constructed as follows:</w:t>
      </w:r>
    </w:p>
    <w:p w14:paraId="338A529A" w14:textId="77777777" w:rsidR="00077061" w:rsidRDefault="00077061" w:rsidP="00077061">
      <w:pPr>
        <w:pStyle w:val="PL"/>
      </w:pPr>
      <w:r>
        <w:t xml:space="preserve">              - 'family.measurementName.subcounter' for measurement types with</w:t>
      </w:r>
    </w:p>
    <w:p w14:paraId="5C8FAE7E" w14:textId="77777777" w:rsidR="00077061" w:rsidRDefault="00077061" w:rsidP="00077061">
      <w:pPr>
        <w:pStyle w:val="PL"/>
      </w:pPr>
      <w:r>
        <w:t xml:space="preserve">                subcounters</w:t>
      </w:r>
    </w:p>
    <w:p w14:paraId="0F25FBBB" w14:textId="77777777" w:rsidR="00077061" w:rsidRDefault="00077061" w:rsidP="00077061">
      <w:pPr>
        <w:pStyle w:val="PL"/>
      </w:pPr>
      <w:r>
        <w:t xml:space="preserve">              - 'family.measurementName' for measurement types without</w:t>
      </w:r>
    </w:p>
    <w:p w14:paraId="3F36F440" w14:textId="77777777" w:rsidR="00077061" w:rsidRDefault="00077061" w:rsidP="00077061">
      <w:pPr>
        <w:pStyle w:val="PL"/>
      </w:pPr>
      <w:r>
        <w:t xml:space="preserve">                subcounters</w:t>
      </w:r>
    </w:p>
    <w:p w14:paraId="3A450162" w14:textId="77777777" w:rsidR="00077061" w:rsidRDefault="00077061" w:rsidP="00077061">
      <w:pPr>
        <w:pStyle w:val="PL"/>
      </w:pPr>
      <w:r>
        <w:t xml:space="preserve">              - 'family' for measurement families</w:t>
      </w:r>
    </w:p>
    <w:p w14:paraId="0452E70B" w14:textId="77777777" w:rsidR="00077061" w:rsidRDefault="00077061" w:rsidP="00077061">
      <w:pPr>
        <w:pStyle w:val="PL"/>
      </w:pPr>
    </w:p>
    <w:p w14:paraId="7B764DAF" w14:textId="77777777" w:rsidR="00077061" w:rsidRDefault="00077061" w:rsidP="00077061">
      <w:pPr>
        <w:pStyle w:val="PL"/>
      </w:pPr>
      <w:r>
        <w:t xml:space="preserve">            For KPIs defined in TS 28.554 the name is defined according to the</w:t>
      </w:r>
    </w:p>
    <w:p w14:paraId="048F37BA" w14:textId="77777777" w:rsidR="00077061" w:rsidRDefault="00077061" w:rsidP="00077061">
      <w:pPr>
        <w:pStyle w:val="PL"/>
      </w:pPr>
      <w:r>
        <w:t xml:space="preserve">            KPI definitions template as the component designated with a).</w:t>
      </w:r>
    </w:p>
    <w:p w14:paraId="05598582" w14:textId="77777777" w:rsidR="00077061" w:rsidRDefault="00077061" w:rsidP="00077061">
      <w:pPr>
        <w:pStyle w:val="PL"/>
      </w:pPr>
    </w:p>
    <w:p w14:paraId="566382C6" w14:textId="77777777" w:rsidR="00077061" w:rsidRDefault="00077061" w:rsidP="00077061">
      <w:pPr>
        <w:pStyle w:val="PL"/>
      </w:pPr>
      <w:r>
        <w:t xml:space="preserve">            For trace metrics (including trace messages, MDT measurements</w:t>
      </w:r>
    </w:p>
    <w:p w14:paraId="429CC8C3" w14:textId="77777777" w:rsidR="00077061" w:rsidRDefault="00077061" w:rsidP="00077061">
      <w:pPr>
        <w:pStyle w:val="PL"/>
      </w:pPr>
      <w:r>
        <w:t xml:space="preserve">            (Immediate MDT, Logged MDT, Logged MBSFN MDT), RLF and RCEF</w:t>
      </w:r>
    </w:p>
    <w:p w14:paraId="13CEAAB9" w14:textId="77777777" w:rsidR="00077061" w:rsidRDefault="00077061" w:rsidP="00077061">
      <w:pPr>
        <w:pStyle w:val="PL"/>
      </w:pPr>
      <w:r>
        <w:t xml:space="preserve">            reports) defined in TS 32.422, the name (metric identifier) is</w:t>
      </w:r>
    </w:p>
    <w:p w14:paraId="7A78326D" w14:textId="77777777" w:rsidR="00077061" w:rsidRDefault="00077061" w:rsidP="00077061">
      <w:pPr>
        <w:pStyle w:val="PL"/>
      </w:pPr>
      <w:bookmarkStart w:id="521" w:name="_Hlk162538545"/>
      <w:r>
        <w:t xml:space="preserve">            defined in clause 10 of TS 32.422.";</w:t>
      </w:r>
    </w:p>
    <w:bookmarkEnd w:id="521"/>
    <w:p w14:paraId="70337AC7" w14:textId="77777777" w:rsidR="00077061" w:rsidRDefault="00077061" w:rsidP="00077061">
      <w:pPr>
        <w:pStyle w:val="PL"/>
      </w:pPr>
      <w:r>
        <w:t xml:space="preserve">          }</w:t>
      </w:r>
    </w:p>
    <w:p w14:paraId="01FA15D0" w14:textId="77777777" w:rsidR="00077061" w:rsidRDefault="00077061" w:rsidP="00077061">
      <w:pPr>
        <w:pStyle w:val="PL"/>
      </w:pPr>
      <w:r>
        <w:t xml:space="preserve">      }</w:t>
      </w:r>
    </w:p>
    <w:p w14:paraId="7223873B" w14:textId="77777777" w:rsidR="00077061" w:rsidRDefault="00077061" w:rsidP="00077061">
      <w:pPr>
        <w:pStyle w:val="PL"/>
      </w:pPr>
      <w:r>
        <w:t xml:space="preserve">      mandatory true;</w:t>
      </w:r>
    </w:p>
    <w:p w14:paraId="5807C4E4" w14:textId="77777777" w:rsidR="00077061" w:rsidRDefault="00077061" w:rsidP="00077061">
      <w:pPr>
        <w:pStyle w:val="PL"/>
      </w:pPr>
      <w:r>
        <w:t xml:space="preserve">    }</w:t>
      </w:r>
    </w:p>
    <w:p w14:paraId="3D19434F" w14:textId="77777777" w:rsidR="00077061" w:rsidRDefault="00077061" w:rsidP="00077061">
      <w:pPr>
        <w:pStyle w:val="PL"/>
      </w:pPr>
    </w:p>
    <w:p w14:paraId="0D37F76F" w14:textId="77777777" w:rsidR="00077061" w:rsidRDefault="00077061" w:rsidP="00077061">
      <w:pPr>
        <w:pStyle w:val="PL"/>
      </w:pPr>
      <w:r>
        <w:t xml:space="preserve">    list targetNodeFilter {</w:t>
      </w:r>
    </w:p>
    <w:p w14:paraId="371C069C" w14:textId="77777777" w:rsidR="00077061" w:rsidRDefault="00077061" w:rsidP="00077061">
      <w:pPr>
        <w:pStyle w:val="PL"/>
      </w:pPr>
      <w:r>
        <w:t xml:space="preserve">      key idx;</w:t>
      </w:r>
    </w:p>
    <w:p w14:paraId="49366BBC" w14:textId="77777777" w:rsidR="00077061" w:rsidRDefault="00077061" w:rsidP="00077061">
      <w:pPr>
        <w:pStyle w:val="PL"/>
      </w:pPr>
      <w:bookmarkStart w:id="522" w:name="_Hlk162538575"/>
      <w:r>
        <w:t xml:space="preserve">      yext3gpp:inVariant;</w:t>
      </w:r>
    </w:p>
    <w:bookmarkEnd w:id="522"/>
    <w:p w14:paraId="47CFD5B3" w14:textId="77777777" w:rsidR="00077061" w:rsidRDefault="00077061" w:rsidP="00077061">
      <w:pPr>
        <w:pStyle w:val="PL"/>
      </w:pPr>
      <w:r>
        <w:t xml:space="preserve">      leaf idx {</w:t>
      </w:r>
    </w:p>
    <w:p w14:paraId="0B461C08" w14:textId="77777777" w:rsidR="00077061" w:rsidRDefault="00077061" w:rsidP="00077061">
      <w:pPr>
        <w:pStyle w:val="PL"/>
      </w:pPr>
      <w:r>
        <w:t xml:space="preserve">        type string;</w:t>
      </w:r>
    </w:p>
    <w:p w14:paraId="1BAE16E1" w14:textId="77777777" w:rsidR="00077061" w:rsidRDefault="00077061" w:rsidP="00077061">
      <w:pPr>
        <w:pStyle w:val="PL"/>
      </w:pPr>
      <w:r>
        <w:t xml:space="preserve">      }</w:t>
      </w:r>
    </w:p>
    <w:p w14:paraId="00B08385" w14:textId="77777777" w:rsidR="00077061" w:rsidRDefault="00077061" w:rsidP="00077061">
      <w:pPr>
        <w:pStyle w:val="PL"/>
      </w:pPr>
      <w:r>
        <w:t xml:space="preserve">      description "Set of information to target the Object Instance to collect</w:t>
      </w:r>
    </w:p>
    <w:p w14:paraId="0EB22743" w14:textId="77777777" w:rsidR="00077061" w:rsidRDefault="00077061" w:rsidP="00077061">
      <w:pPr>
        <w:pStyle w:val="PL"/>
      </w:pPr>
      <w:r>
        <w:t xml:space="preserve">        the measurements from.";</w:t>
      </w:r>
    </w:p>
    <w:p w14:paraId="6398F3AE" w14:textId="77777777" w:rsidR="00077061" w:rsidRDefault="00077061" w:rsidP="00077061">
      <w:pPr>
        <w:pStyle w:val="PL"/>
      </w:pPr>
      <w:r>
        <w:t xml:space="preserve">      uses NodeFilterGrp;</w:t>
      </w:r>
    </w:p>
    <w:p w14:paraId="7DC94458" w14:textId="77777777" w:rsidR="00077061" w:rsidRDefault="00077061" w:rsidP="00077061">
      <w:pPr>
        <w:pStyle w:val="PL"/>
      </w:pPr>
      <w:r>
        <w:t xml:space="preserve">    }</w:t>
      </w:r>
    </w:p>
    <w:p w14:paraId="2D4FDC4E" w14:textId="77777777" w:rsidR="00077061" w:rsidRDefault="00077061" w:rsidP="00077061">
      <w:pPr>
        <w:pStyle w:val="PL"/>
      </w:pPr>
    </w:p>
    <w:p w14:paraId="6BC36B62" w14:textId="77777777" w:rsidR="00077061" w:rsidRDefault="00077061" w:rsidP="00077061">
      <w:pPr>
        <w:pStyle w:val="PL"/>
      </w:pPr>
      <w:r>
        <w:t xml:space="preserve">    list collectionTimeWindow {</w:t>
      </w:r>
    </w:p>
    <w:p w14:paraId="42FB80A5" w14:textId="77777777" w:rsidR="00077061" w:rsidRDefault="00077061" w:rsidP="00077061">
      <w:pPr>
        <w:pStyle w:val="PL"/>
      </w:pPr>
      <w:r>
        <w:t xml:space="preserve">        key "startTime endTime";</w:t>
      </w:r>
    </w:p>
    <w:p w14:paraId="4582FF1A" w14:textId="77777777" w:rsidR="00077061" w:rsidRDefault="00077061" w:rsidP="00077061">
      <w:pPr>
        <w:pStyle w:val="PL"/>
      </w:pPr>
      <w:bookmarkStart w:id="523" w:name="_Hlk162538611"/>
      <w:r>
        <w:t xml:space="preserve">        yext3gpp:inVariant;</w:t>
      </w:r>
    </w:p>
    <w:bookmarkEnd w:id="523"/>
    <w:p w14:paraId="4D815506" w14:textId="77777777" w:rsidR="00077061" w:rsidRDefault="00077061" w:rsidP="00077061">
      <w:pPr>
        <w:pStyle w:val="PL"/>
      </w:pPr>
      <w:r>
        <w:t xml:space="preserve">        max-elements 1;</w:t>
      </w:r>
    </w:p>
    <w:p w14:paraId="75A79314" w14:textId="77777777" w:rsidR="00077061" w:rsidRDefault="00077061" w:rsidP="00077061">
      <w:pPr>
        <w:pStyle w:val="PL"/>
      </w:pPr>
      <w:r>
        <w:t xml:space="preserve">        description "Collection time window for which the management data</w:t>
      </w:r>
    </w:p>
    <w:p w14:paraId="38C2668B" w14:textId="77777777" w:rsidR="00077061" w:rsidRDefault="00077061" w:rsidP="00077061">
      <w:pPr>
        <w:pStyle w:val="PL"/>
      </w:pPr>
      <w:r>
        <w:t xml:space="preserve">          should be reported.";</w:t>
      </w:r>
    </w:p>
    <w:p w14:paraId="14E4BB24" w14:textId="77777777" w:rsidR="00077061" w:rsidRDefault="00077061" w:rsidP="00077061">
      <w:pPr>
        <w:pStyle w:val="PL"/>
      </w:pPr>
      <w:r>
        <w:t xml:space="preserve">        uses TimeWindowGrp;</w:t>
      </w:r>
    </w:p>
    <w:p w14:paraId="25EC02FC" w14:textId="77777777" w:rsidR="00077061" w:rsidRDefault="00077061" w:rsidP="00077061">
      <w:pPr>
        <w:pStyle w:val="PL"/>
      </w:pPr>
      <w:r>
        <w:t xml:space="preserve">   }</w:t>
      </w:r>
    </w:p>
    <w:p w14:paraId="6A3B4C25" w14:textId="77777777" w:rsidR="00077061" w:rsidRDefault="00077061" w:rsidP="00077061">
      <w:pPr>
        <w:pStyle w:val="PL"/>
      </w:pPr>
    </w:p>
    <w:p w14:paraId="7FE51608" w14:textId="77777777" w:rsidR="00077061" w:rsidRDefault="00077061" w:rsidP="00077061">
      <w:pPr>
        <w:pStyle w:val="PL"/>
      </w:pPr>
      <w:r>
        <w:t xml:space="preserve">    list reportingCtrl {</w:t>
      </w:r>
    </w:p>
    <w:p w14:paraId="128B3502" w14:textId="77777777" w:rsidR="00077061" w:rsidRDefault="00077061" w:rsidP="00077061">
      <w:pPr>
        <w:pStyle w:val="PL"/>
      </w:pPr>
      <w:r>
        <w:t xml:space="preserve">      key idx;</w:t>
      </w:r>
    </w:p>
    <w:p w14:paraId="017D4A33" w14:textId="77777777" w:rsidR="00077061" w:rsidRDefault="00077061" w:rsidP="00077061">
      <w:pPr>
        <w:pStyle w:val="PL"/>
      </w:pPr>
      <w:r>
        <w:t xml:space="preserve">      yext3gpp:inVariant;</w:t>
      </w:r>
    </w:p>
    <w:p w14:paraId="3E942A0B" w14:textId="77777777" w:rsidR="00077061" w:rsidRDefault="00077061" w:rsidP="00077061">
      <w:pPr>
        <w:pStyle w:val="PL"/>
      </w:pPr>
      <w:r>
        <w:t xml:space="preserve">      leaf idx {</w:t>
      </w:r>
    </w:p>
    <w:p w14:paraId="551DC595" w14:textId="77777777" w:rsidR="00077061" w:rsidRDefault="00077061" w:rsidP="00077061">
      <w:pPr>
        <w:pStyle w:val="PL"/>
      </w:pPr>
      <w:r>
        <w:t xml:space="preserve">        type string;</w:t>
      </w:r>
    </w:p>
    <w:p w14:paraId="7231C569" w14:textId="77777777" w:rsidR="00077061" w:rsidRDefault="00077061" w:rsidP="00077061">
      <w:pPr>
        <w:pStyle w:val="PL"/>
      </w:pPr>
      <w:r>
        <w:t xml:space="preserve">      }</w:t>
      </w:r>
    </w:p>
    <w:p w14:paraId="7A6F36A4" w14:textId="77777777" w:rsidR="00077061" w:rsidRDefault="00077061" w:rsidP="00077061">
      <w:pPr>
        <w:pStyle w:val="PL"/>
      </w:pPr>
      <w:r>
        <w:t xml:space="preserve">       min-elements 1;</w:t>
      </w:r>
    </w:p>
    <w:p w14:paraId="17902831" w14:textId="77777777" w:rsidR="00077061" w:rsidRDefault="00077061" w:rsidP="00077061">
      <w:pPr>
        <w:pStyle w:val="PL"/>
      </w:pPr>
      <w:r>
        <w:t xml:space="preserve">       max-elements 1;</w:t>
      </w:r>
    </w:p>
    <w:p w14:paraId="1062A7F6" w14:textId="77777777" w:rsidR="00077061" w:rsidRDefault="00077061" w:rsidP="00077061">
      <w:pPr>
        <w:pStyle w:val="PL"/>
      </w:pPr>
      <w:r>
        <w:t xml:space="preserve">       uses types3gpp:ReportingCtrl;</w:t>
      </w:r>
    </w:p>
    <w:p w14:paraId="33D238C6" w14:textId="77777777" w:rsidR="00077061" w:rsidRDefault="00077061" w:rsidP="00077061">
      <w:pPr>
        <w:pStyle w:val="PL"/>
      </w:pPr>
      <w:r>
        <w:t xml:space="preserve">       description "Selecting the reporting method and defining associated</w:t>
      </w:r>
    </w:p>
    <w:p w14:paraId="22D8C472" w14:textId="77777777" w:rsidR="00077061" w:rsidRDefault="00077061" w:rsidP="00077061">
      <w:pPr>
        <w:pStyle w:val="PL"/>
      </w:pPr>
      <w:r>
        <w:t xml:space="preserve">         control parameters.";</w:t>
      </w:r>
    </w:p>
    <w:p w14:paraId="70F50BF3" w14:textId="77777777" w:rsidR="00077061" w:rsidRDefault="00077061" w:rsidP="00077061">
      <w:pPr>
        <w:pStyle w:val="PL"/>
      </w:pPr>
      <w:r>
        <w:t xml:space="preserve">    }</w:t>
      </w:r>
    </w:p>
    <w:p w14:paraId="03D84E82" w14:textId="77777777" w:rsidR="00077061" w:rsidRDefault="00077061" w:rsidP="00077061">
      <w:pPr>
        <w:pStyle w:val="PL"/>
      </w:pPr>
    </w:p>
    <w:p w14:paraId="1C4893FD" w14:textId="77777777" w:rsidR="00077061" w:rsidRDefault="00077061" w:rsidP="00077061">
      <w:pPr>
        <w:pStyle w:val="PL"/>
      </w:pPr>
      <w:r>
        <w:t xml:space="preserve">    leaf dataScope {</w:t>
      </w:r>
    </w:p>
    <w:p w14:paraId="276224AF" w14:textId="77777777" w:rsidR="00077061" w:rsidRDefault="00077061" w:rsidP="00077061">
      <w:pPr>
        <w:pStyle w:val="PL"/>
      </w:pPr>
      <w:r>
        <w:t xml:space="preserve">      yext3gpp:inVariant;</w:t>
      </w:r>
    </w:p>
    <w:p w14:paraId="7B2603E5" w14:textId="77777777" w:rsidR="00077061" w:rsidRDefault="00077061" w:rsidP="00077061">
      <w:pPr>
        <w:pStyle w:val="PL"/>
      </w:pPr>
      <w:r>
        <w:t xml:space="preserve">      type enumeration {</w:t>
      </w:r>
    </w:p>
    <w:p w14:paraId="7C705C7A" w14:textId="77777777" w:rsidR="00077061" w:rsidRDefault="00077061" w:rsidP="00077061">
      <w:pPr>
        <w:pStyle w:val="PL"/>
      </w:pPr>
      <w:r>
        <w:t xml:space="preserve">        enum SNSSAI;</w:t>
      </w:r>
    </w:p>
    <w:p w14:paraId="7D98B0EC" w14:textId="77777777" w:rsidR="00077061" w:rsidRDefault="00077061" w:rsidP="00077061">
      <w:pPr>
        <w:pStyle w:val="PL"/>
      </w:pPr>
      <w:r>
        <w:t xml:space="preserve">        enum 5QI;</w:t>
      </w:r>
    </w:p>
    <w:p w14:paraId="65C850A2" w14:textId="77777777" w:rsidR="00077061" w:rsidRDefault="00077061" w:rsidP="00077061">
      <w:pPr>
        <w:pStyle w:val="PL"/>
      </w:pPr>
      <w:r>
        <w:t xml:space="preserve">      }</w:t>
      </w:r>
    </w:p>
    <w:p w14:paraId="50CA3D47" w14:textId="77777777" w:rsidR="00077061" w:rsidRDefault="00077061" w:rsidP="00077061">
      <w:pPr>
        <w:pStyle w:val="PL"/>
      </w:pPr>
      <w:r>
        <w:t xml:space="preserve">      description "It specifies whether the required data is reported per</w:t>
      </w:r>
    </w:p>
    <w:p w14:paraId="799DB23E" w14:textId="77777777" w:rsidR="00077061" w:rsidRDefault="00077061" w:rsidP="00077061">
      <w:pPr>
        <w:pStyle w:val="PL"/>
      </w:pPr>
      <w:r>
        <w:t xml:space="preserve">        S-NSSAI or per 5QI.";</w:t>
      </w:r>
    </w:p>
    <w:p w14:paraId="31CBF27B" w14:textId="77777777" w:rsidR="00077061" w:rsidRDefault="00077061" w:rsidP="00077061">
      <w:pPr>
        <w:pStyle w:val="PL"/>
      </w:pPr>
      <w:r>
        <w:t xml:space="preserve">    }</w:t>
      </w:r>
    </w:p>
    <w:p w14:paraId="78221932" w14:textId="77777777" w:rsidR="00077061" w:rsidRDefault="00077061" w:rsidP="00077061">
      <w:pPr>
        <w:pStyle w:val="PL"/>
      </w:pPr>
      <w:r>
        <w:t xml:space="preserve">  }</w:t>
      </w:r>
    </w:p>
    <w:p w14:paraId="4F2D7C10" w14:textId="77777777" w:rsidR="00077061" w:rsidRDefault="00077061" w:rsidP="00077061">
      <w:pPr>
        <w:pStyle w:val="PL"/>
      </w:pPr>
    </w:p>
    <w:p w14:paraId="1EFD570B" w14:textId="77777777" w:rsidR="00077061" w:rsidRDefault="00077061" w:rsidP="00077061">
      <w:pPr>
        <w:pStyle w:val="PL"/>
      </w:pPr>
      <w:r>
        <w:t xml:space="preserve">  augment /subnet3gpp:SubNetwork {</w:t>
      </w:r>
    </w:p>
    <w:p w14:paraId="780103AE" w14:textId="77777777" w:rsidR="00077061" w:rsidRDefault="00077061" w:rsidP="00077061">
      <w:pPr>
        <w:pStyle w:val="PL"/>
      </w:pPr>
      <w:r>
        <w:t xml:space="preserve">    list ManagementDataCollection {</w:t>
      </w:r>
    </w:p>
    <w:p w14:paraId="59F71D60" w14:textId="77777777" w:rsidR="00077061" w:rsidRDefault="00077061" w:rsidP="00077061">
      <w:pPr>
        <w:pStyle w:val="PL"/>
      </w:pPr>
      <w:r>
        <w:t xml:space="preserve">      key id;</w:t>
      </w:r>
    </w:p>
    <w:p w14:paraId="782ECCC1" w14:textId="77777777" w:rsidR="00077061" w:rsidRDefault="00077061" w:rsidP="00077061">
      <w:pPr>
        <w:pStyle w:val="PL"/>
      </w:pPr>
      <w:r>
        <w:t xml:space="preserve">      uses top3gpp:Top_Grp ;</w:t>
      </w:r>
    </w:p>
    <w:p w14:paraId="367202FF" w14:textId="77777777" w:rsidR="00077061" w:rsidRDefault="00077061" w:rsidP="00077061">
      <w:pPr>
        <w:pStyle w:val="PL"/>
      </w:pPr>
      <w:r>
        <w:t xml:space="preserve">      container attributes {</w:t>
      </w:r>
    </w:p>
    <w:p w14:paraId="4EE9C647" w14:textId="77777777" w:rsidR="00077061" w:rsidRDefault="00077061" w:rsidP="00077061">
      <w:pPr>
        <w:pStyle w:val="PL"/>
      </w:pPr>
      <w:r>
        <w:t xml:space="preserve">          uses ManagementDataCollectionGrp;</w:t>
      </w:r>
    </w:p>
    <w:p w14:paraId="7968833B" w14:textId="77777777" w:rsidR="00077061" w:rsidRDefault="00077061" w:rsidP="00077061">
      <w:pPr>
        <w:pStyle w:val="PL"/>
      </w:pPr>
      <w:r>
        <w:t xml:space="preserve">      }</w:t>
      </w:r>
    </w:p>
    <w:p w14:paraId="397F6EC9" w14:textId="77777777" w:rsidR="00077061" w:rsidRDefault="00077061" w:rsidP="00077061">
      <w:pPr>
        <w:pStyle w:val="PL"/>
      </w:pPr>
      <w:r>
        <w:t xml:space="preserve">      description "This IOC represents a management data collection request</w:t>
      </w:r>
    </w:p>
    <w:p w14:paraId="68C9F4B3" w14:textId="77777777" w:rsidR="00077061" w:rsidRDefault="00077061" w:rsidP="00077061">
      <w:pPr>
        <w:pStyle w:val="PL"/>
      </w:pPr>
      <w:r>
        <w:lastRenderedPageBreak/>
        <w:t xml:space="preserve">        job. The requested data could be of kind Trace, MDT (Minimization</w:t>
      </w:r>
    </w:p>
    <w:p w14:paraId="26BD7582" w14:textId="77777777" w:rsidR="00077061" w:rsidRDefault="00077061" w:rsidP="00077061">
      <w:pPr>
        <w:pStyle w:val="PL"/>
      </w:pPr>
      <w:r>
        <w:t xml:space="preserve">        of Drive Test), RLF (Radio Link Failure) report, RCEF (RRC Connection</w:t>
      </w:r>
    </w:p>
    <w:p w14:paraId="4D51C714" w14:textId="77777777" w:rsidR="00077061" w:rsidRDefault="00077061" w:rsidP="00077061">
      <w:pPr>
        <w:pStyle w:val="PL"/>
      </w:pPr>
      <w:r>
        <w:t xml:space="preserve">        Establishment Failure) report, PM (performance measurements), KPI</w:t>
      </w:r>
    </w:p>
    <w:p w14:paraId="554F35B6" w14:textId="77777777" w:rsidR="00077061" w:rsidRDefault="00077061" w:rsidP="00077061">
      <w:pPr>
        <w:pStyle w:val="PL"/>
      </w:pPr>
      <w:r>
        <w:t xml:space="preserve">        (end-to-end key performance indicators) or a combination of these.</w:t>
      </w:r>
    </w:p>
    <w:p w14:paraId="5ACC7316" w14:textId="77777777" w:rsidR="00077061" w:rsidRDefault="00077061" w:rsidP="00077061">
      <w:pPr>
        <w:pStyle w:val="PL"/>
      </w:pPr>
    </w:p>
    <w:p w14:paraId="70680960" w14:textId="77777777" w:rsidR="00077061" w:rsidRDefault="00077061" w:rsidP="00077061">
      <w:pPr>
        <w:pStyle w:val="PL"/>
      </w:pPr>
      <w:r>
        <w:t xml:space="preserve">        The attribute 'managementData' defines the management data which shall</w:t>
      </w:r>
    </w:p>
    <w:p w14:paraId="623CA7C7" w14:textId="77777777" w:rsidR="00077061" w:rsidRDefault="00077061" w:rsidP="00077061">
      <w:pPr>
        <w:pStyle w:val="PL"/>
      </w:pPr>
      <w:r>
        <w:t xml:space="preserve">        be reported. This may either include a list of data categories or a</w:t>
      </w:r>
    </w:p>
    <w:p w14:paraId="4BFD5987" w14:textId="77777777" w:rsidR="00077061" w:rsidRDefault="00077061" w:rsidP="00077061">
      <w:pPr>
        <w:pStyle w:val="PL"/>
      </w:pPr>
      <w:r>
        <w:t xml:space="preserve">        list of management data identified with their name. For further details</w:t>
      </w:r>
    </w:p>
    <w:p w14:paraId="516080E2" w14:textId="77777777" w:rsidR="00077061" w:rsidRDefault="00077061" w:rsidP="00077061">
      <w:pPr>
        <w:pStyle w:val="PL"/>
      </w:pPr>
      <w:r>
        <w:t xml:space="preserve">        see TS 28.622 clause 4.3.50. The 'targetNodeFilter' attribute can be</w:t>
      </w:r>
    </w:p>
    <w:p w14:paraId="7E3D4D11" w14:textId="77777777" w:rsidR="00077061" w:rsidRDefault="00077061" w:rsidP="00077061">
      <w:pPr>
        <w:pStyle w:val="PL"/>
      </w:pPr>
      <w:r>
        <w:t xml:space="preserve">        used to target object instance(s) producing the required management</w:t>
      </w:r>
    </w:p>
    <w:p w14:paraId="10C285C2" w14:textId="77777777" w:rsidR="00077061" w:rsidRDefault="00077061" w:rsidP="00077061">
      <w:pPr>
        <w:pStyle w:val="PL"/>
      </w:pPr>
      <w:r>
        <w:t xml:space="preserve">        data. It is assumed that the consumer may not have detailed knowledge</w:t>
      </w:r>
    </w:p>
    <w:p w14:paraId="11920B44" w14:textId="77777777" w:rsidR="00077061" w:rsidRDefault="00077061" w:rsidP="00077061">
      <w:pPr>
        <w:pStyle w:val="PL"/>
      </w:pPr>
      <w:r>
        <w:t xml:space="preserve">        of the network and hence may not identify the exact object instance</w:t>
      </w:r>
    </w:p>
    <w:p w14:paraId="2AC6F47D" w14:textId="77777777" w:rsidR="00077061" w:rsidRDefault="00077061" w:rsidP="00077061">
      <w:pPr>
        <w:pStyle w:val="PL"/>
      </w:pPr>
      <w:r>
        <w:t xml:space="preserve">        producing the required management data. In this case consumer can</w:t>
      </w:r>
    </w:p>
    <w:p w14:paraId="2D9E2F83" w14:textId="77777777" w:rsidR="00077061" w:rsidRDefault="00077061" w:rsidP="00077061">
      <w:pPr>
        <w:pStyle w:val="PL"/>
      </w:pPr>
      <w:r>
        <w:t xml:space="preserve">        request management data, specified by 3GPP, produced by certain network</w:t>
      </w:r>
    </w:p>
    <w:p w14:paraId="28916EBC" w14:textId="77777777" w:rsidR="00077061" w:rsidRDefault="00077061" w:rsidP="00077061">
      <w:pPr>
        <w:pStyle w:val="PL"/>
      </w:pPr>
      <w:r>
        <w:t xml:space="preserve">        function(s) based on a particular location, the domain (CN or RAN) of</w:t>
      </w:r>
    </w:p>
    <w:p w14:paraId="6E51FA56" w14:textId="77777777" w:rsidR="00077061" w:rsidRDefault="00077061" w:rsidP="00077061">
      <w:pPr>
        <w:pStyle w:val="PL"/>
      </w:pPr>
      <w:r>
        <w:t xml:space="preserve">        the object instances, and the handled traffic (CP or UP) of the object </w:t>
      </w:r>
    </w:p>
    <w:p w14:paraId="59FD9F7D" w14:textId="77777777" w:rsidR="00077061" w:rsidRDefault="00077061" w:rsidP="00077061">
      <w:pPr>
        <w:pStyle w:val="PL"/>
      </w:pPr>
      <w:r>
        <w:t xml:space="preserve">        instances.</w:t>
      </w:r>
    </w:p>
    <w:p w14:paraId="71DC6E20" w14:textId="77777777" w:rsidR="00077061" w:rsidRDefault="00077061" w:rsidP="00077061">
      <w:pPr>
        <w:pStyle w:val="PL"/>
      </w:pPr>
    </w:p>
    <w:p w14:paraId="3079BB29" w14:textId="77777777" w:rsidR="00077061" w:rsidRDefault="00077061" w:rsidP="00077061">
      <w:pPr>
        <w:pStyle w:val="PL"/>
      </w:pPr>
      <w:r>
        <w:t xml:space="preserve">        To activate the production of the requested data, a MnS consumer has to</w:t>
      </w:r>
    </w:p>
    <w:p w14:paraId="490DDF59" w14:textId="77777777" w:rsidR="00077061" w:rsidRDefault="00077061" w:rsidP="00077061">
      <w:pPr>
        <w:pStyle w:val="PL"/>
      </w:pPr>
      <w:r>
        <w:t xml:space="preserve">        create a 'ManagementDataCollection' object instance on the MnS producer.</w:t>
      </w:r>
    </w:p>
    <w:p w14:paraId="343E2FCD" w14:textId="77777777" w:rsidR="00077061" w:rsidRDefault="00077061" w:rsidP="00077061">
      <w:pPr>
        <w:pStyle w:val="PL"/>
      </w:pPr>
    </w:p>
    <w:p w14:paraId="50BC967A" w14:textId="77777777" w:rsidR="00077061" w:rsidRDefault="00077061" w:rsidP="00077061">
      <w:pPr>
        <w:pStyle w:val="PL"/>
      </w:pPr>
      <w:r>
        <w:t xml:space="preserve">        The MnS producer will derive multiple jobs ('PerfMetricJob',</w:t>
      </w:r>
    </w:p>
    <w:p w14:paraId="6DE59957" w14:textId="77777777" w:rsidR="00077061" w:rsidRDefault="00077061" w:rsidP="00077061">
      <w:pPr>
        <w:pStyle w:val="PL"/>
      </w:pPr>
      <w:r>
        <w:t xml:space="preserve">        'TraceJob') from a single 'ManagementDataCollection' job for collecting</w:t>
      </w:r>
    </w:p>
    <w:p w14:paraId="1C388256" w14:textId="77777777" w:rsidR="00077061" w:rsidRDefault="00077061" w:rsidP="00077061">
      <w:pPr>
        <w:pStyle w:val="PL"/>
      </w:pPr>
      <w:r>
        <w:t xml:space="preserve">        the required management data. Once it receives the measurement from</w:t>
      </w:r>
    </w:p>
    <w:p w14:paraId="3EECEE17" w14:textId="77777777" w:rsidR="00077061" w:rsidRDefault="00077061" w:rsidP="00077061">
      <w:pPr>
        <w:pStyle w:val="PL"/>
      </w:pPr>
      <w:r>
        <w:t xml:space="preserve">        multiple sources, it consolidates the data into a set of management data</w:t>
      </w:r>
    </w:p>
    <w:p w14:paraId="2276C1D2" w14:textId="77777777" w:rsidR="00077061" w:rsidRDefault="00077061" w:rsidP="00077061">
      <w:pPr>
        <w:pStyle w:val="PL"/>
      </w:pPr>
      <w:r>
        <w:t xml:space="preserve">        for reporting.</w:t>
      </w:r>
    </w:p>
    <w:p w14:paraId="40F66A7C" w14:textId="77777777" w:rsidR="00077061" w:rsidRDefault="00077061" w:rsidP="00077061">
      <w:pPr>
        <w:pStyle w:val="PL"/>
      </w:pPr>
    </w:p>
    <w:p w14:paraId="485FDEAE" w14:textId="77777777" w:rsidR="00077061" w:rsidRDefault="00077061" w:rsidP="00077061">
      <w:pPr>
        <w:pStyle w:val="PL"/>
      </w:pPr>
      <w:r>
        <w:t xml:space="preserve">        The attribute 'collectionTimeWindow' specifies the time window for which</w:t>
      </w:r>
    </w:p>
    <w:p w14:paraId="20EE8591" w14:textId="77777777" w:rsidR="00077061" w:rsidRDefault="00077061" w:rsidP="00077061">
      <w:pPr>
        <w:pStyle w:val="PL"/>
      </w:pPr>
      <w:r>
        <w:t xml:space="preserve">        the management data should be reported.</w:t>
      </w:r>
    </w:p>
    <w:p w14:paraId="7986C2AC" w14:textId="77777777" w:rsidR="00077061" w:rsidRDefault="00077061" w:rsidP="00077061">
      <w:pPr>
        <w:pStyle w:val="PL"/>
      </w:pPr>
    </w:p>
    <w:p w14:paraId="41E726C3" w14:textId="77777777" w:rsidR="00077061" w:rsidRDefault="00077061" w:rsidP="00077061">
      <w:pPr>
        <w:pStyle w:val="PL"/>
      </w:pPr>
      <w:r>
        <w:t xml:space="preserve">        The attribute 'reportingCtrl' specifies the method and associated</w:t>
      </w:r>
    </w:p>
    <w:p w14:paraId="5BC6DE6E" w14:textId="77777777" w:rsidR="00077061" w:rsidRDefault="00077061" w:rsidP="00077061">
      <w:pPr>
        <w:pStyle w:val="PL"/>
      </w:pPr>
      <w:r>
        <w:t xml:space="preserve">        control parameters for reporting the produced management data to MnS</w:t>
      </w:r>
    </w:p>
    <w:p w14:paraId="775008C2" w14:textId="77777777" w:rsidR="00077061" w:rsidRDefault="00077061" w:rsidP="00077061">
      <w:pPr>
        <w:pStyle w:val="PL"/>
      </w:pPr>
      <w:r>
        <w:t xml:space="preserve">        consumers. Three methods are available: file-based reporting with</w:t>
      </w:r>
    </w:p>
    <w:p w14:paraId="546D02C5" w14:textId="77777777" w:rsidR="00077061" w:rsidRDefault="00077061" w:rsidP="00077061">
      <w:pPr>
        <w:pStyle w:val="PL"/>
      </w:pPr>
      <w:r>
        <w:t xml:space="preserve">        selection of the file location by the MnS producer, file-based</w:t>
      </w:r>
    </w:p>
    <w:p w14:paraId="751028FD" w14:textId="77777777" w:rsidR="00077061" w:rsidRDefault="00077061" w:rsidP="00077061">
      <w:pPr>
        <w:pStyle w:val="PL"/>
      </w:pPr>
      <w:r>
        <w:t xml:space="preserve">        reporting with selection of the file location by the MnS consumer and</w:t>
      </w:r>
    </w:p>
    <w:p w14:paraId="0801618F" w14:textId="77777777" w:rsidR="00077061" w:rsidRDefault="00077061" w:rsidP="00077061">
      <w:pPr>
        <w:pStyle w:val="PL"/>
      </w:pPr>
      <w:r>
        <w:t xml:space="preserve">        stream-based reporting.</w:t>
      </w:r>
    </w:p>
    <w:p w14:paraId="380850F0" w14:textId="77777777" w:rsidR="00077061" w:rsidRDefault="00077061" w:rsidP="00077061">
      <w:pPr>
        <w:pStyle w:val="PL"/>
      </w:pPr>
    </w:p>
    <w:p w14:paraId="3215E48D" w14:textId="77777777" w:rsidR="00077061" w:rsidRDefault="00077061" w:rsidP="00077061">
      <w:pPr>
        <w:pStyle w:val="PL"/>
      </w:pPr>
      <w:r>
        <w:t xml:space="preserve">        The attribute 'dataScope' configures, whether the management data</w:t>
      </w:r>
    </w:p>
    <w:p w14:paraId="0CEDB524" w14:textId="77777777" w:rsidR="00077061" w:rsidRDefault="00077061" w:rsidP="00077061">
      <w:pPr>
        <w:pStyle w:val="PL"/>
      </w:pPr>
      <w:r>
        <w:t xml:space="preserve">        should be reported per S-NSSAI or per 5QI, if applicable.";</w:t>
      </w:r>
    </w:p>
    <w:p w14:paraId="164AD73C" w14:textId="77777777" w:rsidR="00077061" w:rsidRDefault="00077061" w:rsidP="00077061">
      <w:pPr>
        <w:pStyle w:val="PL"/>
      </w:pPr>
      <w:r>
        <w:t xml:space="preserve">    }</w:t>
      </w:r>
    </w:p>
    <w:p w14:paraId="502FD244" w14:textId="77777777" w:rsidR="00077061" w:rsidRDefault="00077061" w:rsidP="00077061">
      <w:pPr>
        <w:pStyle w:val="PL"/>
      </w:pPr>
      <w:r>
        <w:t xml:space="preserve">  }</w:t>
      </w:r>
    </w:p>
    <w:p w14:paraId="55A260C1" w14:textId="77777777" w:rsidR="00077061" w:rsidRDefault="00077061" w:rsidP="00077061">
      <w:pPr>
        <w:pStyle w:val="PL"/>
      </w:pPr>
    </w:p>
    <w:p w14:paraId="5166B516" w14:textId="77777777" w:rsidR="00077061" w:rsidRDefault="00077061" w:rsidP="00077061">
      <w:pPr>
        <w:pStyle w:val="PL"/>
      </w:pPr>
      <w:r>
        <w:t>}</w:t>
      </w:r>
    </w:p>
    <w:p w14:paraId="6C3DF93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08D8B5E" w14:textId="77777777" w:rsidR="00077061" w:rsidRPr="00432247" w:rsidRDefault="00077061" w:rsidP="00077061">
      <w:pPr>
        <w:rPr>
          <w:rFonts w:ascii="Courier New" w:hAnsi="Courier New"/>
          <w:noProof/>
          <w:sz w:val="16"/>
        </w:rPr>
      </w:pPr>
    </w:p>
    <w:p w14:paraId="71286266" w14:textId="77777777" w:rsidR="00AF69E6" w:rsidRDefault="00AF69E6" w:rsidP="00AF69E6">
      <w:pPr>
        <w:pStyle w:val="Heading2"/>
        <w:rPr>
          <w:lang w:eastAsia="zh-CN"/>
        </w:rPr>
      </w:pPr>
      <w:bookmarkStart w:id="524" w:name="_CRD_2_15"/>
      <w:bookmarkStart w:id="525" w:name="_Toc203130093"/>
      <w:bookmarkEnd w:id="524"/>
      <w:r>
        <w:rPr>
          <w:lang w:eastAsia="zh-CN"/>
        </w:rPr>
        <w:t>D.2.15</w:t>
      </w:r>
      <w:r>
        <w:rPr>
          <w:lang w:eastAsia="zh-CN"/>
        </w:rPr>
        <w:tab/>
        <w:t xml:space="preserve">module </w:t>
      </w:r>
      <w:r w:rsidRPr="00F040EE">
        <w:rPr>
          <w:lang w:eastAsia="zh-CN"/>
        </w:rPr>
        <w:t>_3gpp-common-files.yang</w:t>
      </w:r>
      <w:bookmarkEnd w:id="525"/>
    </w:p>
    <w:p w14:paraId="3553C74F" w14:textId="77777777" w:rsidR="00AF69E6" w:rsidRPr="00F040EE" w:rsidRDefault="00AF69E6" w:rsidP="00AF69E6">
      <w:pPr>
        <w:tabs>
          <w:tab w:val="left" w:pos="0"/>
          <w:tab w:val="center" w:pos="4820"/>
          <w:tab w:val="right" w:pos="9638"/>
        </w:tabs>
        <w:spacing w:after="0"/>
        <w:rPr>
          <w:rFonts w:ascii="Courier New" w:hAnsi="Courier New" w:cs="Arial"/>
          <w:sz w:val="16"/>
          <w:szCs w:val="22"/>
          <w:lang w:val="en-US"/>
        </w:rPr>
      </w:pPr>
      <w:r w:rsidRPr="00F040EE">
        <w:rPr>
          <w:rFonts w:ascii="Courier New" w:hAnsi="Courier New" w:cs="Arial"/>
          <w:sz w:val="16"/>
          <w:szCs w:val="22"/>
          <w:lang w:val="en-US"/>
        </w:rPr>
        <w:t>&lt;CODE BEGINS&gt;</w:t>
      </w:r>
    </w:p>
    <w:p w14:paraId="6A11FD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module _3gpp-common-files {</w:t>
      </w:r>
    </w:p>
    <w:p w14:paraId="4F252C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yang-version 1.1;</w:t>
      </w:r>
    </w:p>
    <w:p w14:paraId="601E34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namespace "urn:3gpp:sa5:_3gpp-common-files";</w:t>
      </w:r>
    </w:p>
    <w:p w14:paraId="01BF39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prefix "files3gpp";</w:t>
      </w:r>
    </w:p>
    <w:p w14:paraId="200803B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8465E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_3gpp-common-top { prefix top3gpp; }</w:t>
      </w:r>
    </w:p>
    <w:p w14:paraId="6845D2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_3gpp-common-yang-types { prefix types3gpp; }</w:t>
      </w:r>
    </w:p>
    <w:p w14:paraId="59B560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_3gpp-common-yang-extensions { prefix yext3gpp; }</w:t>
      </w:r>
    </w:p>
    <w:p w14:paraId="1E43569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ietf-yang-types { prefix yang; }</w:t>
      </w:r>
    </w:p>
    <w:p w14:paraId="185E3E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ietf-inet-types { prefix inet; }</w:t>
      </w:r>
    </w:p>
    <w:p w14:paraId="729CAE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EC62E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organization "3GPP SA5";</w:t>
      </w:r>
    </w:p>
    <w:p w14:paraId="2A9BB2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contact "https://www.3gpp.org/DynaReport/TSG-WG--S5--officials.htm?Itemid=464";</w:t>
      </w:r>
    </w:p>
    <w:p w14:paraId="320C7C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"Defines the YANG mapping of File retrieval NRM fragment </w:t>
      </w:r>
    </w:p>
    <w:p w14:paraId="240FC61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including the IOCs File and Files.</w:t>
      </w:r>
    </w:p>
    <w:p w14:paraId="0C2F0034" w14:textId="77777777" w:rsidR="00CD2839" w:rsidRDefault="00CD2839" w:rsidP="00CD2839">
      <w:pPr>
        <w:pStyle w:val="PL"/>
      </w:pPr>
      <w:r>
        <w:t xml:space="preserve">    Copyright 2024, 3GPP Organizational Partners (ARIB, ATIS, CCSA, ETSI, TSDSI, </w:t>
      </w:r>
    </w:p>
    <w:p w14:paraId="414A00C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TTA, TTC). All rights reserved.";</w:t>
      </w:r>
    </w:p>
    <w:p w14:paraId="4F0BF1A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reference "3GPP TS 28.623</w:t>
      </w:r>
    </w:p>
    <w:p w14:paraId="1841DEE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Generic Network Resource Model (NRM)</w:t>
      </w:r>
    </w:p>
    <w:p w14:paraId="3211BC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Integration Reference Point (IRP);</w:t>
      </w:r>
    </w:p>
    <w:p w14:paraId="6D665C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Solution Set (SS) definitions</w:t>
      </w:r>
    </w:p>
    <w:p w14:paraId="0AE4BD4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3E0C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3GPP TS 28.622</w:t>
      </w:r>
    </w:p>
    <w:p w14:paraId="5B7A53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Generic Network Resource Model (NRM)</w:t>
      </w:r>
    </w:p>
    <w:p w14:paraId="7ED95D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Integration Reference Point (IRP);</w:t>
      </w:r>
    </w:p>
    <w:p w14:paraId="73F4269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Information Service (IS)";</w:t>
      </w:r>
    </w:p>
    <w:p w14:paraId="7879F1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0032A" w14:textId="77777777" w:rsidR="00CD2839" w:rsidRDefault="00CD2839" w:rsidP="00CD2839">
      <w:pPr>
        <w:pStyle w:val="PL"/>
      </w:pPr>
      <w:r>
        <w:lastRenderedPageBreak/>
        <w:t xml:space="preserve">  revision 2024-05-11 { reference CR-0361 ; }</w:t>
      </w:r>
    </w:p>
    <w:p w14:paraId="41F66C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revision 2023-09-17 { reference CR-0270 ; } </w:t>
      </w:r>
    </w:p>
    <w:p w14:paraId="25A7898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revision 2022-09-28 { reference CR-0191; }</w:t>
      </w:r>
    </w:p>
    <w:p w14:paraId="275472F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DCB1C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FileGrp {</w:t>
      </w:r>
    </w:p>
    <w:p w14:paraId="241387F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the File IOC.";</w:t>
      </w:r>
    </w:p>
    <w:p w14:paraId="1C531B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49DD1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fileLocation {</w:t>
      </w:r>
    </w:p>
    <w:p w14:paraId="1BB295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inet:uri ;</w:t>
      </w:r>
    </w:p>
    <w:p w14:paraId="2D0E6AE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1D26CCD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748D608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EBCB7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"Location of the file incl. the file transfer protocol, </w:t>
      </w:r>
    </w:p>
    <w:p w14:paraId="58D07E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the file name for the case the file content cannot be retrieved </w:t>
      </w:r>
    </w:p>
    <w:p w14:paraId="51848A2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by reading the 'fileContent' attribute.</w:t>
      </w:r>
    </w:p>
    <w:p w14:paraId="64B457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57E59F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allowed file transfer protocols are:</w:t>
      </w:r>
    </w:p>
    <w:p w14:paraId="0B4EF4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sftp</w:t>
      </w:r>
    </w:p>
    <w:p w14:paraId="6F0EAD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ftpes</w:t>
      </w:r>
    </w:p>
    <w:p w14:paraId="212D85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https</w:t>
      </w:r>
    </w:p>
    <w:p w14:paraId="6A78D9C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9467B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Examples:</w:t>
      </w:r>
    </w:p>
    <w:p w14:paraId="5FEDAB4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w:t>
      </w:r>
    </w:p>
    <w:p w14:paraId="3BD08EE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'https://companyA.com/ManagedElement=1/Files=1/File=1'</w:t>
      </w:r>
    </w:p>
    <w:p w14:paraId="4B07BC3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2CB70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19785A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CEF686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fileCompression {</w:t>
      </w:r>
    </w:p>
    <w:p w14:paraId="478632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023D10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B9F643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CD3DF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34321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"Name of the algorithm used for compressing the file. </w:t>
      </w:r>
    </w:p>
    <w:p w14:paraId="087163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 empty or absent 'fileCompression' parameter indicates the file is </w:t>
      </w:r>
    </w:p>
    <w:p w14:paraId="010BE79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 compressed. The MnS producer selects the compression algorithm. </w:t>
      </w:r>
    </w:p>
    <w:p w14:paraId="40BF1EA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It is encouraged to use popular algorithms such as GZIP.";</w:t>
      </w:r>
    </w:p>
    <w:p w14:paraId="7F0703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4B2B56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9C8F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fileSize {</w:t>
      </w:r>
    </w:p>
    <w:p w14:paraId="0931E67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uint64 ;</w:t>
      </w:r>
    </w:p>
    <w:p w14:paraId="5A645D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57543C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units bytes;</w:t>
      </w:r>
    </w:p>
    <w:p w14:paraId="5591CD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58DC86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3B4D4E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"Size of the file";</w:t>
      </w:r>
    </w:p>
    <w:p w14:paraId="1FD55B0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11F0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64D4A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fileDataType {</w:t>
      </w:r>
    </w:p>
    <w:p w14:paraId="3E27EB9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enumeration {</w:t>
      </w:r>
    </w:p>
    <w:p w14:paraId="1C8629F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PERFORMANCE {</w:t>
      </w:r>
    </w:p>
    <w:p w14:paraId="6203E8D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"The value 'PERFORMANCE' refers to measurements and KPIs";</w:t>
      </w:r>
    </w:p>
    <w:p w14:paraId="4B07E48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8D7153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TRACE;</w:t>
      </w:r>
    </w:p>
    <w:p w14:paraId="3E56AB3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ANALYTICS;</w:t>
      </w:r>
    </w:p>
    <w:p w14:paraId="1DF31F9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PROPRIETARY;</w:t>
      </w:r>
    </w:p>
    <w:p w14:paraId="130FD0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0AD67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76E3E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B6DC1C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1CAEE88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"Type of the management data stored in the file.";</w:t>
      </w:r>
    </w:p>
    <w:p w14:paraId="7D1A32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1197E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A11797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fileFormat {</w:t>
      </w:r>
    </w:p>
    <w:p w14:paraId="0B6CE52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6B9FE1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6FA6977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650DA55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8CF7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the XML or ASN.1 schema (incl. its version) </w:t>
      </w:r>
    </w:p>
    <w:p w14:paraId="55F4AF1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used to produce the file content.";</w:t>
      </w:r>
    </w:p>
    <w:p w14:paraId="26ED71A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E2DCFE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E8DF8F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fileReadyTime {</w:t>
      </w:r>
    </w:p>
    <w:p w14:paraId="67959F3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yang:date-and-time ;</w:t>
      </w:r>
    </w:p>
    <w:p w14:paraId="72098EE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3BC9EF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62B62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972143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"Date and time, when the file was closed (the last time) </w:t>
      </w:r>
    </w:p>
    <w:p w14:paraId="587F83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made available on the MnS producer. </w:t>
      </w:r>
    </w:p>
    <w:p w14:paraId="2ED5BB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The file content will not be changed anymore.";</w:t>
      </w:r>
    </w:p>
    <w:p w14:paraId="587ED1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445C5C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3C244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fileExpirationTime {</w:t>
      </w:r>
    </w:p>
    <w:p w14:paraId="5EC52CB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yang:date-and-time ;</w:t>
      </w:r>
    </w:p>
    <w:p w14:paraId="4D50C0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2DF4959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1B1B54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28EA7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"Date and time after which the file may be deleted.";</w:t>
      </w:r>
    </w:p>
    <w:p w14:paraId="35C87F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7C3A60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C66D9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fileContent {</w:t>
      </w:r>
    </w:p>
    <w:p w14:paraId="7266C8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 // String is very restrictive</w:t>
      </w:r>
    </w:p>
    <w:p w14:paraId="6C2E06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3CC761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47E6F3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2072A6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"File content";  </w:t>
      </w:r>
    </w:p>
    <w:p w14:paraId="67F305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12861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34C24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leaf-list jobRef {</w:t>
      </w:r>
    </w:p>
    <w:p w14:paraId="440D47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types3gpp:DistinguishedName ;</w:t>
      </w:r>
    </w:p>
    <w:p w14:paraId="4C6D843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0760EA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C1D840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"Object instance of the 'PerfMetricJob' or 'TraceJob' </w:t>
      </w:r>
    </w:p>
    <w:p w14:paraId="435F969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that produced the file.";</w:t>
      </w:r>
    </w:p>
    <w:p w14:paraId="45216E7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E984B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38376C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jobId {</w:t>
      </w:r>
    </w:p>
    <w:p w14:paraId="056FA5D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273976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6273C2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E01E4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a PerfMetricJob job or a TraceJob.";</w:t>
      </w:r>
    </w:p>
    <w:p w14:paraId="79A55D1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F2768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BBB0F0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23BAF5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FilesGrp {</w:t>
      </w:r>
    </w:p>
    <w:p w14:paraId="66C39B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the Files IOC.";</w:t>
      </w:r>
    </w:p>
    <w:p w14:paraId="79398AE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numberOfFiles {</w:t>
      </w:r>
    </w:p>
    <w:p w14:paraId="2F92AE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uint64 ;</w:t>
      </w:r>
    </w:p>
    <w:p w14:paraId="293AD58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11E89E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"Number of files in a file collection.";    </w:t>
      </w:r>
    </w:p>
    <w:p w14:paraId="1B9CAE3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4D566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BBBF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leaf-list jobRef {</w:t>
      </w:r>
    </w:p>
    <w:p w14:paraId="62A119B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types3gpp:DistinguishedName ;</w:t>
      </w:r>
    </w:p>
    <w:p w14:paraId="5964D74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0CA294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429F1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"Object instance of the 'PerfMetricJob' or 'TraceJob' </w:t>
      </w:r>
    </w:p>
    <w:p w14:paraId="681F439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that produced the file.";</w:t>
      </w:r>
    </w:p>
    <w:p w14:paraId="127056F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AC4FF2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27E12B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jobId {</w:t>
      </w:r>
    </w:p>
    <w:p w14:paraId="69A1380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68EEF88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32C1FF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7F5FB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a PerfMetricJob job or a TraceJob.";</w:t>
      </w:r>
    </w:p>
    <w:p w14:paraId="4C88068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96F96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8F918E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73E2FD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FilesSubtree {</w:t>
      </w:r>
    </w:p>
    <w:p w14:paraId="67BEFD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"Contains classes of the File retrieval NRM fragment.</w:t>
      </w:r>
    </w:p>
    <w:p w14:paraId="250114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Should be used in classes (or classes inheriting from)</w:t>
      </w:r>
    </w:p>
    <w:p w14:paraId="357B8F7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SubNnetwork</w:t>
      </w:r>
    </w:p>
    <w:p w14:paraId="603ADD4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ManagedElement</w:t>
      </w:r>
    </w:p>
    <w:p w14:paraId="4D48F1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PerfMetricJob</w:t>
      </w:r>
    </w:p>
    <w:p w14:paraId="0271E22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TraceJob</w:t>
      </w:r>
    </w:p>
    <w:p w14:paraId="65FCC1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97A6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If a YANG module wants to augment these classes/list/groupings they must</w:t>
      </w:r>
    </w:p>
    <w:p w14:paraId="50D7FE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augment all user classes!";</w:t>
      </w:r>
    </w:p>
    <w:p w14:paraId="0945DEB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87D333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list Files {    </w:t>
      </w:r>
    </w:p>
    <w:p w14:paraId="5623D6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"This IOC represents a collection of files. It can be </w:t>
      </w:r>
    </w:p>
    <w:p w14:paraId="37F7F55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name-contained by 'SubNetwork', 'ManagedElement', 'PerfMetricJob' or </w:t>
      </w:r>
    </w:p>
    <w:p w14:paraId="3E8B145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'TraceJob'. The 'Files' object name-contains 'File' objects, that </w:t>
      </w:r>
    </w:p>
    <w:p w14:paraId="7899423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 the files of the collection. File collections allow to </w:t>
      </w:r>
    </w:p>
    <w:p w14:paraId="2A8E6A0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structure related files under a common root.</w:t>
      </w:r>
    </w:p>
    <w:p w14:paraId="3485BEB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F36E1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Instances of 'Files' are created by MnS producers. They shall be </w:t>
      </w:r>
    </w:p>
    <w:p w14:paraId="5AD263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created at latest when the first file of the collection becomes </w:t>
      </w:r>
    </w:p>
    <w:p w14:paraId="543A8A7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available for retrieval by MnS consumers.</w:t>
      </w:r>
    </w:p>
    <w:p w14:paraId="64DE494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AEDB8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of 'Files' represent properties of the file collection </w:t>
      </w:r>
    </w:p>
    <w:p w14:paraId="55297C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not properties of individual files.</w:t>
      </w:r>
    </w:p>
    <w:p w14:paraId="338BB1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26D3C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the file retrieval NRM fragment is used together with a data </w:t>
      </w:r>
    </w:p>
    <w:p w14:paraId="1997283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collection job ('PerfMetricJob' or 'TraceJob') the following </w:t>
      </w:r>
    </w:p>
    <w:p w14:paraId="56EDFB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provisions shall apply:</w:t>
      </w:r>
    </w:p>
    <w:p w14:paraId="02C7E93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'Files' object shall be created at the same time as the object </w:t>
      </w:r>
    </w:p>
    <w:p w14:paraId="4A4AE71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representing the data collection job.</w:t>
      </w:r>
    </w:p>
    <w:p w14:paraId="368FCD0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attributes 'jobRef' and 'jobId' shall be supported and present </w:t>
      </w:r>
    </w:p>
    <w:p w14:paraId="45B939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a 'Files' instance. They shall identify the job that the files in </w:t>
      </w:r>
    </w:p>
    <w:p w14:paraId="6DD026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collection relate to.</w:t>
      </w:r>
    </w:p>
    <w:p w14:paraId="655C6C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A 'Files' instance shall contain files related to one and only one </w:t>
      </w:r>
    </w:p>
    <w:p w14:paraId="25C2910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job.</w:t>
      </w:r>
    </w:p>
    <w:p w14:paraId="344375E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files produced by one job shall be contained in one and only </w:t>
      </w:r>
    </w:p>
    <w:p w14:paraId="1B0E815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one 'Files' instance.</w:t>
      </w:r>
    </w:p>
    <w:p w14:paraId="16840A4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job object shall support an attribute with a link to the </w:t>
      </w:r>
    </w:p>
    <w:p w14:paraId="628BC17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created 'Files' instance ('_linkToFiles').</w:t>
      </w:r>
    </w:p>
    <w:p w14:paraId="268A442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 '_linkToFiles' shall be returned in the job creation </w:t>
      </w:r>
    </w:p>
    <w:p w14:paraId="216670E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response, if the stage 3 protocol supports returning attributes in an </w:t>
      </w:r>
    </w:p>
    <w:p w14:paraId="72061F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object creation response.</w:t>
      </w:r>
    </w:p>
    <w:p w14:paraId="6FFC7CF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MnS producer decides where to name-contain the 'Files' instance </w:t>
      </w:r>
    </w:p>
    <w:p w14:paraId="4453BBF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related to a job.</w:t>
      </w:r>
    </w:p>
    <w:p w14:paraId="5B5EECA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A9175C" w14:textId="77777777" w:rsidR="00CD2839" w:rsidRDefault="00CD2839" w:rsidP="00CD2839">
      <w:pPr>
        <w:pStyle w:val="PL"/>
      </w:pPr>
      <w:r>
        <w:t xml:space="preserve">        The attribute '_linkToFiles' allows a MnS consumer to create simple </w:t>
      </w:r>
    </w:p>
    <w:p w14:paraId="68F1FEB5" w14:textId="77777777" w:rsidR="00CD2839" w:rsidRDefault="00CD2839" w:rsidP="00CD2839">
      <w:pPr>
        <w:pStyle w:val="PL"/>
      </w:pPr>
      <w:r>
        <w:t xml:space="preserve">        and targeted subscriptions for 'notifyFileReady', </w:t>
      </w:r>
    </w:p>
    <w:p w14:paraId="26C5613D" w14:textId="77777777" w:rsidR="00CD2839" w:rsidRDefault="00CD2839" w:rsidP="00CD2839">
      <w:pPr>
        <w:pStyle w:val="PL"/>
      </w:pPr>
      <w:r>
        <w:t xml:space="preserve">        and 'notifyFilePreparationError', or </w:t>
      </w:r>
    </w:p>
    <w:p w14:paraId="7D3021D2" w14:textId="77777777" w:rsidR="00CD2839" w:rsidRDefault="00CD2839" w:rsidP="00CD2839">
      <w:pPr>
        <w:pStyle w:val="PL"/>
      </w:pPr>
      <w:r>
        <w:t xml:space="preserve">        'notifyMOICreation', 'notifyMOIChanges' and 'notifyFilePreparationError'  </w:t>
      </w:r>
    </w:p>
    <w:p w14:paraId="3A8E6C20" w14:textId="77777777" w:rsidR="00CD2839" w:rsidRDefault="00CD2839" w:rsidP="00CD2839">
      <w:pPr>
        <w:pStyle w:val="PL"/>
      </w:pPr>
      <w:r>
        <w:t xml:space="preserve">         related to 'File' instances created or deleted </w:t>
      </w:r>
    </w:p>
    <w:p w14:paraId="48B763D9" w14:textId="77777777" w:rsidR="00CD2839" w:rsidRDefault="00CD2839" w:rsidP="00CD2839">
      <w:pPr>
        <w:pStyle w:val="PL"/>
      </w:pPr>
      <w:r>
        <w:t xml:space="preserve">        under the 'Files' instance of a specific job. The subscription needs </w:t>
      </w:r>
    </w:p>
    <w:p w14:paraId="3E7E4616" w14:textId="77777777" w:rsidR="00CD2839" w:rsidRDefault="00CD2839" w:rsidP="00CD2839">
      <w:pPr>
        <w:pStyle w:val="PL"/>
      </w:pPr>
      <w:r>
        <w:t xml:space="preserve">        to scope simply objects one level below the 'Files' object.</w:t>
      </w:r>
    </w:p>
    <w:p w14:paraId="0D53940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3C3A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addition, the attribute '_linkToFiles' allows for simple </w:t>
      </w:r>
    </w:p>
    <w:p w14:paraId="40561DC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deployments not relying on notifications for reporting the </w:t>
      </w:r>
    </w:p>
    <w:p w14:paraId="42C1775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availability of new files, where the MnS consumer polls regularly </w:t>
      </w:r>
    </w:p>
    <w:p w14:paraId="130D38B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for new files under 'Files'.";</w:t>
      </w:r>
    </w:p>
    <w:p w14:paraId="7D4505E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C00C88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key id;</w:t>
      </w:r>
    </w:p>
    <w:p w14:paraId="25190F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config false;</w:t>
      </w:r>
    </w:p>
    <w:p w14:paraId="4D7A26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top3gpp:Top_Grp ;</w:t>
      </w:r>
    </w:p>
    <w:p w14:paraId="622E61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container attributes {</w:t>
      </w:r>
    </w:p>
    <w:p w14:paraId="285027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FilesGrp ;</w:t>
      </w:r>
    </w:p>
    <w:p w14:paraId="25FD641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4F58A8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AD0B5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list File {</w:t>
      </w:r>
    </w:p>
    <w:p w14:paraId="13C4B3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a file. It is name-contained by 'Files'.</w:t>
      </w:r>
    </w:p>
    <w:p w14:paraId="7C2FE1F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FD13E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a file becomes available on a MnS producer for retrieval by a </w:t>
      </w:r>
    </w:p>
    <w:p w14:paraId="2EF073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MnS consumer, the MnS producer shall create a 'File' instance </w:t>
      </w:r>
    </w:p>
    <w:p w14:paraId="598B203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representing that file.</w:t>
      </w:r>
    </w:p>
    <w:p w14:paraId="49605C8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C9E8B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time of creation shall be captured by the MnS producer in the </w:t>
      </w:r>
    </w:p>
    <w:p w14:paraId="2CF116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'fileReadyTime' attribute. The MnS producer shall keep the file at </w:t>
      </w:r>
    </w:p>
    <w:p w14:paraId="37F6806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least until the time specified by 'fileExpirationTime'. After that </w:t>
      </w:r>
    </w:p>
    <w:p w14:paraId="06A8043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time the MnS producer may delete the 'File' instance. </w:t>
      </w:r>
    </w:p>
    <w:p w14:paraId="76B5CE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'fileExpirationTime' is determined by the MnS producer based on </w:t>
      </w:r>
    </w:p>
    <w:p w14:paraId="37CA6F4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considerations such as available storage space or file retention </w:t>
      </w:r>
    </w:p>
    <w:p w14:paraId="6C1AC4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policies.</w:t>
      </w:r>
    </w:p>
    <w:p w14:paraId="59F876F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F9CD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'fileSize', 'fileCompression', 'fileDataType' and </w:t>
      </w:r>
    </w:p>
    <w:p w14:paraId="294249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'fileFormat' describe the file properties.</w:t>
      </w:r>
    </w:p>
    <w:p w14:paraId="6F07353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9119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'fileLocation' attribute indicates the address where the file can </w:t>
      </w:r>
    </w:p>
    <w:p w14:paraId="139D8E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retrieved. The address includes the file transfer protocol (schema). </w:t>
      </w:r>
    </w:p>
    <w:p w14:paraId="1E6F497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Allowed file transfer protocols are 'sftp', 'ftpes' and 'https'.</w:t>
      </w:r>
    </w:p>
    <w:p w14:paraId="2E63449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4AF1D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value of 'fileLocation' can be identical to or different from the </w:t>
      </w:r>
    </w:p>
    <w:p w14:paraId="232D1D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address of the 'File' instance. The attribute 'fileContent' is </w:t>
      </w:r>
    </w:p>
    <w:p w14:paraId="14CBC16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provided for retrieving the actual file content. When identifying in </w:t>
      </w:r>
    </w:p>
    <w:p w14:paraId="67C7D0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Read request a 'File' instance and specifying only the </w:t>
      </w:r>
    </w:p>
    <w:p w14:paraId="7793EC6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'fileContent' attribute be returned, then only the file content shall </w:t>
      </w:r>
    </w:p>
    <w:p w14:paraId="00E0AFC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returned in the response. Note, as usual, multiple attributes can </w:t>
      </w:r>
    </w:p>
    <w:p w14:paraId="46C3BA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specified to be returned, so that the file content together with </w:t>
      </w:r>
    </w:p>
    <w:p w14:paraId="5DD1323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some or all file meta data attributes can be returned in response to </w:t>
      </w:r>
    </w:p>
    <w:p w14:paraId="3D7F4DC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 single request.</w:t>
      </w:r>
    </w:p>
    <w:p w14:paraId="57D7AC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0ED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In case the 'fileLocation' specifies a location different than the </w:t>
      </w:r>
    </w:p>
    <w:p w14:paraId="5F4830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 object location, then the attribute 'fileContent' cannot be </w:t>
      </w:r>
    </w:p>
    <w:p w14:paraId="6F71785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used for retrieving the file content. For example, the 'File' object </w:t>
      </w:r>
    </w:p>
    <w:p w14:paraId="6F21E22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location may be given by</w:t>
      </w:r>
    </w:p>
    <w:p w14:paraId="01ED5EC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'https://companyA.com/ManagedElement=1/Files=1/File=1'</w:t>
      </w:r>
    </w:p>
    <w:p w14:paraId="0A5937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the value of the 'fileLocation' attribute by</w:t>
      </w:r>
    </w:p>
    <w:p w14:paraId="1BA0FF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w:t>
      </w:r>
    </w:p>
    <w:p w14:paraId="0A7F80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07E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this case the file needs to be retrieved using 'sftp' from </w:t>
      </w:r>
    </w:p>
    <w:p w14:paraId="548F9FD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 Attempts to read the </w:t>
      </w:r>
    </w:p>
    <w:p w14:paraId="24F2E7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'fileContent' attribute shall return an error.</w:t>
      </w:r>
    </w:p>
    <w:p w14:paraId="15AD932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F36D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the file retrieval NRM fragment is used together with a data </w:t>
      </w:r>
    </w:p>
    <w:p w14:paraId="1BAF422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collection job ('PerfMetricJob' or 'TraceJob') the following </w:t>
      </w:r>
    </w:p>
    <w:p w14:paraId="2D8A2CA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provisions shall apply:</w:t>
      </w:r>
    </w:p>
    <w:p w14:paraId="28E01C5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attributes 'jobRef' and 'jobId' shall be supported and </w:t>
      </w:r>
    </w:p>
    <w:p w14:paraId="38AC4A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present. They shall identify the job that the file is related to.</w:t>
      </w:r>
    </w:p>
    <w:p w14:paraId="44BB13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7F306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'jobRef' and 'jobId' allow to set notification filters </w:t>
      </w:r>
    </w:p>
    <w:p w14:paraId="215C69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the subscription in such a way that only 'notifyMOICreation', </w:t>
      </w:r>
    </w:p>
    <w:p w14:paraId="713D3DA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notifyMOIChanges and </w:t>
      </w:r>
    </w:p>
    <w:p w14:paraId="5572B4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'notifyMOIDeletion' notifications are sent to subscribed MnS consumers </w:t>
      </w:r>
    </w:p>
    <w:p w14:paraId="2C84E4A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if the created or deleted 'File' instance represents data related to </w:t>
      </w:r>
    </w:p>
    <w:p w14:paraId="0143CDC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jobs the subscribed MnS consumer created or is interested in.</w:t>
      </w:r>
    </w:p>
    <w:p w14:paraId="213B1F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24AB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Upon creation of a 'File' instance, a notification of type </w:t>
      </w:r>
    </w:p>
    <w:p w14:paraId="3DD7BD5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'notifyMOICreation' or 'notifyMOIChanges' shall be emitted to </w:t>
      </w:r>
    </w:p>
    <w:p w14:paraId="1886E5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subscribed MnS consumers as </w:t>
      </w:r>
    </w:p>
    <w:p w14:paraId="0A30A27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usual. For the case that the file contains performance metric data </w:t>
      </w:r>
    </w:p>
    <w:p w14:paraId="06D4E35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('fileDataType' is 'PERFORMANCE') the MnS producer shall emit either </w:t>
      </w:r>
    </w:p>
    <w:p w14:paraId="3021E74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 notification of type 'notifyMOICreation', 'notifyMOICreation' or </w:t>
      </w:r>
    </w:p>
    <w:p w14:paraId="1FB27FD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of type </w:t>
      </w:r>
    </w:p>
    <w:p w14:paraId="1DDFF86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'notifyFileReady'. The MnS consumer selects the notification type he </w:t>
      </w:r>
    </w:p>
    <w:p w14:paraId="344A88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wishes to receive with the subscription created on the MnS producer.</w:t>
      </w:r>
    </w:p>
    <w:p w14:paraId="2A56F5A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19B55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'objectClass' and 'objectInstance' parameters in the notification </w:t>
      </w:r>
    </w:p>
    <w:p w14:paraId="264ECFF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header of 'notifyFileReady' shall identify the new 'File' instance, </w:t>
      </w:r>
    </w:p>
    <w:p w14:paraId="388D8FF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instead of the related 'PerfMetricJob', 'TraceJob', 'ManagedElement' </w:t>
      </w:r>
    </w:p>
    <w:p w14:paraId="29D826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 'ManagementNode'as described in 3GPP TS 28.532, </w:t>
      </w:r>
    </w:p>
    <w:p w14:paraId="645787A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clause 11.6.1.1.1 for the case that 'notifyFileReady' is used as </w:t>
      </w:r>
    </w:p>
    <w:p w14:paraId="0CFB372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part of the file data reporting MnS.</w:t>
      </w:r>
    </w:p>
    <w:p w14:paraId="1C7FC33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6FD11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notification 'notifyFilePreparationError' shall be supported as </w:t>
      </w:r>
    </w:p>
    <w:p w14:paraId="18B64D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well by the 'File' object. It shall be sent when an error occurs </w:t>
      </w:r>
    </w:p>
    <w:p w14:paraId="24B7E8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during the preparation of the file. No 'notifyFileReady' or </w:t>
      </w:r>
    </w:p>
    <w:p w14:paraId="3E68406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'notifMOICreation shall be sent in that case. The 'objectClass' </w:t>
      </w:r>
    </w:p>
    <w:p w14:paraId="407C5E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'objectInstance' parameters of the notification header shall </w:t>
      </w:r>
    </w:p>
    <w:p w14:paraId="7E310B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identify the new 'File' instance representing the corrupted file, </w:t>
      </w:r>
    </w:p>
    <w:p w14:paraId="3A8DC52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instead of the related 'PerfMetricJob', 'TraceJob', 'ManagedElement' </w:t>
      </w:r>
    </w:p>
    <w:p w14:paraId="6BD239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 'ManagementNode'as described in 3GPP TS 28.532, clause 11.6.1.1.1 </w:t>
      </w:r>
    </w:p>
    <w:p w14:paraId="7B010B6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for the case that 'notifyFilePreparationError' is used as part of </w:t>
      </w:r>
    </w:p>
    <w:p w14:paraId="721F274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data reporting MnS. When the file is not created at all or </w:t>
      </w:r>
    </w:p>
    <w:p w14:paraId="303316A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deleted, the 'objectClass' and 'objectInstance' parameters of the </w:t>
      </w:r>
    </w:p>
    <w:p w14:paraId="32F7E2C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notification header are populated as described in 3GPP TS 28.532, </w:t>
      </w:r>
    </w:p>
    <w:p w14:paraId="6AC2A5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clause 11.6.1.1.1. Note that to receive 'notifyFilePreparationError' </w:t>
      </w:r>
    </w:p>
    <w:p w14:paraId="48516A5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that case the notification subscription needs to include these </w:t>
      </w:r>
    </w:p>
    <w:p w14:paraId="76687A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objects in its scope.";</w:t>
      </w:r>
    </w:p>
    <w:p w14:paraId="213D8D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key id;</w:t>
      </w:r>
    </w:p>
    <w:p w14:paraId="515745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top3gpp:Top_Grp ;</w:t>
      </w:r>
    </w:p>
    <w:p w14:paraId="1C1D3B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container attributes {</w:t>
      </w:r>
    </w:p>
    <w:p w14:paraId="288D585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FileGrp ;</w:t>
      </w:r>
    </w:p>
    <w:p w14:paraId="51829BA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A9B442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192026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973F8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w:t>
      </w:r>
    </w:p>
    <w:p w14:paraId="210865C1" w14:textId="77777777" w:rsidR="007D5AB6" w:rsidRDefault="007D5AB6" w:rsidP="007D5AB6">
      <w:pPr>
        <w:pStyle w:val="PL"/>
      </w:pPr>
      <w:r>
        <w:t>}</w:t>
      </w:r>
    </w:p>
    <w:p w14:paraId="282652F0" w14:textId="77777777" w:rsidR="00AF69E6" w:rsidRPr="00F040EE" w:rsidRDefault="00AF69E6" w:rsidP="00AF69E6">
      <w:pPr>
        <w:tabs>
          <w:tab w:val="left" w:pos="0"/>
          <w:tab w:val="center" w:pos="4820"/>
          <w:tab w:val="right" w:pos="9638"/>
        </w:tabs>
        <w:spacing w:after="0"/>
        <w:rPr>
          <w:rFonts w:ascii="Courier New" w:hAnsi="Courier New" w:cs="Arial"/>
          <w:sz w:val="16"/>
          <w:szCs w:val="22"/>
          <w:lang w:val="en-US"/>
        </w:rPr>
      </w:pPr>
      <w:r w:rsidRPr="00F040EE">
        <w:rPr>
          <w:rFonts w:ascii="Courier New" w:hAnsi="Courier New" w:cs="Arial"/>
          <w:sz w:val="16"/>
          <w:szCs w:val="22"/>
          <w:lang w:val="en-US"/>
        </w:rPr>
        <w:t>&lt;CODE ENDS&gt;</w:t>
      </w:r>
    </w:p>
    <w:p w14:paraId="61488632" w14:textId="77777777" w:rsidR="00AF69E6" w:rsidRDefault="00AF69E6" w:rsidP="00AF69E6">
      <w:pPr>
        <w:pStyle w:val="PL"/>
      </w:pPr>
    </w:p>
    <w:p w14:paraId="3651112B"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16</w:t>
      </w:r>
      <w:r w:rsidRPr="00517F47">
        <w:rPr>
          <w:rFonts w:ascii="Arial" w:hAnsi="Arial"/>
          <w:sz w:val="32"/>
          <w:lang w:eastAsia="zh-CN"/>
        </w:rPr>
        <w:tab/>
        <w:t>module _3gpp-common</w:t>
      </w:r>
      <w:r w:rsidRPr="00517F47">
        <w:rPr>
          <w:rFonts w:ascii="Arial" w:hAnsi="Arial"/>
          <w:sz w:val="32"/>
        </w:rPr>
        <w:t>-</w:t>
      </w:r>
      <w:r w:rsidRPr="00227237">
        <w:t xml:space="preserve"> </w:t>
      </w:r>
      <w:r w:rsidRPr="00227237">
        <w:rPr>
          <w:rFonts w:ascii="Arial" w:hAnsi="Arial"/>
          <w:sz w:val="32"/>
        </w:rPr>
        <w:t>management-node</w:t>
      </w:r>
      <w:r w:rsidRPr="00517F47">
        <w:rPr>
          <w:rFonts w:ascii="Arial" w:hAnsi="Arial"/>
          <w:sz w:val="32"/>
        </w:rPr>
        <w:t>.yang</w:t>
      </w:r>
    </w:p>
    <w:p w14:paraId="5F0C72C4"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7B9BA25D" w14:textId="77777777" w:rsidR="00077061" w:rsidRDefault="00077061" w:rsidP="00077061">
      <w:pPr>
        <w:pStyle w:val="PL"/>
      </w:pPr>
      <w:r>
        <w:t>module _3gpp-common-</w:t>
      </w:r>
      <w:bookmarkStart w:id="526" w:name="_Hlk157615171"/>
      <w:r>
        <w:t xml:space="preserve">management-node </w:t>
      </w:r>
      <w:bookmarkEnd w:id="526"/>
      <w:r>
        <w:t>{</w:t>
      </w:r>
    </w:p>
    <w:p w14:paraId="1CB0CFD6" w14:textId="77777777" w:rsidR="00077061" w:rsidRDefault="00077061" w:rsidP="00077061">
      <w:pPr>
        <w:pStyle w:val="PL"/>
      </w:pPr>
      <w:r>
        <w:t xml:space="preserve">  yang-version 1.1;  </w:t>
      </w:r>
    </w:p>
    <w:p w14:paraId="4621F692" w14:textId="77777777" w:rsidR="00077061" w:rsidRDefault="00077061" w:rsidP="00077061">
      <w:pPr>
        <w:pStyle w:val="PL"/>
      </w:pPr>
      <w:r>
        <w:t xml:space="preserve">  namespace urn:3gpp:sa5:_3gpp-common-management-node;</w:t>
      </w:r>
    </w:p>
    <w:p w14:paraId="1FFD10DD" w14:textId="77777777" w:rsidR="00077061" w:rsidRDefault="00077061" w:rsidP="00077061">
      <w:pPr>
        <w:pStyle w:val="PL"/>
      </w:pPr>
      <w:r>
        <w:t xml:space="preserve">  prefix "mmgmtnode3gpp";</w:t>
      </w:r>
    </w:p>
    <w:p w14:paraId="4A7CAF3F" w14:textId="77777777" w:rsidR="00077061" w:rsidRDefault="00077061" w:rsidP="00077061">
      <w:pPr>
        <w:pStyle w:val="PL"/>
      </w:pPr>
      <w:r>
        <w:t xml:space="preserve">  </w:t>
      </w:r>
    </w:p>
    <w:p w14:paraId="2C5BF03C" w14:textId="77777777" w:rsidR="00077061" w:rsidRDefault="00077061" w:rsidP="00077061">
      <w:pPr>
        <w:pStyle w:val="PL"/>
      </w:pPr>
      <w:r>
        <w:lastRenderedPageBreak/>
        <w:t xml:space="preserve">  import _3gpp-common-top { prefix top3gpp; }  </w:t>
      </w:r>
    </w:p>
    <w:p w14:paraId="5E1BFA4C" w14:textId="77777777" w:rsidR="00077061" w:rsidRDefault="00077061" w:rsidP="00077061">
      <w:pPr>
        <w:pStyle w:val="PL"/>
      </w:pPr>
      <w:r>
        <w:t xml:space="preserve">  import _3gpp-common-yang-types { prefix types3gpp ; }</w:t>
      </w:r>
    </w:p>
    <w:p w14:paraId="725E20E7" w14:textId="77777777" w:rsidR="00077061" w:rsidRDefault="00077061" w:rsidP="00077061">
      <w:pPr>
        <w:pStyle w:val="PL"/>
      </w:pPr>
      <w:r>
        <w:t xml:space="preserve">  import _3gpp-common-subnetwork { prefix subnet3gpp ; }</w:t>
      </w:r>
    </w:p>
    <w:p w14:paraId="20214252" w14:textId="77777777" w:rsidR="00077061" w:rsidRDefault="00077061" w:rsidP="00077061">
      <w:pPr>
        <w:pStyle w:val="PL"/>
      </w:pPr>
    </w:p>
    <w:p w14:paraId="36F9F5C4" w14:textId="77777777" w:rsidR="00077061" w:rsidRDefault="00077061" w:rsidP="00077061">
      <w:pPr>
        <w:pStyle w:val="PL"/>
      </w:pPr>
      <w:r>
        <w:t xml:space="preserve">  organization "3GPP SA5";</w:t>
      </w:r>
    </w:p>
    <w:p w14:paraId="2E563FF6" w14:textId="77777777" w:rsidR="00077061" w:rsidRDefault="00077061" w:rsidP="00077061">
      <w:pPr>
        <w:pStyle w:val="PL"/>
      </w:pPr>
      <w:r>
        <w:t xml:space="preserve">  contact "https://www.3gpp.org/DynaReport/TSG-WG--S5--officials.htm?Itemid=464";</w:t>
      </w:r>
    </w:p>
    <w:p w14:paraId="3DE09F74" w14:textId="77777777" w:rsidR="00077061" w:rsidRDefault="00077061" w:rsidP="00077061">
      <w:pPr>
        <w:pStyle w:val="PL"/>
      </w:pPr>
    </w:p>
    <w:p w14:paraId="6D51EBDF" w14:textId="77777777" w:rsidR="00077061" w:rsidRDefault="00077061" w:rsidP="00077061">
      <w:pPr>
        <w:pStyle w:val="PL"/>
      </w:pPr>
      <w:r>
        <w:t xml:space="preserve">  description "Defines ManagementNode IOCs</w:t>
      </w:r>
    </w:p>
    <w:p w14:paraId="7AD2B5D5" w14:textId="77777777" w:rsidR="00077061" w:rsidRDefault="00077061" w:rsidP="00077061">
      <w:pPr>
        <w:pStyle w:val="PL"/>
      </w:pPr>
      <w:r>
        <w:t xml:space="preserve">    Copyright 2024, 3GPP Organizational Partners (ARIB, ATIS, CCSA, ETSI, TSDSI, </w:t>
      </w:r>
    </w:p>
    <w:p w14:paraId="009694E8" w14:textId="77777777" w:rsidR="00077061" w:rsidRDefault="00077061" w:rsidP="00077061">
      <w:pPr>
        <w:pStyle w:val="PL"/>
      </w:pPr>
      <w:r>
        <w:t xml:space="preserve">    TTA, TTC). All rights reserved.";</w:t>
      </w:r>
    </w:p>
    <w:p w14:paraId="2BDB4ABF" w14:textId="77777777" w:rsidR="00077061" w:rsidRDefault="00077061" w:rsidP="00077061">
      <w:pPr>
        <w:pStyle w:val="PL"/>
      </w:pPr>
      <w:r>
        <w:t xml:space="preserve">  reference "3GPP TS 28.623</w:t>
      </w:r>
    </w:p>
    <w:p w14:paraId="16CF394A" w14:textId="77777777" w:rsidR="00077061" w:rsidRDefault="00077061" w:rsidP="00077061">
      <w:pPr>
        <w:pStyle w:val="PL"/>
      </w:pPr>
      <w:r>
        <w:t xml:space="preserve">      Generic Network Resource Model (NRM)</w:t>
      </w:r>
    </w:p>
    <w:p w14:paraId="26D577D5" w14:textId="77777777" w:rsidR="00077061" w:rsidRDefault="00077061" w:rsidP="00077061">
      <w:pPr>
        <w:pStyle w:val="PL"/>
      </w:pPr>
      <w:r>
        <w:t xml:space="preserve">      Integration Reference Point (IRP);</w:t>
      </w:r>
    </w:p>
    <w:p w14:paraId="6662DB17" w14:textId="77777777" w:rsidR="00077061" w:rsidRDefault="00077061" w:rsidP="00077061">
      <w:pPr>
        <w:pStyle w:val="PL"/>
      </w:pPr>
      <w:r>
        <w:t xml:space="preserve">      Solution Set (SS) definitions</w:t>
      </w:r>
    </w:p>
    <w:p w14:paraId="797BE618" w14:textId="77777777" w:rsidR="00077061" w:rsidRDefault="00077061" w:rsidP="00077061">
      <w:pPr>
        <w:pStyle w:val="PL"/>
      </w:pPr>
      <w:r>
        <w:t xml:space="preserve">      </w:t>
      </w:r>
    </w:p>
    <w:p w14:paraId="21371C0F" w14:textId="77777777" w:rsidR="00077061" w:rsidRDefault="00077061" w:rsidP="00077061">
      <w:pPr>
        <w:pStyle w:val="PL"/>
      </w:pPr>
      <w:r>
        <w:t xml:space="preserve">      3GPP TS 28.622</w:t>
      </w:r>
    </w:p>
    <w:p w14:paraId="5A3C304F" w14:textId="77777777" w:rsidR="00077061" w:rsidRDefault="00077061" w:rsidP="00077061">
      <w:pPr>
        <w:pStyle w:val="PL"/>
      </w:pPr>
      <w:r>
        <w:t xml:space="preserve">      Generic Network Resource Model (NRM)</w:t>
      </w:r>
    </w:p>
    <w:p w14:paraId="52161DC4" w14:textId="77777777" w:rsidR="00077061" w:rsidRDefault="00077061" w:rsidP="00077061">
      <w:pPr>
        <w:pStyle w:val="PL"/>
      </w:pPr>
      <w:r>
        <w:t xml:space="preserve">      Integration Reference Point (IRP);</w:t>
      </w:r>
    </w:p>
    <w:p w14:paraId="3580C497" w14:textId="77777777" w:rsidR="00077061" w:rsidRDefault="00077061" w:rsidP="00077061">
      <w:pPr>
        <w:pStyle w:val="PL"/>
      </w:pPr>
      <w:r>
        <w:t xml:space="preserve">      Information Service (IS)</w:t>
      </w:r>
    </w:p>
    <w:p w14:paraId="2802AD46" w14:textId="77777777" w:rsidR="00077061" w:rsidRDefault="00077061" w:rsidP="00077061">
      <w:pPr>
        <w:pStyle w:val="PL"/>
      </w:pPr>
      <w:r>
        <w:t xml:space="preserve">      </w:t>
      </w:r>
    </w:p>
    <w:p w14:paraId="09BE16CC" w14:textId="77777777" w:rsidR="00077061" w:rsidRPr="00A62E11" w:rsidRDefault="00077061" w:rsidP="00077061">
      <w:pPr>
        <w:pStyle w:val="PL"/>
        <w:rPr>
          <w:lang w:val="fr-FR"/>
        </w:rPr>
      </w:pPr>
      <w:r>
        <w:t xml:space="preserve">      </w:t>
      </w:r>
      <w:r w:rsidRPr="00A62E11">
        <w:rPr>
          <w:lang w:val="fr-FR"/>
        </w:rPr>
        <w:t xml:space="preserve">3GPP TS 28.620 </w:t>
      </w:r>
    </w:p>
    <w:p w14:paraId="5C7D44B5" w14:textId="77777777" w:rsidR="00077061" w:rsidRPr="00A62E11" w:rsidRDefault="00077061" w:rsidP="00077061">
      <w:pPr>
        <w:pStyle w:val="PL"/>
        <w:rPr>
          <w:lang w:val="fr-FR"/>
        </w:rPr>
      </w:pPr>
      <w:r w:rsidRPr="00A62E11">
        <w:rPr>
          <w:lang w:val="fr-FR"/>
        </w:rPr>
        <w:t xml:space="preserve">      Umbrella Information Model (UIM)";</w:t>
      </w:r>
    </w:p>
    <w:p w14:paraId="4CC1C139" w14:textId="77777777" w:rsidR="00077061" w:rsidRPr="00A62E11" w:rsidRDefault="00077061" w:rsidP="00077061">
      <w:pPr>
        <w:pStyle w:val="PL"/>
        <w:rPr>
          <w:lang w:val="fr-FR"/>
        </w:rPr>
      </w:pPr>
    </w:p>
    <w:p w14:paraId="401E9002" w14:textId="77777777" w:rsidR="00077061" w:rsidRDefault="00077061" w:rsidP="00077061">
      <w:pPr>
        <w:pStyle w:val="PL"/>
      </w:pPr>
      <w:r w:rsidRPr="00A62E11">
        <w:rPr>
          <w:lang w:val="fr-FR"/>
        </w:rPr>
        <w:t xml:space="preserve">  </w:t>
      </w:r>
      <w:r>
        <w:t xml:space="preserve">revision 2024-01-29 { reference CR-0327 ; } </w:t>
      </w:r>
    </w:p>
    <w:p w14:paraId="6F877092" w14:textId="77777777" w:rsidR="00077061" w:rsidRDefault="00077061" w:rsidP="00077061">
      <w:pPr>
        <w:pStyle w:val="PL"/>
      </w:pPr>
    </w:p>
    <w:p w14:paraId="39F674B2" w14:textId="77777777" w:rsidR="00077061" w:rsidRDefault="00077061" w:rsidP="00077061">
      <w:pPr>
        <w:pStyle w:val="PL"/>
      </w:pPr>
      <w:r>
        <w:t xml:space="preserve">  grouping ManagementSystem_Grp {</w:t>
      </w:r>
    </w:p>
    <w:p w14:paraId="3EE79A9E" w14:textId="77777777" w:rsidR="00077061" w:rsidRDefault="00077061" w:rsidP="00077061">
      <w:pPr>
        <w:pStyle w:val="PL"/>
      </w:pPr>
      <w:r>
        <w:t xml:space="preserve">    description "Represents the ManagementSystem_ IOC.";</w:t>
      </w:r>
    </w:p>
    <w:p w14:paraId="562383F4" w14:textId="77777777" w:rsidR="00077061" w:rsidRDefault="00077061" w:rsidP="00077061">
      <w:pPr>
        <w:pStyle w:val="PL"/>
      </w:pPr>
    </w:p>
    <w:p w14:paraId="2B89F857" w14:textId="77777777" w:rsidR="00077061" w:rsidRDefault="00077061" w:rsidP="00077061">
      <w:pPr>
        <w:pStyle w:val="PL"/>
      </w:pPr>
      <w:r>
        <w:t xml:space="preserve">    leaf userLabel {</w:t>
      </w:r>
    </w:p>
    <w:p w14:paraId="6708ED22" w14:textId="77777777" w:rsidR="00077061" w:rsidRDefault="00077061" w:rsidP="00077061">
      <w:pPr>
        <w:pStyle w:val="PL"/>
      </w:pPr>
      <w:r>
        <w:t xml:space="preserve">      type string;</w:t>
      </w:r>
    </w:p>
    <w:p w14:paraId="5C7E0EC9" w14:textId="77777777" w:rsidR="00077061" w:rsidRDefault="00077061" w:rsidP="00077061">
      <w:pPr>
        <w:pStyle w:val="PL"/>
      </w:pPr>
      <w:r>
        <w:t xml:space="preserve">      description "A user-friendly (and user assignable) name of this object.";</w:t>
      </w:r>
    </w:p>
    <w:p w14:paraId="6B0A2243" w14:textId="77777777" w:rsidR="00077061" w:rsidRDefault="00077061" w:rsidP="00077061">
      <w:pPr>
        <w:pStyle w:val="PL"/>
      </w:pPr>
      <w:r>
        <w:t xml:space="preserve">    }</w:t>
      </w:r>
    </w:p>
    <w:p w14:paraId="7ED15E18" w14:textId="77777777" w:rsidR="00077061" w:rsidRDefault="00077061" w:rsidP="00077061">
      <w:pPr>
        <w:pStyle w:val="PL"/>
      </w:pPr>
      <w:r>
        <w:t xml:space="preserve">    </w:t>
      </w:r>
    </w:p>
    <w:p w14:paraId="4113C55D" w14:textId="77777777" w:rsidR="00077061" w:rsidRDefault="00077061" w:rsidP="00077061">
      <w:pPr>
        <w:pStyle w:val="PL"/>
      </w:pPr>
      <w:r>
        <w:t xml:space="preserve">    leaf-list managedElements {</w:t>
      </w:r>
    </w:p>
    <w:p w14:paraId="2E876A5C" w14:textId="77777777" w:rsidR="00077061" w:rsidRDefault="00077061" w:rsidP="00077061">
      <w:pPr>
        <w:pStyle w:val="PL"/>
      </w:pPr>
      <w:r>
        <w:t xml:space="preserve">      type types3gpp:DistinguishedName;</w:t>
      </w:r>
    </w:p>
    <w:p w14:paraId="1C0822A4" w14:textId="77777777" w:rsidR="00077061" w:rsidRDefault="00077061" w:rsidP="00077061">
      <w:pPr>
        <w:pStyle w:val="PL"/>
      </w:pPr>
      <w:r>
        <w:t xml:space="preserve">      config false;</w:t>
      </w:r>
    </w:p>
    <w:p w14:paraId="7F25B189" w14:textId="77777777" w:rsidR="00077061" w:rsidRDefault="00077061" w:rsidP="00077061">
      <w:pPr>
        <w:pStyle w:val="PL"/>
      </w:pPr>
      <w:r>
        <w:t xml:space="preserve">      description "Contains a list of the DN(s) of the related subclasses of </w:t>
      </w:r>
    </w:p>
    <w:p w14:paraId="6418CB4E" w14:textId="77777777" w:rsidR="00077061" w:rsidRDefault="00077061" w:rsidP="00077061">
      <w:pPr>
        <w:pStyle w:val="PL"/>
      </w:pPr>
      <w:r>
        <w:t xml:space="preserve">        ManagedElement_ instance(s).";</w:t>
      </w:r>
    </w:p>
    <w:p w14:paraId="263C56F7" w14:textId="77777777" w:rsidR="00077061" w:rsidRDefault="00077061" w:rsidP="00077061">
      <w:pPr>
        <w:pStyle w:val="PL"/>
      </w:pPr>
      <w:r>
        <w:t xml:space="preserve">    }</w:t>
      </w:r>
    </w:p>
    <w:p w14:paraId="73E0FD38" w14:textId="77777777" w:rsidR="00077061" w:rsidRDefault="00077061" w:rsidP="00077061">
      <w:pPr>
        <w:pStyle w:val="PL"/>
      </w:pPr>
      <w:r>
        <w:t xml:space="preserve">  }</w:t>
      </w:r>
    </w:p>
    <w:p w14:paraId="195F5617" w14:textId="77777777" w:rsidR="00077061" w:rsidRDefault="00077061" w:rsidP="00077061">
      <w:pPr>
        <w:pStyle w:val="PL"/>
      </w:pPr>
      <w:r>
        <w:t xml:space="preserve">  </w:t>
      </w:r>
    </w:p>
    <w:p w14:paraId="797676DC" w14:textId="77777777" w:rsidR="00077061" w:rsidRDefault="00077061" w:rsidP="00077061">
      <w:pPr>
        <w:pStyle w:val="PL"/>
      </w:pPr>
      <w:r>
        <w:t xml:space="preserve">  grouping ManagementNodeGrp {</w:t>
      </w:r>
    </w:p>
    <w:p w14:paraId="50BAD334" w14:textId="77777777" w:rsidR="00077061" w:rsidRDefault="00077061" w:rsidP="00077061">
      <w:pPr>
        <w:pStyle w:val="PL"/>
      </w:pPr>
      <w:r>
        <w:t xml:space="preserve">    uses ManagementSystem_Grp;</w:t>
      </w:r>
    </w:p>
    <w:p w14:paraId="2A454058" w14:textId="77777777" w:rsidR="00077061" w:rsidRDefault="00077061" w:rsidP="00077061">
      <w:pPr>
        <w:pStyle w:val="PL"/>
      </w:pPr>
      <w:r>
        <w:t xml:space="preserve">    </w:t>
      </w:r>
    </w:p>
    <w:p w14:paraId="3DC22A43" w14:textId="77777777" w:rsidR="00077061" w:rsidRDefault="00077061" w:rsidP="00077061">
      <w:pPr>
        <w:pStyle w:val="PL"/>
      </w:pPr>
      <w:r>
        <w:t xml:space="preserve">    leaf vendorName {</w:t>
      </w:r>
    </w:p>
    <w:p w14:paraId="5CDC3251" w14:textId="77777777" w:rsidR="00077061" w:rsidRDefault="00077061" w:rsidP="00077061">
      <w:pPr>
        <w:pStyle w:val="PL"/>
      </w:pPr>
      <w:r>
        <w:t xml:space="preserve">      type string;</w:t>
      </w:r>
    </w:p>
    <w:p w14:paraId="06832F70" w14:textId="77777777" w:rsidR="00077061" w:rsidRDefault="00077061" w:rsidP="00077061">
      <w:pPr>
        <w:pStyle w:val="PL"/>
      </w:pPr>
      <w:r>
        <w:t xml:space="preserve">      config false;</w:t>
      </w:r>
    </w:p>
    <w:p w14:paraId="71BF7F47" w14:textId="77777777" w:rsidR="00077061" w:rsidRDefault="00077061" w:rsidP="00077061">
      <w:pPr>
        <w:pStyle w:val="PL"/>
      </w:pPr>
      <w:r>
        <w:t xml:space="preserve">    }</w:t>
      </w:r>
    </w:p>
    <w:p w14:paraId="5A82AB58" w14:textId="77777777" w:rsidR="00077061" w:rsidRDefault="00077061" w:rsidP="00077061">
      <w:pPr>
        <w:pStyle w:val="PL"/>
      </w:pPr>
      <w:r>
        <w:t xml:space="preserve">    </w:t>
      </w:r>
    </w:p>
    <w:p w14:paraId="61F4462E" w14:textId="77777777" w:rsidR="00077061" w:rsidRDefault="00077061" w:rsidP="00077061">
      <w:pPr>
        <w:pStyle w:val="PL"/>
      </w:pPr>
      <w:r>
        <w:t xml:space="preserve">    leaf userDefinedState {</w:t>
      </w:r>
    </w:p>
    <w:p w14:paraId="73352C2C" w14:textId="77777777" w:rsidR="00077061" w:rsidRDefault="00077061" w:rsidP="00077061">
      <w:pPr>
        <w:pStyle w:val="PL"/>
      </w:pPr>
      <w:r>
        <w:t xml:space="preserve">      type string;</w:t>
      </w:r>
    </w:p>
    <w:p w14:paraId="59EC8F8A" w14:textId="77777777" w:rsidR="00077061" w:rsidRDefault="00077061" w:rsidP="00077061">
      <w:pPr>
        <w:pStyle w:val="PL"/>
      </w:pPr>
      <w:r>
        <w:t xml:space="preserve">      description "An operator defined state for operator specific usage";</w:t>
      </w:r>
    </w:p>
    <w:p w14:paraId="634B8F33" w14:textId="77777777" w:rsidR="00077061" w:rsidRDefault="00077061" w:rsidP="00077061">
      <w:pPr>
        <w:pStyle w:val="PL"/>
      </w:pPr>
      <w:r>
        <w:t xml:space="preserve">    }</w:t>
      </w:r>
    </w:p>
    <w:p w14:paraId="64C19135" w14:textId="77777777" w:rsidR="00077061" w:rsidRDefault="00077061" w:rsidP="00077061">
      <w:pPr>
        <w:pStyle w:val="PL"/>
      </w:pPr>
      <w:r>
        <w:t xml:space="preserve">    </w:t>
      </w:r>
    </w:p>
    <w:p w14:paraId="70EC9DDB" w14:textId="77777777" w:rsidR="00077061" w:rsidRDefault="00077061" w:rsidP="00077061">
      <w:pPr>
        <w:pStyle w:val="PL"/>
      </w:pPr>
      <w:r>
        <w:t xml:space="preserve">    leaf locationName {</w:t>
      </w:r>
    </w:p>
    <w:p w14:paraId="4070C136" w14:textId="77777777" w:rsidR="00077061" w:rsidRDefault="00077061" w:rsidP="00077061">
      <w:pPr>
        <w:pStyle w:val="PL"/>
      </w:pPr>
      <w:r>
        <w:t xml:space="preserve">      type string;</w:t>
      </w:r>
    </w:p>
    <w:p w14:paraId="40B108C3" w14:textId="77777777" w:rsidR="00077061" w:rsidRDefault="00077061" w:rsidP="00077061">
      <w:pPr>
        <w:pStyle w:val="PL"/>
      </w:pPr>
      <w:r>
        <w:t xml:space="preserve">      config false;</w:t>
      </w:r>
    </w:p>
    <w:p w14:paraId="62A9FA01" w14:textId="77777777" w:rsidR="00077061" w:rsidRDefault="00077061" w:rsidP="00077061">
      <w:pPr>
        <w:pStyle w:val="PL"/>
      </w:pPr>
      <w:r>
        <w:t xml:space="preserve">      description "The physical location of this entity (e.g. an address).";</w:t>
      </w:r>
    </w:p>
    <w:p w14:paraId="2DE8D80C" w14:textId="77777777" w:rsidR="00077061" w:rsidRDefault="00077061" w:rsidP="00077061">
      <w:pPr>
        <w:pStyle w:val="PL"/>
      </w:pPr>
      <w:r>
        <w:t xml:space="preserve">    }</w:t>
      </w:r>
    </w:p>
    <w:p w14:paraId="58B51C79" w14:textId="77777777" w:rsidR="00077061" w:rsidRDefault="00077061" w:rsidP="00077061">
      <w:pPr>
        <w:pStyle w:val="PL"/>
      </w:pPr>
      <w:r>
        <w:t xml:space="preserve">    </w:t>
      </w:r>
    </w:p>
    <w:p w14:paraId="37123F2D" w14:textId="77777777" w:rsidR="00077061" w:rsidRDefault="00077061" w:rsidP="00077061">
      <w:pPr>
        <w:pStyle w:val="PL"/>
      </w:pPr>
      <w:r>
        <w:t xml:space="preserve">    leaf swVersion {</w:t>
      </w:r>
    </w:p>
    <w:p w14:paraId="520E666E" w14:textId="77777777" w:rsidR="00077061" w:rsidRDefault="00077061" w:rsidP="00077061">
      <w:pPr>
        <w:pStyle w:val="PL"/>
      </w:pPr>
      <w:r>
        <w:t xml:space="preserve">      type string;</w:t>
      </w:r>
    </w:p>
    <w:p w14:paraId="0D7C75F0" w14:textId="77777777" w:rsidR="00077061" w:rsidRDefault="00077061" w:rsidP="00077061">
      <w:pPr>
        <w:pStyle w:val="PL"/>
      </w:pPr>
      <w:r>
        <w:t xml:space="preserve">      config false;</w:t>
      </w:r>
    </w:p>
    <w:p w14:paraId="7AC521D8" w14:textId="77777777" w:rsidR="00077061" w:rsidRDefault="00077061" w:rsidP="00077061">
      <w:pPr>
        <w:pStyle w:val="PL"/>
      </w:pPr>
      <w:r>
        <w:t xml:space="preserve">    }</w:t>
      </w:r>
    </w:p>
    <w:p w14:paraId="77B05B5E" w14:textId="77777777" w:rsidR="00077061" w:rsidRDefault="00077061" w:rsidP="00077061">
      <w:pPr>
        <w:pStyle w:val="PL"/>
      </w:pPr>
      <w:r>
        <w:t xml:space="preserve">  }</w:t>
      </w:r>
    </w:p>
    <w:p w14:paraId="43AE27C0" w14:textId="77777777" w:rsidR="00077061" w:rsidRDefault="00077061" w:rsidP="00077061">
      <w:pPr>
        <w:pStyle w:val="PL"/>
      </w:pPr>
    </w:p>
    <w:p w14:paraId="0B37BB4F" w14:textId="77777777" w:rsidR="00077061" w:rsidRDefault="00077061" w:rsidP="00077061">
      <w:pPr>
        <w:pStyle w:val="PL"/>
      </w:pPr>
      <w:r>
        <w:t xml:space="preserve">  augment /subnet3gpp:SubNetwork {  </w:t>
      </w:r>
    </w:p>
    <w:p w14:paraId="74196EE8" w14:textId="77777777" w:rsidR="00077061" w:rsidRDefault="00077061" w:rsidP="00077061">
      <w:pPr>
        <w:pStyle w:val="PL"/>
      </w:pPr>
      <w:r>
        <w:t xml:space="preserve">    list ManagementNode {</w:t>
      </w:r>
    </w:p>
    <w:p w14:paraId="0EC0B6BE" w14:textId="77777777" w:rsidR="00077061" w:rsidRDefault="00077061" w:rsidP="00077061">
      <w:pPr>
        <w:pStyle w:val="PL"/>
      </w:pPr>
      <w:r>
        <w:t xml:space="preserve">      description "Represents a telecommunications management system (EM) within </w:t>
      </w:r>
    </w:p>
    <w:p w14:paraId="122F3F43" w14:textId="77777777" w:rsidR="00077061" w:rsidRDefault="00077061" w:rsidP="00077061">
      <w:pPr>
        <w:pStyle w:val="PL"/>
      </w:pPr>
      <w:r>
        <w:t xml:space="preserve">        the TMN that contains functionality for managing a number of </w:t>
      </w:r>
    </w:p>
    <w:p w14:paraId="399AB592" w14:textId="77777777" w:rsidR="00077061" w:rsidRDefault="00077061" w:rsidP="00077061">
      <w:pPr>
        <w:pStyle w:val="PL"/>
      </w:pPr>
      <w:r>
        <w:t xml:space="preserve">        ManagedElements (MEs). The management system communicates with the MEs </w:t>
      </w:r>
    </w:p>
    <w:p w14:paraId="7F347FC5" w14:textId="77777777" w:rsidR="00077061" w:rsidRDefault="00077061" w:rsidP="00077061">
      <w:pPr>
        <w:pStyle w:val="PL"/>
      </w:pPr>
      <w:r>
        <w:t xml:space="preserve">        directly or indirectly over one or more interfaces for the purpose </w:t>
      </w:r>
    </w:p>
    <w:p w14:paraId="1C16B1B0" w14:textId="77777777" w:rsidR="00077061" w:rsidRDefault="00077061" w:rsidP="00077061">
      <w:pPr>
        <w:pStyle w:val="PL"/>
      </w:pPr>
      <w:r>
        <w:t xml:space="preserve">        of monitoring and/or controlling these MEs.</w:t>
      </w:r>
    </w:p>
    <w:p w14:paraId="2DAB7000" w14:textId="77777777" w:rsidR="00077061" w:rsidRDefault="00077061" w:rsidP="00077061">
      <w:pPr>
        <w:pStyle w:val="PL"/>
      </w:pPr>
      <w:r>
        <w:t xml:space="preserve">        </w:t>
      </w:r>
    </w:p>
    <w:p w14:paraId="24F47948" w14:textId="77777777" w:rsidR="00077061" w:rsidRDefault="00077061" w:rsidP="00077061">
      <w:pPr>
        <w:pStyle w:val="PL"/>
      </w:pPr>
      <w:r>
        <w:t xml:space="preserve">        This class has similar characteristics as the ManagedElement. The </w:t>
      </w:r>
    </w:p>
    <w:p w14:paraId="51DD8B5C" w14:textId="77777777" w:rsidR="00077061" w:rsidRDefault="00077061" w:rsidP="00077061">
      <w:pPr>
        <w:pStyle w:val="PL"/>
      </w:pPr>
      <w:r>
        <w:t xml:space="preserve">        main difference between these two classes is that the ManagementNode </w:t>
      </w:r>
    </w:p>
    <w:p w14:paraId="3B3817D9" w14:textId="77777777" w:rsidR="00077061" w:rsidRDefault="00077061" w:rsidP="00077061">
      <w:pPr>
        <w:pStyle w:val="PL"/>
      </w:pPr>
      <w:r>
        <w:t xml:space="preserve">        has a special association to the managed elements that it is </w:t>
      </w:r>
    </w:p>
    <w:p w14:paraId="71F7A7FC" w14:textId="77777777" w:rsidR="00077061" w:rsidRDefault="00077061" w:rsidP="00077061">
      <w:pPr>
        <w:pStyle w:val="PL"/>
      </w:pPr>
      <w:r>
        <w:t xml:space="preserve">        responsible for managing.";</w:t>
      </w:r>
    </w:p>
    <w:p w14:paraId="44F46BAD" w14:textId="77777777" w:rsidR="00077061" w:rsidRDefault="00077061" w:rsidP="00077061">
      <w:pPr>
        <w:pStyle w:val="PL"/>
      </w:pPr>
      <w:r>
        <w:lastRenderedPageBreak/>
        <w:t xml:space="preserve">      </w:t>
      </w:r>
    </w:p>
    <w:p w14:paraId="6FD3B2DF" w14:textId="77777777" w:rsidR="00077061" w:rsidRDefault="00077061" w:rsidP="00077061">
      <w:pPr>
        <w:pStyle w:val="PL"/>
      </w:pPr>
      <w:r>
        <w:t xml:space="preserve">      key id;   </w:t>
      </w:r>
    </w:p>
    <w:p w14:paraId="27820BDA" w14:textId="77777777" w:rsidR="00077061" w:rsidRDefault="00077061" w:rsidP="00077061">
      <w:pPr>
        <w:pStyle w:val="PL"/>
      </w:pPr>
      <w:r>
        <w:t xml:space="preserve">      uses top3gpp:Top_Grp;</w:t>
      </w:r>
    </w:p>
    <w:p w14:paraId="430D60F8" w14:textId="77777777" w:rsidR="00077061" w:rsidRDefault="00077061" w:rsidP="00077061">
      <w:pPr>
        <w:pStyle w:val="PL"/>
      </w:pPr>
      <w:r>
        <w:t xml:space="preserve">      container attributes {</w:t>
      </w:r>
    </w:p>
    <w:p w14:paraId="734DDB77" w14:textId="77777777" w:rsidR="00077061" w:rsidRDefault="00077061" w:rsidP="00077061">
      <w:pPr>
        <w:pStyle w:val="PL"/>
      </w:pPr>
      <w:r>
        <w:t xml:space="preserve">        uses ManagementNodeGrp;</w:t>
      </w:r>
    </w:p>
    <w:p w14:paraId="0CE9481D" w14:textId="77777777" w:rsidR="00077061" w:rsidRDefault="00077061" w:rsidP="00077061">
      <w:pPr>
        <w:pStyle w:val="PL"/>
      </w:pPr>
      <w:r>
        <w:t xml:space="preserve">      }      </w:t>
      </w:r>
    </w:p>
    <w:p w14:paraId="6C8038F4" w14:textId="77777777" w:rsidR="00077061" w:rsidRDefault="00077061" w:rsidP="00077061">
      <w:pPr>
        <w:pStyle w:val="PL"/>
      </w:pPr>
      <w:r>
        <w:t xml:space="preserve">    }</w:t>
      </w:r>
    </w:p>
    <w:p w14:paraId="0E15E03B" w14:textId="77777777" w:rsidR="00077061" w:rsidRDefault="00077061" w:rsidP="00077061">
      <w:pPr>
        <w:pStyle w:val="PL"/>
      </w:pPr>
      <w:r>
        <w:t xml:space="preserve">  }</w:t>
      </w:r>
    </w:p>
    <w:p w14:paraId="7847E703" w14:textId="77777777" w:rsidR="00077061" w:rsidRDefault="00077061" w:rsidP="00077061">
      <w:pPr>
        <w:pStyle w:val="PL"/>
      </w:pPr>
      <w:r>
        <w:t>}</w:t>
      </w:r>
    </w:p>
    <w:p w14:paraId="7976450A" w14:textId="77777777" w:rsidR="00077061" w:rsidRDefault="00077061" w:rsidP="00077061">
      <w:pPr>
        <w:pStyle w:val="PL"/>
      </w:pPr>
    </w:p>
    <w:p w14:paraId="494380A6"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3DAB4F6C" w14:textId="77777777" w:rsidR="00077061" w:rsidRDefault="00077061" w:rsidP="00077061">
      <w:pPr>
        <w:rPr>
          <w:rFonts w:ascii="Courier New" w:hAnsi="Courier New"/>
          <w:noProof/>
          <w:sz w:val="16"/>
        </w:rPr>
      </w:pPr>
    </w:p>
    <w:p w14:paraId="7012CA62"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17</w:t>
      </w:r>
      <w:r w:rsidRPr="00517F47">
        <w:rPr>
          <w:rFonts w:ascii="Arial" w:hAnsi="Arial"/>
          <w:sz w:val="32"/>
          <w:lang w:eastAsia="zh-CN"/>
        </w:rPr>
        <w:tab/>
        <w:t>module _3gpp-common</w:t>
      </w:r>
      <w:r w:rsidRPr="00517F47">
        <w:rPr>
          <w:rFonts w:ascii="Arial" w:hAnsi="Arial"/>
          <w:sz w:val="32"/>
        </w:rPr>
        <w:t>-</w:t>
      </w:r>
      <w:r w:rsidRPr="00E50C22">
        <w:t xml:space="preserve"> </w:t>
      </w:r>
      <w:r w:rsidRPr="00E50C22">
        <w:rPr>
          <w:rFonts w:ascii="Arial" w:hAnsi="Arial"/>
          <w:sz w:val="32"/>
        </w:rPr>
        <w:t>mnsagent</w:t>
      </w:r>
      <w:r w:rsidRPr="00517F47">
        <w:rPr>
          <w:rFonts w:ascii="Arial" w:hAnsi="Arial"/>
          <w:sz w:val="32"/>
        </w:rPr>
        <w:t>.yang</w:t>
      </w:r>
    </w:p>
    <w:p w14:paraId="1BEAFDE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211A3FFC" w14:textId="77777777" w:rsidR="00077061" w:rsidRDefault="00077061" w:rsidP="00077061">
      <w:pPr>
        <w:pStyle w:val="PL"/>
      </w:pPr>
      <w:r>
        <w:t>module _3gpp-common-</w:t>
      </w:r>
      <w:bookmarkStart w:id="527" w:name="_Hlk157615345"/>
      <w:r>
        <w:t xml:space="preserve">mnsagent </w:t>
      </w:r>
      <w:bookmarkEnd w:id="527"/>
      <w:r>
        <w:t>{</w:t>
      </w:r>
    </w:p>
    <w:p w14:paraId="07157693" w14:textId="77777777" w:rsidR="00077061" w:rsidRDefault="00077061" w:rsidP="00077061">
      <w:pPr>
        <w:pStyle w:val="PL"/>
      </w:pPr>
      <w:r>
        <w:t xml:space="preserve">  yang-version 1.1;  </w:t>
      </w:r>
    </w:p>
    <w:p w14:paraId="5D729894" w14:textId="77777777" w:rsidR="00077061" w:rsidRDefault="00077061" w:rsidP="00077061">
      <w:pPr>
        <w:pStyle w:val="PL"/>
      </w:pPr>
      <w:r>
        <w:t xml:space="preserve">  namespace urn:3gpp:sa5:_3gpp-common-mnsagent;</w:t>
      </w:r>
    </w:p>
    <w:p w14:paraId="105441EE" w14:textId="77777777" w:rsidR="00077061" w:rsidRDefault="00077061" w:rsidP="00077061">
      <w:pPr>
        <w:pStyle w:val="PL"/>
      </w:pPr>
      <w:r>
        <w:t xml:space="preserve">  prefix "magent3gpp";</w:t>
      </w:r>
    </w:p>
    <w:p w14:paraId="0B720AFA" w14:textId="77777777" w:rsidR="00077061" w:rsidRDefault="00077061" w:rsidP="00077061">
      <w:pPr>
        <w:pStyle w:val="PL"/>
      </w:pPr>
      <w:r>
        <w:t xml:space="preserve">  </w:t>
      </w:r>
    </w:p>
    <w:p w14:paraId="311BBF2F" w14:textId="77777777" w:rsidR="00077061" w:rsidRDefault="00077061" w:rsidP="00077061">
      <w:pPr>
        <w:pStyle w:val="PL"/>
      </w:pPr>
      <w:r>
        <w:t xml:space="preserve">  import _3gpp-common-top { prefix top3gpp; }  </w:t>
      </w:r>
    </w:p>
    <w:p w14:paraId="108247EB" w14:textId="77777777" w:rsidR="00077061" w:rsidRDefault="00077061" w:rsidP="00077061">
      <w:pPr>
        <w:pStyle w:val="PL"/>
      </w:pPr>
      <w:r>
        <w:t xml:space="preserve">  import _3gpp-common-yang-types { prefix types3gpp ; }</w:t>
      </w:r>
    </w:p>
    <w:p w14:paraId="710DADAD" w14:textId="77777777" w:rsidR="00077061" w:rsidRDefault="00077061" w:rsidP="00077061">
      <w:pPr>
        <w:pStyle w:val="PL"/>
      </w:pPr>
      <w:r>
        <w:t xml:space="preserve">  import _3gpp-common-managed-element { prefix me3gpp ; }</w:t>
      </w:r>
    </w:p>
    <w:p w14:paraId="34CCC59A" w14:textId="77777777" w:rsidR="00077061" w:rsidRDefault="00077061" w:rsidP="00077061">
      <w:pPr>
        <w:pStyle w:val="PL"/>
      </w:pPr>
      <w:r>
        <w:t xml:space="preserve">  import _3gpp-common-subnetwork { prefix subnet3gpp ; }</w:t>
      </w:r>
    </w:p>
    <w:p w14:paraId="2EC5733F" w14:textId="77777777" w:rsidR="00077061" w:rsidRDefault="00077061" w:rsidP="00077061">
      <w:pPr>
        <w:pStyle w:val="PL"/>
      </w:pPr>
      <w:r>
        <w:t xml:space="preserve">  import _3gpp-common-management-node { prefix mmgmtnode3gpp ; }</w:t>
      </w:r>
    </w:p>
    <w:p w14:paraId="67E30A9B" w14:textId="77777777" w:rsidR="00077061" w:rsidRDefault="00077061" w:rsidP="00077061">
      <w:pPr>
        <w:pStyle w:val="PL"/>
      </w:pPr>
    </w:p>
    <w:p w14:paraId="0C1ACA88" w14:textId="77777777" w:rsidR="00077061" w:rsidRDefault="00077061" w:rsidP="00077061">
      <w:pPr>
        <w:pStyle w:val="PL"/>
      </w:pPr>
      <w:r>
        <w:t xml:space="preserve">  organization "3GPP SA5";</w:t>
      </w:r>
    </w:p>
    <w:p w14:paraId="7AD87E4C" w14:textId="77777777" w:rsidR="00077061" w:rsidRDefault="00077061" w:rsidP="00077061">
      <w:pPr>
        <w:pStyle w:val="PL"/>
      </w:pPr>
      <w:r>
        <w:t xml:space="preserve">  contact "https://www.3gpp.org/DynaReport/TSG-WG--S5--officials.htm?Itemid=464";</w:t>
      </w:r>
    </w:p>
    <w:p w14:paraId="5E7220F8" w14:textId="77777777" w:rsidR="00077061" w:rsidRDefault="00077061" w:rsidP="00077061">
      <w:pPr>
        <w:pStyle w:val="PL"/>
      </w:pPr>
    </w:p>
    <w:p w14:paraId="5B67B192" w14:textId="77777777" w:rsidR="00077061" w:rsidRDefault="00077061" w:rsidP="00077061">
      <w:pPr>
        <w:pStyle w:val="PL"/>
      </w:pPr>
      <w:r>
        <w:t xml:space="preserve">  description "Defines MnsAgent IOCs</w:t>
      </w:r>
    </w:p>
    <w:p w14:paraId="341401F6" w14:textId="77777777" w:rsidR="00077061" w:rsidRDefault="00077061" w:rsidP="00077061">
      <w:pPr>
        <w:pStyle w:val="PL"/>
      </w:pPr>
      <w:r>
        <w:t xml:space="preserve">    Copyright 2024, 3GPP Organizational Partners (ARIB, ATIS, CCSA, ETSI, TSDSI, </w:t>
      </w:r>
    </w:p>
    <w:p w14:paraId="7E9BFEA0" w14:textId="77777777" w:rsidR="00077061" w:rsidRDefault="00077061" w:rsidP="00077061">
      <w:pPr>
        <w:pStyle w:val="PL"/>
      </w:pPr>
      <w:r>
        <w:t xml:space="preserve">    TTA, TTC). All rights reserved.";</w:t>
      </w:r>
    </w:p>
    <w:p w14:paraId="41842C2C" w14:textId="77777777" w:rsidR="00077061" w:rsidRDefault="00077061" w:rsidP="00077061">
      <w:pPr>
        <w:pStyle w:val="PL"/>
      </w:pPr>
      <w:r>
        <w:t xml:space="preserve">  reference "3GPP TS 28.623</w:t>
      </w:r>
    </w:p>
    <w:p w14:paraId="069F6B21" w14:textId="77777777" w:rsidR="00077061" w:rsidRDefault="00077061" w:rsidP="00077061">
      <w:pPr>
        <w:pStyle w:val="PL"/>
      </w:pPr>
      <w:r>
        <w:t xml:space="preserve">      Generic Network Resource Model (NRM)</w:t>
      </w:r>
    </w:p>
    <w:p w14:paraId="2CDD8DFB" w14:textId="77777777" w:rsidR="00077061" w:rsidRDefault="00077061" w:rsidP="00077061">
      <w:pPr>
        <w:pStyle w:val="PL"/>
      </w:pPr>
      <w:r>
        <w:t xml:space="preserve">      Integration Reference Point (IRP);</w:t>
      </w:r>
    </w:p>
    <w:p w14:paraId="4A9CAA7A" w14:textId="77777777" w:rsidR="00077061" w:rsidRDefault="00077061" w:rsidP="00077061">
      <w:pPr>
        <w:pStyle w:val="PL"/>
      </w:pPr>
      <w:r>
        <w:t xml:space="preserve">      Solution Set (SS) definitions</w:t>
      </w:r>
    </w:p>
    <w:p w14:paraId="7744F16B" w14:textId="77777777" w:rsidR="00077061" w:rsidRDefault="00077061" w:rsidP="00077061">
      <w:pPr>
        <w:pStyle w:val="PL"/>
      </w:pPr>
      <w:r>
        <w:t xml:space="preserve">      </w:t>
      </w:r>
    </w:p>
    <w:p w14:paraId="2AEE93AD" w14:textId="77777777" w:rsidR="00077061" w:rsidRDefault="00077061" w:rsidP="00077061">
      <w:pPr>
        <w:pStyle w:val="PL"/>
      </w:pPr>
      <w:r>
        <w:t xml:space="preserve">      3GPP TS 28.622</w:t>
      </w:r>
    </w:p>
    <w:p w14:paraId="1DA42CCA" w14:textId="77777777" w:rsidR="00077061" w:rsidRDefault="00077061" w:rsidP="00077061">
      <w:pPr>
        <w:pStyle w:val="PL"/>
      </w:pPr>
      <w:r>
        <w:t xml:space="preserve">      Generic Network Resource Model (NRM)</w:t>
      </w:r>
    </w:p>
    <w:p w14:paraId="3E570C29" w14:textId="77777777" w:rsidR="00077061" w:rsidRDefault="00077061" w:rsidP="00077061">
      <w:pPr>
        <w:pStyle w:val="PL"/>
      </w:pPr>
      <w:r>
        <w:t xml:space="preserve">      Integration Reference Point (IRP);</w:t>
      </w:r>
    </w:p>
    <w:p w14:paraId="2C7A6560" w14:textId="77777777" w:rsidR="00077061" w:rsidRDefault="00077061" w:rsidP="00077061">
      <w:pPr>
        <w:pStyle w:val="PL"/>
      </w:pPr>
      <w:r>
        <w:t xml:space="preserve">      Information Service (IS)</w:t>
      </w:r>
    </w:p>
    <w:p w14:paraId="6E8FDD9A" w14:textId="77777777" w:rsidR="00077061" w:rsidRDefault="00077061" w:rsidP="00077061">
      <w:pPr>
        <w:pStyle w:val="PL"/>
      </w:pPr>
      <w:r>
        <w:t xml:space="preserve">      </w:t>
      </w:r>
    </w:p>
    <w:p w14:paraId="203552F6" w14:textId="77777777" w:rsidR="00077061" w:rsidRPr="00A62E11" w:rsidRDefault="00077061" w:rsidP="00077061">
      <w:pPr>
        <w:pStyle w:val="PL"/>
        <w:rPr>
          <w:lang w:val="fr-FR"/>
        </w:rPr>
      </w:pPr>
      <w:r>
        <w:t xml:space="preserve">      </w:t>
      </w:r>
      <w:r w:rsidRPr="00A62E11">
        <w:rPr>
          <w:lang w:val="fr-FR"/>
        </w:rPr>
        <w:t xml:space="preserve">3GPP TS 28.620 </w:t>
      </w:r>
    </w:p>
    <w:p w14:paraId="38BC5E24" w14:textId="77777777" w:rsidR="00077061" w:rsidRPr="00A62E11" w:rsidRDefault="00077061" w:rsidP="00077061">
      <w:pPr>
        <w:pStyle w:val="PL"/>
        <w:rPr>
          <w:lang w:val="fr-FR"/>
        </w:rPr>
      </w:pPr>
      <w:r w:rsidRPr="00A62E11">
        <w:rPr>
          <w:lang w:val="fr-FR"/>
        </w:rPr>
        <w:t xml:space="preserve">      Umbrella Information Model (UIM)";</w:t>
      </w:r>
    </w:p>
    <w:p w14:paraId="2D745C74" w14:textId="77777777" w:rsidR="00077061" w:rsidRPr="00A62E11" w:rsidRDefault="00077061" w:rsidP="00077061">
      <w:pPr>
        <w:pStyle w:val="PL"/>
        <w:rPr>
          <w:lang w:val="fr-FR"/>
        </w:rPr>
      </w:pPr>
    </w:p>
    <w:p w14:paraId="640B8BA8" w14:textId="77777777" w:rsidR="00077061" w:rsidRDefault="00077061" w:rsidP="00077061">
      <w:pPr>
        <w:pStyle w:val="PL"/>
      </w:pPr>
      <w:r w:rsidRPr="00A62E11">
        <w:rPr>
          <w:lang w:val="fr-FR"/>
        </w:rPr>
        <w:t xml:space="preserve">  </w:t>
      </w:r>
      <w:r>
        <w:t xml:space="preserve">revision 2024-01-29 { reference CR-0327 ; } </w:t>
      </w:r>
    </w:p>
    <w:p w14:paraId="29F98ABE" w14:textId="77777777" w:rsidR="00077061" w:rsidRDefault="00077061" w:rsidP="00077061">
      <w:pPr>
        <w:pStyle w:val="PL"/>
      </w:pPr>
      <w:r>
        <w:t xml:space="preserve">  </w:t>
      </w:r>
    </w:p>
    <w:p w14:paraId="654C6547" w14:textId="77777777" w:rsidR="00077061" w:rsidRDefault="00077061" w:rsidP="00077061">
      <w:pPr>
        <w:pStyle w:val="PL"/>
      </w:pPr>
      <w:r>
        <w:t xml:space="preserve">  feature MnsAgentUnderManagedElement {</w:t>
      </w:r>
    </w:p>
    <w:p w14:paraId="3ED62EDB" w14:textId="77777777" w:rsidR="00077061" w:rsidRDefault="00077061" w:rsidP="00077061">
      <w:pPr>
        <w:pStyle w:val="PL"/>
      </w:pPr>
      <w:r>
        <w:t xml:space="preserve">    description "MnsAgent shall be contained under ManagedElement.";</w:t>
      </w:r>
    </w:p>
    <w:p w14:paraId="39D06E23" w14:textId="77777777" w:rsidR="00077061" w:rsidRDefault="00077061" w:rsidP="00077061">
      <w:pPr>
        <w:pStyle w:val="PL"/>
      </w:pPr>
      <w:r>
        <w:t xml:space="preserve">  }  </w:t>
      </w:r>
    </w:p>
    <w:p w14:paraId="0C1E01BF" w14:textId="77777777" w:rsidR="00077061" w:rsidRDefault="00077061" w:rsidP="00077061">
      <w:pPr>
        <w:pStyle w:val="PL"/>
      </w:pPr>
    </w:p>
    <w:p w14:paraId="7635A55F" w14:textId="77777777" w:rsidR="00077061" w:rsidRDefault="00077061" w:rsidP="00077061">
      <w:pPr>
        <w:pStyle w:val="PL"/>
      </w:pPr>
      <w:r>
        <w:t xml:space="preserve">  feature MnsAgentUnderSubNetwork {</w:t>
      </w:r>
    </w:p>
    <w:p w14:paraId="03161511" w14:textId="77777777" w:rsidR="00077061" w:rsidRDefault="00077061" w:rsidP="00077061">
      <w:pPr>
        <w:pStyle w:val="PL"/>
      </w:pPr>
      <w:r>
        <w:t xml:space="preserve">    description "MnsAgent shall be contained under SubNetwork.";</w:t>
      </w:r>
    </w:p>
    <w:p w14:paraId="0132E1DB" w14:textId="77777777" w:rsidR="00077061" w:rsidRDefault="00077061" w:rsidP="00077061">
      <w:pPr>
        <w:pStyle w:val="PL"/>
      </w:pPr>
      <w:r>
        <w:t xml:space="preserve">  }  </w:t>
      </w:r>
    </w:p>
    <w:p w14:paraId="180F3647" w14:textId="77777777" w:rsidR="00077061" w:rsidRDefault="00077061" w:rsidP="00077061">
      <w:pPr>
        <w:pStyle w:val="PL"/>
      </w:pPr>
    </w:p>
    <w:p w14:paraId="1AA1F03F" w14:textId="77777777" w:rsidR="00077061" w:rsidRDefault="00077061" w:rsidP="00077061">
      <w:pPr>
        <w:pStyle w:val="PL"/>
      </w:pPr>
      <w:r>
        <w:t xml:space="preserve">  feature MnsAgentUnderManagementNode {</w:t>
      </w:r>
    </w:p>
    <w:p w14:paraId="518A58EA" w14:textId="77777777" w:rsidR="00077061" w:rsidRDefault="00077061" w:rsidP="00077061">
      <w:pPr>
        <w:pStyle w:val="PL"/>
      </w:pPr>
      <w:r>
        <w:t xml:space="preserve">    description "MnsAgent shall be contained under ManagementNode.";</w:t>
      </w:r>
    </w:p>
    <w:p w14:paraId="4381E59A" w14:textId="77777777" w:rsidR="00077061" w:rsidRDefault="00077061" w:rsidP="00077061">
      <w:pPr>
        <w:pStyle w:val="PL"/>
      </w:pPr>
      <w:r>
        <w:t xml:space="preserve">  }  </w:t>
      </w:r>
    </w:p>
    <w:p w14:paraId="695213C5" w14:textId="77777777" w:rsidR="00077061" w:rsidRDefault="00077061" w:rsidP="00077061">
      <w:pPr>
        <w:pStyle w:val="PL"/>
      </w:pPr>
    </w:p>
    <w:p w14:paraId="0CCD49B5" w14:textId="77777777" w:rsidR="00077061" w:rsidRDefault="00077061" w:rsidP="00077061">
      <w:pPr>
        <w:pStyle w:val="PL"/>
      </w:pPr>
      <w:r>
        <w:t xml:space="preserve">  grouping MnsAgentGrp {</w:t>
      </w:r>
    </w:p>
    <w:p w14:paraId="3A914FC3" w14:textId="77777777" w:rsidR="00077061" w:rsidRDefault="00077061" w:rsidP="00077061">
      <w:pPr>
        <w:pStyle w:val="PL"/>
      </w:pPr>
      <w:r>
        <w:t xml:space="preserve">    description "Represents the MnsAgentGrp IOC.";</w:t>
      </w:r>
    </w:p>
    <w:p w14:paraId="73ADCFB7" w14:textId="77777777" w:rsidR="00077061" w:rsidRDefault="00077061" w:rsidP="00077061">
      <w:pPr>
        <w:pStyle w:val="PL"/>
      </w:pPr>
      <w:r>
        <w:t xml:space="preserve">    </w:t>
      </w:r>
    </w:p>
    <w:p w14:paraId="6E06A48D" w14:textId="77777777" w:rsidR="00077061" w:rsidRDefault="00077061" w:rsidP="00077061">
      <w:pPr>
        <w:pStyle w:val="PL"/>
      </w:pPr>
      <w:r>
        <w:t xml:space="preserve">    leaf systemDN {</w:t>
      </w:r>
    </w:p>
    <w:p w14:paraId="0FE3A5D8" w14:textId="77777777" w:rsidR="00077061" w:rsidRDefault="00077061" w:rsidP="00077061">
      <w:pPr>
        <w:pStyle w:val="PL"/>
      </w:pPr>
      <w:r>
        <w:t xml:space="preserve">      type types3gpp:DistinguishedName;</w:t>
      </w:r>
    </w:p>
    <w:p w14:paraId="2B5E033F" w14:textId="77777777" w:rsidR="00077061" w:rsidRDefault="00077061" w:rsidP="00077061">
      <w:pPr>
        <w:pStyle w:val="PL"/>
      </w:pPr>
      <w:r>
        <w:t xml:space="preserve">      config false;</w:t>
      </w:r>
    </w:p>
    <w:p w14:paraId="50AF4F11" w14:textId="77777777" w:rsidR="00077061" w:rsidRDefault="00077061" w:rsidP="00077061">
      <w:pPr>
        <w:pStyle w:val="PL"/>
      </w:pPr>
      <w:r>
        <w:t xml:space="preserve">      description "Distinguished Name (DN) of a IRPAgent or a MnSAgent.";</w:t>
      </w:r>
    </w:p>
    <w:p w14:paraId="70792E71" w14:textId="77777777" w:rsidR="00077061" w:rsidRDefault="00077061" w:rsidP="00077061">
      <w:pPr>
        <w:pStyle w:val="PL"/>
      </w:pPr>
      <w:r>
        <w:t xml:space="preserve">    }</w:t>
      </w:r>
    </w:p>
    <w:p w14:paraId="73F79B23" w14:textId="77777777" w:rsidR="00077061" w:rsidRDefault="00077061" w:rsidP="00077061">
      <w:pPr>
        <w:pStyle w:val="PL"/>
      </w:pPr>
      <w:r>
        <w:t xml:space="preserve">  }</w:t>
      </w:r>
    </w:p>
    <w:p w14:paraId="7D0771BE" w14:textId="77777777" w:rsidR="00077061" w:rsidRDefault="00077061" w:rsidP="00077061">
      <w:pPr>
        <w:pStyle w:val="PL"/>
      </w:pPr>
      <w:r>
        <w:t xml:space="preserve">  </w:t>
      </w:r>
    </w:p>
    <w:p w14:paraId="21A372BF" w14:textId="77777777" w:rsidR="00077061" w:rsidRDefault="00077061" w:rsidP="00077061">
      <w:pPr>
        <w:pStyle w:val="PL"/>
      </w:pPr>
      <w:r>
        <w:t xml:space="preserve">  grouping MnsAgentSubtree {</w:t>
      </w:r>
    </w:p>
    <w:p w14:paraId="1675D272" w14:textId="77777777" w:rsidR="00077061" w:rsidRDefault="00077061" w:rsidP="00077061">
      <w:pPr>
        <w:pStyle w:val="PL"/>
      </w:pPr>
      <w:r>
        <w:t xml:space="preserve">    list MnsAgent {</w:t>
      </w:r>
    </w:p>
    <w:p w14:paraId="411716B6" w14:textId="77777777" w:rsidR="00077061" w:rsidRDefault="00077061" w:rsidP="00077061">
      <w:pPr>
        <w:pStyle w:val="PL"/>
      </w:pPr>
      <w:r>
        <w:t xml:space="preserve">      description "The MnsAgent represents the MnS producers, incl. the </w:t>
      </w:r>
    </w:p>
    <w:p w14:paraId="2DCF1FE8" w14:textId="77777777" w:rsidR="00077061" w:rsidRDefault="00077061" w:rsidP="00077061">
      <w:pPr>
        <w:pStyle w:val="PL"/>
      </w:pPr>
      <w:r>
        <w:t xml:space="preserve">        supporting hardware and software, available for a certain management </w:t>
      </w:r>
    </w:p>
    <w:p w14:paraId="7E07CE4F" w14:textId="77777777" w:rsidR="00077061" w:rsidRDefault="00077061" w:rsidP="00077061">
      <w:pPr>
        <w:pStyle w:val="PL"/>
      </w:pPr>
      <w:r>
        <w:t xml:space="preserve">        scope that is related to the object name-containing the MnS Agent.</w:t>
      </w:r>
    </w:p>
    <w:p w14:paraId="0C82B466" w14:textId="77777777" w:rsidR="00077061" w:rsidRDefault="00077061" w:rsidP="00077061">
      <w:pPr>
        <w:pStyle w:val="PL"/>
      </w:pPr>
      <w:r>
        <w:t xml:space="preserve">        The MnSAgent can be name-contained under an IOC as follows:</w:t>
      </w:r>
    </w:p>
    <w:p w14:paraId="0D4F5EBC" w14:textId="77777777" w:rsidR="00077061" w:rsidRDefault="00077061" w:rsidP="00077061">
      <w:pPr>
        <w:pStyle w:val="PL"/>
      </w:pPr>
      <w:r>
        <w:lastRenderedPageBreak/>
        <w:t xml:space="preserve">        1) ManagementNode;</w:t>
      </w:r>
    </w:p>
    <w:p w14:paraId="38F2162F" w14:textId="77777777" w:rsidR="00077061" w:rsidRDefault="00077061" w:rsidP="00077061">
      <w:pPr>
        <w:pStyle w:val="PL"/>
      </w:pPr>
      <w:r>
        <w:t xml:space="preserve">        2) SubNetwork, if the SubNetwork does not contain a ManagementNode;</w:t>
      </w:r>
    </w:p>
    <w:p w14:paraId="3A49D248" w14:textId="77777777" w:rsidR="00077061" w:rsidRDefault="00077061" w:rsidP="00077061">
      <w:pPr>
        <w:pStyle w:val="PL"/>
      </w:pPr>
      <w:r>
        <w:t xml:space="preserve">        3) ManagedElement, if it is the root element.</w:t>
      </w:r>
    </w:p>
    <w:p w14:paraId="3D14D964" w14:textId="77777777" w:rsidR="00077061" w:rsidRDefault="00077061" w:rsidP="00077061">
      <w:pPr>
        <w:pStyle w:val="PL"/>
      </w:pPr>
      <w:r>
        <w:t xml:space="preserve">        In case the MnsAgent is name-contained under a ManagementNode, the </w:t>
      </w:r>
    </w:p>
    <w:p w14:paraId="63E4A4DF" w14:textId="77777777" w:rsidR="00077061" w:rsidRDefault="00077061" w:rsidP="00077061">
      <w:pPr>
        <w:pStyle w:val="PL"/>
      </w:pPr>
      <w:r>
        <w:t xml:space="preserve">        management scope is the complete management scope of the </w:t>
      </w:r>
    </w:p>
    <w:p w14:paraId="5595ED28" w14:textId="77777777" w:rsidR="00077061" w:rsidRDefault="00077061" w:rsidP="00077061">
      <w:pPr>
        <w:pStyle w:val="PL"/>
      </w:pPr>
      <w:r>
        <w:t xml:space="preserve">        ManagementNode or a subset thereof.</w:t>
      </w:r>
    </w:p>
    <w:p w14:paraId="73B7F1D1" w14:textId="77777777" w:rsidR="00077061" w:rsidRDefault="00077061" w:rsidP="00077061">
      <w:pPr>
        <w:pStyle w:val="PL"/>
      </w:pPr>
      <w:r>
        <w:t xml:space="preserve">        In case the MnsAgent is name-contained under a SubNetwork, the </w:t>
      </w:r>
    </w:p>
    <w:p w14:paraId="72C4DA68" w14:textId="77777777" w:rsidR="00077061" w:rsidRDefault="00077061" w:rsidP="00077061">
      <w:pPr>
        <w:pStyle w:val="PL"/>
      </w:pPr>
      <w:r>
        <w:t xml:space="preserve">        management scope is the complete SubNetwork or a subset thereof.</w:t>
      </w:r>
    </w:p>
    <w:p w14:paraId="04FBAED0" w14:textId="77777777" w:rsidR="00077061" w:rsidRDefault="00077061" w:rsidP="00077061">
      <w:pPr>
        <w:pStyle w:val="PL"/>
      </w:pPr>
      <w:r>
        <w:t xml:space="preserve">        In case the MnsAgent is name-contained under a ManagedElement, the </w:t>
      </w:r>
    </w:p>
    <w:p w14:paraId="466E0BBF" w14:textId="77777777" w:rsidR="00077061" w:rsidRDefault="00077061" w:rsidP="00077061">
      <w:pPr>
        <w:pStyle w:val="PL"/>
      </w:pPr>
      <w:r>
        <w:t xml:space="preserve">        management scope is the complete ManagedElement or a subset thereof.";</w:t>
      </w:r>
    </w:p>
    <w:p w14:paraId="06C58258" w14:textId="77777777" w:rsidR="00077061" w:rsidRDefault="00077061" w:rsidP="00077061">
      <w:pPr>
        <w:pStyle w:val="PL"/>
      </w:pPr>
      <w:r>
        <w:t xml:space="preserve">      key id;   </w:t>
      </w:r>
    </w:p>
    <w:p w14:paraId="62262948" w14:textId="77777777" w:rsidR="00077061" w:rsidRDefault="00077061" w:rsidP="00077061">
      <w:pPr>
        <w:pStyle w:val="PL"/>
      </w:pPr>
      <w:r>
        <w:t xml:space="preserve">      uses top3gpp:Top_Grp;</w:t>
      </w:r>
    </w:p>
    <w:p w14:paraId="6D0A9BA6" w14:textId="77777777" w:rsidR="00077061" w:rsidRDefault="00077061" w:rsidP="00077061">
      <w:pPr>
        <w:pStyle w:val="PL"/>
      </w:pPr>
      <w:r>
        <w:t xml:space="preserve">      container attributes {</w:t>
      </w:r>
    </w:p>
    <w:p w14:paraId="4B02301B" w14:textId="77777777" w:rsidR="00077061" w:rsidRDefault="00077061" w:rsidP="00077061">
      <w:pPr>
        <w:pStyle w:val="PL"/>
      </w:pPr>
      <w:r>
        <w:t xml:space="preserve">        uses MnsAgentGrp;</w:t>
      </w:r>
    </w:p>
    <w:p w14:paraId="2DFC5EF1" w14:textId="77777777" w:rsidR="00077061" w:rsidRDefault="00077061" w:rsidP="00077061">
      <w:pPr>
        <w:pStyle w:val="PL"/>
      </w:pPr>
      <w:r>
        <w:t xml:space="preserve">      }      </w:t>
      </w:r>
    </w:p>
    <w:p w14:paraId="45D302F1" w14:textId="77777777" w:rsidR="00077061" w:rsidRDefault="00077061" w:rsidP="00077061">
      <w:pPr>
        <w:pStyle w:val="PL"/>
      </w:pPr>
      <w:r>
        <w:t xml:space="preserve">    }</w:t>
      </w:r>
    </w:p>
    <w:p w14:paraId="4B24A4A7" w14:textId="77777777" w:rsidR="00077061" w:rsidRDefault="00077061" w:rsidP="00077061">
      <w:pPr>
        <w:pStyle w:val="PL"/>
      </w:pPr>
      <w:r>
        <w:t xml:space="preserve">  }</w:t>
      </w:r>
    </w:p>
    <w:p w14:paraId="57CD70FC" w14:textId="77777777" w:rsidR="00077061" w:rsidRDefault="00077061" w:rsidP="00077061">
      <w:pPr>
        <w:pStyle w:val="PL"/>
      </w:pPr>
    </w:p>
    <w:p w14:paraId="7F7456F9" w14:textId="77777777" w:rsidR="00077061" w:rsidRDefault="00077061" w:rsidP="00077061">
      <w:pPr>
        <w:pStyle w:val="PL"/>
      </w:pPr>
      <w:r>
        <w:t xml:space="preserve">  augment /me3gpp:ManagedElement {</w:t>
      </w:r>
    </w:p>
    <w:p w14:paraId="2D399016" w14:textId="77777777" w:rsidR="00077061" w:rsidRDefault="00077061" w:rsidP="00077061">
      <w:pPr>
        <w:pStyle w:val="PL"/>
      </w:pPr>
      <w:r>
        <w:t xml:space="preserve">    if-feature MnsAgentUnderManagedElement;</w:t>
      </w:r>
    </w:p>
    <w:p w14:paraId="145958C3" w14:textId="77777777" w:rsidR="00077061" w:rsidRDefault="00077061" w:rsidP="00077061">
      <w:pPr>
        <w:pStyle w:val="PL"/>
      </w:pPr>
      <w:r>
        <w:t xml:space="preserve">    uses MnsAgentSubtree;</w:t>
      </w:r>
    </w:p>
    <w:p w14:paraId="42AEF03B" w14:textId="77777777" w:rsidR="00077061" w:rsidRDefault="00077061" w:rsidP="00077061">
      <w:pPr>
        <w:pStyle w:val="PL"/>
      </w:pPr>
      <w:r>
        <w:t xml:space="preserve">  }</w:t>
      </w:r>
    </w:p>
    <w:p w14:paraId="4C42D489" w14:textId="77777777" w:rsidR="00077061" w:rsidRDefault="00077061" w:rsidP="00077061">
      <w:pPr>
        <w:pStyle w:val="PL"/>
      </w:pPr>
      <w:r>
        <w:t xml:space="preserve">  augment /subnet3gpp:SubNetwork {</w:t>
      </w:r>
    </w:p>
    <w:p w14:paraId="3AE06216" w14:textId="77777777" w:rsidR="00077061" w:rsidRDefault="00077061" w:rsidP="00077061">
      <w:pPr>
        <w:pStyle w:val="PL"/>
      </w:pPr>
      <w:r>
        <w:t xml:space="preserve">    if-feature MnsAgentUnderSubNetwork;</w:t>
      </w:r>
    </w:p>
    <w:p w14:paraId="4D1FC96C" w14:textId="77777777" w:rsidR="00077061" w:rsidRDefault="00077061" w:rsidP="00077061">
      <w:pPr>
        <w:pStyle w:val="PL"/>
      </w:pPr>
      <w:r>
        <w:t xml:space="preserve">    uses MnsAgentSubtree;</w:t>
      </w:r>
    </w:p>
    <w:p w14:paraId="577F0F7F" w14:textId="77777777" w:rsidR="00077061" w:rsidRDefault="00077061" w:rsidP="00077061">
      <w:pPr>
        <w:pStyle w:val="PL"/>
      </w:pPr>
      <w:r>
        <w:t xml:space="preserve">  }</w:t>
      </w:r>
    </w:p>
    <w:p w14:paraId="40825E1E" w14:textId="77777777" w:rsidR="00077061" w:rsidRDefault="00077061" w:rsidP="00077061">
      <w:pPr>
        <w:pStyle w:val="PL"/>
      </w:pPr>
      <w:r>
        <w:t xml:space="preserve">  augment /subnet3gpp:SubNetwork/mmgmtnode3gpp:ManagementNode {</w:t>
      </w:r>
    </w:p>
    <w:p w14:paraId="64617CB6" w14:textId="77777777" w:rsidR="00077061" w:rsidRDefault="00077061" w:rsidP="00077061">
      <w:pPr>
        <w:pStyle w:val="PL"/>
      </w:pPr>
      <w:r>
        <w:t xml:space="preserve">    if-feature MnsAgentUnderManagementNode;</w:t>
      </w:r>
    </w:p>
    <w:p w14:paraId="0AFA4DD4" w14:textId="77777777" w:rsidR="00077061" w:rsidRDefault="00077061" w:rsidP="00077061">
      <w:pPr>
        <w:pStyle w:val="PL"/>
      </w:pPr>
      <w:r>
        <w:t xml:space="preserve">    uses MnsAgentSubtree;</w:t>
      </w:r>
    </w:p>
    <w:p w14:paraId="3F886D39" w14:textId="77777777" w:rsidR="00077061" w:rsidRDefault="00077061" w:rsidP="00077061">
      <w:pPr>
        <w:pStyle w:val="PL"/>
      </w:pPr>
      <w:r>
        <w:t xml:space="preserve">  }</w:t>
      </w:r>
    </w:p>
    <w:p w14:paraId="6FD2E7D0" w14:textId="77777777" w:rsidR="00077061" w:rsidRDefault="00077061" w:rsidP="00077061">
      <w:pPr>
        <w:pStyle w:val="PL"/>
      </w:pPr>
      <w:r>
        <w:t>}</w:t>
      </w:r>
    </w:p>
    <w:p w14:paraId="09141B0A" w14:textId="77777777" w:rsidR="00077061" w:rsidRDefault="00077061" w:rsidP="00077061">
      <w:pPr>
        <w:pStyle w:val="PL"/>
      </w:pPr>
    </w:p>
    <w:p w14:paraId="635E078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952B489" w14:textId="77777777" w:rsidR="00077061" w:rsidRDefault="00077061" w:rsidP="00AF69E6">
      <w:pPr>
        <w:pStyle w:val="PL"/>
      </w:pPr>
    </w:p>
    <w:p w14:paraId="75104F17" w14:textId="76A09694" w:rsidR="0092487D" w:rsidRDefault="0092487D" w:rsidP="0092487D">
      <w:pPr>
        <w:pStyle w:val="Heading2"/>
        <w:rPr>
          <w:lang w:eastAsia="zh-CN"/>
        </w:rPr>
      </w:pPr>
      <w:bookmarkStart w:id="528" w:name="_CRD_2_18"/>
      <w:bookmarkStart w:id="529" w:name="_Toc203130094"/>
      <w:bookmarkEnd w:id="528"/>
      <w:r>
        <w:rPr>
          <w:lang w:eastAsia="zh-CN"/>
        </w:rPr>
        <w:t>D.2.18</w:t>
      </w:r>
      <w:r>
        <w:rPr>
          <w:lang w:eastAsia="zh-CN"/>
        </w:rPr>
        <w:tab/>
        <w:t>module _3gpp-common</w:t>
      </w:r>
      <w:r>
        <w:t>-</w:t>
      </w:r>
      <w:r w:rsidRPr="008B13B2">
        <w:rPr>
          <w:lang w:eastAsia="zh-CN"/>
        </w:rPr>
        <w:t>mecontext</w:t>
      </w:r>
      <w:r w:rsidRPr="00AE0B3E">
        <w:rPr>
          <w:lang w:eastAsia="zh-CN"/>
        </w:rPr>
        <w:t>.yang</w:t>
      </w:r>
      <w:bookmarkEnd w:id="529"/>
    </w:p>
    <w:p w14:paraId="0DB71BE5" w14:textId="77777777" w:rsidR="0092487D" w:rsidRPr="005F4356" w:rsidRDefault="0092487D" w:rsidP="0092487D">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44B5E17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module _3gpp-common-mecontext {</w:t>
      </w:r>
    </w:p>
    <w:p w14:paraId="1097010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yang-version 1.1;</w:t>
      </w:r>
    </w:p>
    <w:p w14:paraId="0C0E190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namespace "urn:3gpp:sa5:_3gpp-common-mecontext";</w:t>
      </w:r>
    </w:p>
    <w:p w14:paraId="13E29B4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prefix "mectx3gpp";</w:t>
      </w:r>
    </w:p>
    <w:p w14:paraId="776AB63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53DC951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_3gpp-common-yang-types { prefix types3gpp; }</w:t>
      </w:r>
    </w:p>
    <w:p w14:paraId="5050C08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_3gpp-common-top { prefix top3gpp; }</w:t>
      </w:r>
    </w:p>
    <w:p w14:paraId="44F6590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_3gpp-common-subnetwork { prefix subnet3gpp; }</w:t>
      </w:r>
    </w:p>
    <w:p w14:paraId="39C2298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ietf-yang-schema-mount { prefix yangmnt; }</w:t>
      </w:r>
    </w:p>
    <w:p w14:paraId="68C0CF0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47D414D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organization "3GPP SA5";</w:t>
      </w:r>
    </w:p>
    <w:p w14:paraId="2E30644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contact "https://www.3gpp.org/DynaReport/TSG-WG--S5--officials.htm?Itemid=464";</w:t>
      </w:r>
    </w:p>
    <w:p w14:paraId="1182FDE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952B2F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"Defines basic MeContext which will be augmented by other IOCs</w:t>
      </w:r>
    </w:p>
    <w:p w14:paraId="24A9D00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Copyright 2024, 3GPP Organizational Partners (ARIB, ATIS, CCSA, ETSI, TSDSI,</w:t>
      </w:r>
    </w:p>
    <w:p w14:paraId="219F86C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TTA, TTC). All rights reserved.";</w:t>
      </w:r>
    </w:p>
    <w:p w14:paraId="0001292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"3GPP TS 28.623</w:t>
      </w:r>
    </w:p>
    <w:p w14:paraId="47956A6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Generic Network Resource Model (NRM)</w:t>
      </w:r>
    </w:p>
    <w:p w14:paraId="4A1EEC9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Integration Reference Point (IRP);</w:t>
      </w:r>
    </w:p>
    <w:p w14:paraId="1F6682D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Solution Set (SS) definitions</w:t>
      </w:r>
    </w:p>
    <w:p w14:paraId="3AB752B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5ED2F0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3GPP TS 28.622</w:t>
      </w:r>
    </w:p>
    <w:p w14:paraId="1732767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Generic Network Resource Model (NRM)</w:t>
      </w:r>
    </w:p>
    <w:p w14:paraId="05F67E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Integration Reference Point (IRP);</w:t>
      </w:r>
    </w:p>
    <w:p w14:paraId="5C5D105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Information Service (IS)";</w:t>
      </w:r>
    </w:p>
    <w:p w14:paraId="79488CE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F53708F" w14:textId="77777777" w:rsidR="0092487D" w:rsidRDefault="0092487D" w:rsidP="0092487D">
      <w:pPr>
        <w:pStyle w:val="PL"/>
      </w:pPr>
      <w:r>
        <w:t xml:space="preserve">  revision 2024-07-17 { reference "CR-0381 CR-0382 CR-0383"; }</w:t>
      </w:r>
    </w:p>
    <w:p w14:paraId="6F11FF9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086C4A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grouping MeContextGrp {</w:t>
      </w:r>
    </w:p>
    <w:p w14:paraId="6D34210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"Represents the MeContext IOC.";</w:t>
      </w:r>
    </w:p>
    <w:p w14:paraId="03E4C16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79DC193A"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leaf dnPrefix {</w:t>
      </w:r>
    </w:p>
    <w:p w14:paraId="0BC0C89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type types3gpp:DistinguishedName;</w:t>
      </w:r>
    </w:p>
    <w:p w14:paraId="7DDC593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config false;</w:t>
      </w:r>
    </w:p>
    <w:p w14:paraId="09587A3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"It carries the DN Prefix information or no information.</w:t>
      </w:r>
    </w:p>
    <w:p w14:paraId="2254553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The instance of MeContext is the local root instance of the MIB.</w:t>
      </w:r>
    </w:p>
    <w:p w14:paraId="1854CC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Otherwise the attribute shall be absent or carry no information.";</w:t>
      </w:r>
    </w:p>
    <w:p w14:paraId="083388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"Annex C of 32.300 ";</w:t>
      </w:r>
    </w:p>
    <w:p w14:paraId="3C05B01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41412AD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lastRenderedPageBreak/>
        <w:t xml:space="preserve">  }</w:t>
      </w:r>
    </w:p>
    <w:p w14:paraId="7C1439D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EFBC38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augment "/subnet3gpp:SubNetwork" {</w:t>
      </w:r>
    </w:p>
    <w:p w14:paraId="0B87C99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list Mecontext {</w:t>
      </w:r>
    </w:p>
    <w:p w14:paraId="734E43C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"This IOC is introduced for naming purposes. It may support</w:t>
      </w:r>
    </w:p>
    <w:p w14:paraId="1C8B2EE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creation of unique DNs in scenarios when some MEs have the same RDNs due</w:t>
      </w:r>
    </w:p>
    <w:p w14:paraId="2292B5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to the fact that they have been manufacturer pre-configured.</w:t>
      </w:r>
    </w:p>
    <w:p w14:paraId="714C8C9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0BA3B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If some MEs have the same RDNs (for the above mentioned reason) and they</w:t>
      </w:r>
    </w:p>
    <w:p w14:paraId="238C2B3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are contained in the same SubNetwork instance, some measure shall be</w:t>
      </w:r>
    </w:p>
    <w:p w14:paraId="53632C1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taken in order to assure the global uniqueness of DNs for all IOC</w:t>
      </w:r>
    </w:p>
    <w:p w14:paraId="1E9EFD9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instances under those MEs. One way could be to set different dnPrefix</w:t>
      </w:r>
    </w:p>
    <w:p w14:paraId="547278A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for those NEs, but that would require either that:</w:t>
      </w:r>
    </w:p>
    <w:p w14:paraId="468B2B0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3FEAA9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  all LDNs or DNs are locally modified using the new dnPrefix for the</w:t>
      </w:r>
    </w:p>
    <w:p w14:paraId="3BE4720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upper portion of the DNs, or</w:t>
      </w:r>
    </w:p>
    <w:p w14:paraId="45F6347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b)  a mapping (translation) of the old LDNs or DNs to the new DNs every</w:t>
      </w:r>
    </w:p>
    <w:p w14:paraId="11481B4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time they are used externally, e.g. in alarm notifications.</w:t>
      </w:r>
    </w:p>
    <w:p w14:paraId="164BC01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73154D3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As both the two alternatives above may involve unacceptable drawbacks</w:t>
      </w:r>
    </w:p>
    <w:p w14:paraId="1340BB9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(as the old RDNs for the MEs then would have to be changed or mapped to</w:t>
      </w:r>
    </w:p>
    <w:p w14:paraId="3569136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new values), using MeContext offers a new alternative to resolve the DN</w:t>
      </w:r>
    </w:p>
    <w:p w14:paraId="1B19385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creation. Using MeContext as part of the naming tree (and thus the DN)</w:t>
      </w:r>
    </w:p>
    <w:p w14:paraId="3192719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means that the dnPrefix, including a unique MeContext for each ME, may</w:t>
      </w:r>
    </w:p>
    <w:p w14:paraId="5A1C727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be directly concatenated with the LDNs, without any need to change or</w:t>
      </w:r>
    </w:p>
    <w:p w14:paraId="10610DF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map the existing ME RDNs to new values.</w:t>
      </w:r>
    </w:p>
    <w:p w14:paraId="7660729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D1848B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MeContext have 0..N instances. It may exist even if no SubNetwork exists.</w:t>
      </w:r>
    </w:p>
    <w:p w14:paraId="57A99FA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Every instance of MeContext contains exactly one ManagedElement during</w:t>
      </w:r>
    </w:p>
    <w:p w14:paraId="215F363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steady-state operations.";</w:t>
      </w:r>
    </w:p>
    <w:p w14:paraId="5CAFC6A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5E65CDD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key id;</w:t>
      </w:r>
    </w:p>
    <w:p w14:paraId="02976A2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uses top3gpp:Top_Grp;</w:t>
      </w:r>
    </w:p>
    <w:p w14:paraId="05D0565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container attributes {</w:t>
      </w:r>
    </w:p>
    <w:p w14:paraId="248C872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uses MeContextGrp;</w:t>
      </w:r>
    </w:p>
    <w:p w14:paraId="3E2A655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7B7F68D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1E56C7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yangmnt:mount-point children-of-MeContext {</w:t>
      </w:r>
    </w:p>
    <w:p w14:paraId="397F47A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"Mountpoint for ManagedElement";</w:t>
      </w:r>
    </w:p>
    <w:p w14:paraId="62EDC35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"RFC8528 YANG Schema Mount";</w:t>
      </w:r>
    </w:p>
    <w:p w14:paraId="566CA8D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21971D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3D564A7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3273D50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w:t>
      </w:r>
    </w:p>
    <w:p w14:paraId="20C05BEA"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&lt;CODE ENDS&gt;</w:t>
      </w:r>
    </w:p>
    <w:p w14:paraId="486A4E0E" w14:textId="77777777" w:rsidR="0092487D" w:rsidRPr="00A670A5" w:rsidRDefault="0092487D" w:rsidP="00AF69E6">
      <w:pPr>
        <w:pStyle w:val="PL"/>
      </w:pPr>
    </w:p>
    <w:p w14:paraId="64E4A8FC" w14:textId="77777777" w:rsidR="001808C0" w:rsidRPr="00A670A5" w:rsidRDefault="001808C0" w:rsidP="001808C0">
      <w:pPr>
        <w:pStyle w:val="Heading1"/>
        <w:rPr>
          <w:lang w:eastAsia="zh-CN"/>
        </w:rPr>
      </w:pPr>
      <w:bookmarkStart w:id="530" w:name="_CRD_3"/>
      <w:bookmarkStart w:id="531" w:name="_Toc20153456"/>
      <w:bookmarkStart w:id="532" w:name="_Toc27489936"/>
      <w:bookmarkStart w:id="533" w:name="_Toc36033520"/>
      <w:bookmarkStart w:id="534" w:name="_Toc36475782"/>
      <w:bookmarkStart w:id="535" w:name="_Toc44581543"/>
      <w:bookmarkStart w:id="536" w:name="_Toc51769160"/>
      <w:bookmarkStart w:id="537" w:name="_Toc203130095"/>
      <w:bookmarkEnd w:id="470"/>
      <w:bookmarkEnd w:id="473"/>
      <w:bookmarkEnd w:id="474"/>
      <w:bookmarkEnd w:id="475"/>
      <w:bookmarkEnd w:id="476"/>
      <w:bookmarkEnd w:id="477"/>
      <w:bookmarkEnd w:id="478"/>
      <w:bookmarkEnd w:id="530"/>
      <w:r w:rsidRPr="00A670A5">
        <w:rPr>
          <w:lang w:eastAsia="zh-CN"/>
        </w:rPr>
        <w:t>D.3</w:t>
      </w:r>
      <w:r w:rsidRPr="00A670A5">
        <w:rPr>
          <w:lang w:eastAsia="zh-CN"/>
        </w:rPr>
        <w:tab/>
      </w:r>
      <w:bookmarkEnd w:id="531"/>
      <w:r w:rsidR="002C6B91" w:rsidRPr="00A670A5">
        <w:rPr>
          <w:lang w:eastAsia="zh-CN"/>
        </w:rPr>
        <w:t>Void</w:t>
      </w:r>
      <w:bookmarkEnd w:id="532"/>
      <w:bookmarkEnd w:id="533"/>
      <w:bookmarkEnd w:id="534"/>
      <w:bookmarkEnd w:id="535"/>
      <w:bookmarkEnd w:id="536"/>
      <w:bookmarkEnd w:id="537"/>
    </w:p>
    <w:p w14:paraId="3333B4BF" w14:textId="77777777" w:rsidR="00A670A5" w:rsidRPr="00EB2C29" w:rsidRDefault="00A670A5" w:rsidP="00A670A5">
      <w:pPr>
        <w:pStyle w:val="Heading1"/>
        <w:rPr>
          <w:lang w:eastAsia="zh-CN"/>
        </w:rPr>
      </w:pPr>
      <w:bookmarkStart w:id="538" w:name="_CRD_4"/>
      <w:bookmarkStart w:id="539" w:name="_Toc203130096"/>
      <w:bookmarkEnd w:id="538"/>
      <w:r>
        <w:rPr>
          <w:lang w:eastAsia="zh-CN"/>
        </w:rPr>
        <w:t>D</w:t>
      </w:r>
      <w:r w:rsidRPr="00EB2C29">
        <w:rPr>
          <w:lang w:eastAsia="zh-CN"/>
        </w:rPr>
        <w:t>.</w:t>
      </w:r>
      <w:r>
        <w:rPr>
          <w:lang w:eastAsia="zh-CN"/>
        </w:rPr>
        <w:t>4</w:t>
      </w:r>
      <w:r w:rsidRPr="00EB2C29">
        <w:rPr>
          <w:lang w:eastAsia="zh-CN"/>
        </w:rPr>
        <w:tab/>
        <w:t>Mount information</w:t>
      </w:r>
      <w:bookmarkEnd w:id="539"/>
    </w:p>
    <w:p w14:paraId="6C878ED0" w14:textId="77777777" w:rsidR="003F0A3B" w:rsidRPr="00864A2A" w:rsidRDefault="003F0A3B" w:rsidP="003F0A3B">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FD4248">
        <w:t xml:space="preserve"> </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277EA837" w14:textId="77777777" w:rsidR="003F0A3B" w:rsidRDefault="003F0A3B" w:rsidP="003F0A3B">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4CBB4A31" w14:textId="77777777" w:rsidR="00F45460" w:rsidRDefault="00A670A5" w:rsidP="00A670A5">
      <w:r>
        <w:t>See IETF RFC 8528 [16] that describes the mechanism that adds the schema trees defined by a set of YANG modules onto a mount point defined in the schema tree in another YANG module.</w:t>
      </w:r>
    </w:p>
    <w:p w14:paraId="0E285FC6" w14:textId="52CD97CB" w:rsidR="00EC2C31" w:rsidRDefault="00EC2C31" w:rsidP="00804CF7">
      <w:pPr>
        <w:pStyle w:val="Heading8"/>
      </w:pPr>
      <w:bookmarkStart w:id="540" w:name="_CRAnnexEnormative"/>
      <w:bookmarkEnd w:id="540"/>
      <w:r>
        <w:br w:type="page"/>
      </w:r>
      <w:bookmarkStart w:id="541" w:name="_Toc171935187"/>
      <w:bookmarkStart w:id="542" w:name="_Toc178171196"/>
      <w:bookmarkStart w:id="543" w:name="_Toc203130097"/>
      <w:r>
        <w:lastRenderedPageBreak/>
        <w:t>Annex E (normative):</w:t>
      </w:r>
      <w:r w:rsidR="00964B04">
        <w:br/>
      </w:r>
      <w:r>
        <w:t>YANG/Netconf-based solution set</w:t>
      </w:r>
      <w:bookmarkEnd w:id="541"/>
      <w:bookmarkEnd w:id="542"/>
      <w:bookmarkEnd w:id="543"/>
    </w:p>
    <w:p w14:paraId="3DEED5D1" w14:textId="08441A8B" w:rsidR="00EC2C31" w:rsidRDefault="00EC2C31" w:rsidP="00EC2C31">
      <w:pPr>
        <w:pStyle w:val="Heading3"/>
      </w:pPr>
      <w:bookmarkStart w:id="544" w:name="_CRE_1"/>
      <w:bookmarkStart w:id="545" w:name="_Toc171935189"/>
      <w:bookmarkStart w:id="546" w:name="_Toc203130098"/>
      <w:bookmarkEnd w:id="544"/>
      <w:r>
        <w:t>E.1</w:t>
      </w:r>
      <w:r>
        <w:tab/>
        <w:t>Common data types</w:t>
      </w:r>
      <w:bookmarkEnd w:id="545"/>
      <w:bookmarkEnd w:id="546"/>
    </w:p>
    <w:p w14:paraId="0E8D972F" w14:textId="1C1BA353" w:rsidR="00EC2C31" w:rsidRDefault="00EC2C31" w:rsidP="00EC2C31">
      <w:r>
        <w:t>Data types in YANG have the same name as in stage 2 also considering the mapping rule in TS 32.160 [14] clause 6.2.16.1. There are some data types that do not conform to this rule because the data type was defined by an external organisation (e.g. IETF) or pre-existing YANG definitions exist. Table E.1-1 lists the mapping for these exceptions.</w:t>
      </w:r>
    </w:p>
    <w:p w14:paraId="68ED9AE6" w14:textId="2C2A0F62" w:rsidR="00EC2C31" w:rsidRDefault="00EC2C31" w:rsidP="00EC2C31">
      <w:pPr>
        <w:keepNext/>
        <w:keepLines/>
        <w:spacing w:before="60"/>
        <w:jc w:val="center"/>
        <w:rPr>
          <w:rFonts w:ascii="Arial" w:eastAsia="SimSun" w:hAnsi="Arial"/>
          <w:b/>
          <w:lang w:eastAsia="zh-CN"/>
        </w:rPr>
      </w:pPr>
      <w:r>
        <w:rPr>
          <w:rFonts w:ascii="Arial" w:eastAsia="SimSun" w:hAnsi="Arial"/>
          <w:b/>
          <w:lang w:eastAsia="zh-CN"/>
        </w:rPr>
        <w:t>Table E.1-1: Mapping of common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6"/>
        <w:gridCol w:w="2776"/>
        <w:gridCol w:w="4651"/>
      </w:tblGrid>
      <w:tr w:rsidR="000F38E8" w14:paraId="0A886A54"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7E5C4590" w14:textId="77777777" w:rsidR="00EC2C31" w:rsidRDefault="00EC2C31" w:rsidP="001C20CF">
            <w:pPr>
              <w:pStyle w:val="TAH"/>
              <w:rPr>
                <w:rFonts w:eastAsia="DengXian"/>
                <w:lang w:val="en-US" w:eastAsia="zh-CN"/>
              </w:rPr>
            </w:pPr>
            <w:r>
              <w:rPr>
                <w:rFonts w:eastAsia="DengXian"/>
                <w:lang w:val="en-US" w:eastAsia="zh-CN"/>
              </w:rPr>
              <w:t>Stage-2</w:t>
            </w:r>
            <w:r>
              <w:rPr>
                <w:rFonts w:eastAsia="DengXian"/>
                <w:b w:val="0"/>
                <w:lang w:val="en-US" w:eastAsia="zh-CN"/>
              </w:rPr>
              <w:t xml:space="preserve"> </w:t>
            </w:r>
            <w:r>
              <w:rPr>
                <w:rFonts w:eastAsia="DengXian"/>
                <w:lang w:val="en-US" w:eastAsia="zh-CN"/>
              </w:rPr>
              <w:t>Type</w:t>
            </w:r>
            <w:r>
              <w:rPr>
                <w:rFonts w:eastAsia="DengXian"/>
                <w:b w:val="0"/>
                <w:lang w:val="en-US" w:eastAsia="zh-CN"/>
              </w:rPr>
              <w:t xml:space="preserve"> </w:t>
            </w:r>
            <w:r>
              <w:rPr>
                <w:rFonts w:eastAsia="DengXian"/>
                <w:lang w:val="en-US" w:eastAsia="zh-CN"/>
              </w:rPr>
              <w:t>Name</w:t>
            </w:r>
          </w:p>
        </w:tc>
        <w:tc>
          <w:tcPr>
            <w:tcW w:w="2776" w:type="dxa"/>
            <w:tcBorders>
              <w:top w:val="single" w:sz="4" w:space="0" w:color="auto"/>
              <w:left w:val="single" w:sz="4" w:space="0" w:color="auto"/>
              <w:bottom w:val="single" w:sz="4" w:space="0" w:color="auto"/>
              <w:right w:val="single" w:sz="4" w:space="0" w:color="auto"/>
            </w:tcBorders>
            <w:shd w:val="clear" w:color="auto" w:fill="C0C0C0"/>
            <w:hideMark/>
          </w:tcPr>
          <w:p w14:paraId="34E5A79D" w14:textId="77777777" w:rsidR="00EC2C31" w:rsidRDefault="00EC2C31" w:rsidP="001C20CF">
            <w:pPr>
              <w:pStyle w:val="TAH"/>
              <w:rPr>
                <w:rFonts w:eastAsia="DengXian"/>
                <w:lang w:val="en-US" w:eastAsia="zh-CN"/>
              </w:rPr>
            </w:pPr>
            <w:r>
              <w:rPr>
                <w:rFonts w:eastAsia="DengXian"/>
                <w:lang w:val="en-US" w:eastAsia="zh-CN"/>
              </w:rPr>
              <w:t>YANG</w:t>
            </w:r>
            <w:r>
              <w:rPr>
                <w:rFonts w:eastAsia="DengXian"/>
                <w:b w:val="0"/>
                <w:lang w:val="en-US" w:eastAsia="zh-CN"/>
              </w:rPr>
              <w:t xml:space="preserve"> </w:t>
            </w:r>
            <w:r>
              <w:rPr>
                <w:rFonts w:eastAsia="DengXian"/>
                <w:lang w:val="en-US" w:eastAsia="zh-CN"/>
              </w:rPr>
              <w:t>type</w:t>
            </w:r>
          </w:p>
        </w:tc>
        <w:tc>
          <w:tcPr>
            <w:tcW w:w="4651" w:type="dxa"/>
            <w:tcBorders>
              <w:top w:val="single" w:sz="4" w:space="0" w:color="auto"/>
              <w:left w:val="single" w:sz="4" w:space="0" w:color="auto"/>
              <w:bottom w:val="single" w:sz="4" w:space="0" w:color="auto"/>
              <w:right w:val="single" w:sz="4" w:space="0" w:color="auto"/>
            </w:tcBorders>
            <w:shd w:val="clear" w:color="auto" w:fill="C0C0C0"/>
            <w:hideMark/>
          </w:tcPr>
          <w:p w14:paraId="695C0714" w14:textId="77777777" w:rsidR="00EC2C31" w:rsidRDefault="00EC2C31" w:rsidP="001C20CF">
            <w:pPr>
              <w:pStyle w:val="TAH"/>
              <w:rPr>
                <w:rFonts w:eastAsia="DengXian"/>
                <w:lang w:val="en-US" w:eastAsia="zh-CN"/>
              </w:rPr>
            </w:pPr>
            <w:r>
              <w:rPr>
                <w:rFonts w:eastAsia="DengXian"/>
                <w:lang w:val="en-US" w:eastAsia="zh-CN"/>
              </w:rPr>
              <w:t>Description</w:t>
            </w:r>
          </w:p>
        </w:tc>
      </w:tr>
      <w:tr w:rsidR="000F38E8" w14:paraId="58FAB95E"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E63C6BF" w14:textId="77777777" w:rsidR="00EC2C31" w:rsidRDefault="00EC2C31" w:rsidP="001C20CF">
            <w:pPr>
              <w:pStyle w:val="TAL"/>
              <w:rPr>
                <w:rFonts w:eastAsia="DengXian"/>
                <w:lang w:val="en-US" w:eastAsia="zh-CN"/>
              </w:rPr>
            </w:pPr>
            <w:r>
              <w:rPr>
                <w:rFonts w:eastAsia="DengXian"/>
                <w:lang w:val="en-US" w:eastAsia="zh-CN"/>
              </w:rPr>
              <w:t>FullTime</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44CC6A00" w14:textId="77777777" w:rsidR="00EC2C31" w:rsidRDefault="00EC2C31" w:rsidP="001C20CF">
            <w:pPr>
              <w:pStyle w:val="TAL"/>
              <w:rPr>
                <w:rFonts w:eastAsia="DengXian"/>
                <w:lang w:val="en-US" w:eastAsia="zh-CN"/>
              </w:rPr>
            </w:pPr>
            <w:r>
              <w:rPr>
                <w:rFonts w:eastAsia="DengXian"/>
                <w:lang w:val="en-US" w:eastAsia="zh-CN"/>
              </w:rPr>
              <w:t>yang:time-with-zone-offset</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710B48F4" w14:textId="77777777" w:rsidR="00EC2C31" w:rsidRDefault="00EC2C31" w:rsidP="001C20CF">
            <w:pPr>
              <w:pStyle w:val="TAL"/>
              <w:rPr>
                <w:rFonts w:eastAsia="DengXian"/>
                <w:lang w:val="en-US" w:eastAsia="zh-CN"/>
              </w:rPr>
            </w:pPr>
            <w:r>
              <w:rPr>
                <w:rFonts w:eastAsia="DengXian"/>
                <w:lang w:val="en-US" w:eastAsia="zh-CN"/>
              </w:rPr>
              <w:t>Defined in ietf-yang-types.yang</w:t>
            </w:r>
          </w:p>
        </w:tc>
      </w:tr>
      <w:tr w:rsidR="000F38E8" w14:paraId="2162A31B"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5A62763" w14:textId="77777777" w:rsidR="00EC2C31" w:rsidRDefault="00EC2C31" w:rsidP="001C20CF">
            <w:pPr>
              <w:pStyle w:val="TAL"/>
              <w:rPr>
                <w:rFonts w:eastAsia="DengXian"/>
                <w:lang w:val="en-US" w:eastAsia="zh-CN"/>
              </w:rPr>
            </w:pPr>
            <w:r>
              <w:rPr>
                <w:rFonts w:eastAsia="DengXian"/>
                <w:lang w:val="en-US" w:eastAsia="zh-CN"/>
              </w:rPr>
              <w:t>Float</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7241CB71" w14:textId="77777777" w:rsidR="00EC2C31" w:rsidRDefault="00EC2C31" w:rsidP="001C20CF">
            <w:pPr>
              <w:pStyle w:val="TAL"/>
              <w:rPr>
                <w:rFonts w:eastAsia="DengXian"/>
                <w:lang w:val="en-US" w:eastAsia="zh-CN"/>
              </w:rPr>
            </w:pPr>
            <w:r>
              <w:rPr>
                <w:rFonts w:eastAsia="DengXian"/>
                <w:lang w:val="en-US" w:eastAsia="zh-CN"/>
              </w:rPr>
              <w:t>Decimal64</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1269D05" w14:textId="77777777" w:rsidR="00EC2C31" w:rsidRDefault="00EC2C31" w:rsidP="001C20CF">
            <w:pPr>
              <w:pStyle w:val="TAL"/>
              <w:rPr>
                <w:rFonts w:eastAsia="DengXian"/>
                <w:lang w:val="en-US" w:eastAsia="zh-CN"/>
              </w:rPr>
            </w:pPr>
            <w:r>
              <w:rPr>
                <w:rFonts w:eastAsia="DengXian"/>
                <w:lang w:val="en-US" w:eastAsia="zh-CN"/>
              </w:rPr>
              <w:t>Defined in RFC 7950</w:t>
            </w:r>
          </w:p>
        </w:tc>
      </w:tr>
      <w:tr w:rsidR="000F38E8" w14:paraId="1DB57BFA"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601817ED" w14:textId="77777777" w:rsidR="00EC2C31" w:rsidRDefault="00EC2C31" w:rsidP="001C20CF">
            <w:pPr>
              <w:pStyle w:val="TAL"/>
              <w:rPr>
                <w:rFonts w:eastAsia="DengXian"/>
                <w:lang w:val="en-US" w:eastAsia="zh-CN"/>
              </w:rPr>
            </w:pPr>
            <w:r>
              <w:rPr>
                <w:rFonts w:eastAsia="DengXian"/>
                <w:lang w:val="en-US" w:eastAsia="zh-CN"/>
              </w:rPr>
              <w:t>DnList</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175AC620" w14:textId="77777777" w:rsidR="00EC2C31" w:rsidRDefault="00EC2C31" w:rsidP="001C20CF">
            <w:pPr>
              <w:pStyle w:val="TAL"/>
              <w:rPr>
                <w:rFonts w:eastAsia="DengXian"/>
                <w:lang w:val="en-US" w:eastAsia="zh-CN"/>
              </w:rPr>
            </w:pPr>
            <w:r>
              <w:rPr>
                <w:rFonts w:eastAsia="DengXian"/>
                <w:lang w:val="en-US" w:eastAsia="zh-CN"/>
              </w:rPr>
              <w:t>types3gpp:DistinguishedName</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106F8A1A" w14:textId="77777777" w:rsidR="00EC2C31" w:rsidRDefault="00EC2C31">
            <w:pPr>
              <w:keepNext/>
              <w:keepLines/>
              <w:spacing w:after="0"/>
              <w:rPr>
                <w:rFonts w:ascii="Arial" w:eastAsia="DengXian" w:hAnsi="Arial"/>
                <w:sz w:val="18"/>
                <w:lang w:val="en-US" w:eastAsia="zh-CN"/>
              </w:rPr>
            </w:pPr>
            <w:r>
              <w:rPr>
                <w:rFonts w:ascii="Arial" w:eastAsia="DengXian" w:hAnsi="Arial"/>
                <w:sz w:val="18"/>
                <w:lang w:val="en-US" w:eastAsia="zh-CN"/>
              </w:rPr>
              <w:t>A list or leaf-list of type types3gpp:DistinguishedName</w:t>
            </w:r>
          </w:p>
          <w:p w14:paraId="2211BE12" w14:textId="77777777" w:rsidR="00EC2C31" w:rsidRDefault="00EC2C31" w:rsidP="001C20CF">
            <w:pPr>
              <w:pStyle w:val="TAL"/>
              <w:rPr>
                <w:rFonts w:eastAsia="DengXian"/>
                <w:lang w:val="en-US" w:eastAsia="zh-CN"/>
              </w:rPr>
            </w:pPr>
            <w:r>
              <w:rPr>
                <w:rFonts w:eastAsia="DengXian"/>
                <w:lang w:val="en-US" w:eastAsia="zh-CN"/>
              </w:rPr>
              <w:t>Defined in _3gpp-common-yang-types.yang</w:t>
            </w:r>
          </w:p>
        </w:tc>
      </w:tr>
      <w:tr w:rsidR="000F38E8" w14:paraId="463A4B8F"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5661EB94" w14:textId="77777777" w:rsidR="00EC2C31" w:rsidRDefault="00EC2C31" w:rsidP="001C20CF">
            <w:pPr>
              <w:pStyle w:val="TAL"/>
              <w:rPr>
                <w:rFonts w:eastAsia="DengXian"/>
                <w:lang w:val="en-US" w:eastAsia="zh-CN"/>
              </w:rPr>
            </w:pPr>
            <w:r>
              <w:rPr>
                <w:rFonts w:eastAsia="DengXian"/>
                <w:lang w:val="en-US" w:eastAsia="zh-CN"/>
              </w:rPr>
              <w:t>Fqdn</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05976ABB" w14:textId="77777777" w:rsidR="00EC2C31" w:rsidRDefault="00EC2C31" w:rsidP="001C20CF">
            <w:pPr>
              <w:pStyle w:val="TAL"/>
              <w:rPr>
                <w:rFonts w:eastAsia="DengXian"/>
                <w:lang w:val="en-US" w:eastAsia="zh-CN"/>
              </w:rPr>
            </w:pPr>
            <w:r>
              <w:rPr>
                <w:rFonts w:eastAsia="DengXian"/>
                <w:lang w:val="en-US" w:eastAsia="zh-CN"/>
              </w:rPr>
              <w:t>inet:host-name</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1CE632DF"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r w:rsidR="000F38E8" w14:paraId="7EF645E0"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45718FC8" w14:textId="77777777" w:rsidR="00EC2C31" w:rsidRDefault="00EC2C31" w:rsidP="001C20CF">
            <w:pPr>
              <w:pStyle w:val="TAL"/>
              <w:rPr>
                <w:rFonts w:eastAsia="DengXian"/>
                <w:lang w:val="en-US" w:eastAsia="zh-CN"/>
              </w:rPr>
            </w:pPr>
            <w:r>
              <w:rPr>
                <w:rFonts w:eastAsia="DengXian"/>
                <w:lang w:val="en-US" w:eastAsia="zh-CN"/>
              </w:rPr>
              <w:t>Ipv4Addr</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30A5B589" w14:textId="77777777" w:rsidR="00EC2C31" w:rsidRDefault="00EC2C31" w:rsidP="001C20CF">
            <w:pPr>
              <w:pStyle w:val="TAL"/>
              <w:rPr>
                <w:rFonts w:eastAsia="DengXian"/>
                <w:lang w:val="en-US" w:eastAsia="zh-CN"/>
              </w:rPr>
            </w:pPr>
            <w:r>
              <w:rPr>
                <w:rFonts w:eastAsia="DengXian"/>
                <w:lang w:val="en-US" w:eastAsia="zh-CN"/>
              </w:rPr>
              <w:t>inet:ipv4-address</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032265A"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r w:rsidR="000F38E8" w14:paraId="71780AA3"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48E393E4" w14:textId="77777777" w:rsidR="00EC2C31" w:rsidRDefault="00EC2C31" w:rsidP="001C20CF">
            <w:pPr>
              <w:pStyle w:val="TAL"/>
              <w:rPr>
                <w:rFonts w:eastAsia="DengXian"/>
                <w:lang w:val="en-US" w:eastAsia="zh-CN"/>
              </w:rPr>
            </w:pPr>
            <w:r>
              <w:rPr>
                <w:rFonts w:eastAsia="DengXian"/>
                <w:lang w:val="en-US" w:eastAsia="zh-CN"/>
              </w:rPr>
              <w:t>Ipv6Addr</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5DAD72DC" w14:textId="77777777" w:rsidR="00EC2C31" w:rsidRDefault="00EC2C31" w:rsidP="001C20CF">
            <w:pPr>
              <w:pStyle w:val="TAL"/>
              <w:rPr>
                <w:rFonts w:eastAsia="DengXian"/>
                <w:lang w:val="en-US" w:eastAsia="zh-CN"/>
              </w:rPr>
            </w:pPr>
            <w:r>
              <w:rPr>
                <w:rFonts w:eastAsia="DengXian"/>
                <w:lang w:val="en-US" w:eastAsia="zh-CN"/>
              </w:rPr>
              <w:t>inet:ipv6-address</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21C4460" w14:textId="77777777" w:rsidR="00EC2C31" w:rsidRDefault="00EC2C31" w:rsidP="001C20CF">
            <w:pPr>
              <w:pStyle w:val="TAL"/>
              <w:rPr>
                <w:rFonts w:eastAsia="DengXian"/>
                <w:lang w:val="en-US" w:eastAsia="zh-CN"/>
              </w:rPr>
            </w:pPr>
            <w:r>
              <w:rPr>
                <w:rFonts w:eastAsia="DengXian"/>
                <w:lang w:val="en-US" w:eastAsia="zh-CN"/>
              </w:rPr>
              <w:t>Defined in ietf-inet-types.yang</w:t>
            </w:r>
          </w:p>
        </w:tc>
      </w:tr>
      <w:tr w:rsidR="000F38E8" w14:paraId="14DC8AC7"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53D0168" w14:textId="77777777" w:rsidR="00EC2C31" w:rsidRDefault="00EC2C31" w:rsidP="001C20CF">
            <w:pPr>
              <w:pStyle w:val="TAL"/>
              <w:rPr>
                <w:rFonts w:eastAsia="DengXian"/>
                <w:lang w:val="en-US" w:eastAsia="zh-CN"/>
              </w:rPr>
            </w:pPr>
            <w:r>
              <w:rPr>
                <w:rFonts w:eastAsia="DengXian"/>
                <w:lang w:val="en-US" w:eastAsia="zh-CN"/>
              </w:rPr>
              <w:t>Ipv6Prefix</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306BC5BA" w14:textId="77777777" w:rsidR="00EC2C31" w:rsidRDefault="00EC2C31" w:rsidP="001C20CF">
            <w:pPr>
              <w:pStyle w:val="TAL"/>
              <w:rPr>
                <w:rFonts w:eastAsia="DengXian"/>
                <w:lang w:val="en-US" w:eastAsia="zh-CN"/>
              </w:rPr>
            </w:pPr>
            <w:r>
              <w:rPr>
                <w:rFonts w:eastAsia="DengXian"/>
                <w:lang w:val="en-US" w:eastAsia="zh-CN"/>
              </w:rPr>
              <w:t>inet:ipv6-prefix</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318D4D55" w14:textId="77777777" w:rsidR="00EC2C31" w:rsidRDefault="00EC2C31" w:rsidP="001C20CF">
            <w:pPr>
              <w:pStyle w:val="TAL"/>
              <w:rPr>
                <w:rFonts w:eastAsia="DengXian"/>
                <w:lang w:val="en-US" w:eastAsia="zh-CN"/>
              </w:rPr>
            </w:pPr>
            <w:r>
              <w:rPr>
                <w:rFonts w:eastAsia="DengXian"/>
                <w:lang w:val="en-US" w:eastAsia="zh-CN"/>
              </w:rPr>
              <w:t>Defined in ietf-inet-types.yang</w:t>
            </w:r>
          </w:p>
        </w:tc>
      </w:tr>
      <w:tr w:rsidR="000F38E8" w14:paraId="43C40582"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6BC4A00C" w14:textId="77777777" w:rsidR="00EC2C31" w:rsidRDefault="00EC2C31" w:rsidP="001C20CF">
            <w:pPr>
              <w:pStyle w:val="TAL"/>
              <w:rPr>
                <w:rFonts w:eastAsia="DengXian"/>
                <w:lang w:val="en-US" w:eastAsia="zh-CN"/>
              </w:rPr>
            </w:pPr>
            <w:r>
              <w:rPr>
                <w:rFonts w:eastAsia="DengXian"/>
                <w:lang w:val="en-US" w:eastAsia="zh-CN"/>
              </w:rPr>
              <w:t>Uri</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713CEF8E" w14:textId="77777777" w:rsidR="00EC2C31" w:rsidRDefault="00EC2C31" w:rsidP="001C20CF">
            <w:pPr>
              <w:pStyle w:val="TAL"/>
              <w:rPr>
                <w:rFonts w:eastAsia="DengXian"/>
                <w:lang w:val="en-US" w:eastAsia="zh-CN"/>
              </w:rPr>
            </w:pPr>
            <w:r>
              <w:rPr>
                <w:rFonts w:eastAsia="DengXian"/>
                <w:lang w:val="en-US" w:eastAsia="zh-CN"/>
              </w:rPr>
              <w:t>inet:uri</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49BF1CE3"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bl>
    <w:p w14:paraId="7CF03799" w14:textId="62D73A3A" w:rsidR="00EC2C31" w:rsidRDefault="00EC2C31" w:rsidP="00A670A5"/>
    <w:p w14:paraId="481A081A" w14:textId="71065E16" w:rsidR="00F45460" w:rsidRDefault="00EC2C31" w:rsidP="00EC2C31">
      <w:pPr>
        <w:pStyle w:val="Heading8"/>
      </w:pPr>
      <w:bookmarkStart w:id="547" w:name="_CRAnnexFinformative"/>
      <w:bookmarkEnd w:id="547"/>
      <w:r>
        <w:br w:type="page"/>
      </w:r>
      <w:bookmarkStart w:id="548" w:name="_Toc20153457"/>
      <w:bookmarkStart w:id="549" w:name="_Toc27489937"/>
      <w:bookmarkStart w:id="550" w:name="_Toc36033521"/>
      <w:bookmarkStart w:id="551" w:name="_Toc36475783"/>
      <w:bookmarkStart w:id="552" w:name="_Toc44581544"/>
      <w:bookmarkStart w:id="553" w:name="_Toc51769161"/>
      <w:bookmarkStart w:id="554" w:name="_Toc203130099"/>
      <w:r w:rsidR="00F45460">
        <w:lastRenderedPageBreak/>
        <w:t xml:space="preserve">Annex </w:t>
      </w:r>
      <w:r>
        <w:t>F</w:t>
      </w:r>
      <w:r w:rsidR="001808C0">
        <w:t xml:space="preserve"> </w:t>
      </w:r>
      <w:r w:rsidR="00F45460">
        <w:t>(informative):</w:t>
      </w:r>
      <w:r w:rsidR="00F45460">
        <w:br/>
        <w:t>Change history</w:t>
      </w:r>
      <w:bookmarkEnd w:id="548"/>
      <w:bookmarkEnd w:id="549"/>
      <w:bookmarkEnd w:id="550"/>
      <w:bookmarkEnd w:id="551"/>
      <w:bookmarkEnd w:id="552"/>
      <w:bookmarkEnd w:id="553"/>
      <w:bookmarkEnd w:id="554"/>
    </w:p>
    <w:bookmarkEnd w:id="11"/>
    <w:p w14:paraId="29B5A02B"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24B7E95"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37CE597A" w14:textId="77777777" w:rsidR="00F45460" w:rsidRDefault="00F45460">
            <w:pPr>
              <w:pStyle w:val="TAH"/>
              <w:rPr>
                <w:sz w:val="16"/>
                <w:szCs w:val="16"/>
              </w:rPr>
            </w:pPr>
            <w:r>
              <w:t>Change history</w:t>
            </w:r>
          </w:p>
        </w:tc>
      </w:tr>
      <w:tr w:rsidR="00F45460" w14:paraId="321D5E4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2543C4C4"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3E0543F"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00CB27A"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227D800"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D963E23"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7DA78CA"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358C06F"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EDB6779" w14:textId="77777777" w:rsidR="00F45460" w:rsidRDefault="00F45460">
            <w:pPr>
              <w:pStyle w:val="TAH"/>
              <w:rPr>
                <w:sz w:val="16"/>
                <w:szCs w:val="16"/>
              </w:rPr>
            </w:pPr>
            <w:r>
              <w:rPr>
                <w:sz w:val="16"/>
                <w:szCs w:val="16"/>
              </w:rPr>
              <w:t>New</w:t>
            </w:r>
          </w:p>
        </w:tc>
      </w:tr>
      <w:tr w:rsidR="00F45460" w14:paraId="24321DE7"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2BB5C087"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A7B782"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37E679"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A91675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735E445"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831456"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B02F50"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613E481" w14:textId="77777777" w:rsidR="00F45460" w:rsidRDefault="00F45460">
            <w:pPr>
              <w:pStyle w:val="TAL"/>
              <w:rPr>
                <w:snapToGrid w:val="0"/>
                <w:sz w:val="16"/>
                <w:szCs w:val="16"/>
                <w:lang w:val="en-AU"/>
              </w:rPr>
            </w:pPr>
            <w:r>
              <w:rPr>
                <w:snapToGrid w:val="0"/>
                <w:sz w:val="16"/>
                <w:szCs w:val="16"/>
                <w:lang w:val="en-AU"/>
              </w:rPr>
              <w:t>11.0.0</w:t>
            </w:r>
          </w:p>
        </w:tc>
      </w:tr>
      <w:tr w:rsidR="00F45460" w14:paraId="2ACD25E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31B1F61E"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33BB684"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D5A2B8"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2D05299"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CFD84D5"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DDC3A2"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AA6F90A"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2ACD0A5" w14:textId="77777777" w:rsidR="00F45460" w:rsidRDefault="00F45460">
            <w:pPr>
              <w:pStyle w:val="TAL"/>
              <w:rPr>
                <w:snapToGrid w:val="0"/>
                <w:sz w:val="16"/>
                <w:szCs w:val="16"/>
                <w:lang w:val="en-AU"/>
              </w:rPr>
            </w:pPr>
            <w:r>
              <w:rPr>
                <w:snapToGrid w:val="0"/>
                <w:sz w:val="16"/>
                <w:szCs w:val="16"/>
                <w:lang w:val="en-AU"/>
              </w:rPr>
              <w:t>11.1.0</w:t>
            </w:r>
          </w:p>
        </w:tc>
      </w:tr>
      <w:tr w:rsidR="00F92D3E" w14:paraId="3BC84ACA"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1B32FDB6"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0E3BE1D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A53F42F"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CB8B4F"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8AC468B"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1B0B40" w14:textId="77777777" w:rsidR="00F92D3E" w:rsidRDefault="00F92D3E">
            <w:pPr>
              <w:pStyle w:val="TAL"/>
              <w:rPr>
                <w:snapToGrid w:val="0"/>
                <w:sz w:val="16"/>
                <w:szCs w:val="16"/>
                <w:lang w:val="en-AU"/>
              </w:rPr>
            </w:pPr>
            <w:r>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C8B7E6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1E7CFB7A" w14:textId="77777777" w:rsidR="00F92D3E" w:rsidRDefault="00F92D3E">
            <w:pPr>
              <w:pStyle w:val="TAL"/>
              <w:rPr>
                <w:snapToGrid w:val="0"/>
                <w:sz w:val="16"/>
                <w:szCs w:val="16"/>
                <w:lang w:val="en-AU"/>
              </w:rPr>
            </w:pPr>
            <w:r>
              <w:rPr>
                <w:snapToGrid w:val="0"/>
                <w:sz w:val="16"/>
                <w:szCs w:val="16"/>
                <w:lang w:val="en-AU"/>
              </w:rPr>
              <w:t>11.2.0</w:t>
            </w:r>
          </w:p>
        </w:tc>
      </w:tr>
      <w:tr w:rsidR="00F92D3E" w14:paraId="63A66949"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DEA0E90"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673D625B"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8F3382B"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5BE8DCE"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A52FCEA"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CBD781F" w14:textId="77777777" w:rsidR="00F92D3E" w:rsidRDefault="00032472">
            <w:pPr>
              <w:pStyle w:val="TAL"/>
              <w:rPr>
                <w:snapToGrid w:val="0"/>
                <w:sz w:val="16"/>
                <w:szCs w:val="16"/>
                <w:lang w:val="en-AU"/>
              </w:rPr>
            </w:pPr>
            <w:r>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BB6124E"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2E91A65" w14:textId="77777777" w:rsidR="00F92D3E" w:rsidRDefault="00F92D3E">
            <w:pPr>
              <w:pStyle w:val="TAL"/>
              <w:rPr>
                <w:snapToGrid w:val="0"/>
                <w:sz w:val="16"/>
                <w:szCs w:val="16"/>
                <w:lang w:val="en-AU"/>
              </w:rPr>
            </w:pPr>
          </w:p>
        </w:tc>
      </w:tr>
      <w:tr w:rsidR="00432FB1" w14:paraId="62CF62BA"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0221F223"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B52C94E"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201B610"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6B276F9"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78B35A1"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2952F09" w14:textId="77777777" w:rsidR="00432FB1" w:rsidRDefault="00432FB1">
            <w:pPr>
              <w:pStyle w:val="TAL"/>
              <w:rPr>
                <w:snapToGrid w:val="0"/>
                <w:sz w:val="16"/>
                <w:szCs w:val="16"/>
                <w:lang w:val="en-AU"/>
              </w:rPr>
            </w:pPr>
            <w:r>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03A6C65"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C5D4FE9" w14:textId="77777777" w:rsidR="00432FB1" w:rsidRDefault="00432FB1">
            <w:pPr>
              <w:pStyle w:val="TAL"/>
              <w:rPr>
                <w:snapToGrid w:val="0"/>
                <w:sz w:val="16"/>
                <w:szCs w:val="16"/>
                <w:lang w:val="en-AU"/>
              </w:rPr>
            </w:pPr>
            <w:r>
              <w:rPr>
                <w:snapToGrid w:val="0"/>
                <w:sz w:val="16"/>
                <w:szCs w:val="16"/>
                <w:lang w:val="en-AU"/>
              </w:rPr>
              <w:t>12.0.0</w:t>
            </w:r>
          </w:p>
        </w:tc>
      </w:tr>
      <w:tr w:rsidR="00A42DE0" w14:paraId="2ADD0C89"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90B658B"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35585"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334A8DC"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3EB5B8"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ECE3DB9"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9228893" w14:textId="77777777" w:rsidR="00A42DE0" w:rsidRDefault="00A42DE0">
            <w:pPr>
              <w:pStyle w:val="TAL"/>
              <w:rPr>
                <w:snapToGrid w:val="0"/>
                <w:sz w:val="16"/>
                <w:szCs w:val="16"/>
                <w:lang w:val="en-AU"/>
              </w:rPr>
            </w:pPr>
            <w:r>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DE22E0"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50ECE369" w14:textId="77777777" w:rsidR="00A42DE0" w:rsidRDefault="00A42DE0">
            <w:pPr>
              <w:pStyle w:val="TAL"/>
              <w:rPr>
                <w:snapToGrid w:val="0"/>
                <w:sz w:val="16"/>
                <w:szCs w:val="16"/>
                <w:lang w:val="en-AU"/>
              </w:rPr>
            </w:pPr>
            <w:r>
              <w:rPr>
                <w:snapToGrid w:val="0"/>
                <w:sz w:val="16"/>
                <w:szCs w:val="16"/>
                <w:lang w:val="en-AU"/>
              </w:rPr>
              <w:t>12.1.0</w:t>
            </w:r>
          </w:p>
        </w:tc>
      </w:tr>
      <w:tr w:rsidR="00FE324D" w14:paraId="67854106"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D36B1FE"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6574F64"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8D7B6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32017"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CB2E2C0"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5B1DC22" w14:textId="77777777" w:rsidR="00FE324D"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56CBE9"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3D96F08" w14:textId="77777777" w:rsidR="00FE324D" w:rsidRDefault="00FE324D">
            <w:pPr>
              <w:pStyle w:val="TAL"/>
              <w:rPr>
                <w:snapToGrid w:val="0"/>
                <w:sz w:val="16"/>
                <w:szCs w:val="16"/>
                <w:lang w:val="en-AU"/>
              </w:rPr>
            </w:pPr>
            <w:r>
              <w:rPr>
                <w:snapToGrid w:val="0"/>
                <w:sz w:val="16"/>
                <w:szCs w:val="16"/>
                <w:lang w:val="en-AU"/>
              </w:rPr>
              <w:t>13.0.0</w:t>
            </w:r>
          </w:p>
        </w:tc>
      </w:tr>
      <w:tr w:rsidR="002E648B" w14:paraId="6EE8126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E1C6914"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F825AB"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9DF46"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F874536"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771F14"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022D8" w14:textId="77777777" w:rsidR="002E648B" w:rsidRDefault="002E648B">
            <w:pPr>
              <w:pStyle w:val="TAL"/>
              <w:rPr>
                <w:snapToGrid w:val="0"/>
                <w:sz w:val="16"/>
                <w:szCs w:val="16"/>
                <w:lang w:val="en-AU"/>
              </w:rPr>
            </w:pPr>
            <w:r>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75BDD7"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E00C73C" w14:textId="77777777" w:rsidR="002E648B" w:rsidRDefault="002E648B">
            <w:pPr>
              <w:pStyle w:val="TAL"/>
              <w:rPr>
                <w:snapToGrid w:val="0"/>
                <w:sz w:val="16"/>
                <w:szCs w:val="16"/>
                <w:lang w:val="en-AU"/>
              </w:rPr>
            </w:pPr>
            <w:r>
              <w:rPr>
                <w:snapToGrid w:val="0"/>
                <w:sz w:val="16"/>
                <w:szCs w:val="16"/>
                <w:lang w:val="en-AU"/>
              </w:rPr>
              <w:t>13.1.0</w:t>
            </w:r>
          </w:p>
        </w:tc>
      </w:tr>
    </w:tbl>
    <w:p w14:paraId="5815D4F3" w14:textId="77777777" w:rsidR="00F45460" w:rsidRDefault="00F45460">
      <w:pPr>
        <w:rPr>
          <w:lang w:val="en-US"/>
        </w:rPr>
      </w:pPr>
    </w:p>
    <w:tbl>
      <w:tblPr>
        <w:tblW w:w="965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1"/>
        <w:gridCol w:w="1095"/>
        <w:gridCol w:w="568"/>
        <w:gridCol w:w="426"/>
        <w:gridCol w:w="426"/>
        <w:gridCol w:w="4821"/>
        <w:gridCol w:w="709"/>
      </w:tblGrid>
      <w:tr w:rsidR="008070C3" w14:paraId="407124A8" w14:textId="77777777" w:rsidTr="00843100">
        <w:tc>
          <w:tcPr>
            <w:tcW w:w="9651" w:type="dxa"/>
            <w:gridSpan w:val="8"/>
            <w:shd w:val="solid" w:color="FFFFFF" w:fill="auto"/>
          </w:tcPr>
          <w:p w14:paraId="589753A7" w14:textId="77777777" w:rsidR="008070C3" w:rsidRDefault="008070C3" w:rsidP="00C8170F">
            <w:pPr>
              <w:pStyle w:val="TAL"/>
              <w:jc w:val="center"/>
              <w:rPr>
                <w:b/>
                <w:sz w:val="16"/>
              </w:rPr>
            </w:pPr>
            <w:r>
              <w:rPr>
                <w:b/>
              </w:rPr>
              <w:lastRenderedPageBreak/>
              <w:t>Change history</w:t>
            </w:r>
          </w:p>
        </w:tc>
      </w:tr>
      <w:tr w:rsidR="008070C3" w14:paraId="24D7E417" w14:textId="77777777" w:rsidTr="00843100">
        <w:tc>
          <w:tcPr>
            <w:tcW w:w="805" w:type="dxa"/>
            <w:shd w:val="pct10" w:color="auto" w:fill="FFFFFF"/>
          </w:tcPr>
          <w:p w14:paraId="4F980597" w14:textId="77777777" w:rsidR="008070C3" w:rsidRDefault="008070C3" w:rsidP="00C8170F">
            <w:pPr>
              <w:pStyle w:val="TAL"/>
              <w:rPr>
                <w:b/>
                <w:sz w:val="16"/>
              </w:rPr>
            </w:pPr>
            <w:r>
              <w:rPr>
                <w:b/>
                <w:sz w:val="16"/>
              </w:rPr>
              <w:t>Date</w:t>
            </w:r>
          </w:p>
        </w:tc>
        <w:tc>
          <w:tcPr>
            <w:tcW w:w="801" w:type="dxa"/>
            <w:shd w:val="pct10" w:color="auto" w:fill="FFFFFF"/>
          </w:tcPr>
          <w:p w14:paraId="161B536A" w14:textId="77777777" w:rsidR="008070C3" w:rsidRDefault="008070C3" w:rsidP="00C8170F">
            <w:pPr>
              <w:pStyle w:val="TAL"/>
              <w:rPr>
                <w:b/>
                <w:sz w:val="16"/>
              </w:rPr>
            </w:pPr>
            <w:r>
              <w:rPr>
                <w:b/>
                <w:sz w:val="16"/>
              </w:rPr>
              <w:t>Meeting</w:t>
            </w:r>
          </w:p>
        </w:tc>
        <w:tc>
          <w:tcPr>
            <w:tcW w:w="1095" w:type="dxa"/>
            <w:shd w:val="pct10" w:color="auto" w:fill="FFFFFF"/>
          </w:tcPr>
          <w:p w14:paraId="315BD004" w14:textId="77777777" w:rsidR="008070C3" w:rsidRDefault="008070C3" w:rsidP="00C8170F">
            <w:pPr>
              <w:pStyle w:val="TAL"/>
              <w:rPr>
                <w:b/>
                <w:sz w:val="16"/>
              </w:rPr>
            </w:pPr>
            <w:r>
              <w:rPr>
                <w:b/>
                <w:sz w:val="16"/>
              </w:rPr>
              <w:t>TDoc</w:t>
            </w:r>
          </w:p>
        </w:tc>
        <w:tc>
          <w:tcPr>
            <w:tcW w:w="568" w:type="dxa"/>
            <w:shd w:val="pct10" w:color="auto" w:fill="FFFFFF"/>
          </w:tcPr>
          <w:p w14:paraId="2A48005F" w14:textId="77777777" w:rsidR="008070C3" w:rsidRDefault="008070C3" w:rsidP="00C8170F">
            <w:pPr>
              <w:pStyle w:val="TAL"/>
              <w:rPr>
                <w:b/>
                <w:sz w:val="16"/>
              </w:rPr>
            </w:pPr>
            <w:r>
              <w:rPr>
                <w:b/>
                <w:sz w:val="16"/>
              </w:rPr>
              <w:t>CR</w:t>
            </w:r>
          </w:p>
        </w:tc>
        <w:tc>
          <w:tcPr>
            <w:tcW w:w="426" w:type="dxa"/>
            <w:shd w:val="pct10" w:color="auto" w:fill="FFFFFF"/>
          </w:tcPr>
          <w:p w14:paraId="27430AF7" w14:textId="77777777" w:rsidR="008070C3" w:rsidRDefault="008070C3" w:rsidP="00C8170F">
            <w:pPr>
              <w:pStyle w:val="TAL"/>
              <w:rPr>
                <w:b/>
                <w:sz w:val="16"/>
              </w:rPr>
            </w:pPr>
            <w:r>
              <w:rPr>
                <w:b/>
                <w:sz w:val="16"/>
              </w:rPr>
              <w:t>Rev</w:t>
            </w:r>
          </w:p>
        </w:tc>
        <w:tc>
          <w:tcPr>
            <w:tcW w:w="426" w:type="dxa"/>
            <w:shd w:val="pct10" w:color="auto" w:fill="FFFFFF"/>
          </w:tcPr>
          <w:p w14:paraId="52086006" w14:textId="77777777" w:rsidR="008070C3" w:rsidRDefault="008070C3" w:rsidP="00C8170F">
            <w:pPr>
              <w:pStyle w:val="TAL"/>
              <w:rPr>
                <w:b/>
                <w:sz w:val="16"/>
              </w:rPr>
            </w:pPr>
            <w:r>
              <w:rPr>
                <w:b/>
                <w:sz w:val="16"/>
              </w:rPr>
              <w:t>Cat</w:t>
            </w:r>
          </w:p>
        </w:tc>
        <w:tc>
          <w:tcPr>
            <w:tcW w:w="4821" w:type="dxa"/>
            <w:shd w:val="pct10" w:color="auto" w:fill="FFFFFF"/>
          </w:tcPr>
          <w:p w14:paraId="2658AC29" w14:textId="77777777" w:rsidR="008070C3" w:rsidRDefault="008070C3" w:rsidP="00C8170F">
            <w:pPr>
              <w:pStyle w:val="TAL"/>
              <w:rPr>
                <w:b/>
                <w:sz w:val="16"/>
              </w:rPr>
            </w:pPr>
            <w:r>
              <w:rPr>
                <w:b/>
                <w:sz w:val="16"/>
              </w:rPr>
              <w:t>Subject/Comment</w:t>
            </w:r>
          </w:p>
        </w:tc>
        <w:tc>
          <w:tcPr>
            <w:tcW w:w="709" w:type="dxa"/>
            <w:shd w:val="pct10" w:color="auto" w:fill="FFFFFF"/>
          </w:tcPr>
          <w:p w14:paraId="32D15C8A" w14:textId="77777777" w:rsidR="008070C3" w:rsidRDefault="008070C3" w:rsidP="00C8170F">
            <w:pPr>
              <w:pStyle w:val="TAL"/>
              <w:rPr>
                <w:b/>
                <w:sz w:val="16"/>
              </w:rPr>
            </w:pPr>
            <w:r>
              <w:rPr>
                <w:b/>
                <w:sz w:val="16"/>
              </w:rPr>
              <w:t>New version</w:t>
            </w:r>
          </w:p>
        </w:tc>
      </w:tr>
      <w:tr w:rsidR="008070C3" w14:paraId="2078589F" w14:textId="77777777" w:rsidTr="00843100">
        <w:tc>
          <w:tcPr>
            <w:tcW w:w="805" w:type="dxa"/>
            <w:shd w:val="solid" w:color="FFFFFF" w:fill="auto"/>
          </w:tcPr>
          <w:p w14:paraId="0956048D" w14:textId="77777777" w:rsidR="008070C3" w:rsidRDefault="00C964F0" w:rsidP="00C8170F">
            <w:pPr>
              <w:pStyle w:val="TAC"/>
              <w:rPr>
                <w:sz w:val="16"/>
                <w:szCs w:val="16"/>
              </w:rPr>
            </w:pPr>
            <w:r>
              <w:rPr>
                <w:sz w:val="16"/>
                <w:szCs w:val="16"/>
              </w:rPr>
              <w:t>2016-06</w:t>
            </w:r>
          </w:p>
        </w:tc>
        <w:tc>
          <w:tcPr>
            <w:tcW w:w="801" w:type="dxa"/>
            <w:shd w:val="solid" w:color="FFFFFF" w:fill="auto"/>
          </w:tcPr>
          <w:p w14:paraId="43F93F8F" w14:textId="77777777" w:rsidR="008070C3" w:rsidRDefault="008070C3" w:rsidP="00C8170F">
            <w:pPr>
              <w:pStyle w:val="TAC"/>
              <w:rPr>
                <w:sz w:val="16"/>
                <w:szCs w:val="16"/>
              </w:rPr>
            </w:pPr>
            <w:r>
              <w:rPr>
                <w:sz w:val="16"/>
                <w:szCs w:val="16"/>
              </w:rPr>
              <w:t>SA#72</w:t>
            </w:r>
          </w:p>
        </w:tc>
        <w:tc>
          <w:tcPr>
            <w:tcW w:w="1095" w:type="dxa"/>
            <w:shd w:val="solid" w:color="FFFFFF" w:fill="auto"/>
          </w:tcPr>
          <w:p w14:paraId="4C081C7A" w14:textId="77777777" w:rsidR="008070C3"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8" w:type="dxa"/>
            <w:shd w:val="solid" w:color="FFFFFF" w:fill="auto"/>
          </w:tcPr>
          <w:p w14:paraId="6E3951C1" w14:textId="77777777" w:rsidR="008070C3" w:rsidRDefault="008070C3" w:rsidP="00FF0715">
            <w:pPr>
              <w:pStyle w:val="TAL"/>
              <w:rPr>
                <w:sz w:val="16"/>
                <w:szCs w:val="16"/>
              </w:rPr>
            </w:pPr>
            <w:r>
              <w:rPr>
                <w:sz w:val="16"/>
                <w:szCs w:val="16"/>
              </w:rPr>
              <w:t>00</w:t>
            </w:r>
            <w:r w:rsidR="00FF0715">
              <w:rPr>
                <w:sz w:val="16"/>
                <w:szCs w:val="16"/>
              </w:rPr>
              <w:t>11</w:t>
            </w:r>
          </w:p>
        </w:tc>
        <w:tc>
          <w:tcPr>
            <w:tcW w:w="426" w:type="dxa"/>
            <w:shd w:val="solid" w:color="FFFFFF" w:fill="auto"/>
          </w:tcPr>
          <w:p w14:paraId="2802465C" w14:textId="77777777" w:rsidR="008070C3" w:rsidRDefault="008070C3" w:rsidP="00C8170F">
            <w:pPr>
              <w:pStyle w:val="TAR"/>
              <w:rPr>
                <w:sz w:val="16"/>
                <w:szCs w:val="16"/>
              </w:rPr>
            </w:pPr>
            <w:r>
              <w:rPr>
                <w:sz w:val="16"/>
                <w:szCs w:val="16"/>
              </w:rPr>
              <w:t>-</w:t>
            </w:r>
          </w:p>
        </w:tc>
        <w:tc>
          <w:tcPr>
            <w:tcW w:w="426" w:type="dxa"/>
            <w:shd w:val="solid" w:color="FFFFFF" w:fill="auto"/>
          </w:tcPr>
          <w:p w14:paraId="7A520AF7" w14:textId="77777777" w:rsidR="008070C3" w:rsidRDefault="008070C3" w:rsidP="00C8170F">
            <w:pPr>
              <w:pStyle w:val="TAC"/>
              <w:rPr>
                <w:sz w:val="16"/>
                <w:szCs w:val="16"/>
              </w:rPr>
            </w:pPr>
            <w:r>
              <w:rPr>
                <w:sz w:val="16"/>
                <w:szCs w:val="16"/>
              </w:rPr>
              <w:t>F</w:t>
            </w:r>
          </w:p>
        </w:tc>
        <w:tc>
          <w:tcPr>
            <w:tcW w:w="4821" w:type="dxa"/>
            <w:shd w:val="solid" w:color="FFFFFF" w:fill="auto"/>
          </w:tcPr>
          <w:p w14:paraId="387B93E0" w14:textId="77777777" w:rsidR="008070C3" w:rsidRDefault="008070C3" w:rsidP="00C8170F">
            <w:pPr>
              <w:pStyle w:val="TAL"/>
              <w:rPr>
                <w:snapToGrid w:val="0"/>
                <w:sz w:val="16"/>
                <w:szCs w:val="16"/>
                <w:lang w:val="en-AU"/>
              </w:rPr>
            </w:pPr>
            <w:r>
              <w:rPr>
                <w:snapToGrid w:val="0"/>
                <w:sz w:val="16"/>
                <w:szCs w:val="16"/>
                <w:lang w:val="en-AU"/>
              </w:rPr>
              <w:t>Update the link from IRP Solution Set to IRP Information Service</w:t>
            </w:r>
          </w:p>
        </w:tc>
        <w:tc>
          <w:tcPr>
            <w:tcW w:w="709" w:type="dxa"/>
            <w:shd w:val="solid" w:color="FFFFFF" w:fill="auto"/>
          </w:tcPr>
          <w:p w14:paraId="77E4D2CF" w14:textId="77777777" w:rsidR="008070C3" w:rsidRDefault="008070C3" w:rsidP="00C8170F">
            <w:pPr>
              <w:pStyle w:val="TAC"/>
              <w:rPr>
                <w:sz w:val="16"/>
                <w:szCs w:val="16"/>
              </w:rPr>
            </w:pPr>
            <w:r>
              <w:rPr>
                <w:sz w:val="16"/>
                <w:szCs w:val="16"/>
              </w:rPr>
              <w:t>13.2.0</w:t>
            </w:r>
          </w:p>
        </w:tc>
      </w:tr>
      <w:tr w:rsidR="003B7CF3" w14:paraId="49044C0A" w14:textId="77777777" w:rsidTr="00843100">
        <w:tc>
          <w:tcPr>
            <w:tcW w:w="805" w:type="dxa"/>
            <w:shd w:val="solid" w:color="FFFFFF" w:fill="auto"/>
          </w:tcPr>
          <w:p w14:paraId="43EC8455" w14:textId="77777777" w:rsidR="003B7CF3" w:rsidRDefault="003B7CF3" w:rsidP="00C8170F">
            <w:pPr>
              <w:pStyle w:val="TAC"/>
              <w:rPr>
                <w:sz w:val="16"/>
                <w:szCs w:val="16"/>
              </w:rPr>
            </w:pPr>
            <w:r>
              <w:rPr>
                <w:sz w:val="16"/>
                <w:szCs w:val="16"/>
              </w:rPr>
              <w:t>2017-03</w:t>
            </w:r>
          </w:p>
        </w:tc>
        <w:tc>
          <w:tcPr>
            <w:tcW w:w="801" w:type="dxa"/>
            <w:shd w:val="solid" w:color="FFFFFF" w:fill="auto"/>
          </w:tcPr>
          <w:p w14:paraId="639D9009" w14:textId="77777777" w:rsidR="003B7CF3" w:rsidRDefault="003B7CF3" w:rsidP="00C8170F">
            <w:pPr>
              <w:pStyle w:val="TAC"/>
              <w:rPr>
                <w:sz w:val="16"/>
                <w:szCs w:val="16"/>
              </w:rPr>
            </w:pPr>
            <w:r>
              <w:rPr>
                <w:sz w:val="16"/>
                <w:szCs w:val="16"/>
              </w:rPr>
              <w:t>SA#75</w:t>
            </w:r>
          </w:p>
        </w:tc>
        <w:tc>
          <w:tcPr>
            <w:tcW w:w="1095" w:type="dxa"/>
            <w:shd w:val="solid" w:color="FFFFFF" w:fill="auto"/>
          </w:tcPr>
          <w:p w14:paraId="2EAB9D56" w14:textId="77777777" w:rsidR="003B7CF3" w:rsidRDefault="003B7CF3" w:rsidP="00C8170F">
            <w:pPr>
              <w:pStyle w:val="TAC"/>
              <w:rPr>
                <w:sz w:val="16"/>
                <w:szCs w:val="16"/>
              </w:rPr>
            </w:pPr>
            <w:r>
              <w:rPr>
                <w:sz w:val="16"/>
                <w:szCs w:val="16"/>
              </w:rPr>
              <w:t>-</w:t>
            </w:r>
          </w:p>
        </w:tc>
        <w:tc>
          <w:tcPr>
            <w:tcW w:w="568" w:type="dxa"/>
            <w:shd w:val="solid" w:color="FFFFFF" w:fill="auto"/>
          </w:tcPr>
          <w:p w14:paraId="08BFAD95" w14:textId="77777777" w:rsidR="003B7CF3" w:rsidRDefault="003B7CF3" w:rsidP="00FF0715">
            <w:pPr>
              <w:pStyle w:val="TAL"/>
              <w:rPr>
                <w:sz w:val="16"/>
                <w:szCs w:val="16"/>
              </w:rPr>
            </w:pPr>
            <w:r>
              <w:rPr>
                <w:sz w:val="16"/>
                <w:szCs w:val="16"/>
              </w:rPr>
              <w:t>-</w:t>
            </w:r>
          </w:p>
        </w:tc>
        <w:tc>
          <w:tcPr>
            <w:tcW w:w="426" w:type="dxa"/>
            <w:shd w:val="solid" w:color="FFFFFF" w:fill="auto"/>
          </w:tcPr>
          <w:p w14:paraId="3C72EF97" w14:textId="77777777" w:rsidR="003B7CF3" w:rsidRDefault="003B7CF3" w:rsidP="00C8170F">
            <w:pPr>
              <w:pStyle w:val="TAR"/>
              <w:rPr>
                <w:sz w:val="16"/>
                <w:szCs w:val="16"/>
              </w:rPr>
            </w:pPr>
            <w:r>
              <w:rPr>
                <w:sz w:val="16"/>
                <w:szCs w:val="16"/>
              </w:rPr>
              <w:t>-</w:t>
            </w:r>
          </w:p>
        </w:tc>
        <w:tc>
          <w:tcPr>
            <w:tcW w:w="426" w:type="dxa"/>
            <w:shd w:val="solid" w:color="FFFFFF" w:fill="auto"/>
          </w:tcPr>
          <w:p w14:paraId="205E521E" w14:textId="77777777" w:rsidR="003B7CF3" w:rsidRDefault="003B7CF3" w:rsidP="00C8170F">
            <w:pPr>
              <w:pStyle w:val="TAC"/>
              <w:rPr>
                <w:sz w:val="16"/>
                <w:szCs w:val="16"/>
              </w:rPr>
            </w:pPr>
          </w:p>
        </w:tc>
        <w:tc>
          <w:tcPr>
            <w:tcW w:w="4821" w:type="dxa"/>
            <w:shd w:val="solid" w:color="FFFFFF" w:fill="auto"/>
          </w:tcPr>
          <w:p w14:paraId="5D810FB4" w14:textId="77777777" w:rsidR="003B7CF3" w:rsidRDefault="003B7CF3" w:rsidP="00C8170F">
            <w:pPr>
              <w:pStyle w:val="TAL"/>
              <w:rPr>
                <w:snapToGrid w:val="0"/>
                <w:sz w:val="16"/>
                <w:szCs w:val="16"/>
                <w:lang w:val="en-AU"/>
              </w:rPr>
            </w:pPr>
            <w:r>
              <w:rPr>
                <w:sz w:val="16"/>
                <w:szCs w:val="16"/>
              </w:rPr>
              <w:t>Promotion to Release 14 without technical change</w:t>
            </w:r>
          </w:p>
        </w:tc>
        <w:tc>
          <w:tcPr>
            <w:tcW w:w="709" w:type="dxa"/>
            <w:shd w:val="solid" w:color="FFFFFF" w:fill="auto"/>
          </w:tcPr>
          <w:p w14:paraId="3B445F2E" w14:textId="77777777" w:rsidR="003B7CF3" w:rsidRDefault="003B7CF3" w:rsidP="00C8170F">
            <w:pPr>
              <w:pStyle w:val="TAC"/>
              <w:rPr>
                <w:sz w:val="16"/>
                <w:szCs w:val="16"/>
              </w:rPr>
            </w:pPr>
            <w:r>
              <w:rPr>
                <w:sz w:val="16"/>
                <w:szCs w:val="16"/>
              </w:rPr>
              <w:t>14.0.0</w:t>
            </w:r>
          </w:p>
        </w:tc>
      </w:tr>
      <w:tr w:rsidR="00B14A18" w14:paraId="5820E114" w14:textId="77777777" w:rsidTr="00843100">
        <w:tc>
          <w:tcPr>
            <w:tcW w:w="805" w:type="dxa"/>
            <w:shd w:val="solid" w:color="FFFFFF" w:fill="auto"/>
          </w:tcPr>
          <w:p w14:paraId="44E5FDCA" w14:textId="77777777" w:rsidR="00B14A18" w:rsidRDefault="00B14A18" w:rsidP="00C8170F">
            <w:pPr>
              <w:pStyle w:val="TAC"/>
              <w:rPr>
                <w:sz w:val="16"/>
                <w:szCs w:val="16"/>
              </w:rPr>
            </w:pPr>
            <w:r>
              <w:rPr>
                <w:sz w:val="16"/>
                <w:szCs w:val="16"/>
              </w:rPr>
              <w:t>2017-06</w:t>
            </w:r>
          </w:p>
        </w:tc>
        <w:tc>
          <w:tcPr>
            <w:tcW w:w="801" w:type="dxa"/>
            <w:shd w:val="solid" w:color="FFFFFF" w:fill="auto"/>
          </w:tcPr>
          <w:p w14:paraId="46460646" w14:textId="77777777" w:rsidR="00B14A18" w:rsidRDefault="00B14A18" w:rsidP="00C8170F">
            <w:pPr>
              <w:pStyle w:val="TAC"/>
              <w:rPr>
                <w:sz w:val="16"/>
                <w:szCs w:val="16"/>
              </w:rPr>
            </w:pPr>
            <w:r>
              <w:rPr>
                <w:sz w:val="16"/>
                <w:szCs w:val="16"/>
              </w:rPr>
              <w:t>SA#76</w:t>
            </w:r>
          </w:p>
        </w:tc>
        <w:tc>
          <w:tcPr>
            <w:tcW w:w="1095" w:type="dxa"/>
            <w:shd w:val="solid" w:color="FFFFFF" w:fill="auto"/>
          </w:tcPr>
          <w:p w14:paraId="076B87BF" w14:textId="77777777" w:rsidR="00B14A18" w:rsidRDefault="00B14A18" w:rsidP="00C8170F">
            <w:pPr>
              <w:pStyle w:val="TAC"/>
              <w:rPr>
                <w:sz w:val="16"/>
                <w:szCs w:val="16"/>
              </w:rPr>
            </w:pPr>
            <w:r>
              <w:rPr>
                <w:sz w:val="16"/>
                <w:szCs w:val="16"/>
              </w:rPr>
              <w:t>SP-170510</w:t>
            </w:r>
          </w:p>
        </w:tc>
        <w:tc>
          <w:tcPr>
            <w:tcW w:w="568" w:type="dxa"/>
            <w:shd w:val="solid" w:color="FFFFFF" w:fill="auto"/>
          </w:tcPr>
          <w:p w14:paraId="43435578" w14:textId="77777777" w:rsidR="00B14A18" w:rsidRDefault="00B14A18" w:rsidP="00FF0715">
            <w:pPr>
              <w:pStyle w:val="TAL"/>
              <w:rPr>
                <w:sz w:val="16"/>
                <w:szCs w:val="16"/>
              </w:rPr>
            </w:pPr>
            <w:r>
              <w:rPr>
                <w:sz w:val="16"/>
                <w:szCs w:val="16"/>
              </w:rPr>
              <w:t>0015</w:t>
            </w:r>
          </w:p>
        </w:tc>
        <w:tc>
          <w:tcPr>
            <w:tcW w:w="426" w:type="dxa"/>
            <w:shd w:val="solid" w:color="FFFFFF" w:fill="auto"/>
          </w:tcPr>
          <w:p w14:paraId="0932C772" w14:textId="77777777" w:rsidR="00B14A18" w:rsidRDefault="00B14A18" w:rsidP="00C8170F">
            <w:pPr>
              <w:pStyle w:val="TAR"/>
              <w:rPr>
                <w:sz w:val="16"/>
                <w:szCs w:val="16"/>
              </w:rPr>
            </w:pPr>
            <w:r>
              <w:rPr>
                <w:sz w:val="16"/>
                <w:szCs w:val="16"/>
              </w:rPr>
              <w:t>2</w:t>
            </w:r>
          </w:p>
        </w:tc>
        <w:tc>
          <w:tcPr>
            <w:tcW w:w="426" w:type="dxa"/>
            <w:shd w:val="solid" w:color="FFFFFF" w:fill="auto"/>
          </w:tcPr>
          <w:p w14:paraId="7C1A14A3" w14:textId="77777777" w:rsidR="00B14A18" w:rsidRDefault="00B14A18" w:rsidP="00C8170F">
            <w:pPr>
              <w:pStyle w:val="TAC"/>
              <w:rPr>
                <w:sz w:val="16"/>
                <w:szCs w:val="16"/>
              </w:rPr>
            </w:pPr>
            <w:r>
              <w:rPr>
                <w:sz w:val="16"/>
                <w:szCs w:val="16"/>
              </w:rPr>
              <w:t>B</w:t>
            </w:r>
          </w:p>
        </w:tc>
        <w:tc>
          <w:tcPr>
            <w:tcW w:w="4821" w:type="dxa"/>
            <w:shd w:val="solid" w:color="FFFFFF" w:fill="auto"/>
          </w:tcPr>
          <w:p w14:paraId="0F96A236" w14:textId="77777777" w:rsidR="00B14A18" w:rsidRDefault="00B14A18" w:rsidP="00C8170F">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709" w:type="dxa"/>
            <w:shd w:val="solid" w:color="FFFFFF" w:fill="auto"/>
          </w:tcPr>
          <w:p w14:paraId="20D9A1CC" w14:textId="77777777" w:rsidR="00B14A18" w:rsidRDefault="00B14A18" w:rsidP="00C8170F">
            <w:pPr>
              <w:pStyle w:val="TAC"/>
              <w:rPr>
                <w:sz w:val="16"/>
                <w:szCs w:val="16"/>
              </w:rPr>
            </w:pPr>
            <w:r>
              <w:rPr>
                <w:sz w:val="16"/>
                <w:szCs w:val="16"/>
              </w:rPr>
              <w:t>14.1.0</w:t>
            </w:r>
          </w:p>
        </w:tc>
      </w:tr>
      <w:tr w:rsidR="00D82525" w14:paraId="1D4F658B" w14:textId="77777777" w:rsidTr="00843100">
        <w:tc>
          <w:tcPr>
            <w:tcW w:w="805" w:type="dxa"/>
            <w:shd w:val="solid" w:color="FFFFFF" w:fill="auto"/>
          </w:tcPr>
          <w:p w14:paraId="0067B188" w14:textId="77777777" w:rsidR="00D82525" w:rsidRDefault="00D82525" w:rsidP="00C8170F">
            <w:pPr>
              <w:pStyle w:val="TAC"/>
              <w:rPr>
                <w:sz w:val="16"/>
                <w:szCs w:val="16"/>
              </w:rPr>
            </w:pPr>
            <w:r>
              <w:rPr>
                <w:sz w:val="16"/>
                <w:szCs w:val="16"/>
              </w:rPr>
              <w:t>2018-03</w:t>
            </w:r>
          </w:p>
        </w:tc>
        <w:tc>
          <w:tcPr>
            <w:tcW w:w="801" w:type="dxa"/>
            <w:shd w:val="solid" w:color="FFFFFF" w:fill="auto"/>
          </w:tcPr>
          <w:p w14:paraId="25126C26" w14:textId="77777777" w:rsidR="00D82525" w:rsidRDefault="00D82525" w:rsidP="00C8170F">
            <w:pPr>
              <w:pStyle w:val="TAC"/>
              <w:rPr>
                <w:sz w:val="16"/>
                <w:szCs w:val="16"/>
              </w:rPr>
            </w:pPr>
            <w:r>
              <w:rPr>
                <w:sz w:val="16"/>
                <w:szCs w:val="16"/>
              </w:rPr>
              <w:t>SA#79</w:t>
            </w:r>
          </w:p>
        </w:tc>
        <w:tc>
          <w:tcPr>
            <w:tcW w:w="1095" w:type="dxa"/>
            <w:shd w:val="solid" w:color="FFFFFF" w:fill="auto"/>
          </w:tcPr>
          <w:p w14:paraId="4ECBBB0F" w14:textId="77777777" w:rsidR="00D82525" w:rsidRDefault="00D82525" w:rsidP="00C8170F">
            <w:pPr>
              <w:pStyle w:val="TAC"/>
              <w:rPr>
                <w:sz w:val="16"/>
                <w:szCs w:val="16"/>
              </w:rPr>
            </w:pPr>
            <w:r>
              <w:rPr>
                <w:sz w:val="16"/>
                <w:szCs w:val="16"/>
              </w:rPr>
              <w:t>SP-180060</w:t>
            </w:r>
          </w:p>
        </w:tc>
        <w:tc>
          <w:tcPr>
            <w:tcW w:w="568" w:type="dxa"/>
            <w:shd w:val="solid" w:color="FFFFFF" w:fill="auto"/>
          </w:tcPr>
          <w:p w14:paraId="78D3FAB9" w14:textId="77777777" w:rsidR="00D82525" w:rsidRDefault="00D82525" w:rsidP="00FF0715">
            <w:pPr>
              <w:pStyle w:val="TAL"/>
              <w:rPr>
                <w:sz w:val="16"/>
                <w:szCs w:val="16"/>
              </w:rPr>
            </w:pPr>
            <w:r>
              <w:rPr>
                <w:sz w:val="16"/>
                <w:szCs w:val="16"/>
              </w:rPr>
              <w:t>0016</w:t>
            </w:r>
          </w:p>
        </w:tc>
        <w:tc>
          <w:tcPr>
            <w:tcW w:w="426" w:type="dxa"/>
            <w:shd w:val="solid" w:color="FFFFFF" w:fill="auto"/>
          </w:tcPr>
          <w:p w14:paraId="774687F6" w14:textId="77777777" w:rsidR="00D82525" w:rsidRDefault="00D82525" w:rsidP="00C8170F">
            <w:pPr>
              <w:pStyle w:val="TAR"/>
              <w:rPr>
                <w:sz w:val="16"/>
                <w:szCs w:val="16"/>
              </w:rPr>
            </w:pPr>
            <w:r>
              <w:rPr>
                <w:sz w:val="16"/>
                <w:szCs w:val="16"/>
              </w:rPr>
              <w:t>1</w:t>
            </w:r>
          </w:p>
        </w:tc>
        <w:tc>
          <w:tcPr>
            <w:tcW w:w="426" w:type="dxa"/>
            <w:shd w:val="solid" w:color="FFFFFF" w:fill="auto"/>
          </w:tcPr>
          <w:p w14:paraId="67DAD2D7" w14:textId="77777777" w:rsidR="00D82525" w:rsidRDefault="00D82525" w:rsidP="00C8170F">
            <w:pPr>
              <w:pStyle w:val="TAC"/>
              <w:rPr>
                <w:sz w:val="16"/>
                <w:szCs w:val="16"/>
              </w:rPr>
            </w:pPr>
            <w:r>
              <w:rPr>
                <w:sz w:val="16"/>
                <w:szCs w:val="16"/>
              </w:rPr>
              <w:t>B</w:t>
            </w:r>
          </w:p>
        </w:tc>
        <w:tc>
          <w:tcPr>
            <w:tcW w:w="4821" w:type="dxa"/>
            <w:shd w:val="solid" w:color="FFFFFF" w:fill="auto"/>
          </w:tcPr>
          <w:p w14:paraId="50D7604A" w14:textId="77777777" w:rsidR="00D82525" w:rsidRDefault="00D82525" w:rsidP="00C8170F">
            <w:pPr>
              <w:pStyle w:val="TAL"/>
              <w:rPr>
                <w:snapToGrid w:val="0"/>
                <w:sz w:val="16"/>
                <w:szCs w:val="16"/>
                <w:lang w:val="en-AU"/>
              </w:rPr>
            </w:pPr>
            <w:r>
              <w:rPr>
                <w:snapToGrid w:val="0"/>
                <w:sz w:val="16"/>
                <w:szCs w:val="16"/>
                <w:lang w:val="en-AU"/>
              </w:rPr>
              <w:t>Add attribute peeParametersList to Solution Set definitions</w:t>
            </w:r>
          </w:p>
        </w:tc>
        <w:tc>
          <w:tcPr>
            <w:tcW w:w="709" w:type="dxa"/>
            <w:shd w:val="solid" w:color="FFFFFF" w:fill="auto"/>
          </w:tcPr>
          <w:p w14:paraId="7195DD15" w14:textId="77777777" w:rsidR="00D82525" w:rsidRDefault="00D82525" w:rsidP="00C8170F">
            <w:pPr>
              <w:pStyle w:val="TAC"/>
              <w:rPr>
                <w:sz w:val="16"/>
                <w:szCs w:val="16"/>
              </w:rPr>
            </w:pPr>
            <w:r>
              <w:rPr>
                <w:sz w:val="16"/>
                <w:szCs w:val="16"/>
              </w:rPr>
              <w:t>15.0.0</w:t>
            </w:r>
          </w:p>
        </w:tc>
      </w:tr>
      <w:tr w:rsidR="00115E78" w14:paraId="79EEC83F" w14:textId="77777777" w:rsidTr="00843100">
        <w:tc>
          <w:tcPr>
            <w:tcW w:w="805" w:type="dxa"/>
            <w:shd w:val="solid" w:color="FFFFFF" w:fill="auto"/>
          </w:tcPr>
          <w:p w14:paraId="09F7432A" w14:textId="77777777" w:rsidR="00115E78" w:rsidRDefault="00115E78" w:rsidP="00C8170F">
            <w:pPr>
              <w:pStyle w:val="TAC"/>
              <w:rPr>
                <w:sz w:val="16"/>
                <w:szCs w:val="16"/>
              </w:rPr>
            </w:pPr>
            <w:r>
              <w:rPr>
                <w:sz w:val="16"/>
                <w:szCs w:val="16"/>
              </w:rPr>
              <w:t>2018-12</w:t>
            </w:r>
          </w:p>
        </w:tc>
        <w:tc>
          <w:tcPr>
            <w:tcW w:w="801" w:type="dxa"/>
            <w:shd w:val="solid" w:color="FFFFFF" w:fill="auto"/>
          </w:tcPr>
          <w:p w14:paraId="6DD8688A" w14:textId="77777777" w:rsidR="00115E78" w:rsidRDefault="00115E78" w:rsidP="00C8170F">
            <w:pPr>
              <w:pStyle w:val="TAC"/>
              <w:rPr>
                <w:sz w:val="16"/>
                <w:szCs w:val="16"/>
              </w:rPr>
            </w:pPr>
            <w:r>
              <w:rPr>
                <w:sz w:val="16"/>
                <w:szCs w:val="16"/>
              </w:rPr>
              <w:t>SA#82</w:t>
            </w:r>
          </w:p>
        </w:tc>
        <w:tc>
          <w:tcPr>
            <w:tcW w:w="1095" w:type="dxa"/>
            <w:shd w:val="solid" w:color="FFFFFF" w:fill="auto"/>
          </w:tcPr>
          <w:p w14:paraId="222F5E83" w14:textId="77777777" w:rsidR="00115E78" w:rsidRDefault="00115E78" w:rsidP="00C8170F">
            <w:pPr>
              <w:pStyle w:val="TAC"/>
              <w:rPr>
                <w:sz w:val="16"/>
                <w:szCs w:val="16"/>
              </w:rPr>
            </w:pPr>
            <w:r>
              <w:rPr>
                <w:sz w:val="16"/>
                <w:szCs w:val="16"/>
              </w:rPr>
              <w:t>SP-181042</w:t>
            </w:r>
          </w:p>
        </w:tc>
        <w:tc>
          <w:tcPr>
            <w:tcW w:w="568" w:type="dxa"/>
            <w:shd w:val="solid" w:color="FFFFFF" w:fill="auto"/>
          </w:tcPr>
          <w:p w14:paraId="0E497C1E" w14:textId="77777777" w:rsidR="00115E78" w:rsidRDefault="00115E78" w:rsidP="00FF0715">
            <w:pPr>
              <w:pStyle w:val="TAL"/>
              <w:rPr>
                <w:sz w:val="16"/>
                <w:szCs w:val="16"/>
              </w:rPr>
            </w:pPr>
            <w:r>
              <w:rPr>
                <w:sz w:val="16"/>
                <w:szCs w:val="16"/>
              </w:rPr>
              <w:t>0018</w:t>
            </w:r>
          </w:p>
        </w:tc>
        <w:tc>
          <w:tcPr>
            <w:tcW w:w="426" w:type="dxa"/>
            <w:shd w:val="solid" w:color="FFFFFF" w:fill="auto"/>
          </w:tcPr>
          <w:p w14:paraId="342B4B0A" w14:textId="77777777" w:rsidR="00115E78" w:rsidRDefault="00115E78" w:rsidP="00C8170F">
            <w:pPr>
              <w:pStyle w:val="TAR"/>
              <w:rPr>
                <w:sz w:val="16"/>
                <w:szCs w:val="16"/>
              </w:rPr>
            </w:pPr>
            <w:r>
              <w:rPr>
                <w:sz w:val="16"/>
                <w:szCs w:val="16"/>
              </w:rPr>
              <w:t>1</w:t>
            </w:r>
          </w:p>
        </w:tc>
        <w:tc>
          <w:tcPr>
            <w:tcW w:w="426" w:type="dxa"/>
            <w:shd w:val="solid" w:color="FFFFFF" w:fill="auto"/>
          </w:tcPr>
          <w:p w14:paraId="7BEA84B0" w14:textId="77777777" w:rsidR="00115E78" w:rsidRDefault="00115E78" w:rsidP="00C8170F">
            <w:pPr>
              <w:pStyle w:val="TAC"/>
              <w:rPr>
                <w:sz w:val="16"/>
                <w:szCs w:val="16"/>
              </w:rPr>
            </w:pPr>
            <w:r>
              <w:rPr>
                <w:sz w:val="16"/>
                <w:szCs w:val="16"/>
              </w:rPr>
              <w:t>F</w:t>
            </w:r>
          </w:p>
        </w:tc>
        <w:tc>
          <w:tcPr>
            <w:tcW w:w="4821" w:type="dxa"/>
            <w:shd w:val="solid" w:color="FFFFFF" w:fill="auto"/>
          </w:tcPr>
          <w:p w14:paraId="6EF14DC5" w14:textId="77777777" w:rsidR="00115E78"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9" w:type="dxa"/>
            <w:shd w:val="solid" w:color="FFFFFF" w:fill="auto"/>
          </w:tcPr>
          <w:p w14:paraId="3A4165E5" w14:textId="77777777" w:rsidR="00115E78" w:rsidRDefault="00115E78" w:rsidP="00C8170F">
            <w:pPr>
              <w:pStyle w:val="TAC"/>
              <w:rPr>
                <w:sz w:val="16"/>
                <w:szCs w:val="16"/>
              </w:rPr>
            </w:pPr>
            <w:r>
              <w:rPr>
                <w:sz w:val="16"/>
                <w:szCs w:val="16"/>
              </w:rPr>
              <w:t>15.1.0</w:t>
            </w:r>
          </w:p>
        </w:tc>
      </w:tr>
      <w:tr w:rsidR="00C20C35" w14:paraId="6836C0A9" w14:textId="77777777" w:rsidTr="00843100">
        <w:tc>
          <w:tcPr>
            <w:tcW w:w="805" w:type="dxa"/>
            <w:shd w:val="solid" w:color="FFFFFF" w:fill="auto"/>
          </w:tcPr>
          <w:p w14:paraId="588512B8" w14:textId="77777777" w:rsidR="00C20C35" w:rsidRDefault="00C20C35" w:rsidP="00C8170F">
            <w:pPr>
              <w:pStyle w:val="TAC"/>
              <w:rPr>
                <w:sz w:val="16"/>
                <w:szCs w:val="16"/>
              </w:rPr>
            </w:pPr>
            <w:r>
              <w:rPr>
                <w:sz w:val="16"/>
                <w:szCs w:val="16"/>
              </w:rPr>
              <w:t>2019-03</w:t>
            </w:r>
          </w:p>
        </w:tc>
        <w:tc>
          <w:tcPr>
            <w:tcW w:w="801" w:type="dxa"/>
            <w:shd w:val="solid" w:color="FFFFFF" w:fill="auto"/>
          </w:tcPr>
          <w:p w14:paraId="042C042D" w14:textId="77777777" w:rsidR="00C20C35" w:rsidRDefault="00C20C35" w:rsidP="00C8170F">
            <w:pPr>
              <w:pStyle w:val="TAC"/>
              <w:rPr>
                <w:sz w:val="16"/>
                <w:szCs w:val="16"/>
              </w:rPr>
            </w:pPr>
            <w:r>
              <w:rPr>
                <w:sz w:val="16"/>
                <w:szCs w:val="16"/>
              </w:rPr>
              <w:t>SA#83</w:t>
            </w:r>
          </w:p>
        </w:tc>
        <w:tc>
          <w:tcPr>
            <w:tcW w:w="1095" w:type="dxa"/>
            <w:shd w:val="solid" w:color="FFFFFF" w:fill="auto"/>
          </w:tcPr>
          <w:p w14:paraId="27A8D1F8" w14:textId="77777777" w:rsidR="00C20C35" w:rsidRDefault="00C20C35" w:rsidP="00C8170F">
            <w:pPr>
              <w:pStyle w:val="TAC"/>
              <w:rPr>
                <w:sz w:val="16"/>
                <w:szCs w:val="16"/>
              </w:rPr>
            </w:pPr>
            <w:r>
              <w:rPr>
                <w:sz w:val="16"/>
                <w:szCs w:val="16"/>
              </w:rPr>
              <w:t>SP-190121</w:t>
            </w:r>
          </w:p>
        </w:tc>
        <w:tc>
          <w:tcPr>
            <w:tcW w:w="568" w:type="dxa"/>
            <w:shd w:val="solid" w:color="FFFFFF" w:fill="auto"/>
          </w:tcPr>
          <w:p w14:paraId="128BE399" w14:textId="77777777" w:rsidR="00C20C35" w:rsidRDefault="00C20C35" w:rsidP="00FF0715">
            <w:pPr>
              <w:pStyle w:val="TAL"/>
              <w:rPr>
                <w:sz w:val="16"/>
                <w:szCs w:val="16"/>
              </w:rPr>
            </w:pPr>
            <w:r>
              <w:rPr>
                <w:sz w:val="16"/>
                <w:szCs w:val="16"/>
              </w:rPr>
              <w:t>0020</w:t>
            </w:r>
          </w:p>
        </w:tc>
        <w:tc>
          <w:tcPr>
            <w:tcW w:w="426" w:type="dxa"/>
            <w:shd w:val="solid" w:color="FFFFFF" w:fill="auto"/>
          </w:tcPr>
          <w:p w14:paraId="1BA72985" w14:textId="77777777" w:rsidR="00C20C35" w:rsidRDefault="00C20C35" w:rsidP="00C8170F">
            <w:pPr>
              <w:pStyle w:val="TAR"/>
              <w:rPr>
                <w:sz w:val="16"/>
                <w:szCs w:val="16"/>
              </w:rPr>
            </w:pPr>
            <w:r>
              <w:rPr>
                <w:sz w:val="16"/>
                <w:szCs w:val="16"/>
              </w:rPr>
              <w:t>1</w:t>
            </w:r>
          </w:p>
        </w:tc>
        <w:tc>
          <w:tcPr>
            <w:tcW w:w="426" w:type="dxa"/>
            <w:shd w:val="solid" w:color="FFFFFF" w:fill="auto"/>
          </w:tcPr>
          <w:p w14:paraId="76F08AFC" w14:textId="77777777" w:rsidR="00C20C35" w:rsidRDefault="00C20C35" w:rsidP="00C8170F">
            <w:pPr>
              <w:pStyle w:val="TAC"/>
              <w:rPr>
                <w:sz w:val="16"/>
                <w:szCs w:val="16"/>
              </w:rPr>
            </w:pPr>
            <w:r>
              <w:rPr>
                <w:sz w:val="16"/>
                <w:szCs w:val="16"/>
              </w:rPr>
              <w:t>F</w:t>
            </w:r>
          </w:p>
        </w:tc>
        <w:tc>
          <w:tcPr>
            <w:tcW w:w="4821" w:type="dxa"/>
            <w:shd w:val="solid" w:color="FFFFFF" w:fill="auto"/>
          </w:tcPr>
          <w:p w14:paraId="0510E42E"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9" w:type="dxa"/>
            <w:shd w:val="solid" w:color="FFFFFF" w:fill="auto"/>
          </w:tcPr>
          <w:p w14:paraId="740E6B49" w14:textId="77777777" w:rsidR="00C20C35" w:rsidRDefault="00C20C35" w:rsidP="00C8170F">
            <w:pPr>
              <w:pStyle w:val="TAC"/>
              <w:rPr>
                <w:sz w:val="16"/>
                <w:szCs w:val="16"/>
              </w:rPr>
            </w:pPr>
            <w:r>
              <w:rPr>
                <w:sz w:val="16"/>
                <w:szCs w:val="16"/>
              </w:rPr>
              <w:t>15.2.0</w:t>
            </w:r>
          </w:p>
        </w:tc>
      </w:tr>
      <w:tr w:rsidR="000D7D79" w14:paraId="6A9DADD3" w14:textId="77777777" w:rsidTr="00843100">
        <w:tc>
          <w:tcPr>
            <w:tcW w:w="805" w:type="dxa"/>
            <w:shd w:val="solid" w:color="FFFFFF" w:fill="auto"/>
          </w:tcPr>
          <w:p w14:paraId="1789F807" w14:textId="77777777" w:rsidR="000D7D79" w:rsidRDefault="000D7D79" w:rsidP="00C8170F">
            <w:pPr>
              <w:pStyle w:val="TAC"/>
              <w:rPr>
                <w:sz w:val="16"/>
                <w:szCs w:val="16"/>
              </w:rPr>
            </w:pPr>
            <w:r>
              <w:rPr>
                <w:sz w:val="16"/>
                <w:szCs w:val="16"/>
              </w:rPr>
              <w:t>2019-06</w:t>
            </w:r>
          </w:p>
        </w:tc>
        <w:tc>
          <w:tcPr>
            <w:tcW w:w="801" w:type="dxa"/>
            <w:shd w:val="solid" w:color="FFFFFF" w:fill="auto"/>
          </w:tcPr>
          <w:p w14:paraId="22FCD5D9" w14:textId="77777777" w:rsidR="000D7D79" w:rsidRDefault="000D7D79" w:rsidP="00C8170F">
            <w:pPr>
              <w:pStyle w:val="TAC"/>
              <w:rPr>
                <w:sz w:val="16"/>
                <w:szCs w:val="16"/>
              </w:rPr>
            </w:pPr>
            <w:r>
              <w:rPr>
                <w:sz w:val="16"/>
                <w:szCs w:val="16"/>
              </w:rPr>
              <w:t>SA#84</w:t>
            </w:r>
          </w:p>
        </w:tc>
        <w:tc>
          <w:tcPr>
            <w:tcW w:w="1095" w:type="dxa"/>
            <w:shd w:val="solid" w:color="FFFFFF" w:fill="auto"/>
          </w:tcPr>
          <w:p w14:paraId="58A4AD3D" w14:textId="77777777" w:rsidR="000D7D79" w:rsidRDefault="000D7D79" w:rsidP="00C8170F">
            <w:pPr>
              <w:pStyle w:val="TAC"/>
              <w:rPr>
                <w:sz w:val="16"/>
                <w:szCs w:val="16"/>
              </w:rPr>
            </w:pPr>
            <w:r>
              <w:rPr>
                <w:sz w:val="16"/>
                <w:szCs w:val="16"/>
              </w:rPr>
              <w:t>SP-190371</w:t>
            </w:r>
          </w:p>
        </w:tc>
        <w:tc>
          <w:tcPr>
            <w:tcW w:w="568" w:type="dxa"/>
            <w:shd w:val="solid" w:color="FFFFFF" w:fill="auto"/>
          </w:tcPr>
          <w:p w14:paraId="4096DAF8" w14:textId="77777777" w:rsidR="000D7D79" w:rsidRDefault="000D7D79" w:rsidP="00FF0715">
            <w:pPr>
              <w:pStyle w:val="TAL"/>
              <w:rPr>
                <w:sz w:val="16"/>
                <w:szCs w:val="16"/>
              </w:rPr>
            </w:pPr>
            <w:r>
              <w:rPr>
                <w:sz w:val="16"/>
                <w:szCs w:val="16"/>
              </w:rPr>
              <w:t>0021</w:t>
            </w:r>
          </w:p>
        </w:tc>
        <w:tc>
          <w:tcPr>
            <w:tcW w:w="426" w:type="dxa"/>
            <w:shd w:val="solid" w:color="FFFFFF" w:fill="auto"/>
          </w:tcPr>
          <w:p w14:paraId="765B45D1" w14:textId="77777777" w:rsidR="000D7D79" w:rsidRDefault="000D7D79" w:rsidP="00C8170F">
            <w:pPr>
              <w:pStyle w:val="TAR"/>
              <w:rPr>
                <w:sz w:val="16"/>
                <w:szCs w:val="16"/>
              </w:rPr>
            </w:pPr>
            <w:r>
              <w:rPr>
                <w:sz w:val="16"/>
                <w:szCs w:val="16"/>
              </w:rPr>
              <w:t>-</w:t>
            </w:r>
          </w:p>
        </w:tc>
        <w:tc>
          <w:tcPr>
            <w:tcW w:w="426" w:type="dxa"/>
            <w:shd w:val="solid" w:color="FFFFFF" w:fill="auto"/>
          </w:tcPr>
          <w:p w14:paraId="26924815" w14:textId="77777777" w:rsidR="000D7D79" w:rsidRDefault="000D7D79" w:rsidP="00C8170F">
            <w:pPr>
              <w:pStyle w:val="TAC"/>
              <w:rPr>
                <w:sz w:val="16"/>
                <w:szCs w:val="16"/>
              </w:rPr>
            </w:pPr>
            <w:r>
              <w:rPr>
                <w:sz w:val="16"/>
                <w:szCs w:val="16"/>
              </w:rPr>
              <w:t>B</w:t>
            </w:r>
          </w:p>
        </w:tc>
        <w:tc>
          <w:tcPr>
            <w:tcW w:w="4821" w:type="dxa"/>
            <w:shd w:val="solid" w:color="FFFFFF" w:fill="auto"/>
          </w:tcPr>
          <w:p w14:paraId="54E4097F" w14:textId="77777777" w:rsidR="000D7D79" w:rsidRDefault="000D7D79" w:rsidP="00C8170F">
            <w:pPr>
              <w:pStyle w:val="TAL"/>
              <w:rPr>
                <w:snapToGrid w:val="0"/>
                <w:sz w:val="16"/>
                <w:szCs w:val="16"/>
                <w:lang w:val="en-AU"/>
              </w:rPr>
            </w:pPr>
            <w:r>
              <w:rPr>
                <w:snapToGrid w:val="0"/>
                <w:sz w:val="16"/>
                <w:szCs w:val="16"/>
                <w:lang w:val="en-AU"/>
              </w:rPr>
              <w:t>Add IOCs for threshold monitoring control</w:t>
            </w:r>
          </w:p>
        </w:tc>
        <w:tc>
          <w:tcPr>
            <w:tcW w:w="709" w:type="dxa"/>
            <w:shd w:val="solid" w:color="FFFFFF" w:fill="auto"/>
          </w:tcPr>
          <w:p w14:paraId="4B4D2BFF" w14:textId="77777777" w:rsidR="000D7D79" w:rsidRDefault="000D7D79" w:rsidP="00C8170F">
            <w:pPr>
              <w:pStyle w:val="TAC"/>
              <w:rPr>
                <w:sz w:val="16"/>
                <w:szCs w:val="16"/>
              </w:rPr>
            </w:pPr>
            <w:r>
              <w:rPr>
                <w:sz w:val="16"/>
                <w:szCs w:val="16"/>
              </w:rPr>
              <w:t>16.0.0</w:t>
            </w:r>
          </w:p>
        </w:tc>
      </w:tr>
      <w:tr w:rsidR="0011581C" w14:paraId="1827F7CB" w14:textId="77777777" w:rsidTr="00843100">
        <w:tc>
          <w:tcPr>
            <w:tcW w:w="805" w:type="dxa"/>
            <w:shd w:val="solid" w:color="FFFFFF" w:fill="auto"/>
          </w:tcPr>
          <w:p w14:paraId="3E226FD6" w14:textId="77777777" w:rsidR="0011581C" w:rsidRDefault="0011581C" w:rsidP="00C8170F">
            <w:pPr>
              <w:pStyle w:val="TAC"/>
              <w:rPr>
                <w:sz w:val="16"/>
                <w:szCs w:val="16"/>
              </w:rPr>
            </w:pPr>
            <w:r>
              <w:rPr>
                <w:sz w:val="16"/>
                <w:szCs w:val="16"/>
              </w:rPr>
              <w:t>2019-09</w:t>
            </w:r>
          </w:p>
        </w:tc>
        <w:tc>
          <w:tcPr>
            <w:tcW w:w="801" w:type="dxa"/>
            <w:shd w:val="solid" w:color="FFFFFF" w:fill="auto"/>
          </w:tcPr>
          <w:p w14:paraId="4A294C11" w14:textId="77777777" w:rsidR="0011581C" w:rsidRDefault="0011581C" w:rsidP="00C8170F">
            <w:pPr>
              <w:pStyle w:val="TAC"/>
              <w:rPr>
                <w:sz w:val="16"/>
                <w:szCs w:val="16"/>
              </w:rPr>
            </w:pPr>
            <w:r>
              <w:rPr>
                <w:sz w:val="16"/>
                <w:szCs w:val="16"/>
              </w:rPr>
              <w:t>SA#85</w:t>
            </w:r>
          </w:p>
        </w:tc>
        <w:tc>
          <w:tcPr>
            <w:tcW w:w="1095" w:type="dxa"/>
            <w:shd w:val="solid" w:color="FFFFFF" w:fill="auto"/>
          </w:tcPr>
          <w:p w14:paraId="2D581486" w14:textId="77777777" w:rsidR="0011581C" w:rsidRDefault="0011581C" w:rsidP="00C8170F">
            <w:pPr>
              <w:pStyle w:val="TAC"/>
              <w:rPr>
                <w:sz w:val="16"/>
                <w:szCs w:val="16"/>
              </w:rPr>
            </w:pPr>
            <w:r>
              <w:rPr>
                <w:sz w:val="16"/>
                <w:szCs w:val="16"/>
              </w:rPr>
              <w:t>SP-190745</w:t>
            </w:r>
          </w:p>
        </w:tc>
        <w:tc>
          <w:tcPr>
            <w:tcW w:w="568" w:type="dxa"/>
            <w:shd w:val="solid" w:color="FFFFFF" w:fill="auto"/>
          </w:tcPr>
          <w:p w14:paraId="2718252F" w14:textId="77777777" w:rsidR="0011581C" w:rsidRDefault="0011581C" w:rsidP="00FF0715">
            <w:pPr>
              <w:pStyle w:val="TAL"/>
              <w:rPr>
                <w:sz w:val="16"/>
                <w:szCs w:val="16"/>
              </w:rPr>
            </w:pPr>
            <w:r>
              <w:rPr>
                <w:sz w:val="16"/>
                <w:szCs w:val="16"/>
              </w:rPr>
              <w:t>0026</w:t>
            </w:r>
          </w:p>
        </w:tc>
        <w:tc>
          <w:tcPr>
            <w:tcW w:w="426" w:type="dxa"/>
            <w:shd w:val="solid" w:color="FFFFFF" w:fill="auto"/>
          </w:tcPr>
          <w:p w14:paraId="64574102" w14:textId="77777777" w:rsidR="0011581C" w:rsidRDefault="0011581C" w:rsidP="00C8170F">
            <w:pPr>
              <w:pStyle w:val="TAR"/>
              <w:rPr>
                <w:sz w:val="16"/>
                <w:szCs w:val="16"/>
              </w:rPr>
            </w:pPr>
            <w:r>
              <w:rPr>
                <w:sz w:val="16"/>
                <w:szCs w:val="16"/>
              </w:rPr>
              <w:t>1</w:t>
            </w:r>
          </w:p>
        </w:tc>
        <w:tc>
          <w:tcPr>
            <w:tcW w:w="426" w:type="dxa"/>
            <w:shd w:val="solid" w:color="FFFFFF" w:fill="auto"/>
          </w:tcPr>
          <w:p w14:paraId="0265C7C4" w14:textId="77777777" w:rsidR="0011581C" w:rsidRDefault="0011581C" w:rsidP="00C8170F">
            <w:pPr>
              <w:pStyle w:val="TAC"/>
              <w:rPr>
                <w:sz w:val="16"/>
                <w:szCs w:val="16"/>
              </w:rPr>
            </w:pPr>
            <w:r>
              <w:rPr>
                <w:sz w:val="16"/>
                <w:szCs w:val="16"/>
              </w:rPr>
              <w:t>F</w:t>
            </w:r>
          </w:p>
        </w:tc>
        <w:tc>
          <w:tcPr>
            <w:tcW w:w="4821" w:type="dxa"/>
            <w:shd w:val="solid" w:color="FFFFFF" w:fill="auto"/>
          </w:tcPr>
          <w:p w14:paraId="15AD5C1C" w14:textId="77777777" w:rsidR="0011581C" w:rsidRDefault="0011581C" w:rsidP="00C8170F">
            <w:pPr>
              <w:pStyle w:val="TAL"/>
              <w:rPr>
                <w:snapToGrid w:val="0"/>
                <w:sz w:val="16"/>
                <w:szCs w:val="16"/>
                <w:lang w:val="en-AU"/>
              </w:rPr>
            </w:pPr>
            <w:r>
              <w:rPr>
                <w:snapToGrid w:val="0"/>
                <w:sz w:val="16"/>
                <w:szCs w:val="16"/>
                <w:lang w:val="en-AU"/>
              </w:rPr>
              <w:t>generate JSON definition for generic NRM based on new style guideline</w:t>
            </w:r>
          </w:p>
        </w:tc>
        <w:tc>
          <w:tcPr>
            <w:tcW w:w="709" w:type="dxa"/>
            <w:shd w:val="solid" w:color="FFFFFF" w:fill="auto"/>
          </w:tcPr>
          <w:p w14:paraId="36B3509A" w14:textId="77777777" w:rsidR="0011581C" w:rsidRDefault="0011581C" w:rsidP="00C8170F">
            <w:pPr>
              <w:pStyle w:val="TAC"/>
              <w:rPr>
                <w:sz w:val="16"/>
                <w:szCs w:val="16"/>
              </w:rPr>
            </w:pPr>
            <w:r>
              <w:rPr>
                <w:sz w:val="16"/>
                <w:szCs w:val="16"/>
              </w:rPr>
              <w:t>16.1.0</w:t>
            </w:r>
          </w:p>
        </w:tc>
      </w:tr>
      <w:tr w:rsidR="001E7D4F" w14:paraId="04C0EDFA" w14:textId="77777777" w:rsidTr="00843100">
        <w:tc>
          <w:tcPr>
            <w:tcW w:w="805" w:type="dxa"/>
            <w:shd w:val="solid" w:color="FFFFFF" w:fill="auto"/>
          </w:tcPr>
          <w:p w14:paraId="5059E409" w14:textId="77777777" w:rsidR="001E7D4F" w:rsidRDefault="001E7D4F" w:rsidP="00C8170F">
            <w:pPr>
              <w:pStyle w:val="TAC"/>
              <w:rPr>
                <w:sz w:val="16"/>
                <w:szCs w:val="16"/>
              </w:rPr>
            </w:pPr>
            <w:r>
              <w:rPr>
                <w:sz w:val="16"/>
                <w:szCs w:val="16"/>
              </w:rPr>
              <w:t>2019-09</w:t>
            </w:r>
          </w:p>
        </w:tc>
        <w:tc>
          <w:tcPr>
            <w:tcW w:w="801" w:type="dxa"/>
            <w:shd w:val="solid" w:color="FFFFFF" w:fill="auto"/>
          </w:tcPr>
          <w:p w14:paraId="238E1D70" w14:textId="77777777" w:rsidR="001E7D4F" w:rsidRDefault="001E7D4F" w:rsidP="00C8170F">
            <w:pPr>
              <w:pStyle w:val="TAC"/>
              <w:rPr>
                <w:sz w:val="16"/>
                <w:szCs w:val="16"/>
              </w:rPr>
            </w:pPr>
            <w:r>
              <w:rPr>
                <w:sz w:val="16"/>
                <w:szCs w:val="16"/>
              </w:rPr>
              <w:t>SA#85</w:t>
            </w:r>
          </w:p>
        </w:tc>
        <w:tc>
          <w:tcPr>
            <w:tcW w:w="1095" w:type="dxa"/>
            <w:shd w:val="solid" w:color="FFFFFF" w:fill="auto"/>
          </w:tcPr>
          <w:p w14:paraId="1E0C284F" w14:textId="77777777" w:rsidR="001E7D4F" w:rsidRDefault="001E7D4F" w:rsidP="00C8170F">
            <w:pPr>
              <w:pStyle w:val="TAC"/>
              <w:rPr>
                <w:sz w:val="16"/>
                <w:szCs w:val="16"/>
              </w:rPr>
            </w:pPr>
            <w:r>
              <w:rPr>
                <w:sz w:val="16"/>
                <w:szCs w:val="16"/>
              </w:rPr>
              <w:t>SP-190744</w:t>
            </w:r>
          </w:p>
        </w:tc>
        <w:tc>
          <w:tcPr>
            <w:tcW w:w="568" w:type="dxa"/>
            <w:shd w:val="solid" w:color="FFFFFF" w:fill="auto"/>
          </w:tcPr>
          <w:p w14:paraId="53731146" w14:textId="77777777" w:rsidR="001E7D4F" w:rsidRDefault="001E7D4F" w:rsidP="00FF0715">
            <w:pPr>
              <w:pStyle w:val="TAL"/>
              <w:rPr>
                <w:sz w:val="16"/>
                <w:szCs w:val="16"/>
              </w:rPr>
            </w:pPr>
            <w:r>
              <w:rPr>
                <w:sz w:val="16"/>
                <w:szCs w:val="16"/>
              </w:rPr>
              <w:t>0027</w:t>
            </w:r>
          </w:p>
        </w:tc>
        <w:tc>
          <w:tcPr>
            <w:tcW w:w="426" w:type="dxa"/>
            <w:shd w:val="solid" w:color="FFFFFF" w:fill="auto"/>
          </w:tcPr>
          <w:p w14:paraId="006A9B93" w14:textId="77777777" w:rsidR="001E7D4F" w:rsidRDefault="001E7D4F" w:rsidP="00C8170F">
            <w:pPr>
              <w:pStyle w:val="TAR"/>
              <w:rPr>
                <w:sz w:val="16"/>
                <w:szCs w:val="16"/>
              </w:rPr>
            </w:pPr>
            <w:r>
              <w:rPr>
                <w:sz w:val="16"/>
                <w:szCs w:val="16"/>
              </w:rPr>
              <w:t>-</w:t>
            </w:r>
          </w:p>
        </w:tc>
        <w:tc>
          <w:tcPr>
            <w:tcW w:w="426" w:type="dxa"/>
            <w:shd w:val="solid" w:color="FFFFFF" w:fill="auto"/>
          </w:tcPr>
          <w:p w14:paraId="14DF1485" w14:textId="77777777" w:rsidR="001E7D4F" w:rsidRDefault="001E7D4F" w:rsidP="00C8170F">
            <w:pPr>
              <w:pStyle w:val="TAC"/>
              <w:rPr>
                <w:sz w:val="16"/>
                <w:szCs w:val="16"/>
              </w:rPr>
            </w:pPr>
            <w:r>
              <w:rPr>
                <w:sz w:val="16"/>
                <w:szCs w:val="16"/>
              </w:rPr>
              <w:t>A</w:t>
            </w:r>
          </w:p>
        </w:tc>
        <w:tc>
          <w:tcPr>
            <w:tcW w:w="4821" w:type="dxa"/>
            <w:shd w:val="solid" w:color="FFFFFF" w:fill="auto"/>
          </w:tcPr>
          <w:p w14:paraId="4D22FC0C" w14:textId="77777777" w:rsidR="001E7D4F" w:rsidRDefault="001E7D4F" w:rsidP="00C8170F">
            <w:pPr>
              <w:pStyle w:val="TAL"/>
              <w:rPr>
                <w:snapToGrid w:val="0"/>
                <w:sz w:val="16"/>
                <w:szCs w:val="16"/>
                <w:lang w:val="en-AU"/>
              </w:rPr>
            </w:pPr>
            <w:r>
              <w:rPr>
                <w:snapToGrid w:val="0"/>
                <w:sz w:val="16"/>
                <w:szCs w:val="16"/>
                <w:lang w:val="en-AU"/>
              </w:rPr>
              <w:t>Add IDL XML YANG solutions</w:t>
            </w:r>
          </w:p>
        </w:tc>
        <w:tc>
          <w:tcPr>
            <w:tcW w:w="709" w:type="dxa"/>
            <w:shd w:val="solid" w:color="FFFFFF" w:fill="auto"/>
          </w:tcPr>
          <w:p w14:paraId="522C3382" w14:textId="77777777" w:rsidR="001E7D4F" w:rsidRDefault="001E7D4F" w:rsidP="00C8170F">
            <w:pPr>
              <w:pStyle w:val="TAC"/>
              <w:rPr>
                <w:sz w:val="16"/>
                <w:szCs w:val="16"/>
              </w:rPr>
            </w:pPr>
            <w:r>
              <w:rPr>
                <w:sz w:val="16"/>
                <w:szCs w:val="16"/>
              </w:rPr>
              <w:t>16.1.0</w:t>
            </w:r>
          </w:p>
        </w:tc>
      </w:tr>
      <w:tr w:rsidR="00FB05F9" w14:paraId="16A1A9EA" w14:textId="77777777" w:rsidTr="00843100">
        <w:tc>
          <w:tcPr>
            <w:tcW w:w="805" w:type="dxa"/>
            <w:shd w:val="solid" w:color="FFFFFF" w:fill="auto"/>
          </w:tcPr>
          <w:p w14:paraId="78764AF0" w14:textId="77777777" w:rsidR="00FB05F9" w:rsidRDefault="00FB05F9" w:rsidP="00C8170F">
            <w:pPr>
              <w:pStyle w:val="TAC"/>
              <w:rPr>
                <w:sz w:val="16"/>
                <w:szCs w:val="16"/>
              </w:rPr>
            </w:pPr>
            <w:r>
              <w:rPr>
                <w:sz w:val="16"/>
                <w:szCs w:val="16"/>
              </w:rPr>
              <w:t>2019-09</w:t>
            </w:r>
          </w:p>
        </w:tc>
        <w:tc>
          <w:tcPr>
            <w:tcW w:w="801" w:type="dxa"/>
            <w:shd w:val="solid" w:color="FFFFFF" w:fill="auto"/>
          </w:tcPr>
          <w:p w14:paraId="6D25BF16" w14:textId="77777777" w:rsidR="00FB05F9" w:rsidRDefault="00FB05F9" w:rsidP="00C8170F">
            <w:pPr>
              <w:pStyle w:val="TAC"/>
              <w:rPr>
                <w:sz w:val="16"/>
                <w:szCs w:val="16"/>
              </w:rPr>
            </w:pPr>
            <w:r>
              <w:rPr>
                <w:sz w:val="16"/>
                <w:szCs w:val="16"/>
              </w:rPr>
              <w:t>SA#85</w:t>
            </w:r>
          </w:p>
        </w:tc>
        <w:tc>
          <w:tcPr>
            <w:tcW w:w="1095" w:type="dxa"/>
            <w:shd w:val="solid" w:color="FFFFFF" w:fill="auto"/>
          </w:tcPr>
          <w:p w14:paraId="5C20B064" w14:textId="77777777" w:rsidR="00FB05F9" w:rsidRDefault="00FB05F9" w:rsidP="00C8170F">
            <w:pPr>
              <w:pStyle w:val="TAC"/>
              <w:rPr>
                <w:sz w:val="16"/>
                <w:szCs w:val="16"/>
              </w:rPr>
            </w:pPr>
            <w:r>
              <w:rPr>
                <w:sz w:val="16"/>
                <w:szCs w:val="16"/>
              </w:rPr>
              <w:t>SP-190751</w:t>
            </w:r>
          </w:p>
        </w:tc>
        <w:tc>
          <w:tcPr>
            <w:tcW w:w="568" w:type="dxa"/>
            <w:shd w:val="solid" w:color="FFFFFF" w:fill="auto"/>
          </w:tcPr>
          <w:p w14:paraId="6D1BE0D7" w14:textId="77777777" w:rsidR="00FB05F9" w:rsidRDefault="00FB05F9" w:rsidP="00FF0715">
            <w:pPr>
              <w:pStyle w:val="TAL"/>
              <w:rPr>
                <w:sz w:val="16"/>
                <w:szCs w:val="16"/>
              </w:rPr>
            </w:pPr>
            <w:r>
              <w:rPr>
                <w:sz w:val="16"/>
                <w:szCs w:val="16"/>
              </w:rPr>
              <w:t>0029</w:t>
            </w:r>
          </w:p>
        </w:tc>
        <w:tc>
          <w:tcPr>
            <w:tcW w:w="426" w:type="dxa"/>
            <w:shd w:val="solid" w:color="FFFFFF" w:fill="auto"/>
          </w:tcPr>
          <w:p w14:paraId="618D8340" w14:textId="77777777" w:rsidR="00FB05F9" w:rsidRDefault="00FB05F9" w:rsidP="00C8170F">
            <w:pPr>
              <w:pStyle w:val="TAR"/>
              <w:rPr>
                <w:sz w:val="16"/>
                <w:szCs w:val="16"/>
              </w:rPr>
            </w:pPr>
            <w:r>
              <w:rPr>
                <w:sz w:val="16"/>
                <w:szCs w:val="16"/>
              </w:rPr>
              <w:t>-</w:t>
            </w:r>
          </w:p>
        </w:tc>
        <w:tc>
          <w:tcPr>
            <w:tcW w:w="426" w:type="dxa"/>
            <w:shd w:val="solid" w:color="FFFFFF" w:fill="auto"/>
          </w:tcPr>
          <w:p w14:paraId="0CF124DD" w14:textId="77777777" w:rsidR="00FB05F9" w:rsidRDefault="00FB05F9" w:rsidP="00C8170F">
            <w:pPr>
              <w:pStyle w:val="TAC"/>
              <w:rPr>
                <w:sz w:val="16"/>
                <w:szCs w:val="16"/>
              </w:rPr>
            </w:pPr>
            <w:r>
              <w:rPr>
                <w:sz w:val="16"/>
                <w:szCs w:val="16"/>
              </w:rPr>
              <w:t>A</w:t>
            </w:r>
          </w:p>
        </w:tc>
        <w:tc>
          <w:tcPr>
            <w:tcW w:w="4821" w:type="dxa"/>
            <w:shd w:val="solid" w:color="FFFFFF" w:fill="auto"/>
          </w:tcPr>
          <w:p w14:paraId="1A1FFA5E"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9" w:type="dxa"/>
            <w:shd w:val="solid" w:color="FFFFFF" w:fill="auto"/>
          </w:tcPr>
          <w:p w14:paraId="57D4B7F2" w14:textId="77777777" w:rsidR="00FB05F9" w:rsidRDefault="00FB05F9" w:rsidP="00C8170F">
            <w:pPr>
              <w:pStyle w:val="TAC"/>
              <w:rPr>
                <w:sz w:val="16"/>
                <w:szCs w:val="16"/>
              </w:rPr>
            </w:pPr>
            <w:r>
              <w:rPr>
                <w:sz w:val="16"/>
                <w:szCs w:val="16"/>
              </w:rPr>
              <w:t>16.1.0</w:t>
            </w:r>
          </w:p>
        </w:tc>
      </w:tr>
      <w:tr w:rsidR="002708B7" w14:paraId="5B644BA8" w14:textId="77777777" w:rsidTr="00843100">
        <w:tc>
          <w:tcPr>
            <w:tcW w:w="805" w:type="dxa"/>
            <w:shd w:val="solid" w:color="FFFFFF" w:fill="auto"/>
          </w:tcPr>
          <w:p w14:paraId="5300382B" w14:textId="77777777" w:rsidR="002708B7" w:rsidRDefault="002708B7" w:rsidP="00C8170F">
            <w:pPr>
              <w:pStyle w:val="TAC"/>
              <w:rPr>
                <w:sz w:val="16"/>
                <w:szCs w:val="16"/>
              </w:rPr>
            </w:pPr>
            <w:r>
              <w:rPr>
                <w:sz w:val="16"/>
                <w:szCs w:val="16"/>
              </w:rPr>
              <w:t>2019-12</w:t>
            </w:r>
          </w:p>
        </w:tc>
        <w:tc>
          <w:tcPr>
            <w:tcW w:w="801" w:type="dxa"/>
            <w:shd w:val="solid" w:color="FFFFFF" w:fill="auto"/>
          </w:tcPr>
          <w:p w14:paraId="4A77B25F" w14:textId="77777777" w:rsidR="002708B7" w:rsidRDefault="002708B7" w:rsidP="00C8170F">
            <w:pPr>
              <w:pStyle w:val="TAC"/>
              <w:rPr>
                <w:sz w:val="16"/>
                <w:szCs w:val="16"/>
              </w:rPr>
            </w:pPr>
            <w:r>
              <w:rPr>
                <w:sz w:val="16"/>
                <w:szCs w:val="16"/>
              </w:rPr>
              <w:t>SA#86</w:t>
            </w:r>
          </w:p>
        </w:tc>
        <w:tc>
          <w:tcPr>
            <w:tcW w:w="1095" w:type="dxa"/>
            <w:shd w:val="solid" w:color="FFFFFF" w:fill="auto"/>
          </w:tcPr>
          <w:p w14:paraId="6D02BDCD" w14:textId="77777777" w:rsidR="002708B7" w:rsidRDefault="002708B7" w:rsidP="00C8170F">
            <w:pPr>
              <w:pStyle w:val="TAC"/>
              <w:rPr>
                <w:sz w:val="16"/>
                <w:szCs w:val="16"/>
              </w:rPr>
            </w:pPr>
            <w:r>
              <w:rPr>
                <w:sz w:val="16"/>
                <w:szCs w:val="16"/>
              </w:rPr>
              <w:t>SP-191166</w:t>
            </w:r>
          </w:p>
        </w:tc>
        <w:tc>
          <w:tcPr>
            <w:tcW w:w="568" w:type="dxa"/>
            <w:shd w:val="solid" w:color="FFFFFF" w:fill="auto"/>
          </w:tcPr>
          <w:p w14:paraId="1D3852C4" w14:textId="77777777" w:rsidR="002708B7" w:rsidRDefault="002708B7" w:rsidP="00FF0715">
            <w:pPr>
              <w:pStyle w:val="TAL"/>
              <w:rPr>
                <w:sz w:val="16"/>
                <w:szCs w:val="16"/>
              </w:rPr>
            </w:pPr>
            <w:r>
              <w:rPr>
                <w:sz w:val="16"/>
                <w:szCs w:val="16"/>
              </w:rPr>
              <w:t>0031</w:t>
            </w:r>
          </w:p>
        </w:tc>
        <w:tc>
          <w:tcPr>
            <w:tcW w:w="426" w:type="dxa"/>
            <w:shd w:val="solid" w:color="FFFFFF" w:fill="auto"/>
          </w:tcPr>
          <w:p w14:paraId="14CBF542" w14:textId="77777777" w:rsidR="002708B7" w:rsidRDefault="002708B7" w:rsidP="00C8170F">
            <w:pPr>
              <w:pStyle w:val="TAR"/>
              <w:rPr>
                <w:sz w:val="16"/>
                <w:szCs w:val="16"/>
              </w:rPr>
            </w:pPr>
            <w:r>
              <w:rPr>
                <w:sz w:val="16"/>
                <w:szCs w:val="16"/>
              </w:rPr>
              <w:t>1</w:t>
            </w:r>
          </w:p>
        </w:tc>
        <w:tc>
          <w:tcPr>
            <w:tcW w:w="426" w:type="dxa"/>
            <w:shd w:val="solid" w:color="FFFFFF" w:fill="auto"/>
          </w:tcPr>
          <w:p w14:paraId="6F8CA676" w14:textId="77777777" w:rsidR="002708B7" w:rsidRDefault="002708B7" w:rsidP="00C8170F">
            <w:pPr>
              <w:pStyle w:val="TAC"/>
              <w:rPr>
                <w:sz w:val="16"/>
                <w:szCs w:val="16"/>
              </w:rPr>
            </w:pPr>
            <w:r>
              <w:rPr>
                <w:sz w:val="16"/>
                <w:szCs w:val="16"/>
              </w:rPr>
              <w:t>F</w:t>
            </w:r>
          </w:p>
        </w:tc>
        <w:tc>
          <w:tcPr>
            <w:tcW w:w="4821" w:type="dxa"/>
            <w:shd w:val="solid" w:color="FFFFFF" w:fill="auto"/>
          </w:tcPr>
          <w:p w14:paraId="01DAF3A2" w14:textId="77777777" w:rsidR="002708B7" w:rsidRDefault="002708B7" w:rsidP="00C8170F">
            <w:pPr>
              <w:pStyle w:val="TAL"/>
              <w:rPr>
                <w:snapToGrid w:val="0"/>
                <w:sz w:val="16"/>
                <w:szCs w:val="16"/>
                <w:lang w:val="en-AU"/>
              </w:rPr>
            </w:pPr>
            <w:r>
              <w:rPr>
                <w:snapToGrid w:val="0"/>
                <w:sz w:val="16"/>
                <w:szCs w:val="16"/>
                <w:lang w:val="en-AU"/>
              </w:rPr>
              <w:t>Correct XML solution set for generic NRM</w:t>
            </w:r>
          </w:p>
        </w:tc>
        <w:tc>
          <w:tcPr>
            <w:tcW w:w="709" w:type="dxa"/>
            <w:shd w:val="solid" w:color="FFFFFF" w:fill="auto"/>
          </w:tcPr>
          <w:p w14:paraId="47C13D95" w14:textId="77777777" w:rsidR="002708B7" w:rsidRDefault="002708B7" w:rsidP="00C8170F">
            <w:pPr>
              <w:pStyle w:val="TAC"/>
              <w:rPr>
                <w:sz w:val="16"/>
                <w:szCs w:val="16"/>
              </w:rPr>
            </w:pPr>
            <w:r>
              <w:rPr>
                <w:sz w:val="16"/>
                <w:szCs w:val="16"/>
              </w:rPr>
              <w:t>16.2.0</w:t>
            </w:r>
          </w:p>
        </w:tc>
      </w:tr>
      <w:tr w:rsidR="00412E68" w14:paraId="0F706DCF" w14:textId="77777777" w:rsidTr="00843100">
        <w:tc>
          <w:tcPr>
            <w:tcW w:w="805" w:type="dxa"/>
            <w:shd w:val="solid" w:color="FFFFFF" w:fill="auto"/>
          </w:tcPr>
          <w:p w14:paraId="31B7444C" w14:textId="77777777" w:rsidR="00412E68" w:rsidRDefault="00412E68" w:rsidP="00412E68">
            <w:pPr>
              <w:pStyle w:val="TAC"/>
              <w:rPr>
                <w:sz w:val="16"/>
                <w:szCs w:val="16"/>
              </w:rPr>
            </w:pPr>
            <w:r>
              <w:rPr>
                <w:sz w:val="16"/>
                <w:szCs w:val="16"/>
              </w:rPr>
              <w:t>2019-12</w:t>
            </w:r>
          </w:p>
        </w:tc>
        <w:tc>
          <w:tcPr>
            <w:tcW w:w="801" w:type="dxa"/>
            <w:shd w:val="solid" w:color="FFFFFF" w:fill="auto"/>
          </w:tcPr>
          <w:p w14:paraId="5EC3F066" w14:textId="77777777" w:rsidR="00412E68" w:rsidRDefault="00412E68" w:rsidP="00412E68">
            <w:pPr>
              <w:pStyle w:val="TAC"/>
              <w:rPr>
                <w:sz w:val="16"/>
                <w:szCs w:val="16"/>
              </w:rPr>
            </w:pPr>
            <w:r>
              <w:rPr>
                <w:sz w:val="16"/>
                <w:szCs w:val="16"/>
              </w:rPr>
              <w:t>SA#86</w:t>
            </w:r>
          </w:p>
        </w:tc>
        <w:tc>
          <w:tcPr>
            <w:tcW w:w="1095" w:type="dxa"/>
            <w:shd w:val="solid" w:color="FFFFFF" w:fill="auto"/>
          </w:tcPr>
          <w:p w14:paraId="1DEA5C43" w14:textId="77777777" w:rsidR="00412E68" w:rsidRDefault="00412E68" w:rsidP="00412E68">
            <w:pPr>
              <w:pStyle w:val="TAC"/>
              <w:rPr>
                <w:sz w:val="16"/>
                <w:szCs w:val="16"/>
              </w:rPr>
            </w:pPr>
            <w:r>
              <w:rPr>
                <w:sz w:val="16"/>
                <w:szCs w:val="16"/>
              </w:rPr>
              <w:t>SP-191166</w:t>
            </w:r>
          </w:p>
        </w:tc>
        <w:tc>
          <w:tcPr>
            <w:tcW w:w="568" w:type="dxa"/>
            <w:shd w:val="solid" w:color="FFFFFF" w:fill="auto"/>
          </w:tcPr>
          <w:p w14:paraId="42E23CB3" w14:textId="77777777" w:rsidR="00412E68" w:rsidRDefault="00412E68" w:rsidP="00412E68">
            <w:pPr>
              <w:pStyle w:val="TAL"/>
              <w:rPr>
                <w:sz w:val="16"/>
                <w:szCs w:val="16"/>
              </w:rPr>
            </w:pPr>
            <w:r>
              <w:rPr>
                <w:sz w:val="16"/>
                <w:szCs w:val="16"/>
              </w:rPr>
              <w:t>0035</w:t>
            </w:r>
          </w:p>
        </w:tc>
        <w:tc>
          <w:tcPr>
            <w:tcW w:w="426" w:type="dxa"/>
            <w:shd w:val="solid" w:color="FFFFFF" w:fill="auto"/>
          </w:tcPr>
          <w:p w14:paraId="7C3F6801" w14:textId="77777777" w:rsidR="00412E68" w:rsidRDefault="00412E68" w:rsidP="00412E68">
            <w:pPr>
              <w:pStyle w:val="TAR"/>
              <w:rPr>
                <w:sz w:val="16"/>
                <w:szCs w:val="16"/>
              </w:rPr>
            </w:pPr>
            <w:r>
              <w:rPr>
                <w:sz w:val="16"/>
                <w:szCs w:val="16"/>
              </w:rPr>
              <w:t>-</w:t>
            </w:r>
          </w:p>
        </w:tc>
        <w:tc>
          <w:tcPr>
            <w:tcW w:w="426" w:type="dxa"/>
            <w:shd w:val="solid" w:color="FFFFFF" w:fill="auto"/>
          </w:tcPr>
          <w:p w14:paraId="2785EB6C" w14:textId="77777777" w:rsidR="00412E68" w:rsidRDefault="00412E68" w:rsidP="00412E68">
            <w:pPr>
              <w:pStyle w:val="TAC"/>
              <w:rPr>
                <w:sz w:val="16"/>
                <w:szCs w:val="16"/>
              </w:rPr>
            </w:pPr>
            <w:r>
              <w:rPr>
                <w:sz w:val="16"/>
                <w:szCs w:val="16"/>
              </w:rPr>
              <w:t>B</w:t>
            </w:r>
          </w:p>
        </w:tc>
        <w:bookmarkStart w:id="555" w:name="_Hlk22303053"/>
        <w:tc>
          <w:tcPr>
            <w:tcW w:w="4821" w:type="dxa"/>
            <w:shd w:val="solid" w:color="FFFFFF" w:fill="auto"/>
          </w:tcPr>
          <w:p w14:paraId="57A547DA" w14:textId="77777777" w:rsidR="00412E68" w:rsidRDefault="00412E68" w:rsidP="00412E68">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Updates to YANG SS</w:t>
            </w:r>
            <w:r>
              <w:rPr>
                <w:snapToGrid w:val="0"/>
                <w:sz w:val="16"/>
                <w:szCs w:val="16"/>
                <w:lang w:val="en-AU"/>
              </w:rPr>
              <w:fldChar w:fldCharType="end"/>
            </w:r>
            <w:bookmarkEnd w:id="555"/>
          </w:p>
        </w:tc>
        <w:tc>
          <w:tcPr>
            <w:tcW w:w="709" w:type="dxa"/>
            <w:shd w:val="solid" w:color="FFFFFF" w:fill="auto"/>
          </w:tcPr>
          <w:p w14:paraId="7AC26A2E" w14:textId="77777777" w:rsidR="00412E68" w:rsidRDefault="00412E68" w:rsidP="00412E68">
            <w:pPr>
              <w:pStyle w:val="TAC"/>
              <w:rPr>
                <w:sz w:val="16"/>
                <w:szCs w:val="16"/>
              </w:rPr>
            </w:pPr>
            <w:r>
              <w:rPr>
                <w:sz w:val="16"/>
                <w:szCs w:val="16"/>
              </w:rPr>
              <w:t>16.2.0</w:t>
            </w:r>
          </w:p>
        </w:tc>
      </w:tr>
      <w:tr w:rsidR="000B24B9" w14:paraId="6E6A2960" w14:textId="77777777" w:rsidTr="00843100">
        <w:tc>
          <w:tcPr>
            <w:tcW w:w="805" w:type="dxa"/>
            <w:shd w:val="solid" w:color="FFFFFF" w:fill="auto"/>
          </w:tcPr>
          <w:p w14:paraId="673164DB" w14:textId="77777777" w:rsidR="000B24B9" w:rsidRDefault="000B24B9" w:rsidP="00412E68">
            <w:pPr>
              <w:pStyle w:val="TAC"/>
              <w:rPr>
                <w:sz w:val="16"/>
                <w:szCs w:val="16"/>
              </w:rPr>
            </w:pPr>
            <w:r>
              <w:rPr>
                <w:sz w:val="16"/>
                <w:szCs w:val="16"/>
              </w:rPr>
              <w:t>2019-12</w:t>
            </w:r>
          </w:p>
        </w:tc>
        <w:tc>
          <w:tcPr>
            <w:tcW w:w="801" w:type="dxa"/>
            <w:shd w:val="solid" w:color="FFFFFF" w:fill="auto"/>
          </w:tcPr>
          <w:p w14:paraId="6CF70A69" w14:textId="77777777" w:rsidR="000B24B9" w:rsidRDefault="000B24B9" w:rsidP="00412E68">
            <w:pPr>
              <w:pStyle w:val="TAC"/>
              <w:rPr>
                <w:sz w:val="16"/>
                <w:szCs w:val="16"/>
              </w:rPr>
            </w:pPr>
            <w:r>
              <w:rPr>
                <w:sz w:val="16"/>
                <w:szCs w:val="16"/>
              </w:rPr>
              <w:t>SA#86</w:t>
            </w:r>
          </w:p>
        </w:tc>
        <w:tc>
          <w:tcPr>
            <w:tcW w:w="1095" w:type="dxa"/>
            <w:shd w:val="solid" w:color="FFFFFF" w:fill="auto"/>
          </w:tcPr>
          <w:p w14:paraId="5C574AB7" w14:textId="77777777" w:rsidR="000B24B9" w:rsidRDefault="000B24B9" w:rsidP="00412E68">
            <w:pPr>
              <w:pStyle w:val="TAC"/>
              <w:rPr>
                <w:sz w:val="16"/>
                <w:szCs w:val="16"/>
              </w:rPr>
            </w:pPr>
            <w:r>
              <w:rPr>
                <w:sz w:val="16"/>
                <w:szCs w:val="16"/>
              </w:rPr>
              <w:t>SP-191173</w:t>
            </w:r>
          </w:p>
        </w:tc>
        <w:tc>
          <w:tcPr>
            <w:tcW w:w="568" w:type="dxa"/>
            <w:shd w:val="solid" w:color="FFFFFF" w:fill="auto"/>
          </w:tcPr>
          <w:p w14:paraId="1BDA2FF7" w14:textId="77777777" w:rsidR="000B24B9" w:rsidRDefault="000B24B9" w:rsidP="00412E68">
            <w:pPr>
              <w:pStyle w:val="TAL"/>
              <w:rPr>
                <w:sz w:val="16"/>
                <w:szCs w:val="16"/>
              </w:rPr>
            </w:pPr>
            <w:r>
              <w:rPr>
                <w:sz w:val="16"/>
                <w:szCs w:val="16"/>
              </w:rPr>
              <w:t>0037</w:t>
            </w:r>
          </w:p>
        </w:tc>
        <w:tc>
          <w:tcPr>
            <w:tcW w:w="426" w:type="dxa"/>
            <w:shd w:val="solid" w:color="FFFFFF" w:fill="auto"/>
          </w:tcPr>
          <w:p w14:paraId="1C6ED646" w14:textId="77777777" w:rsidR="000B24B9" w:rsidRDefault="000B24B9" w:rsidP="00412E68">
            <w:pPr>
              <w:pStyle w:val="TAR"/>
              <w:rPr>
                <w:sz w:val="16"/>
                <w:szCs w:val="16"/>
              </w:rPr>
            </w:pPr>
            <w:r>
              <w:rPr>
                <w:sz w:val="16"/>
                <w:szCs w:val="16"/>
              </w:rPr>
              <w:t>1</w:t>
            </w:r>
          </w:p>
        </w:tc>
        <w:tc>
          <w:tcPr>
            <w:tcW w:w="426" w:type="dxa"/>
            <w:shd w:val="solid" w:color="FFFFFF" w:fill="auto"/>
          </w:tcPr>
          <w:p w14:paraId="631EF01A" w14:textId="77777777" w:rsidR="000B24B9" w:rsidRDefault="000B24B9" w:rsidP="00412E68">
            <w:pPr>
              <w:pStyle w:val="TAC"/>
              <w:rPr>
                <w:sz w:val="16"/>
                <w:szCs w:val="16"/>
              </w:rPr>
            </w:pPr>
            <w:r>
              <w:rPr>
                <w:sz w:val="16"/>
                <w:szCs w:val="16"/>
              </w:rPr>
              <w:t>A</w:t>
            </w:r>
          </w:p>
        </w:tc>
        <w:tc>
          <w:tcPr>
            <w:tcW w:w="4821" w:type="dxa"/>
            <w:shd w:val="solid" w:color="FFFFFF" w:fill="auto"/>
          </w:tcPr>
          <w:p w14:paraId="34EE09E3" w14:textId="77777777" w:rsidR="000B24B9" w:rsidRDefault="000B24B9" w:rsidP="00412E68">
            <w:pPr>
              <w:pStyle w:val="TAL"/>
              <w:rPr>
                <w:snapToGrid w:val="0"/>
                <w:sz w:val="16"/>
                <w:szCs w:val="16"/>
                <w:lang w:val="en-AU"/>
              </w:rPr>
            </w:pPr>
            <w:r>
              <w:rPr>
                <w:snapToGrid w:val="0"/>
                <w:sz w:val="16"/>
                <w:szCs w:val="16"/>
                <w:lang w:val="en-AU"/>
              </w:rPr>
              <w:t>Add the definition of attribute measurementsList</w:t>
            </w:r>
          </w:p>
        </w:tc>
        <w:tc>
          <w:tcPr>
            <w:tcW w:w="709" w:type="dxa"/>
            <w:shd w:val="solid" w:color="FFFFFF" w:fill="auto"/>
          </w:tcPr>
          <w:p w14:paraId="2AFE0748" w14:textId="77777777" w:rsidR="000B24B9" w:rsidRDefault="000B24B9" w:rsidP="00412E68">
            <w:pPr>
              <w:pStyle w:val="TAC"/>
              <w:rPr>
                <w:sz w:val="16"/>
                <w:szCs w:val="16"/>
              </w:rPr>
            </w:pPr>
            <w:r>
              <w:rPr>
                <w:sz w:val="16"/>
                <w:szCs w:val="16"/>
              </w:rPr>
              <w:t>16.2.0</w:t>
            </w:r>
          </w:p>
        </w:tc>
      </w:tr>
      <w:tr w:rsidR="00107FAF" w14:paraId="73D3349B" w14:textId="77777777" w:rsidTr="00843100">
        <w:tc>
          <w:tcPr>
            <w:tcW w:w="805" w:type="dxa"/>
            <w:shd w:val="solid" w:color="FFFFFF" w:fill="auto"/>
          </w:tcPr>
          <w:p w14:paraId="79C22801" w14:textId="77777777" w:rsidR="00107FAF" w:rsidRDefault="00107FAF" w:rsidP="00107FAF">
            <w:pPr>
              <w:pStyle w:val="TAC"/>
              <w:rPr>
                <w:sz w:val="16"/>
                <w:szCs w:val="16"/>
              </w:rPr>
            </w:pPr>
            <w:r>
              <w:rPr>
                <w:sz w:val="16"/>
                <w:szCs w:val="16"/>
              </w:rPr>
              <w:t>2019-12</w:t>
            </w:r>
          </w:p>
        </w:tc>
        <w:tc>
          <w:tcPr>
            <w:tcW w:w="801" w:type="dxa"/>
            <w:shd w:val="solid" w:color="FFFFFF" w:fill="auto"/>
          </w:tcPr>
          <w:p w14:paraId="2885B05E" w14:textId="77777777" w:rsidR="00107FAF" w:rsidRDefault="00107FAF" w:rsidP="00107FAF">
            <w:pPr>
              <w:pStyle w:val="TAC"/>
              <w:rPr>
                <w:sz w:val="16"/>
                <w:szCs w:val="16"/>
              </w:rPr>
            </w:pPr>
            <w:r>
              <w:rPr>
                <w:sz w:val="16"/>
                <w:szCs w:val="16"/>
              </w:rPr>
              <w:t>SA#86</w:t>
            </w:r>
          </w:p>
        </w:tc>
        <w:tc>
          <w:tcPr>
            <w:tcW w:w="1095" w:type="dxa"/>
            <w:shd w:val="solid" w:color="FFFFFF" w:fill="auto"/>
          </w:tcPr>
          <w:p w14:paraId="2BCBBF52" w14:textId="77777777" w:rsidR="00107FAF" w:rsidRDefault="00107FAF" w:rsidP="00107FAF">
            <w:pPr>
              <w:pStyle w:val="TAC"/>
              <w:rPr>
                <w:sz w:val="16"/>
                <w:szCs w:val="16"/>
              </w:rPr>
            </w:pPr>
            <w:r>
              <w:rPr>
                <w:sz w:val="16"/>
                <w:szCs w:val="16"/>
              </w:rPr>
              <w:t>SP-191166</w:t>
            </w:r>
          </w:p>
        </w:tc>
        <w:tc>
          <w:tcPr>
            <w:tcW w:w="568" w:type="dxa"/>
            <w:shd w:val="solid" w:color="FFFFFF" w:fill="auto"/>
          </w:tcPr>
          <w:p w14:paraId="427776F8" w14:textId="77777777" w:rsidR="00107FAF" w:rsidRDefault="00107FAF" w:rsidP="00107FAF">
            <w:pPr>
              <w:pStyle w:val="TAL"/>
              <w:rPr>
                <w:sz w:val="16"/>
                <w:szCs w:val="16"/>
              </w:rPr>
            </w:pPr>
            <w:r>
              <w:rPr>
                <w:sz w:val="16"/>
                <w:szCs w:val="16"/>
              </w:rPr>
              <w:t>0039</w:t>
            </w:r>
          </w:p>
        </w:tc>
        <w:tc>
          <w:tcPr>
            <w:tcW w:w="426" w:type="dxa"/>
            <w:shd w:val="solid" w:color="FFFFFF" w:fill="auto"/>
          </w:tcPr>
          <w:p w14:paraId="7C1BDB30" w14:textId="77777777" w:rsidR="00107FAF" w:rsidRDefault="00107FAF" w:rsidP="00107FAF">
            <w:pPr>
              <w:pStyle w:val="TAR"/>
              <w:rPr>
                <w:sz w:val="16"/>
                <w:szCs w:val="16"/>
              </w:rPr>
            </w:pPr>
            <w:r>
              <w:rPr>
                <w:sz w:val="16"/>
                <w:szCs w:val="16"/>
              </w:rPr>
              <w:t>-</w:t>
            </w:r>
          </w:p>
        </w:tc>
        <w:tc>
          <w:tcPr>
            <w:tcW w:w="426" w:type="dxa"/>
            <w:shd w:val="solid" w:color="FFFFFF" w:fill="auto"/>
          </w:tcPr>
          <w:p w14:paraId="53B4AB22" w14:textId="77777777" w:rsidR="00107FAF" w:rsidRDefault="00107FAF" w:rsidP="00107FAF">
            <w:pPr>
              <w:pStyle w:val="TAC"/>
              <w:rPr>
                <w:sz w:val="16"/>
                <w:szCs w:val="16"/>
              </w:rPr>
            </w:pPr>
            <w:r>
              <w:rPr>
                <w:sz w:val="16"/>
                <w:szCs w:val="16"/>
              </w:rPr>
              <w:t>B</w:t>
            </w:r>
          </w:p>
        </w:tc>
        <w:tc>
          <w:tcPr>
            <w:tcW w:w="4821" w:type="dxa"/>
            <w:shd w:val="solid" w:color="FFFFFF" w:fill="auto"/>
          </w:tcPr>
          <w:p w14:paraId="55162A5E" w14:textId="77777777" w:rsid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9" w:type="dxa"/>
            <w:shd w:val="solid" w:color="FFFFFF" w:fill="auto"/>
          </w:tcPr>
          <w:p w14:paraId="4E642B05" w14:textId="77777777" w:rsidR="00107FAF" w:rsidRDefault="00107FAF" w:rsidP="00107FAF">
            <w:pPr>
              <w:pStyle w:val="TAC"/>
              <w:rPr>
                <w:sz w:val="16"/>
                <w:szCs w:val="16"/>
              </w:rPr>
            </w:pPr>
            <w:r>
              <w:rPr>
                <w:sz w:val="16"/>
                <w:szCs w:val="16"/>
              </w:rPr>
              <w:t>16.2.0</w:t>
            </w:r>
          </w:p>
        </w:tc>
      </w:tr>
      <w:tr w:rsidR="003A430E" w14:paraId="60F3F342" w14:textId="77777777" w:rsidTr="00843100">
        <w:tc>
          <w:tcPr>
            <w:tcW w:w="805" w:type="dxa"/>
            <w:shd w:val="solid" w:color="FFFFFF" w:fill="auto"/>
          </w:tcPr>
          <w:p w14:paraId="08961DB1" w14:textId="77777777" w:rsidR="003A430E" w:rsidRDefault="003A430E" w:rsidP="003A430E">
            <w:pPr>
              <w:pStyle w:val="TAC"/>
              <w:rPr>
                <w:sz w:val="16"/>
                <w:szCs w:val="16"/>
              </w:rPr>
            </w:pPr>
            <w:r>
              <w:rPr>
                <w:sz w:val="16"/>
                <w:szCs w:val="16"/>
              </w:rPr>
              <w:t>2019-12</w:t>
            </w:r>
          </w:p>
        </w:tc>
        <w:tc>
          <w:tcPr>
            <w:tcW w:w="801" w:type="dxa"/>
            <w:shd w:val="solid" w:color="FFFFFF" w:fill="auto"/>
          </w:tcPr>
          <w:p w14:paraId="01FDBAB0" w14:textId="77777777" w:rsidR="003A430E" w:rsidRDefault="003A430E" w:rsidP="003A430E">
            <w:pPr>
              <w:pStyle w:val="TAC"/>
              <w:rPr>
                <w:sz w:val="16"/>
                <w:szCs w:val="16"/>
              </w:rPr>
            </w:pPr>
            <w:r>
              <w:rPr>
                <w:sz w:val="16"/>
                <w:szCs w:val="16"/>
              </w:rPr>
              <w:t>SA#86</w:t>
            </w:r>
          </w:p>
        </w:tc>
        <w:tc>
          <w:tcPr>
            <w:tcW w:w="1095" w:type="dxa"/>
            <w:shd w:val="solid" w:color="FFFFFF" w:fill="auto"/>
          </w:tcPr>
          <w:p w14:paraId="7DEFABEE" w14:textId="77777777" w:rsidR="003A430E" w:rsidRDefault="003A430E" w:rsidP="003A430E">
            <w:pPr>
              <w:pStyle w:val="TAC"/>
              <w:rPr>
                <w:sz w:val="16"/>
                <w:szCs w:val="16"/>
              </w:rPr>
            </w:pPr>
            <w:r>
              <w:rPr>
                <w:sz w:val="16"/>
                <w:szCs w:val="16"/>
              </w:rPr>
              <w:t>SP-191166</w:t>
            </w:r>
          </w:p>
        </w:tc>
        <w:tc>
          <w:tcPr>
            <w:tcW w:w="568" w:type="dxa"/>
            <w:shd w:val="solid" w:color="FFFFFF" w:fill="auto"/>
          </w:tcPr>
          <w:p w14:paraId="6EA3B9EE" w14:textId="77777777" w:rsidR="003A430E" w:rsidRDefault="003A430E" w:rsidP="003A430E">
            <w:pPr>
              <w:pStyle w:val="TAL"/>
              <w:rPr>
                <w:sz w:val="16"/>
                <w:szCs w:val="16"/>
              </w:rPr>
            </w:pPr>
            <w:r>
              <w:rPr>
                <w:sz w:val="16"/>
                <w:szCs w:val="16"/>
              </w:rPr>
              <w:t>0040</w:t>
            </w:r>
          </w:p>
        </w:tc>
        <w:tc>
          <w:tcPr>
            <w:tcW w:w="426" w:type="dxa"/>
            <w:shd w:val="solid" w:color="FFFFFF" w:fill="auto"/>
          </w:tcPr>
          <w:p w14:paraId="1A20C298" w14:textId="77777777" w:rsidR="003A430E" w:rsidRDefault="003A430E" w:rsidP="003A430E">
            <w:pPr>
              <w:pStyle w:val="TAR"/>
              <w:rPr>
                <w:sz w:val="16"/>
                <w:szCs w:val="16"/>
              </w:rPr>
            </w:pPr>
            <w:r>
              <w:rPr>
                <w:sz w:val="16"/>
                <w:szCs w:val="16"/>
              </w:rPr>
              <w:t>-</w:t>
            </w:r>
          </w:p>
        </w:tc>
        <w:tc>
          <w:tcPr>
            <w:tcW w:w="426" w:type="dxa"/>
            <w:shd w:val="solid" w:color="FFFFFF" w:fill="auto"/>
          </w:tcPr>
          <w:p w14:paraId="75D600AE" w14:textId="77777777" w:rsidR="003A430E" w:rsidRDefault="003A430E" w:rsidP="003A430E">
            <w:pPr>
              <w:pStyle w:val="TAC"/>
              <w:rPr>
                <w:sz w:val="16"/>
                <w:szCs w:val="16"/>
              </w:rPr>
            </w:pPr>
            <w:r>
              <w:rPr>
                <w:sz w:val="16"/>
                <w:szCs w:val="16"/>
              </w:rPr>
              <w:t>B</w:t>
            </w:r>
          </w:p>
        </w:tc>
        <w:tc>
          <w:tcPr>
            <w:tcW w:w="4821" w:type="dxa"/>
            <w:shd w:val="solid" w:color="FFFFFF" w:fill="auto"/>
          </w:tcPr>
          <w:p w14:paraId="2DE50DA5"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9" w:type="dxa"/>
            <w:shd w:val="solid" w:color="FFFFFF" w:fill="auto"/>
          </w:tcPr>
          <w:p w14:paraId="4749454A" w14:textId="77777777" w:rsidR="003A430E" w:rsidRDefault="003A430E" w:rsidP="003A430E">
            <w:pPr>
              <w:pStyle w:val="TAC"/>
              <w:rPr>
                <w:sz w:val="16"/>
                <w:szCs w:val="16"/>
              </w:rPr>
            </w:pPr>
            <w:r>
              <w:rPr>
                <w:sz w:val="16"/>
                <w:szCs w:val="16"/>
              </w:rPr>
              <w:t>16.2.0</w:t>
            </w:r>
          </w:p>
        </w:tc>
      </w:tr>
      <w:tr w:rsidR="00D41389" w14:paraId="798B6ADC" w14:textId="77777777" w:rsidTr="00843100">
        <w:tc>
          <w:tcPr>
            <w:tcW w:w="805" w:type="dxa"/>
            <w:shd w:val="solid" w:color="FFFFFF" w:fill="auto"/>
          </w:tcPr>
          <w:p w14:paraId="09C820D8" w14:textId="77777777" w:rsidR="00D41389" w:rsidRDefault="00D41389" w:rsidP="003A430E">
            <w:pPr>
              <w:pStyle w:val="TAC"/>
              <w:rPr>
                <w:sz w:val="16"/>
                <w:szCs w:val="16"/>
              </w:rPr>
            </w:pPr>
            <w:r>
              <w:rPr>
                <w:sz w:val="16"/>
                <w:szCs w:val="16"/>
              </w:rPr>
              <w:t>2020-03</w:t>
            </w:r>
          </w:p>
        </w:tc>
        <w:tc>
          <w:tcPr>
            <w:tcW w:w="801" w:type="dxa"/>
            <w:shd w:val="solid" w:color="FFFFFF" w:fill="auto"/>
          </w:tcPr>
          <w:p w14:paraId="5DA0A73A" w14:textId="77777777" w:rsidR="00D41389" w:rsidRDefault="00D41389" w:rsidP="003A430E">
            <w:pPr>
              <w:pStyle w:val="TAC"/>
              <w:rPr>
                <w:sz w:val="16"/>
                <w:szCs w:val="16"/>
              </w:rPr>
            </w:pPr>
            <w:r>
              <w:rPr>
                <w:sz w:val="16"/>
                <w:szCs w:val="16"/>
              </w:rPr>
              <w:t>SA#87E</w:t>
            </w:r>
          </w:p>
        </w:tc>
        <w:tc>
          <w:tcPr>
            <w:tcW w:w="1095" w:type="dxa"/>
            <w:shd w:val="solid" w:color="FFFFFF" w:fill="auto"/>
          </w:tcPr>
          <w:p w14:paraId="773C5514" w14:textId="77777777" w:rsidR="00D41389" w:rsidRDefault="00D41389" w:rsidP="003A430E">
            <w:pPr>
              <w:pStyle w:val="TAC"/>
              <w:rPr>
                <w:sz w:val="16"/>
                <w:szCs w:val="16"/>
              </w:rPr>
            </w:pPr>
            <w:r>
              <w:rPr>
                <w:sz w:val="16"/>
                <w:szCs w:val="16"/>
              </w:rPr>
              <w:t>SP-200163</w:t>
            </w:r>
          </w:p>
        </w:tc>
        <w:tc>
          <w:tcPr>
            <w:tcW w:w="568" w:type="dxa"/>
            <w:shd w:val="solid" w:color="FFFFFF" w:fill="auto"/>
          </w:tcPr>
          <w:p w14:paraId="6098C784" w14:textId="77777777" w:rsidR="00D41389" w:rsidRDefault="00D41389" w:rsidP="003A430E">
            <w:pPr>
              <w:pStyle w:val="TAL"/>
              <w:rPr>
                <w:sz w:val="16"/>
                <w:szCs w:val="16"/>
              </w:rPr>
            </w:pPr>
            <w:r>
              <w:rPr>
                <w:sz w:val="16"/>
                <w:szCs w:val="16"/>
              </w:rPr>
              <w:t>0041</w:t>
            </w:r>
          </w:p>
        </w:tc>
        <w:tc>
          <w:tcPr>
            <w:tcW w:w="426" w:type="dxa"/>
            <w:shd w:val="solid" w:color="FFFFFF" w:fill="auto"/>
          </w:tcPr>
          <w:p w14:paraId="602AF87B" w14:textId="77777777" w:rsidR="00D41389" w:rsidRDefault="00D41389" w:rsidP="003A430E">
            <w:pPr>
              <w:pStyle w:val="TAR"/>
              <w:rPr>
                <w:sz w:val="16"/>
                <w:szCs w:val="16"/>
              </w:rPr>
            </w:pPr>
            <w:r>
              <w:rPr>
                <w:sz w:val="16"/>
                <w:szCs w:val="16"/>
              </w:rPr>
              <w:t>2</w:t>
            </w:r>
          </w:p>
        </w:tc>
        <w:tc>
          <w:tcPr>
            <w:tcW w:w="426" w:type="dxa"/>
            <w:shd w:val="solid" w:color="FFFFFF" w:fill="auto"/>
          </w:tcPr>
          <w:p w14:paraId="6B8B653E" w14:textId="77777777" w:rsidR="00D41389" w:rsidRDefault="00D41389" w:rsidP="003A430E">
            <w:pPr>
              <w:pStyle w:val="TAC"/>
              <w:rPr>
                <w:sz w:val="16"/>
                <w:szCs w:val="16"/>
              </w:rPr>
            </w:pPr>
            <w:r>
              <w:rPr>
                <w:sz w:val="16"/>
                <w:szCs w:val="16"/>
              </w:rPr>
              <w:t>B</w:t>
            </w:r>
          </w:p>
        </w:tc>
        <w:tc>
          <w:tcPr>
            <w:tcW w:w="4821" w:type="dxa"/>
            <w:shd w:val="solid" w:color="FFFFFF" w:fill="auto"/>
          </w:tcPr>
          <w:p w14:paraId="5DB7DE34" w14:textId="77777777" w:rsidR="00D41389" w:rsidRDefault="00D41389" w:rsidP="003A430E">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Add configurable KPI control NRM</w:t>
            </w:r>
            <w:r>
              <w:rPr>
                <w:snapToGrid w:val="0"/>
                <w:sz w:val="16"/>
                <w:szCs w:val="16"/>
                <w:lang w:val="en-AU"/>
              </w:rPr>
              <w:fldChar w:fldCharType="end"/>
            </w:r>
          </w:p>
        </w:tc>
        <w:tc>
          <w:tcPr>
            <w:tcW w:w="709" w:type="dxa"/>
            <w:shd w:val="solid" w:color="FFFFFF" w:fill="auto"/>
          </w:tcPr>
          <w:p w14:paraId="71D45345" w14:textId="77777777" w:rsidR="00D41389" w:rsidRDefault="00D41389" w:rsidP="003A430E">
            <w:pPr>
              <w:pStyle w:val="TAC"/>
              <w:rPr>
                <w:sz w:val="16"/>
                <w:szCs w:val="16"/>
              </w:rPr>
            </w:pPr>
            <w:r>
              <w:rPr>
                <w:sz w:val="16"/>
                <w:szCs w:val="16"/>
              </w:rPr>
              <w:t>16.3.0</w:t>
            </w:r>
          </w:p>
        </w:tc>
      </w:tr>
      <w:tr w:rsidR="00BB04E6" w14:paraId="56B26242" w14:textId="77777777" w:rsidTr="00843100">
        <w:tc>
          <w:tcPr>
            <w:tcW w:w="805" w:type="dxa"/>
            <w:shd w:val="solid" w:color="FFFFFF" w:fill="auto"/>
          </w:tcPr>
          <w:p w14:paraId="748F703B" w14:textId="77777777" w:rsidR="00BB04E6" w:rsidRDefault="00BB04E6" w:rsidP="00BB04E6">
            <w:pPr>
              <w:pStyle w:val="TAC"/>
              <w:rPr>
                <w:sz w:val="16"/>
                <w:szCs w:val="16"/>
              </w:rPr>
            </w:pPr>
            <w:r>
              <w:rPr>
                <w:sz w:val="16"/>
                <w:szCs w:val="16"/>
              </w:rPr>
              <w:t>2020-03</w:t>
            </w:r>
          </w:p>
        </w:tc>
        <w:tc>
          <w:tcPr>
            <w:tcW w:w="801" w:type="dxa"/>
            <w:shd w:val="solid" w:color="FFFFFF" w:fill="auto"/>
          </w:tcPr>
          <w:p w14:paraId="3DD18071" w14:textId="77777777" w:rsidR="00BB04E6" w:rsidRDefault="00BB04E6" w:rsidP="00BB04E6">
            <w:pPr>
              <w:pStyle w:val="TAC"/>
              <w:rPr>
                <w:sz w:val="16"/>
                <w:szCs w:val="16"/>
              </w:rPr>
            </w:pPr>
            <w:r>
              <w:rPr>
                <w:sz w:val="16"/>
                <w:szCs w:val="16"/>
              </w:rPr>
              <w:t>SA#87E</w:t>
            </w:r>
          </w:p>
        </w:tc>
        <w:tc>
          <w:tcPr>
            <w:tcW w:w="1095" w:type="dxa"/>
            <w:shd w:val="solid" w:color="FFFFFF" w:fill="auto"/>
          </w:tcPr>
          <w:p w14:paraId="29395661" w14:textId="77777777" w:rsidR="00BB04E6" w:rsidRDefault="00BB04E6" w:rsidP="00BB04E6">
            <w:pPr>
              <w:pStyle w:val="TAC"/>
              <w:rPr>
                <w:sz w:val="16"/>
                <w:szCs w:val="16"/>
              </w:rPr>
            </w:pPr>
            <w:r>
              <w:rPr>
                <w:sz w:val="16"/>
                <w:szCs w:val="16"/>
              </w:rPr>
              <w:t>SP-200163</w:t>
            </w:r>
          </w:p>
        </w:tc>
        <w:tc>
          <w:tcPr>
            <w:tcW w:w="568" w:type="dxa"/>
            <w:shd w:val="solid" w:color="FFFFFF" w:fill="auto"/>
          </w:tcPr>
          <w:p w14:paraId="17B38D39" w14:textId="77777777" w:rsidR="00BB04E6" w:rsidRDefault="00BB04E6" w:rsidP="00BB04E6">
            <w:pPr>
              <w:pStyle w:val="TAL"/>
              <w:rPr>
                <w:sz w:val="16"/>
                <w:szCs w:val="16"/>
              </w:rPr>
            </w:pPr>
            <w:r>
              <w:rPr>
                <w:sz w:val="16"/>
                <w:szCs w:val="16"/>
              </w:rPr>
              <w:t>0042</w:t>
            </w:r>
          </w:p>
        </w:tc>
        <w:tc>
          <w:tcPr>
            <w:tcW w:w="426" w:type="dxa"/>
            <w:shd w:val="solid" w:color="FFFFFF" w:fill="auto"/>
          </w:tcPr>
          <w:p w14:paraId="5E3D9035" w14:textId="77777777" w:rsidR="00BB04E6" w:rsidRDefault="00BB04E6" w:rsidP="00BB04E6">
            <w:pPr>
              <w:pStyle w:val="TAR"/>
              <w:rPr>
                <w:sz w:val="16"/>
                <w:szCs w:val="16"/>
              </w:rPr>
            </w:pPr>
            <w:r>
              <w:rPr>
                <w:sz w:val="16"/>
                <w:szCs w:val="16"/>
              </w:rPr>
              <w:t>-</w:t>
            </w:r>
          </w:p>
        </w:tc>
        <w:tc>
          <w:tcPr>
            <w:tcW w:w="426" w:type="dxa"/>
            <w:shd w:val="solid" w:color="FFFFFF" w:fill="auto"/>
          </w:tcPr>
          <w:p w14:paraId="7AD22C8C" w14:textId="77777777" w:rsidR="00BB04E6" w:rsidRDefault="00BB04E6" w:rsidP="00BB04E6">
            <w:pPr>
              <w:pStyle w:val="TAC"/>
              <w:rPr>
                <w:sz w:val="16"/>
                <w:szCs w:val="16"/>
              </w:rPr>
            </w:pPr>
            <w:r>
              <w:rPr>
                <w:sz w:val="16"/>
                <w:szCs w:val="16"/>
              </w:rPr>
              <w:t>B</w:t>
            </w:r>
          </w:p>
        </w:tc>
        <w:tc>
          <w:tcPr>
            <w:tcW w:w="4821" w:type="dxa"/>
            <w:shd w:val="solid" w:color="FFFFFF" w:fill="auto"/>
          </w:tcPr>
          <w:p w14:paraId="6C03FB41" w14:textId="77777777" w:rsidR="00BB04E6" w:rsidRDefault="00BB04E6" w:rsidP="00BB04E6">
            <w:pPr>
              <w:pStyle w:val="TAL"/>
              <w:rPr>
                <w:snapToGrid w:val="0"/>
                <w:sz w:val="16"/>
                <w:szCs w:val="16"/>
                <w:lang w:val="en-AU"/>
              </w:rPr>
            </w:pPr>
            <w:r>
              <w:rPr>
                <w:snapToGrid w:val="0"/>
                <w:sz w:val="16"/>
                <w:szCs w:val="16"/>
                <w:lang w:val="en-AU"/>
              </w:rPr>
              <w:t>Add configurable FM - YANG Solution</w:t>
            </w:r>
          </w:p>
        </w:tc>
        <w:tc>
          <w:tcPr>
            <w:tcW w:w="709" w:type="dxa"/>
            <w:shd w:val="solid" w:color="FFFFFF" w:fill="auto"/>
          </w:tcPr>
          <w:p w14:paraId="6FCAEB50" w14:textId="77777777" w:rsidR="00BB04E6" w:rsidRDefault="00BB04E6" w:rsidP="00BB04E6">
            <w:pPr>
              <w:pStyle w:val="TAC"/>
              <w:rPr>
                <w:sz w:val="16"/>
                <w:szCs w:val="16"/>
              </w:rPr>
            </w:pPr>
            <w:r>
              <w:rPr>
                <w:sz w:val="16"/>
                <w:szCs w:val="16"/>
              </w:rPr>
              <w:t>16.3.0</w:t>
            </w:r>
          </w:p>
        </w:tc>
      </w:tr>
      <w:tr w:rsidR="00AA7ABD" w14:paraId="04F96DA9" w14:textId="77777777" w:rsidTr="00843100">
        <w:tc>
          <w:tcPr>
            <w:tcW w:w="805" w:type="dxa"/>
            <w:shd w:val="solid" w:color="FFFFFF" w:fill="auto"/>
          </w:tcPr>
          <w:p w14:paraId="1470641B" w14:textId="77777777" w:rsidR="00AA7ABD" w:rsidRDefault="00AA7ABD" w:rsidP="00BB04E6">
            <w:pPr>
              <w:pStyle w:val="TAC"/>
              <w:rPr>
                <w:sz w:val="16"/>
                <w:szCs w:val="16"/>
              </w:rPr>
            </w:pPr>
            <w:r>
              <w:rPr>
                <w:sz w:val="16"/>
                <w:szCs w:val="16"/>
              </w:rPr>
              <w:t>2020-03</w:t>
            </w:r>
          </w:p>
        </w:tc>
        <w:tc>
          <w:tcPr>
            <w:tcW w:w="801" w:type="dxa"/>
            <w:shd w:val="solid" w:color="FFFFFF" w:fill="auto"/>
          </w:tcPr>
          <w:p w14:paraId="36BD2964" w14:textId="77777777" w:rsidR="00AA7ABD" w:rsidRDefault="00AA7ABD" w:rsidP="00BB04E6">
            <w:pPr>
              <w:pStyle w:val="TAC"/>
              <w:rPr>
                <w:sz w:val="16"/>
                <w:szCs w:val="16"/>
              </w:rPr>
            </w:pPr>
            <w:r>
              <w:rPr>
                <w:sz w:val="16"/>
                <w:szCs w:val="16"/>
              </w:rPr>
              <w:t>SA#87E</w:t>
            </w:r>
          </w:p>
        </w:tc>
        <w:tc>
          <w:tcPr>
            <w:tcW w:w="1095" w:type="dxa"/>
            <w:shd w:val="solid" w:color="FFFFFF" w:fill="auto"/>
          </w:tcPr>
          <w:p w14:paraId="11E9A30B" w14:textId="77777777" w:rsidR="00AA7ABD" w:rsidRDefault="00AA7ABD" w:rsidP="00BB04E6">
            <w:pPr>
              <w:pStyle w:val="TAC"/>
              <w:rPr>
                <w:sz w:val="16"/>
                <w:szCs w:val="16"/>
              </w:rPr>
            </w:pPr>
            <w:r>
              <w:rPr>
                <w:sz w:val="16"/>
                <w:szCs w:val="16"/>
              </w:rPr>
              <w:t>SP-200230</w:t>
            </w:r>
          </w:p>
        </w:tc>
        <w:tc>
          <w:tcPr>
            <w:tcW w:w="568" w:type="dxa"/>
            <w:shd w:val="solid" w:color="FFFFFF" w:fill="auto"/>
          </w:tcPr>
          <w:p w14:paraId="4B209BEF" w14:textId="77777777" w:rsidR="00AA7ABD" w:rsidRDefault="00AA7ABD" w:rsidP="00BB04E6">
            <w:pPr>
              <w:pStyle w:val="TAL"/>
              <w:rPr>
                <w:sz w:val="16"/>
                <w:szCs w:val="16"/>
              </w:rPr>
            </w:pPr>
            <w:r>
              <w:rPr>
                <w:sz w:val="16"/>
                <w:szCs w:val="16"/>
              </w:rPr>
              <w:t>0043</w:t>
            </w:r>
          </w:p>
        </w:tc>
        <w:tc>
          <w:tcPr>
            <w:tcW w:w="426" w:type="dxa"/>
            <w:shd w:val="solid" w:color="FFFFFF" w:fill="auto"/>
          </w:tcPr>
          <w:p w14:paraId="3D0B0FD8" w14:textId="77777777" w:rsidR="00AA7ABD" w:rsidRDefault="00AA7ABD" w:rsidP="00BB04E6">
            <w:pPr>
              <w:pStyle w:val="TAR"/>
              <w:rPr>
                <w:sz w:val="16"/>
                <w:szCs w:val="16"/>
              </w:rPr>
            </w:pPr>
            <w:r>
              <w:rPr>
                <w:sz w:val="16"/>
                <w:szCs w:val="16"/>
              </w:rPr>
              <w:t>1</w:t>
            </w:r>
          </w:p>
        </w:tc>
        <w:tc>
          <w:tcPr>
            <w:tcW w:w="426" w:type="dxa"/>
            <w:shd w:val="solid" w:color="FFFFFF" w:fill="auto"/>
          </w:tcPr>
          <w:p w14:paraId="6C6B9A26" w14:textId="77777777" w:rsidR="00AA7ABD" w:rsidRDefault="00AA7ABD" w:rsidP="00BB04E6">
            <w:pPr>
              <w:pStyle w:val="TAC"/>
              <w:rPr>
                <w:sz w:val="16"/>
                <w:szCs w:val="16"/>
              </w:rPr>
            </w:pPr>
            <w:r>
              <w:rPr>
                <w:sz w:val="16"/>
                <w:szCs w:val="16"/>
              </w:rPr>
              <w:t>F</w:t>
            </w:r>
          </w:p>
        </w:tc>
        <w:tc>
          <w:tcPr>
            <w:tcW w:w="4821" w:type="dxa"/>
            <w:shd w:val="solid" w:color="FFFFFF" w:fill="auto"/>
          </w:tcPr>
          <w:p w14:paraId="770584FC" w14:textId="77777777" w:rsidR="00AA7ABD" w:rsidRDefault="00AA7ABD" w:rsidP="00BB04E6">
            <w:pPr>
              <w:pStyle w:val="TAL"/>
              <w:rPr>
                <w:snapToGrid w:val="0"/>
                <w:sz w:val="16"/>
                <w:szCs w:val="16"/>
                <w:lang w:val="en-AU"/>
              </w:rPr>
            </w:pPr>
            <w:r>
              <w:rPr>
                <w:snapToGrid w:val="0"/>
                <w:sz w:val="16"/>
                <w:szCs w:val="16"/>
                <w:lang w:val="en-AU"/>
              </w:rPr>
              <w:t>Add OpenAPI definitions required by the ProvMnS</w:t>
            </w:r>
          </w:p>
        </w:tc>
        <w:tc>
          <w:tcPr>
            <w:tcW w:w="709" w:type="dxa"/>
            <w:shd w:val="solid" w:color="FFFFFF" w:fill="auto"/>
          </w:tcPr>
          <w:p w14:paraId="29CBA804" w14:textId="77777777" w:rsidR="00AA7ABD" w:rsidRDefault="00AA7ABD" w:rsidP="00BB04E6">
            <w:pPr>
              <w:pStyle w:val="TAC"/>
              <w:rPr>
                <w:sz w:val="16"/>
                <w:szCs w:val="16"/>
              </w:rPr>
            </w:pPr>
            <w:r>
              <w:rPr>
                <w:sz w:val="16"/>
                <w:szCs w:val="16"/>
              </w:rPr>
              <w:t>16.3.0</w:t>
            </w:r>
          </w:p>
        </w:tc>
      </w:tr>
      <w:tr w:rsidR="00B16C82" w14:paraId="6EB3BF20" w14:textId="77777777" w:rsidTr="00843100">
        <w:tc>
          <w:tcPr>
            <w:tcW w:w="805" w:type="dxa"/>
            <w:shd w:val="solid" w:color="FFFFFF" w:fill="auto"/>
          </w:tcPr>
          <w:p w14:paraId="6FF09574" w14:textId="77777777" w:rsidR="00B16C82" w:rsidRDefault="00B16C82" w:rsidP="00BB04E6">
            <w:pPr>
              <w:pStyle w:val="TAC"/>
              <w:rPr>
                <w:sz w:val="16"/>
                <w:szCs w:val="16"/>
              </w:rPr>
            </w:pPr>
            <w:r>
              <w:rPr>
                <w:sz w:val="16"/>
                <w:szCs w:val="16"/>
              </w:rPr>
              <w:t>2020-03</w:t>
            </w:r>
          </w:p>
        </w:tc>
        <w:tc>
          <w:tcPr>
            <w:tcW w:w="801" w:type="dxa"/>
            <w:shd w:val="solid" w:color="FFFFFF" w:fill="auto"/>
          </w:tcPr>
          <w:p w14:paraId="7BA271A8" w14:textId="77777777" w:rsidR="00B16C82" w:rsidRDefault="00B16C82" w:rsidP="00BB04E6">
            <w:pPr>
              <w:pStyle w:val="TAC"/>
              <w:rPr>
                <w:sz w:val="16"/>
                <w:szCs w:val="16"/>
              </w:rPr>
            </w:pPr>
            <w:r>
              <w:rPr>
                <w:sz w:val="16"/>
                <w:szCs w:val="16"/>
              </w:rPr>
              <w:t>SA#87E</w:t>
            </w:r>
          </w:p>
        </w:tc>
        <w:tc>
          <w:tcPr>
            <w:tcW w:w="1095" w:type="dxa"/>
            <w:shd w:val="solid" w:color="FFFFFF" w:fill="auto"/>
          </w:tcPr>
          <w:p w14:paraId="21EF373D" w14:textId="77777777" w:rsidR="00B16C82" w:rsidRDefault="00B16C82" w:rsidP="00BB04E6">
            <w:pPr>
              <w:pStyle w:val="TAC"/>
              <w:rPr>
                <w:sz w:val="16"/>
                <w:szCs w:val="16"/>
              </w:rPr>
            </w:pPr>
            <w:r>
              <w:rPr>
                <w:sz w:val="16"/>
                <w:szCs w:val="16"/>
              </w:rPr>
              <w:t>SP-200169</w:t>
            </w:r>
          </w:p>
        </w:tc>
        <w:tc>
          <w:tcPr>
            <w:tcW w:w="568" w:type="dxa"/>
            <w:shd w:val="solid" w:color="FFFFFF" w:fill="auto"/>
          </w:tcPr>
          <w:p w14:paraId="7126E6B7" w14:textId="77777777" w:rsidR="00B16C82" w:rsidRDefault="00B16C82" w:rsidP="00BB04E6">
            <w:pPr>
              <w:pStyle w:val="TAL"/>
              <w:rPr>
                <w:sz w:val="16"/>
                <w:szCs w:val="16"/>
              </w:rPr>
            </w:pPr>
            <w:r>
              <w:rPr>
                <w:sz w:val="16"/>
                <w:szCs w:val="16"/>
              </w:rPr>
              <w:t>0045</w:t>
            </w:r>
          </w:p>
        </w:tc>
        <w:tc>
          <w:tcPr>
            <w:tcW w:w="426" w:type="dxa"/>
            <w:shd w:val="solid" w:color="FFFFFF" w:fill="auto"/>
          </w:tcPr>
          <w:p w14:paraId="7C6DE639" w14:textId="77777777" w:rsidR="00B16C82" w:rsidRDefault="00B16C82" w:rsidP="00BB04E6">
            <w:pPr>
              <w:pStyle w:val="TAR"/>
              <w:rPr>
                <w:sz w:val="16"/>
                <w:szCs w:val="16"/>
              </w:rPr>
            </w:pPr>
          </w:p>
        </w:tc>
        <w:tc>
          <w:tcPr>
            <w:tcW w:w="426" w:type="dxa"/>
            <w:shd w:val="solid" w:color="FFFFFF" w:fill="auto"/>
          </w:tcPr>
          <w:p w14:paraId="1F2620B4" w14:textId="77777777" w:rsidR="00B16C82" w:rsidRDefault="00B16C82" w:rsidP="00BB04E6">
            <w:pPr>
              <w:pStyle w:val="TAC"/>
              <w:rPr>
                <w:sz w:val="16"/>
                <w:szCs w:val="16"/>
              </w:rPr>
            </w:pPr>
            <w:r>
              <w:rPr>
                <w:sz w:val="16"/>
                <w:szCs w:val="16"/>
              </w:rPr>
              <w:t>F</w:t>
            </w:r>
          </w:p>
        </w:tc>
        <w:tc>
          <w:tcPr>
            <w:tcW w:w="4821" w:type="dxa"/>
            <w:shd w:val="solid" w:color="FFFFFF" w:fill="auto"/>
          </w:tcPr>
          <w:p w14:paraId="14C166F2"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9" w:type="dxa"/>
            <w:shd w:val="solid" w:color="FFFFFF" w:fill="auto"/>
          </w:tcPr>
          <w:p w14:paraId="5A970550" w14:textId="77777777" w:rsidR="00B16C82" w:rsidRDefault="00B16C82" w:rsidP="00BB04E6">
            <w:pPr>
              <w:pStyle w:val="TAC"/>
              <w:rPr>
                <w:sz w:val="16"/>
                <w:szCs w:val="16"/>
              </w:rPr>
            </w:pPr>
            <w:r>
              <w:rPr>
                <w:sz w:val="16"/>
                <w:szCs w:val="16"/>
              </w:rPr>
              <w:t>16.3.0</w:t>
            </w:r>
          </w:p>
        </w:tc>
      </w:tr>
      <w:tr w:rsidR="00703985" w14:paraId="2BFD1088" w14:textId="77777777" w:rsidTr="00843100">
        <w:tc>
          <w:tcPr>
            <w:tcW w:w="805" w:type="dxa"/>
            <w:shd w:val="solid" w:color="FFFFFF" w:fill="auto"/>
          </w:tcPr>
          <w:p w14:paraId="00B83281" w14:textId="77777777" w:rsidR="00703985" w:rsidRDefault="00703985" w:rsidP="00703985">
            <w:pPr>
              <w:pStyle w:val="TAC"/>
              <w:rPr>
                <w:sz w:val="16"/>
                <w:szCs w:val="16"/>
              </w:rPr>
            </w:pPr>
            <w:r>
              <w:rPr>
                <w:sz w:val="16"/>
                <w:szCs w:val="16"/>
              </w:rPr>
              <w:t>2020-03</w:t>
            </w:r>
          </w:p>
        </w:tc>
        <w:tc>
          <w:tcPr>
            <w:tcW w:w="801" w:type="dxa"/>
            <w:shd w:val="solid" w:color="FFFFFF" w:fill="auto"/>
          </w:tcPr>
          <w:p w14:paraId="3576265A" w14:textId="77777777" w:rsidR="00703985" w:rsidRDefault="00703985" w:rsidP="00703985">
            <w:pPr>
              <w:pStyle w:val="TAC"/>
              <w:rPr>
                <w:sz w:val="16"/>
                <w:szCs w:val="16"/>
              </w:rPr>
            </w:pPr>
            <w:r>
              <w:rPr>
                <w:sz w:val="16"/>
                <w:szCs w:val="16"/>
              </w:rPr>
              <w:t>SA#87E</w:t>
            </w:r>
          </w:p>
        </w:tc>
        <w:tc>
          <w:tcPr>
            <w:tcW w:w="1095" w:type="dxa"/>
            <w:shd w:val="solid" w:color="FFFFFF" w:fill="auto"/>
          </w:tcPr>
          <w:p w14:paraId="10AA19F9" w14:textId="77777777" w:rsidR="00703985" w:rsidRDefault="00703985" w:rsidP="00703985">
            <w:pPr>
              <w:pStyle w:val="TAC"/>
              <w:rPr>
                <w:sz w:val="16"/>
                <w:szCs w:val="16"/>
              </w:rPr>
            </w:pPr>
          </w:p>
        </w:tc>
        <w:tc>
          <w:tcPr>
            <w:tcW w:w="568" w:type="dxa"/>
            <w:shd w:val="solid" w:color="FFFFFF" w:fill="auto"/>
          </w:tcPr>
          <w:p w14:paraId="68B32B23" w14:textId="77777777" w:rsidR="00703985" w:rsidRDefault="00703985" w:rsidP="00703985">
            <w:pPr>
              <w:pStyle w:val="TAL"/>
              <w:rPr>
                <w:sz w:val="16"/>
                <w:szCs w:val="16"/>
              </w:rPr>
            </w:pPr>
          </w:p>
        </w:tc>
        <w:tc>
          <w:tcPr>
            <w:tcW w:w="426" w:type="dxa"/>
            <w:shd w:val="solid" w:color="FFFFFF" w:fill="auto"/>
          </w:tcPr>
          <w:p w14:paraId="3C8ADB12" w14:textId="77777777" w:rsidR="00703985" w:rsidRDefault="00703985" w:rsidP="00703985">
            <w:pPr>
              <w:pStyle w:val="TAR"/>
              <w:rPr>
                <w:sz w:val="16"/>
                <w:szCs w:val="16"/>
              </w:rPr>
            </w:pPr>
          </w:p>
        </w:tc>
        <w:tc>
          <w:tcPr>
            <w:tcW w:w="426" w:type="dxa"/>
            <w:shd w:val="solid" w:color="FFFFFF" w:fill="auto"/>
          </w:tcPr>
          <w:p w14:paraId="360316F5" w14:textId="77777777" w:rsidR="00703985" w:rsidRDefault="00703985" w:rsidP="00703985">
            <w:pPr>
              <w:pStyle w:val="TAC"/>
              <w:rPr>
                <w:sz w:val="16"/>
                <w:szCs w:val="16"/>
              </w:rPr>
            </w:pPr>
          </w:p>
        </w:tc>
        <w:tc>
          <w:tcPr>
            <w:tcW w:w="4821" w:type="dxa"/>
            <w:shd w:val="solid" w:color="FFFFFF" w:fill="auto"/>
          </w:tcPr>
          <w:p w14:paraId="2F94918B"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9" w:type="dxa"/>
            <w:shd w:val="solid" w:color="FFFFFF" w:fill="auto"/>
          </w:tcPr>
          <w:p w14:paraId="71A0417B" w14:textId="77777777" w:rsidR="00703985" w:rsidRDefault="00703985" w:rsidP="00703985">
            <w:pPr>
              <w:pStyle w:val="TAC"/>
              <w:rPr>
                <w:sz w:val="16"/>
                <w:szCs w:val="16"/>
              </w:rPr>
            </w:pPr>
            <w:r>
              <w:rPr>
                <w:sz w:val="16"/>
                <w:szCs w:val="16"/>
              </w:rPr>
              <w:t>16.3.1</w:t>
            </w:r>
          </w:p>
        </w:tc>
      </w:tr>
      <w:tr w:rsidR="004542BD" w14:paraId="275555CB" w14:textId="77777777" w:rsidTr="00843100">
        <w:tc>
          <w:tcPr>
            <w:tcW w:w="805" w:type="dxa"/>
            <w:shd w:val="solid" w:color="FFFFFF" w:fill="auto"/>
          </w:tcPr>
          <w:p w14:paraId="26700D32" w14:textId="77777777" w:rsidR="004542BD" w:rsidRDefault="004542BD" w:rsidP="004542BD">
            <w:pPr>
              <w:pStyle w:val="TAC"/>
              <w:rPr>
                <w:sz w:val="16"/>
                <w:szCs w:val="16"/>
              </w:rPr>
            </w:pPr>
            <w:r>
              <w:rPr>
                <w:sz w:val="16"/>
                <w:szCs w:val="16"/>
              </w:rPr>
              <w:t>2020-03</w:t>
            </w:r>
          </w:p>
        </w:tc>
        <w:tc>
          <w:tcPr>
            <w:tcW w:w="801" w:type="dxa"/>
            <w:shd w:val="solid" w:color="FFFFFF" w:fill="auto"/>
          </w:tcPr>
          <w:p w14:paraId="33B6FE32" w14:textId="77777777" w:rsidR="004542BD" w:rsidRDefault="004542BD" w:rsidP="004542BD">
            <w:pPr>
              <w:pStyle w:val="TAC"/>
              <w:rPr>
                <w:sz w:val="16"/>
                <w:szCs w:val="16"/>
              </w:rPr>
            </w:pPr>
            <w:r>
              <w:rPr>
                <w:sz w:val="16"/>
                <w:szCs w:val="16"/>
              </w:rPr>
              <w:t>SA#87E</w:t>
            </w:r>
          </w:p>
        </w:tc>
        <w:tc>
          <w:tcPr>
            <w:tcW w:w="1095" w:type="dxa"/>
            <w:shd w:val="solid" w:color="FFFFFF" w:fill="auto"/>
          </w:tcPr>
          <w:p w14:paraId="0E42A580" w14:textId="77777777" w:rsidR="004542BD" w:rsidRDefault="004542BD" w:rsidP="004542BD">
            <w:pPr>
              <w:pStyle w:val="TAC"/>
              <w:rPr>
                <w:sz w:val="16"/>
                <w:szCs w:val="16"/>
              </w:rPr>
            </w:pPr>
          </w:p>
        </w:tc>
        <w:tc>
          <w:tcPr>
            <w:tcW w:w="568" w:type="dxa"/>
            <w:shd w:val="solid" w:color="FFFFFF" w:fill="auto"/>
          </w:tcPr>
          <w:p w14:paraId="2DD3D11B" w14:textId="77777777" w:rsidR="004542BD" w:rsidRDefault="004542BD" w:rsidP="004542BD">
            <w:pPr>
              <w:pStyle w:val="TAL"/>
              <w:rPr>
                <w:sz w:val="16"/>
                <w:szCs w:val="16"/>
              </w:rPr>
            </w:pPr>
          </w:p>
        </w:tc>
        <w:tc>
          <w:tcPr>
            <w:tcW w:w="426" w:type="dxa"/>
            <w:shd w:val="solid" w:color="FFFFFF" w:fill="auto"/>
          </w:tcPr>
          <w:p w14:paraId="3209B5BA" w14:textId="77777777" w:rsidR="004542BD" w:rsidRDefault="004542BD" w:rsidP="004542BD">
            <w:pPr>
              <w:pStyle w:val="TAR"/>
              <w:rPr>
                <w:sz w:val="16"/>
                <w:szCs w:val="16"/>
              </w:rPr>
            </w:pPr>
          </w:p>
        </w:tc>
        <w:tc>
          <w:tcPr>
            <w:tcW w:w="426" w:type="dxa"/>
            <w:shd w:val="solid" w:color="FFFFFF" w:fill="auto"/>
          </w:tcPr>
          <w:p w14:paraId="398D6DE6" w14:textId="77777777" w:rsidR="004542BD" w:rsidRDefault="004542BD" w:rsidP="004542BD">
            <w:pPr>
              <w:pStyle w:val="TAC"/>
              <w:rPr>
                <w:sz w:val="16"/>
                <w:szCs w:val="16"/>
              </w:rPr>
            </w:pPr>
          </w:p>
        </w:tc>
        <w:tc>
          <w:tcPr>
            <w:tcW w:w="4821" w:type="dxa"/>
            <w:shd w:val="solid" w:color="FFFFFF" w:fill="auto"/>
          </w:tcPr>
          <w:p w14:paraId="01BDD56B"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9" w:type="dxa"/>
            <w:shd w:val="solid" w:color="FFFFFF" w:fill="auto"/>
          </w:tcPr>
          <w:p w14:paraId="6AB11A92" w14:textId="77777777" w:rsidR="004542BD" w:rsidRDefault="004542BD" w:rsidP="004542BD">
            <w:pPr>
              <w:pStyle w:val="TAC"/>
              <w:rPr>
                <w:sz w:val="16"/>
                <w:szCs w:val="16"/>
              </w:rPr>
            </w:pPr>
            <w:r>
              <w:rPr>
                <w:sz w:val="16"/>
                <w:szCs w:val="16"/>
              </w:rPr>
              <w:t>16.3.2</w:t>
            </w:r>
          </w:p>
        </w:tc>
      </w:tr>
      <w:tr w:rsidR="00E518D3" w14:paraId="56F7860C" w14:textId="77777777" w:rsidTr="00843100">
        <w:tc>
          <w:tcPr>
            <w:tcW w:w="805" w:type="dxa"/>
            <w:shd w:val="solid" w:color="FFFFFF" w:fill="auto"/>
          </w:tcPr>
          <w:p w14:paraId="0FC915CE" w14:textId="77777777" w:rsidR="00E518D3" w:rsidRDefault="00E518D3" w:rsidP="004542BD">
            <w:pPr>
              <w:pStyle w:val="TAC"/>
              <w:rPr>
                <w:sz w:val="16"/>
                <w:szCs w:val="16"/>
              </w:rPr>
            </w:pPr>
            <w:r>
              <w:rPr>
                <w:sz w:val="16"/>
                <w:szCs w:val="16"/>
              </w:rPr>
              <w:t>2020-07</w:t>
            </w:r>
          </w:p>
        </w:tc>
        <w:tc>
          <w:tcPr>
            <w:tcW w:w="801" w:type="dxa"/>
            <w:shd w:val="solid" w:color="FFFFFF" w:fill="auto"/>
          </w:tcPr>
          <w:p w14:paraId="30563722" w14:textId="77777777" w:rsidR="00E518D3" w:rsidRDefault="00E518D3" w:rsidP="004542BD">
            <w:pPr>
              <w:pStyle w:val="TAC"/>
              <w:rPr>
                <w:sz w:val="16"/>
                <w:szCs w:val="16"/>
              </w:rPr>
            </w:pPr>
            <w:r>
              <w:rPr>
                <w:sz w:val="16"/>
                <w:szCs w:val="16"/>
              </w:rPr>
              <w:t>SA#88E</w:t>
            </w:r>
          </w:p>
        </w:tc>
        <w:tc>
          <w:tcPr>
            <w:tcW w:w="1095" w:type="dxa"/>
            <w:shd w:val="solid" w:color="FFFFFF" w:fill="auto"/>
          </w:tcPr>
          <w:p w14:paraId="768DEF23" w14:textId="77777777" w:rsidR="00E518D3" w:rsidRDefault="00314F72" w:rsidP="004542BD">
            <w:pPr>
              <w:pStyle w:val="TAC"/>
              <w:rPr>
                <w:sz w:val="16"/>
                <w:szCs w:val="16"/>
              </w:rPr>
            </w:pPr>
            <w:r>
              <w:rPr>
                <w:sz w:val="16"/>
                <w:szCs w:val="16"/>
              </w:rPr>
              <w:t>SP-200490</w:t>
            </w:r>
          </w:p>
        </w:tc>
        <w:tc>
          <w:tcPr>
            <w:tcW w:w="568" w:type="dxa"/>
            <w:shd w:val="solid" w:color="FFFFFF" w:fill="auto"/>
          </w:tcPr>
          <w:p w14:paraId="3E1BFF1C" w14:textId="77777777" w:rsidR="00E518D3" w:rsidRDefault="00E518D3" w:rsidP="004542BD">
            <w:pPr>
              <w:pStyle w:val="TAL"/>
              <w:rPr>
                <w:sz w:val="16"/>
                <w:szCs w:val="16"/>
              </w:rPr>
            </w:pPr>
            <w:r>
              <w:rPr>
                <w:sz w:val="16"/>
                <w:szCs w:val="16"/>
              </w:rPr>
              <w:t>0046</w:t>
            </w:r>
          </w:p>
        </w:tc>
        <w:tc>
          <w:tcPr>
            <w:tcW w:w="426" w:type="dxa"/>
            <w:shd w:val="solid" w:color="FFFFFF" w:fill="auto"/>
          </w:tcPr>
          <w:p w14:paraId="5316B681" w14:textId="77777777" w:rsidR="00E518D3" w:rsidRDefault="00E518D3" w:rsidP="004542BD">
            <w:pPr>
              <w:pStyle w:val="TAR"/>
              <w:rPr>
                <w:sz w:val="16"/>
                <w:szCs w:val="16"/>
              </w:rPr>
            </w:pPr>
            <w:r>
              <w:rPr>
                <w:sz w:val="16"/>
                <w:szCs w:val="16"/>
              </w:rPr>
              <w:t>2</w:t>
            </w:r>
          </w:p>
        </w:tc>
        <w:tc>
          <w:tcPr>
            <w:tcW w:w="426" w:type="dxa"/>
            <w:shd w:val="solid" w:color="FFFFFF" w:fill="auto"/>
          </w:tcPr>
          <w:p w14:paraId="29644AD5" w14:textId="77777777" w:rsidR="00E518D3" w:rsidRDefault="00E518D3" w:rsidP="004542BD">
            <w:pPr>
              <w:pStyle w:val="TAC"/>
              <w:rPr>
                <w:sz w:val="16"/>
                <w:szCs w:val="16"/>
              </w:rPr>
            </w:pPr>
            <w:r>
              <w:rPr>
                <w:sz w:val="16"/>
                <w:szCs w:val="16"/>
              </w:rPr>
              <w:t>B</w:t>
            </w:r>
          </w:p>
        </w:tc>
        <w:tc>
          <w:tcPr>
            <w:tcW w:w="4821" w:type="dxa"/>
            <w:shd w:val="solid" w:color="FFFFFF" w:fill="auto"/>
          </w:tcPr>
          <w:p w14:paraId="07978A4D" w14:textId="77777777" w:rsidR="00E518D3" w:rsidRDefault="00E518D3" w:rsidP="004542BD">
            <w:pPr>
              <w:pStyle w:val="TAL"/>
              <w:rPr>
                <w:snapToGrid w:val="0"/>
                <w:sz w:val="16"/>
                <w:szCs w:val="16"/>
                <w:lang w:val="en-AU"/>
              </w:rPr>
            </w:pPr>
            <w:r>
              <w:rPr>
                <w:snapToGrid w:val="0"/>
                <w:sz w:val="16"/>
                <w:szCs w:val="16"/>
                <w:lang w:val="en-AU"/>
              </w:rPr>
              <w:t>Add OpenAPI definitions for the FM control fragment</w:t>
            </w:r>
          </w:p>
        </w:tc>
        <w:tc>
          <w:tcPr>
            <w:tcW w:w="709" w:type="dxa"/>
            <w:shd w:val="solid" w:color="FFFFFF" w:fill="auto"/>
          </w:tcPr>
          <w:p w14:paraId="5BA152EF" w14:textId="77777777" w:rsidR="00E518D3" w:rsidRDefault="00E518D3" w:rsidP="004542BD">
            <w:pPr>
              <w:pStyle w:val="TAC"/>
              <w:rPr>
                <w:sz w:val="16"/>
                <w:szCs w:val="16"/>
              </w:rPr>
            </w:pPr>
            <w:r>
              <w:rPr>
                <w:sz w:val="16"/>
                <w:szCs w:val="16"/>
              </w:rPr>
              <w:t>16.4.0</w:t>
            </w:r>
          </w:p>
        </w:tc>
      </w:tr>
      <w:tr w:rsidR="00942896" w14:paraId="694B4A22" w14:textId="77777777" w:rsidTr="00843100">
        <w:tc>
          <w:tcPr>
            <w:tcW w:w="805" w:type="dxa"/>
            <w:shd w:val="solid" w:color="FFFFFF" w:fill="auto"/>
          </w:tcPr>
          <w:p w14:paraId="70DE516C" w14:textId="77777777" w:rsidR="00942896" w:rsidRDefault="00942896" w:rsidP="004542BD">
            <w:pPr>
              <w:pStyle w:val="TAC"/>
              <w:rPr>
                <w:sz w:val="16"/>
                <w:szCs w:val="16"/>
              </w:rPr>
            </w:pPr>
            <w:r>
              <w:rPr>
                <w:sz w:val="16"/>
                <w:szCs w:val="16"/>
              </w:rPr>
              <w:t>2020-07</w:t>
            </w:r>
          </w:p>
        </w:tc>
        <w:tc>
          <w:tcPr>
            <w:tcW w:w="801" w:type="dxa"/>
            <w:shd w:val="solid" w:color="FFFFFF" w:fill="auto"/>
          </w:tcPr>
          <w:p w14:paraId="1BE69EFD" w14:textId="77777777" w:rsidR="00942896" w:rsidRDefault="00942896" w:rsidP="004542BD">
            <w:pPr>
              <w:pStyle w:val="TAC"/>
              <w:rPr>
                <w:sz w:val="16"/>
                <w:szCs w:val="16"/>
              </w:rPr>
            </w:pPr>
            <w:r>
              <w:rPr>
                <w:sz w:val="16"/>
                <w:szCs w:val="16"/>
              </w:rPr>
              <w:t>SA#88E</w:t>
            </w:r>
          </w:p>
        </w:tc>
        <w:tc>
          <w:tcPr>
            <w:tcW w:w="1095" w:type="dxa"/>
            <w:shd w:val="solid" w:color="FFFFFF" w:fill="auto"/>
          </w:tcPr>
          <w:p w14:paraId="796E0209" w14:textId="77777777" w:rsidR="00942896" w:rsidRDefault="00942896" w:rsidP="004542BD">
            <w:pPr>
              <w:pStyle w:val="TAC"/>
              <w:rPr>
                <w:sz w:val="16"/>
                <w:szCs w:val="16"/>
              </w:rPr>
            </w:pPr>
            <w:r>
              <w:rPr>
                <w:sz w:val="16"/>
                <w:szCs w:val="16"/>
              </w:rPr>
              <w:t>SP-200489</w:t>
            </w:r>
          </w:p>
        </w:tc>
        <w:tc>
          <w:tcPr>
            <w:tcW w:w="568" w:type="dxa"/>
            <w:shd w:val="solid" w:color="FFFFFF" w:fill="auto"/>
          </w:tcPr>
          <w:p w14:paraId="0C5100F8" w14:textId="77777777" w:rsidR="00942896" w:rsidRDefault="00942896" w:rsidP="004542BD">
            <w:pPr>
              <w:pStyle w:val="TAL"/>
              <w:rPr>
                <w:sz w:val="16"/>
                <w:szCs w:val="16"/>
              </w:rPr>
            </w:pPr>
            <w:r>
              <w:rPr>
                <w:sz w:val="16"/>
                <w:szCs w:val="16"/>
              </w:rPr>
              <w:t>0047</w:t>
            </w:r>
          </w:p>
        </w:tc>
        <w:tc>
          <w:tcPr>
            <w:tcW w:w="426" w:type="dxa"/>
            <w:shd w:val="solid" w:color="FFFFFF" w:fill="auto"/>
          </w:tcPr>
          <w:p w14:paraId="1A9EDA93" w14:textId="77777777" w:rsidR="00942896" w:rsidRDefault="00942896" w:rsidP="004542BD">
            <w:pPr>
              <w:pStyle w:val="TAR"/>
              <w:rPr>
                <w:sz w:val="16"/>
                <w:szCs w:val="16"/>
              </w:rPr>
            </w:pPr>
            <w:r>
              <w:rPr>
                <w:sz w:val="16"/>
                <w:szCs w:val="16"/>
              </w:rPr>
              <w:t>-</w:t>
            </w:r>
          </w:p>
        </w:tc>
        <w:tc>
          <w:tcPr>
            <w:tcW w:w="426" w:type="dxa"/>
            <w:shd w:val="solid" w:color="FFFFFF" w:fill="auto"/>
          </w:tcPr>
          <w:p w14:paraId="5B3400E2" w14:textId="77777777" w:rsidR="00942896" w:rsidRDefault="00942896" w:rsidP="004542BD">
            <w:pPr>
              <w:pStyle w:val="TAC"/>
              <w:rPr>
                <w:sz w:val="16"/>
                <w:szCs w:val="16"/>
              </w:rPr>
            </w:pPr>
            <w:r>
              <w:rPr>
                <w:sz w:val="16"/>
                <w:szCs w:val="16"/>
              </w:rPr>
              <w:t>F</w:t>
            </w:r>
          </w:p>
        </w:tc>
        <w:tc>
          <w:tcPr>
            <w:tcW w:w="4821" w:type="dxa"/>
            <w:shd w:val="solid" w:color="FFFFFF" w:fill="auto"/>
          </w:tcPr>
          <w:p w14:paraId="7512C2E1" w14:textId="77777777" w:rsidR="00942896" w:rsidRDefault="00942896" w:rsidP="004542BD">
            <w:pPr>
              <w:pStyle w:val="TAL"/>
              <w:rPr>
                <w:snapToGrid w:val="0"/>
                <w:sz w:val="16"/>
                <w:szCs w:val="16"/>
                <w:lang w:val="en-AU"/>
              </w:rPr>
            </w:pPr>
            <w:r>
              <w:rPr>
                <w:snapToGrid w:val="0"/>
                <w:sz w:val="16"/>
                <w:szCs w:val="16"/>
                <w:lang w:val="en-AU"/>
              </w:rPr>
              <w:t>Correct OpenAPI definition for notificationTypes</w:t>
            </w:r>
          </w:p>
        </w:tc>
        <w:tc>
          <w:tcPr>
            <w:tcW w:w="709" w:type="dxa"/>
            <w:shd w:val="solid" w:color="FFFFFF" w:fill="auto"/>
          </w:tcPr>
          <w:p w14:paraId="6BCB1757" w14:textId="77777777" w:rsidR="00942896" w:rsidRDefault="00942896" w:rsidP="004542BD">
            <w:pPr>
              <w:pStyle w:val="TAC"/>
              <w:rPr>
                <w:sz w:val="16"/>
                <w:szCs w:val="16"/>
              </w:rPr>
            </w:pPr>
            <w:r>
              <w:rPr>
                <w:sz w:val="16"/>
                <w:szCs w:val="16"/>
              </w:rPr>
              <w:t>16.4.0</w:t>
            </w:r>
          </w:p>
        </w:tc>
      </w:tr>
      <w:tr w:rsidR="00094EFC" w14:paraId="1DA3024E" w14:textId="77777777" w:rsidTr="00843100">
        <w:tc>
          <w:tcPr>
            <w:tcW w:w="805" w:type="dxa"/>
            <w:shd w:val="solid" w:color="FFFFFF" w:fill="auto"/>
          </w:tcPr>
          <w:p w14:paraId="0867D8FD" w14:textId="77777777" w:rsidR="00094EFC" w:rsidRDefault="00094EFC" w:rsidP="004542BD">
            <w:pPr>
              <w:pStyle w:val="TAC"/>
              <w:rPr>
                <w:sz w:val="16"/>
                <w:szCs w:val="16"/>
              </w:rPr>
            </w:pPr>
            <w:r>
              <w:rPr>
                <w:sz w:val="16"/>
                <w:szCs w:val="16"/>
              </w:rPr>
              <w:t>2020-07</w:t>
            </w:r>
          </w:p>
        </w:tc>
        <w:tc>
          <w:tcPr>
            <w:tcW w:w="801" w:type="dxa"/>
            <w:shd w:val="solid" w:color="FFFFFF" w:fill="auto"/>
          </w:tcPr>
          <w:p w14:paraId="12FC2533" w14:textId="77777777" w:rsidR="00094EFC" w:rsidRDefault="00094EFC" w:rsidP="004542BD">
            <w:pPr>
              <w:pStyle w:val="TAC"/>
              <w:rPr>
                <w:sz w:val="16"/>
                <w:szCs w:val="16"/>
              </w:rPr>
            </w:pPr>
            <w:r>
              <w:rPr>
                <w:sz w:val="16"/>
                <w:szCs w:val="16"/>
              </w:rPr>
              <w:t>SA#88E</w:t>
            </w:r>
          </w:p>
        </w:tc>
        <w:tc>
          <w:tcPr>
            <w:tcW w:w="1095" w:type="dxa"/>
            <w:shd w:val="solid" w:color="FFFFFF" w:fill="auto"/>
          </w:tcPr>
          <w:p w14:paraId="6E2BCD59" w14:textId="77777777" w:rsidR="00094EFC" w:rsidRDefault="00094EFC" w:rsidP="004542BD">
            <w:pPr>
              <w:pStyle w:val="TAC"/>
              <w:rPr>
                <w:sz w:val="16"/>
                <w:szCs w:val="16"/>
              </w:rPr>
            </w:pPr>
            <w:r>
              <w:rPr>
                <w:sz w:val="16"/>
                <w:szCs w:val="16"/>
              </w:rPr>
              <w:t>SP-200483</w:t>
            </w:r>
          </w:p>
        </w:tc>
        <w:tc>
          <w:tcPr>
            <w:tcW w:w="568" w:type="dxa"/>
            <w:shd w:val="solid" w:color="FFFFFF" w:fill="auto"/>
          </w:tcPr>
          <w:p w14:paraId="2171B589" w14:textId="77777777" w:rsidR="00094EFC" w:rsidRDefault="00094EFC" w:rsidP="004542BD">
            <w:pPr>
              <w:pStyle w:val="TAL"/>
              <w:rPr>
                <w:sz w:val="16"/>
                <w:szCs w:val="16"/>
              </w:rPr>
            </w:pPr>
            <w:r>
              <w:rPr>
                <w:sz w:val="16"/>
                <w:szCs w:val="16"/>
              </w:rPr>
              <w:t>0079</w:t>
            </w:r>
          </w:p>
        </w:tc>
        <w:tc>
          <w:tcPr>
            <w:tcW w:w="426" w:type="dxa"/>
            <w:shd w:val="solid" w:color="FFFFFF" w:fill="auto"/>
          </w:tcPr>
          <w:p w14:paraId="224E1952" w14:textId="77777777" w:rsidR="00094EFC" w:rsidRDefault="00094EFC" w:rsidP="004542BD">
            <w:pPr>
              <w:pStyle w:val="TAR"/>
              <w:rPr>
                <w:sz w:val="16"/>
                <w:szCs w:val="16"/>
              </w:rPr>
            </w:pPr>
            <w:r>
              <w:rPr>
                <w:sz w:val="16"/>
                <w:szCs w:val="16"/>
              </w:rPr>
              <w:t>2</w:t>
            </w:r>
          </w:p>
        </w:tc>
        <w:tc>
          <w:tcPr>
            <w:tcW w:w="426" w:type="dxa"/>
            <w:shd w:val="solid" w:color="FFFFFF" w:fill="auto"/>
          </w:tcPr>
          <w:p w14:paraId="292E1C62" w14:textId="77777777" w:rsidR="00094EFC" w:rsidRDefault="00094EFC" w:rsidP="004542BD">
            <w:pPr>
              <w:pStyle w:val="TAC"/>
              <w:rPr>
                <w:sz w:val="16"/>
                <w:szCs w:val="16"/>
              </w:rPr>
            </w:pPr>
            <w:r>
              <w:rPr>
                <w:sz w:val="16"/>
                <w:szCs w:val="16"/>
              </w:rPr>
              <w:t>B</w:t>
            </w:r>
          </w:p>
        </w:tc>
        <w:tc>
          <w:tcPr>
            <w:tcW w:w="4821" w:type="dxa"/>
            <w:shd w:val="solid" w:color="FFFFFF" w:fill="auto"/>
          </w:tcPr>
          <w:p w14:paraId="69039AEA"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9" w:type="dxa"/>
            <w:shd w:val="solid" w:color="FFFFFF" w:fill="auto"/>
          </w:tcPr>
          <w:p w14:paraId="4A5AEF81" w14:textId="77777777" w:rsidR="00094EFC" w:rsidRDefault="00094EFC" w:rsidP="004542BD">
            <w:pPr>
              <w:pStyle w:val="TAC"/>
              <w:rPr>
                <w:sz w:val="16"/>
                <w:szCs w:val="16"/>
              </w:rPr>
            </w:pPr>
            <w:r>
              <w:rPr>
                <w:sz w:val="16"/>
                <w:szCs w:val="16"/>
              </w:rPr>
              <w:t>16.4.0</w:t>
            </w:r>
          </w:p>
        </w:tc>
      </w:tr>
      <w:tr w:rsidR="00D94C3F" w14:paraId="7C536D5E" w14:textId="77777777" w:rsidTr="00843100">
        <w:tc>
          <w:tcPr>
            <w:tcW w:w="805" w:type="dxa"/>
            <w:shd w:val="solid" w:color="FFFFFF" w:fill="auto"/>
          </w:tcPr>
          <w:p w14:paraId="119C2708" w14:textId="77777777" w:rsidR="00D94C3F" w:rsidRDefault="00D94C3F" w:rsidP="004542BD">
            <w:pPr>
              <w:pStyle w:val="TAC"/>
              <w:rPr>
                <w:sz w:val="16"/>
                <w:szCs w:val="16"/>
              </w:rPr>
            </w:pPr>
            <w:r>
              <w:rPr>
                <w:sz w:val="16"/>
                <w:szCs w:val="16"/>
              </w:rPr>
              <w:t>2020-07</w:t>
            </w:r>
          </w:p>
        </w:tc>
        <w:tc>
          <w:tcPr>
            <w:tcW w:w="801" w:type="dxa"/>
            <w:shd w:val="solid" w:color="FFFFFF" w:fill="auto"/>
          </w:tcPr>
          <w:p w14:paraId="2E921654" w14:textId="77777777" w:rsidR="00D94C3F" w:rsidRDefault="00D94C3F" w:rsidP="004542BD">
            <w:pPr>
              <w:pStyle w:val="TAC"/>
              <w:rPr>
                <w:sz w:val="16"/>
                <w:szCs w:val="16"/>
              </w:rPr>
            </w:pPr>
            <w:r>
              <w:rPr>
                <w:sz w:val="16"/>
                <w:szCs w:val="16"/>
              </w:rPr>
              <w:t>SA#88E</w:t>
            </w:r>
          </w:p>
        </w:tc>
        <w:tc>
          <w:tcPr>
            <w:tcW w:w="1095" w:type="dxa"/>
            <w:shd w:val="solid" w:color="FFFFFF" w:fill="auto"/>
          </w:tcPr>
          <w:p w14:paraId="356F65BD" w14:textId="77777777" w:rsidR="00D94C3F" w:rsidRDefault="00D94C3F" w:rsidP="004542BD">
            <w:pPr>
              <w:pStyle w:val="TAC"/>
              <w:rPr>
                <w:sz w:val="16"/>
                <w:szCs w:val="16"/>
              </w:rPr>
            </w:pPr>
            <w:r>
              <w:rPr>
                <w:sz w:val="16"/>
                <w:szCs w:val="16"/>
              </w:rPr>
              <w:t>SP-200484</w:t>
            </w:r>
          </w:p>
        </w:tc>
        <w:tc>
          <w:tcPr>
            <w:tcW w:w="568" w:type="dxa"/>
            <w:shd w:val="solid" w:color="FFFFFF" w:fill="auto"/>
          </w:tcPr>
          <w:p w14:paraId="0D9ED99B" w14:textId="77777777" w:rsidR="00D94C3F" w:rsidRDefault="00D94C3F" w:rsidP="004542BD">
            <w:pPr>
              <w:pStyle w:val="TAL"/>
              <w:rPr>
                <w:sz w:val="16"/>
                <w:szCs w:val="16"/>
              </w:rPr>
            </w:pPr>
            <w:r>
              <w:rPr>
                <w:sz w:val="16"/>
                <w:szCs w:val="16"/>
              </w:rPr>
              <w:t>0080</w:t>
            </w:r>
          </w:p>
        </w:tc>
        <w:tc>
          <w:tcPr>
            <w:tcW w:w="426" w:type="dxa"/>
            <w:shd w:val="solid" w:color="FFFFFF" w:fill="auto"/>
          </w:tcPr>
          <w:p w14:paraId="220ECFE6" w14:textId="77777777" w:rsidR="00D94C3F" w:rsidRDefault="00D94C3F" w:rsidP="004542BD">
            <w:pPr>
              <w:pStyle w:val="TAR"/>
              <w:rPr>
                <w:sz w:val="16"/>
                <w:szCs w:val="16"/>
              </w:rPr>
            </w:pPr>
            <w:r>
              <w:rPr>
                <w:sz w:val="16"/>
                <w:szCs w:val="16"/>
              </w:rPr>
              <w:t>-</w:t>
            </w:r>
          </w:p>
        </w:tc>
        <w:tc>
          <w:tcPr>
            <w:tcW w:w="426" w:type="dxa"/>
            <w:shd w:val="solid" w:color="FFFFFF" w:fill="auto"/>
          </w:tcPr>
          <w:p w14:paraId="2D4A7410" w14:textId="77777777" w:rsidR="00D94C3F" w:rsidRDefault="00D94C3F" w:rsidP="004542BD">
            <w:pPr>
              <w:pStyle w:val="TAC"/>
              <w:rPr>
                <w:sz w:val="16"/>
                <w:szCs w:val="16"/>
              </w:rPr>
            </w:pPr>
            <w:r>
              <w:rPr>
                <w:sz w:val="16"/>
                <w:szCs w:val="16"/>
              </w:rPr>
              <w:t>D</w:t>
            </w:r>
          </w:p>
        </w:tc>
        <w:tc>
          <w:tcPr>
            <w:tcW w:w="4821" w:type="dxa"/>
            <w:shd w:val="solid" w:color="FFFFFF" w:fill="auto"/>
          </w:tcPr>
          <w:p w14:paraId="1C53448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9" w:type="dxa"/>
            <w:shd w:val="solid" w:color="FFFFFF" w:fill="auto"/>
          </w:tcPr>
          <w:p w14:paraId="4179E503" w14:textId="77777777" w:rsidR="00D94C3F" w:rsidRDefault="00D94C3F" w:rsidP="004542BD">
            <w:pPr>
              <w:pStyle w:val="TAC"/>
              <w:rPr>
                <w:sz w:val="16"/>
                <w:szCs w:val="16"/>
              </w:rPr>
            </w:pPr>
            <w:r>
              <w:rPr>
                <w:sz w:val="16"/>
                <w:szCs w:val="16"/>
              </w:rPr>
              <w:t>16.4.0</w:t>
            </w:r>
          </w:p>
        </w:tc>
      </w:tr>
      <w:tr w:rsidR="00DF1442" w14:paraId="2C4AF59D" w14:textId="77777777" w:rsidTr="00843100">
        <w:tc>
          <w:tcPr>
            <w:tcW w:w="805" w:type="dxa"/>
            <w:shd w:val="solid" w:color="FFFFFF" w:fill="auto"/>
          </w:tcPr>
          <w:p w14:paraId="2797A1B7" w14:textId="77777777" w:rsidR="00DF1442" w:rsidRDefault="00DF1442" w:rsidP="004542BD">
            <w:pPr>
              <w:pStyle w:val="TAC"/>
              <w:rPr>
                <w:sz w:val="16"/>
                <w:szCs w:val="16"/>
              </w:rPr>
            </w:pPr>
            <w:r>
              <w:rPr>
                <w:sz w:val="16"/>
                <w:szCs w:val="16"/>
              </w:rPr>
              <w:t>2020-07</w:t>
            </w:r>
          </w:p>
        </w:tc>
        <w:tc>
          <w:tcPr>
            <w:tcW w:w="801" w:type="dxa"/>
            <w:shd w:val="solid" w:color="FFFFFF" w:fill="auto"/>
          </w:tcPr>
          <w:p w14:paraId="7F23B8FA" w14:textId="77777777" w:rsidR="00DF1442" w:rsidRDefault="00DF1442" w:rsidP="004542BD">
            <w:pPr>
              <w:pStyle w:val="TAC"/>
              <w:rPr>
                <w:sz w:val="16"/>
                <w:szCs w:val="16"/>
              </w:rPr>
            </w:pPr>
            <w:r>
              <w:rPr>
                <w:sz w:val="16"/>
                <w:szCs w:val="16"/>
              </w:rPr>
              <w:t>SA#88E</w:t>
            </w:r>
          </w:p>
        </w:tc>
        <w:tc>
          <w:tcPr>
            <w:tcW w:w="1095" w:type="dxa"/>
            <w:shd w:val="solid" w:color="FFFFFF" w:fill="auto"/>
          </w:tcPr>
          <w:p w14:paraId="187C4450" w14:textId="77777777" w:rsidR="00DF1442" w:rsidRDefault="00DF1442" w:rsidP="004542BD">
            <w:pPr>
              <w:pStyle w:val="TAC"/>
              <w:rPr>
                <w:sz w:val="16"/>
                <w:szCs w:val="16"/>
              </w:rPr>
            </w:pPr>
            <w:r>
              <w:rPr>
                <w:sz w:val="16"/>
                <w:szCs w:val="16"/>
              </w:rPr>
              <w:t>SP-200493</w:t>
            </w:r>
          </w:p>
        </w:tc>
        <w:tc>
          <w:tcPr>
            <w:tcW w:w="568" w:type="dxa"/>
            <w:shd w:val="solid" w:color="FFFFFF" w:fill="auto"/>
          </w:tcPr>
          <w:p w14:paraId="72555D58" w14:textId="77777777" w:rsidR="00DF1442" w:rsidRDefault="00DF1442" w:rsidP="004542BD">
            <w:pPr>
              <w:pStyle w:val="TAL"/>
              <w:rPr>
                <w:sz w:val="16"/>
                <w:szCs w:val="16"/>
              </w:rPr>
            </w:pPr>
            <w:r>
              <w:rPr>
                <w:sz w:val="16"/>
                <w:szCs w:val="16"/>
              </w:rPr>
              <w:t>0081</w:t>
            </w:r>
          </w:p>
        </w:tc>
        <w:tc>
          <w:tcPr>
            <w:tcW w:w="426" w:type="dxa"/>
            <w:shd w:val="solid" w:color="FFFFFF" w:fill="auto"/>
          </w:tcPr>
          <w:p w14:paraId="4FEAE038" w14:textId="77777777" w:rsidR="00DF1442" w:rsidRDefault="00DF1442" w:rsidP="004542BD">
            <w:pPr>
              <w:pStyle w:val="TAR"/>
              <w:rPr>
                <w:sz w:val="16"/>
                <w:szCs w:val="16"/>
              </w:rPr>
            </w:pPr>
            <w:r>
              <w:rPr>
                <w:sz w:val="16"/>
                <w:szCs w:val="16"/>
              </w:rPr>
              <w:t>-</w:t>
            </w:r>
          </w:p>
        </w:tc>
        <w:tc>
          <w:tcPr>
            <w:tcW w:w="426" w:type="dxa"/>
            <w:shd w:val="solid" w:color="FFFFFF" w:fill="auto"/>
          </w:tcPr>
          <w:p w14:paraId="00A8A9E0" w14:textId="77777777" w:rsidR="00DF1442" w:rsidRDefault="00DF1442" w:rsidP="004542BD">
            <w:pPr>
              <w:pStyle w:val="TAC"/>
              <w:rPr>
                <w:sz w:val="16"/>
                <w:szCs w:val="16"/>
              </w:rPr>
            </w:pPr>
            <w:r>
              <w:rPr>
                <w:sz w:val="16"/>
                <w:szCs w:val="16"/>
              </w:rPr>
              <w:t>B</w:t>
            </w:r>
          </w:p>
        </w:tc>
        <w:tc>
          <w:tcPr>
            <w:tcW w:w="4821" w:type="dxa"/>
            <w:shd w:val="solid" w:color="FFFFFF" w:fill="auto"/>
          </w:tcPr>
          <w:p w14:paraId="6189AE92"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9" w:type="dxa"/>
            <w:shd w:val="solid" w:color="FFFFFF" w:fill="auto"/>
          </w:tcPr>
          <w:p w14:paraId="79FAF9B8" w14:textId="77777777" w:rsidR="00DF1442" w:rsidRDefault="00DF1442" w:rsidP="004542BD">
            <w:pPr>
              <w:pStyle w:val="TAC"/>
              <w:rPr>
                <w:sz w:val="16"/>
                <w:szCs w:val="16"/>
              </w:rPr>
            </w:pPr>
            <w:r>
              <w:rPr>
                <w:sz w:val="16"/>
                <w:szCs w:val="16"/>
              </w:rPr>
              <w:t>16.4.0</w:t>
            </w:r>
          </w:p>
        </w:tc>
      </w:tr>
      <w:tr w:rsidR="00A8394F" w14:paraId="0C32CB89" w14:textId="77777777" w:rsidTr="00843100">
        <w:tc>
          <w:tcPr>
            <w:tcW w:w="805" w:type="dxa"/>
            <w:shd w:val="solid" w:color="FFFFFF" w:fill="auto"/>
          </w:tcPr>
          <w:p w14:paraId="52BD65EB" w14:textId="77777777" w:rsidR="00A8394F" w:rsidRDefault="00A8394F" w:rsidP="004542BD">
            <w:pPr>
              <w:pStyle w:val="TAC"/>
              <w:rPr>
                <w:sz w:val="16"/>
                <w:szCs w:val="16"/>
              </w:rPr>
            </w:pPr>
            <w:r>
              <w:rPr>
                <w:sz w:val="16"/>
                <w:szCs w:val="16"/>
              </w:rPr>
              <w:t>2020-07</w:t>
            </w:r>
          </w:p>
        </w:tc>
        <w:tc>
          <w:tcPr>
            <w:tcW w:w="801" w:type="dxa"/>
            <w:shd w:val="solid" w:color="FFFFFF" w:fill="auto"/>
          </w:tcPr>
          <w:p w14:paraId="46FBD910" w14:textId="77777777" w:rsidR="00A8394F" w:rsidRDefault="00A8394F" w:rsidP="004542BD">
            <w:pPr>
              <w:pStyle w:val="TAC"/>
              <w:rPr>
                <w:sz w:val="16"/>
                <w:szCs w:val="16"/>
              </w:rPr>
            </w:pPr>
            <w:r>
              <w:rPr>
                <w:sz w:val="16"/>
                <w:szCs w:val="16"/>
              </w:rPr>
              <w:t>SA#88E</w:t>
            </w:r>
          </w:p>
        </w:tc>
        <w:tc>
          <w:tcPr>
            <w:tcW w:w="1095" w:type="dxa"/>
            <w:shd w:val="solid" w:color="FFFFFF" w:fill="auto"/>
          </w:tcPr>
          <w:p w14:paraId="46C31BD8" w14:textId="77777777" w:rsidR="00A8394F" w:rsidRDefault="00A8394F" w:rsidP="004542BD">
            <w:pPr>
              <w:pStyle w:val="TAC"/>
              <w:rPr>
                <w:sz w:val="16"/>
                <w:szCs w:val="16"/>
              </w:rPr>
            </w:pPr>
            <w:r>
              <w:rPr>
                <w:sz w:val="16"/>
                <w:szCs w:val="16"/>
              </w:rPr>
              <w:t>SP-200485</w:t>
            </w:r>
          </w:p>
        </w:tc>
        <w:tc>
          <w:tcPr>
            <w:tcW w:w="568" w:type="dxa"/>
            <w:shd w:val="solid" w:color="FFFFFF" w:fill="auto"/>
          </w:tcPr>
          <w:p w14:paraId="46100FED" w14:textId="77777777" w:rsidR="00A8394F" w:rsidRDefault="00A8394F" w:rsidP="004542BD">
            <w:pPr>
              <w:pStyle w:val="TAL"/>
              <w:rPr>
                <w:sz w:val="16"/>
                <w:szCs w:val="16"/>
              </w:rPr>
            </w:pPr>
            <w:r>
              <w:rPr>
                <w:sz w:val="16"/>
                <w:szCs w:val="16"/>
              </w:rPr>
              <w:t>0082</w:t>
            </w:r>
          </w:p>
        </w:tc>
        <w:tc>
          <w:tcPr>
            <w:tcW w:w="426" w:type="dxa"/>
            <w:shd w:val="solid" w:color="FFFFFF" w:fill="auto"/>
          </w:tcPr>
          <w:p w14:paraId="713FC47F" w14:textId="77777777" w:rsidR="00A8394F" w:rsidRDefault="00A8394F" w:rsidP="004542BD">
            <w:pPr>
              <w:pStyle w:val="TAR"/>
              <w:rPr>
                <w:sz w:val="16"/>
                <w:szCs w:val="16"/>
              </w:rPr>
            </w:pPr>
            <w:r>
              <w:rPr>
                <w:sz w:val="16"/>
                <w:szCs w:val="16"/>
              </w:rPr>
              <w:t>-</w:t>
            </w:r>
          </w:p>
        </w:tc>
        <w:tc>
          <w:tcPr>
            <w:tcW w:w="426" w:type="dxa"/>
            <w:shd w:val="solid" w:color="FFFFFF" w:fill="auto"/>
          </w:tcPr>
          <w:p w14:paraId="36622E54" w14:textId="77777777" w:rsidR="00A8394F" w:rsidRDefault="00A8394F" w:rsidP="004542BD">
            <w:pPr>
              <w:pStyle w:val="TAC"/>
              <w:rPr>
                <w:sz w:val="16"/>
                <w:szCs w:val="16"/>
              </w:rPr>
            </w:pPr>
            <w:r>
              <w:rPr>
                <w:sz w:val="16"/>
                <w:szCs w:val="16"/>
              </w:rPr>
              <w:t>F</w:t>
            </w:r>
          </w:p>
        </w:tc>
        <w:tc>
          <w:tcPr>
            <w:tcW w:w="4821" w:type="dxa"/>
            <w:shd w:val="solid" w:color="FFFFFF" w:fill="auto"/>
          </w:tcPr>
          <w:p w14:paraId="6F981F75" w14:textId="77777777" w:rsidR="00A8394F" w:rsidRDefault="00A8394F" w:rsidP="004542BD">
            <w:pPr>
              <w:pStyle w:val="TAL"/>
              <w:rPr>
                <w:snapToGrid w:val="0"/>
                <w:sz w:val="16"/>
                <w:szCs w:val="16"/>
                <w:lang w:val="en-AU"/>
              </w:rPr>
            </w:pPr>
            <w:r>
              <w:rPr>
                <w:snapToGrid w:val="0"/>
                <w:sz w:val="16"/>
                <w:szCs w:val="16"/>
                <w:lang w:val="en-AU"/>
              </w:rPr>
              <w:t>Update the definition of SNssai</w:t>
            </w:r>
          </w:p>
        </w:tc>
        <w:tc>
          <w:tcPr>
            <w:tcW w:w="709" w:type="dxa"/>
            <w:shd w:val="solid" w:color="FFFFFF" w:fill="auto"/>
          </w:tcPr>
          <w:p w14:paraId="39FBCEA1" w14:textId="77777777" w:rsidR="00A8394F" w:rsidRDefault="00A8394F" w:rsidP="004542BD">
            <w:pPr>
              <w:pStyle w:val="TAC"/>
              <w:rPr>
                <w:sz w:val="16"/>
                <w:szCs w:val="16"/>
              </w:rPr>
            </w:pPr>
            <w:r>
              <w:rPr>
                <w:sz w:val="16"/>
                <w:szCs w:val="16"/>
              </w:rPr>
              <w:t>16.4.0</w:t>
            </w:r>
          </w:p>
        </w:tc>
      </w:tr>
      <w:tr w:rsidR="001B4BDC" w14:paraId="44E16FAC" w14:textId="77777777" w:rsidTr="00843100">
        <w:tc>
          <w:tcPr>
            <w:tcW w:w="805" w:type="dxa"/>
            <w:shd w:val="solid" w:color="FFFFFF" w:fill="auto"/>
          </w:tcPr>
          <w:p w14:paraId="13B70078" w14:textId="77777777" w:rsidR="001B4BDC" w:rsidRDefault="001B4BDC" w:rsidP="004542BD">
            <w:pPr>
              <w:pStyle w:val="TAC"/>
              <w:rPr>
                <w:sz w:val="16"/>
                <w:szCs w:val="16"/>
              </w:rPr>
            </w:pPr>
            <w:r>
              <w:rPr>
                <w:sz w:val="16"/>
                <w:szCs w:val="16"/>
              </w:rPr>
              <w:t>2020-07</w:t>
            </w:r>
          </w:p>
        </w:tc>
        <w:tc>
          <w:tcPr>
            <w:tcW w:w="801" w:type="dxa"/>
            <w:shd w:val="solid" w:color="FFFFFF" w:fill="auto"/>
          </w:tcPr>
          <w:p w14:paraId="6E99A9D2" w14:textId="77777777" w:rsidR="001B4BDC" w:rsidRDefault="001B4BDC" w:rsidP="004542BD">
            <w:pPr>
              <w:pStyle w:val="TAC"/>
              <w:rPr>
                <w:sz w:val="16"/>
                <w:szCs w:val="16"/>
              </w:rPr>
            </w:pPr>
            <w:r>
              <w:rPr>
                <w:sz w:val="16"/>
                <w:szCs w:val="16"/>
              </w:rPr>
              <w:t>SA#88E</w:t>
            </w:r>
          </w:p>
        </w:tc>
        <w:tc>
          <w:tcPr>
            <w:tcW w:w="1095" w:type="dxa"/>
            <w:shd w:val="solid" w:color="FFFFFF" w:fill="auto"/>
          </w:tcPr>
          <w:p w14:paraId="1814E044" w14:textId="77777777" w:rsidR="001B4BDC" w:rsidRDefault="001B4BDC" w:rsidP="004542BD">
            <w:pPr>
              <w:pStyle w:val="TAC"/>
              <w:rPr>
                <w:sz w:val="16"/>
                <w:szCs w:val="16"/>
              </w:rPr>
            </w:pPr>
            <w:r>
              <w:rPr>
                <w:sz w:val="16"/>
                <w:szCs w:val="16"/>
              </w:rPr>
              <w:t>SP-200490</w:t>
            </w:r>
          </w:p>
        </w:tc>
        <w:tc>
          <w:tcPr>
            <w:tcW w:w="568" w:type="dxa"/>
            <w:shd w:val="solid" w:color="FFFFFF" w:fill="auto"/>
          </w:tcPr>
          <w:p w14:paraId="73EC57A8" w14:textId="77777777" w:rsidR="001B4BDC" w:rsidRDefault="001B4BDC" w:rsidP="004542BD">
            <w:pPr>
              <w:pStyle w:val="TAL"/>
              <w:rPr>
                <w:sz w:val="16"/>
                <w:szCs w:val="16"/>
              </w:rPr>
            </w:pPr>
            <w:r>
              <w:rPr>
                <w:sz w:val="16"/>
                <w:szCs w:val="16"/>
              </w:rPr>
              <w:t>0084</w:t>
            </w:r>
          </w:p>
        </w:tc>
        <w:tc>
          <w:tcPr>
            <w:tcW w:w="426" w:type="dxa"/>
            <w:shd w:val="solid" w:color="FFFFFF" w:fill="auto"/>
          </w:tcPr>
          <w:p w14:paraId="4CEBC8C2" w14:textId="77777777" w:rsidR="001B4BDC" w:rsidRDefault="001B4BDC" w:rsidP="004542BD">
            <w:pPr>
              <w:pStyle w:val="TAR"/>
              <w:rPr>
                <w:sz w:val="16"/>
                <w:szCs w:val="16"/>
              </w:rPr>
            </w:pPr>
            <w:r>
              <w:rPr>
                <w:sz w:val="16"/>
                <w:szCs w:val="16"/>
              </w:rPr>
              <w:t>-</w:t>
            </w:r>
          </w:p>
        </w:tc>
        <w:tc>
          <w:tcPr>
            <w:tcW w:w="426" w:type="dxa"/>
            <w:shd w:val="solid" w:color="FFFFFF" w:fill="auto"/>
          </w:tcPr>
          <w:p w14:paraId="0C8196B7" w14:textId="77777777" w:rsidR="001B4BDC" w:rsidRDefault="001B4BDC" w:rsidP="004542BD">
            <w:pPr>
              <w:pStyle w:val="TAC"/>
              <w:rPr>
                <w:sz w:val="16"/>
                <w:szCs w:val="16"/>
              </w:rPr>
            </w:pPr>
            <w:r>
              <w:rPr>
                <w:sz w:val="16"/>
                <w:szCs w:val="16"/>
              </w:rPr>
              <w:t>F</w:t>
            </w:r>
          </w:p>
        </w:tc>
        <w:tc>
          <w:tcPr>
            <w:tcW w:w="4821" w:type="dxa"/>
            <w:shd w:val="solid" w:color="FFFFFF" w:fill="auto"/>
          </w:tcPr>
          <w:p w14:paraId="627FB4F5" w14:textId="77777777" w:rsidR="001B4BDC" w:rsidRDefault="001B4BDC" w:rsidP="004542BD">
            <w:pPr>
              <w:pStyle w:val="TAL"/>
              <w:rPr>
                <w:snapToGrid w:val="0"/>
                <w:sz w:val="16"/>
                <w:szCs w:val="16"/>
                <w:lang w:val="en-AU"/>
              </w:rPr>
            </w:pPr>
            <w:r>
              <w:rPr>
                <w:snapToGrid w:val="0"/>
                <w:sz w:val="16"/>
                <w:szCs w:val="16"/>
                <w:lang w:val="en-AU"/>
              </w:rPr>
              <w:t>Update ManagedElement YANG moduel</w:t>
            </w:r>
          </w:p>
        </w:tc>
        <w:tc>
          <w:tcPr>
            <w:tcW w:w="709" w:type="dxa"/>
            <w:shd w:val="solid" w:color="FFFFFF" w:fill="auto"/>
          </w:tcPr>
          <w:p w14:paraId="584E09F9" w14:textId="77777777" w:rsidR="001B4BDC" w:rsidRDefault="001B4BDC" w:rsidP="004542BD">
            <w:pPr>
              <w:pStyle w:val="TAC"/>
              <w:rPr>
                <w:sz w:val="16"/>
                <w:szCs w:val="16"/>
              </w:rPr>
            </w:pPr>
            <w:r>
              <w:rPr>
                <w:sz w:val="16"/>
                <w:szCs w:val="16"/>
              </w:rPr>
              <w:t>16.4.0</w:t>
            </w:r>
          </w:p>
        </w:tc>
      </w:tr>
      <w:tr w:rsidR="00D1719E" w14:paraId="0AD5CB2A" w14:textId="77777777" w:rsidTr="00843100">
        <w:tc>
          <w:tcPr>
            <w:tcW w:w="805" w:type="dxa"/>
            <w:shd w:val="solid" w:color="FFFFFF" w:fill="auto"/>
          </w:tcPr>
          <w:p w14:paraId="1785E7A3" w14:textId="77777777" w:rsidR="00D1719E" w:rsidRDefault="00D1719E" w:rsidP="004542BD">
            <w:pPr>
              <w:pStyle w:val="TAC"/>
              <w:rPr>
                <w:sz w:val="16"/>
                <w:szCs w:val="16"/>
              </w:rPr>
            </w:pPr>
            <w:r>
              <w:rPr>
                <w:sz w:val="16"/>
                <w:szCs w:val="16"/>
              </w:rPr>
              <w:t>2020-07</w:t>
            </w:r>
          </w:p>
        </w:tc>
        <w:tc>
          <w:tcPr>
            <w:tcW w:w="801" w:type="dxa"/>
            <w:shd w:val="solid" w:color="FFFFFF" w:fill="auto"/>
          </w:tcPr>
          <w:p w14:paraId="07141D01" w14:textId="77777777" w:rsidR="00D1719E" w:rsidRDefault="00D1719E" w:rsidP="004542BD">
            <w:pPr>
              <w:pStyle w:val="TAC"/>
              <w:rPr>
                <w:sz w:val="16"/>
                <w:szCs w:val="16"/>
              </w:rPr>
            </w:pPr>
            <w:r>
              <w:rPr>
                <w:sz w:val="16"/>
                <w:szCs w:val="16"/>
              </w:rPr>
              <w:t>SA#88E</w:t>
            </w:r>
          </w:p>
        </w:tc>
        <w:tc>
          <w:tcPr>
            <w:tcW w:w="1095" w:type="dxa"/>
            <w:shd w:val="solid" w:color="FFFFFF" w:fill="auto"/>
          </w:tcPr>
          <w:p w14:paraId="29A9591A" w14:textId="77777777" w:rsidR="00D1719E" w:rsidRDefault="00D1719E" w:rsidP="004542BD">
            <w:pPr>
              <w:pStyle w:val="TAC"/>
              <w:rPr>
                <w:sz w:val="16"/>
                <w:szCs w:val="16"/>
              </w:rPr>
            </w:pPr>
            <w:r>
              <w:rPr>
                <w:sz w:val="16"/>
                <w:szCs w:val="16"/>
              </w:rPr>
              <w:t>SP-200596</w:t>
            </w:r>
          </w:p>
        </w:tc>
        <w:tc>
          <w:tcPr>
            <w:tcW w:w="568" w:type="dxa"/>
            <w:shd w:val="solid" w:color="FFFFFF" w:fill="auto"/>
          </w:tcPr>
          <w:p w14:paraId="60CBF497" w14:textId="77777777" w:rsidR="00D1719E" w:rsidRDefault="00D1719E" w:rsidP="004542BD">
            <w:pPr>
              <w:pStyle w:val="TAL"/>
              <w:rPr>
                <w:sz w:val="16"/>
                <w:szCs w:val="16"/>
              </w:rPr>
            </w:pPr>
            <w:r>
              <w:rPr>
                <w:sz w:val="16"/>
                <w:szCs w:val="16"/>
              </w:rPr>
              <w:t>0085</w:t>
            </w:r>
          </w:p>
        </w:tc>
        <w:tc>
          <w:tcPr>
            <w:tcW w:w="426" w:type="dxa"/>
            <w:shd w:val="solid" w:color="FFFFFF" w:fill="auto"/>
          </w:tcPr>
          <w:p w14:paraId="0B731CE6" w14:textId="77777777" w:rsidR="00D1719E" w:rsidRDefault="00D1719E" w:rsidP="004542BD">
            <w:pPr>
              <w:pStyle w:val="TAR"/>
              <w:rPr>
                <w:sz w:val="16"/>
                <w:szCs w:val="16"/>
              </w:rPr>
            </w:pPr>
            <w:r>
              <w:rPr>
                <w:sz w:val="16"/>
                <w:szCs w:val="16"/>
              </w:rPr>
              <w:t>1</w:t>
            </w:r>
          </w:p>
        </w:tc>
        <w:tc>
          <w:tcPr>
            <w:tcW w:w="426" w:type="dxa"/>
            <w:shd w:val="solid" w:color="FFFFFF" w:fill="auto"/>
          </w:tcPr>
          <w:p w14:paraId="5A286770" w14:textId="77777777" w:rsidR="00D1719E" w:rsidRDefault="00D1719E" w:rsidP="004542BD">
            <w:pPr>
              <w:pStyle w:val="TAC"/>
              <w:rPr>
                <w:sz w:val="16"/>
                <w:szCs w:val="16"/>
              </w:rPr>
            </w:pPr>
            <w:r>
              <w:rPr>
                <w:sz w:val="16"/>
                <w:szCs w:val="16"/>
              </w:rPr>
              <w:t>F</w:t>
            </w:r>
          </w:p>
        </w:tc>
        <w:tc>
          <w:tcPr>
            <w:tcW w:w="4821" w:type="dxa"/>
            <w:shd w:val="solid" w:color="FFFFFF" w:fill="auto"/>
          </w:tcPr>
          <w:p w14:paraId="5B152341" w14:textId="77777777" w:rsidR="00D1719E" w:rsidRDefault="00D1719E" w:rsidP="004542BD">
            <w:pPr>
              <w:pStyle w:val="TAL"/>
              <w:rPr>
                <w:snapToGrid w:val="0"/>
                <w:sz w:val="16"/>
                <w:szCs w:val="16"/>
                <w:lang w:val="en-AU"/>
              </w:rPr>
            </w:pPr>
            <w:r>
              <w:rPr>
                <w:snapToGrid w:val="0"/>
                <w:sz w:val="16"/>
                <w:szCs w:val="16"/>
                <w:lang w:val="en-AU"/>
              </w:rPr>
              <w:t>Update Nrm YANG</w:t>
            </w:r>
          </w:p>
        </w:tc>
        <w:tc>
          <w:tcPr>
            <w:tcW w:w="709" w:type="dxa"/>
            <w:shd w:val="solid" w:color="FFFFFF" w:fill="auto"/>
          </w:tcPr>
          <w:p w14:paraId="54F66036" w14:textId="77777777" w:rsidR="00D1719E" w:rsidRDefault="00D1719E" w:rsidP="004542BD">
            <w:pPr>
              <w:pStyle w:val="TAC"/>
              <w:rPr>
                <w:sz w:val="16"/>
                <w:szCs w:val="16"/>
              </w:rPr>
            </w:pPr>
            <w:r>
              <w:rPr>
                <w:sz w:val="16"/>
                <w:szCs w:val="16"/>
              </w:rPr>
              <w:t>16.4.0</w:t>
            </w:r>
          </w:p>
        </w:tc>
      </w:tr>
      <w:tr w:rsidR="00F1032B" w14:paraId="4D8AFADF" w14:textId="77777777" w:rsidTr="00843100">
        <w:tc>
          <w:tcPr>
            <w:tcW w:w="805" w:type="dxa"/>
            <w:shd w:val="solid" w:color="FFFFFF" w:fill="auto"/>
          </w:tcPr>
          <w:p w14:paraId="46DFD20A" w14:textId="77777777" w:rsidR="00F1032B" w:rsidRDefault="00F1032B" w:rsidP="00F1032B">
            <w:pPr>
              <w:pStyle w:val="TAC"/>
              <w:rPr>
                <w:sz w:val="16"/>
                <w:szCs w:val="16"/>
              </w:rPr>
            </w:pPr>
            <w:r>
              <w:rPr>
                <w:sz w:val="16"/>
                <w:szCs w:val="16"/>
              </w:rPr>
              <w:t>2020-07</w:t>
            </w:r>
          </w:p>
        </w:tc>
        <w:tc>
          <w:tcPr>
            <w:tcW w:w="801" w:type="dxa"/>
            <w:shd w:val="solid" w:color="FFFFFF" w:fill="auto"/>
          </w:tcPr>
          <w:p w14:paraId="1389A3ED" w14:textId="77777777" w:rsidR="00F1032B" w:rsidRDefault="00F1032B" w:rsidP="00F1032B">
            <w:pPr>
              <w:pStyle w:val="TAC"/>
              <w:rPr>
                <w:sz w:val="16"/>
                <w:szCs w:val="16"/>
              </w:rPr>
            </w:pPr>
            <w:r>
              <w:rPr>
                <w:sz w:val="16"/>
                <w:szCs w:val="16"/>
              </w:rPr>
              <w:t>SA#88E</w:t>
            </w:r>
          </w:p>
        </w:tc>
        <w:tc>
          <w:tcPr>
            <w:tcW w:w="1095" w:type="dxa"/>
            <w:shd w:val="solid" w:color="FFFFFF" w:fill="auto"/>
          </w:tcPr>
          <w:p w14:paraId="226269DB" w14:textId="77777777" w:rsidR="00F1032B" w:rsidRDefault="00F1032B" w:rsidP="00F1032B">
            <w:pPr>
              <w:pStyle w:val="TAC"/>
              <w:rPr>
                <w:sz w:val="16"/>
                <w:szCs w:val="16"/>
              </w:rPr>
            </w:pPr>
            <w:r>
              <w:rPr>
                <w:sz w:val="16"/>
                <w:szCs w:val="16"/>
              </w:rPr>
              <w:t>SP-200490</w:t>
            </w:r>
          </w:p>
        </w:tc>
        <w:tc>
          <w:tcPr>
            <w:tcW w:w="568" w:type="dxa"/>
            <w:shd w:val="solid" w:color="FFFFFF" w:fill="auto"/>
          </w:tcPr>
          <w:p w14:paraId="3483B739" w14:textId="77777777" w:rsidR="00F1032B" w:rsidRDefault="00F1032B" w:rsidP="00F1032B">
            <w:pPr>
              <w:pStyle w:val="TAL"/>
              <w:rPr>
                <w:sz w:val="16"/>
                <w:szCs w:val="16"/>
              </w:rPr>
            </w:pPr>
            <w:r>
              <w:rPr>
                <w:sz w:val="16"/>
                <w:szCs w:val="16"/>
              </w:rPr>
              <w:t>0087</w:t>
            </w:r>
          </w:p>
        </w:tc>
        <w:tc>
          <w:tcPr>
            <w:tcW w:w="426" w:type="dxa"/>
            <w:shd w:val="solid" w:color="FFFFFF" w:fill="auto"/>
          </w:tcPr>
          <w:p w14:paraId="3C18D62E" w14:textId="77777777" w:rsidR="00F1032B" w:rsidRDefault="00F1032B" w:rsidP="00F1032B">
            <w:pPr>
              <w:pStyle w:val="TAR"/>
              <w:rPr>
                <w:sz w:val="16"/>
                <w:szCs w:val="16"/>
              </w:rPr>
            </w:pPr>
            <w:r>
              <w:rPr>
                <w:sz w:val="16"/>
                <w:szCs w:val="16"/>
              </w:rPr>
              <w:t>2</w:t>
            </w:r>
          </w:p>
        </w:tc>
        <w:tc>
          <w:tcPr>
            <w:tcW w:w="426" w:type="dxa"/>
            <w:shd w:val="solid" w:color="FFFFFF" w:fill="auto"/>
          </w:tcPr>
          <w:p w14:paraId="1FDD7FB3" w14:textId="77777777" w:rsidR="00F1032B" w:rsidRDefault="00F1032B" w:rsidP="00F1032B">
            <w:pPr>
              <w:pStyle w:val="TAC"/>
              <w:rPr>
                <w:sz w:val="16"/>
                <w:szCs w:val="16"/>
              </w:rPr>
            </w:pPr>
            <w:r>
              <w:rPr>
                <w:sz w:val="16"/>
                <w:szCs w:val="16"/>
              </w:rPr>
              <w:t>F</w:t>
            </w:r>
          </w:p>
        </w:tc>
        <w:tc>
          <w:tcPr>
            <w:tcW w:w="4821" w:type="dxa"/>
            <w:shd w:val="solid" w:color="FFFFFF" w:fill="auto"/>
          </w:tcPr>
          <w:p w14:paraId="0F78B977" w14:textId="77777777" w:rsidR="00F1032B" w:rsidRDefault="00F1032B" w:rsidP="00F1032B">
            <w:pPr>
              <w:pStyle w:val="TAL"/>
              <w:rPr>
                <w:snapToGrid w:val="0"/>
                <w:sz w:val="16"/>
                <w:szCs w:val="16"/>
                <w:lang w:val="en-AU"/>
              </w:rPr>
            </w:pPr>
            <w:r>
              <w:rPr>
                <w:snapToGrid w:val="0"/>
                <w:sz w:val="16"/>
                <w:szCs w:val="16"/>
                <w:lang w:val="en-AU"/>
              </w:rPr>
              <w:t>Update PM control fragment (OpenAPI definitions)</w:t>
            </w:r>
          </w:p>
        </w:tc>
        <w:tc>
          <w:tcPr>
            <w:tcW w:w="709" w:type="dxa"/>
            <w:shd w:val="solid" w:color="FFFFFF" w:fill="auto"/>
          </w:tcPr>
          <w:p w14:paraId="256FCFFE" w14:textId="77777777" w:rsidR="00F1032B" w:rsidRDefault="00F1032B" w:rsidP="00F1032B">
            <w:pPr>
              <w:pStyle w:val="TAC"/>
              <w:rPr>
                <w:sz w:val="16"/>
                <w:szCs w:val="16"/>
              </w:rPr>
            </w:pPr>
            <w:r>
              <w:rPr>
                <w:sz w:val="16"/>
                <w:szCs w:val="16"/>
              </w:rPr>
              <w:t>16.4.0</w:t>
            </w:r>
          </w:p>
        </w:tc>
      </w:tr>
      <w:tr w:rsidR="001E1E08" w14:paraId="287C35B6" w14:textId="77777777" w:rsidTr="00843100">
        <w:tc>
          <w:tcPr>
            <w:tcW w:w="805" w:type="dxa"/>
            <w:shd w:val="solid" w:color="FFFFFF" w:fill="auto"/>
          </w:tcPr>
          <w:p w14:paraId="67C70E4F" w14:textId="77777777" w:rsidR="001E1E08" w:rsidRDefault="001E1E08" w:rsidP="001E1E08">
            <w:pPr>
              <w:pStyle w:val="TAC"/>
              <w:rPr>
                <w:sz w:val="16"/>
                <w:szCs w:val="16"/>
              </w:rPr>
            </w:pPr>
            <w:r>
              <w:rPr>
                <w:sz w:val="16"/>
                <w:szCs w:val="16"/>
              </w:rPr>
              <w:t>2020-07</w:t>
            </w:r>
          </w:p>
        </w:tc>
        <w:tc>
          <w:tcPr>
            <w:tcW w:w="801" w:type="dxa"/>
            <w:shd w:val="solid" w:color="FFFFFF" w:fill="auto"/>
          </w:tcPr>
          <w:p w14:paraId="5A7CC99C" w14:textId="77777777" w:rsidR="001E1E08" w:rsidRDefault="001E1E08" w:rsidP="001E1E08">
            <w:pPr>
              <w:pStyle w:val="TAC"/>
              <w:rPr>
                <w:sz w:val="16"/>
                <w:szCs w:val="16"/>
              </w:rPr>
            </w:pPr>
            <w:r>
              <w:rPr>
                <w:sz w:val="16"/>
                <w:szCs w:val="16"/>
              </w:rPr>
              <w:t>SA#88E</w:t>
            </w:r>
          </w:p>
        </w:tc>
        <w:tc>
          <w:tcPr>
            <w:tcW w:w="1095" w:type="dxa"/>
            <w:shd w:val="solid" w:color="FFFFFF" w:fill="auto"/>
          </w:tcPr>
          <w:p w14:paraId="004F4882" w14:textId="77777777" w:rsidR="001E1E08" w:rsidRDefault="001E1E08" w:rsidP="001E1E08">
            <w:pPr>
              <w:pStyle w:val="TAC"/>
              <w:rPr>
                <w:sz w:val="16"/>
                <w:szCs w:val="16"/>
              </w:rPr>
            </w:pPr>
            <w:r>
              <w:rPr>
                <w:sz w:val="16"/>
                <w:szCs w:val="16"/>
              </w:rPr>
              <w:t>SP-200490</w:t>
            </w:r>
          </w:p>
        </w:tc>
        <w:tc>
          <w:tcPr>
            <w:tcW w:w="568" w:type="dxa"/>
            <w:shd w:val="solid" w:color="FFFFFF" w:fill="auto"/>
          </w:tcPr>
          <w:p w14:paraId="7C9D46BD" w14:textId="77777777" w:rsidR="001E1E08" w:rsidRDefault="001E1E08" w:rsidP="001E1E08">
            <w:pPr>
              <w:pStyle w:val="TAL"/>
              <w:rPr>
                <w:sz w:val="16"/>
                <w:szCs w:val="16"/>
              </w:rPr>
            </w:pPr>
            <w:r>
              <w:rPr>
                <w:sz w:val="16"/>
                <w:szCs w:val="16"/>
              </w:rPr>
              <w:t>0088</w:t>
            </w:r>
          </w:p>
        </w:tc>
        <w:tc>
          <w:tcPr>
            <w:tcW w:w="426" w:type="dxa"/>
            <w:shd w:val="solid" w:color="FFFFFF" w:fill="auto"/>
          </w:tcPr>
          <w:p w14:paraId="38AFC49C" w14:textId="77777777" w:rsidR="001E1E08" w:rsidRDefault="001E1E08" w:rsidP="001E1E08">
            <w:pPr>
              <w:pStyle w:val="TAR"/>
              <w:rPr>
                <w:sz w:val="16"/>
                <w:szCs w:val="16"/>
              </w:rPr>
            </w:pPr>
            <w:r>
              <w:rPr>
                <w:sz w:val="16"/>
                <w:szCs w:val="16"/>
              </w:rPr>
              <w:t>-</w:t>
            </w:r>
          </w:p>
        </w:tc>
        <w:tc>
          <w:tcPr>
            <w:tcW w:w="426" w:type="dxa"/>
            <w:shd w:val="solid" w:color="FFFFFF" w:fill="auto"/>
          </w:tcPr>
          <w:p w14:paraId="4A1677F4" w14:textId="77777777" w:rsidR="001E1E08" w:rsidRDefault="001E1E08" w:rsidP="001E1E08">
            <w:pPr>
              <w:pStyle w:val="TAC"/>
              <w:rPr>
                <w:sz w:val="16"/>
                <w:szCs w:val="16"/>
              </w:rPr>
            </w:pPr>
            <w:r>
              <w:rPr>
                <w:sz w:val="16"/>
                <w:szCs w:val="16"/>
              </w:rPr>
              <w:t>F</w:t>
            </w:r>
          </w:p>
        </w:tc>
        <w:tc>
          <w:tcPr>
            <w:tcW w:w="4821" w:type="dxa"/>
            <w:shd w:val="solid" w:color="FFFFFF" w:fill="auto"/>
          </w:tcPr>
          <w:p w14:paraId="5B0498F7" w14:textId="77777777" w:rsidR="001E1E08" w:rsidRDefault="001E1E08" w:rsidP="001E1E08">
            <w:pPr>
              <w:pStyle w:val="TAL"/>
              <w:rPr>
                <w:snapToGrid w:val="0"/>
                <w:sz w:val="16"/>
                <w:szCs w:val="16"/>
                <w:lang w:val="en-AU"/>
              </w:rPr>
            </w:pPr>
            <w:r>
              <w:rPr>
                <w:snapToGrid w:val="0"/>
                <w:sz w:val="16"/>
                <w:szCs w:val="16"/>
                <w:lang w:val="en-AU"/>
              </w:rPr>
              <w:t>Clarify usage of the VsDataContainer (OpenAPI definitions)</w:t>
            </w:r>
          </w:p>
        </w:tc>
        <w:tc>
          <w:tcPr>
            <w:tcW w:w="709" w:type="dxa"/>
            <w:shd w:val="solid" w:color="FFFFFF" w:fill="auto"/>
          </w:tcPr>
          <w:p w14:paraId="5A6D26F4" w14:textId="77777777" w:rsidR="001E1E08" w:rsidRDefault="001E1E08" w:rsidP="001E1E08">
            <w:pPr>
              <w:pStyle w:val="TAC"/>
              <w:rPr>
                <w:sz w:val="16"/>
                <w:szCs w:val="16"/>
              </w:rPr>
            </w:pPr>
            <w:r>
              <w:rPr>
                <w:sz w:val="16"/>
                <w:szCs w:val="16"/>
              </w:rPr>
              <w:t>16.4.0</w:t>
            </w:r>
          </w:p>
        </w:tc>
      </w:tr>
      <w:tr w:rsidR="00982B08" w14:paraId="7A79A60C" w14:textId="77777777" w:rsidTr="00843100">
        <w:tc>
          <w:tcPr>
            <w:tcW w:w="805" w:type="dxa"/>
            <w:shd w:val="solid" w:color="FFFFFF" w:fill="auto"/>
          </w:tcPr>
          <w:p w14:paraId="40253D24" w14:textId="77777777" w:rsidR="00982B08" w:rsidRDefault="00982B08" w:rsidP="001E1E08">
            <w:pPr>
              <w:pStyle w:val="TAC"/>
              <w:rPr>
                <w:sz w:val="16"/>
                <w:szCs w:val="16"/>
              </w:rPr>
            </w:pPr>
            <w:r>
              <w:rPr>
                <w:sz w:val="16"/>
                <w:szCs w:val="16"/>
              </w:rPr>
              <w:t>2020-07</w:t>
            </w:r>
          </w:p>
        </w:tc>
        <w:tc>
          <w:tcPr>
            <w:tcW w:w="801" w:type="dxa"/>
            <w:shd w:val="solid" w:color="FFFFFF" w:fill="auto"/>
          </w:tcPr>
          <w:p w14:paraId="6FA7667E" w14:textId="77777777" w:rsidR="00982B08" w:rsidRDefault="00982B08" w:rsidP="001E1E08">
            <w:pPr>
              <w:pStyle w:val="TAC"/>
              <w:rPr>
                <w:sz w:val="16"/>
                <w:szCs w:val="16"/>
              </w:rPr>
            </w:pPr>
            <w:r>
              <w:rPr>
                <w:sz w:val="16"/>
                <w:szCs w:val="16"/>
              </w:rPr>
              <w:t>SA#88E</w:t>
            </w:r>
          </w:p>
        </w:tc>
        <w:tc>
          <w:tcPr>
            <w:tcW w:w="1095" w:type="dxa"/>
            <w:shd w:val="solid" w:color="FFFFFF" w:fill="auto"/>
          </w:tcPr>
          <w:p w14:paraId="0413D681" w14:textId="77777777" w:rsidR="00982B08" w:rsidRDefault="00982B08" w:rsidP="001E1E08">
            <w:pPr>
              <w:pStyle w:val="TAC"/>
              <w:rPr>
                <w:sz w:val="16"/>
                <w:szCs w:val="16"/>
              </w:rPr>
            </w:pPr>
            <w:r>
              <w:rPr>
                <w:sz w:val="16"/>
                <w:szCs w:val="16"/>
              </w:rPr>
              <w:t>SP-200490</w:t>
            </w:r>
          </w:p>
        </w:tc>
        <w:tc>
          <w:tcPr>
            <w:tcW w:w="568" w:type="dxa"/>
            <w:shd w:val="solid" w:color="FFFFFF" w:fill="auto"/>
          </w:tcPr>
          <w:p w14:paraId="0818C78B" w14:textId="77777777" w:rsidR="00982B08" w:rsidRDefault="00982B08" w:rsidP="001E1E08">
            <w:pPr>
              <w:pStyle w:val="TAL"/>
              <w:rPr>
                <w:sz w:val="16"/>
                <w:szCs w:val="16"/>
              </w:rPr>
            </w:pPr>
            <w:r>
              <w:rPr>
                <w:sz w:val="16"/>
                <w:szCs w:val="16"/>
              </w:rPr>
              <w:t>0089</w:t>
            </w:r>
          </w:p>
        </w:tc>
        <w:tc>
          <w:tcPr>
            <w:tcW w:w="426" w:type="dxa"/>
            <w:shd w:val="solid" w:color="FFFFFF" w:fill="auto"/>
          </w:tcPr>
          <w:p w14:paraId="39ABC735" w14:textId="77777777" w:rsidR="00982B08" w:rsidRDefault="00982B08" w:rsidP="001E1E08">
            <w:pPr>
              <w:pStyle w:val="TAR"/>
              <w:rPr>
                <w:sz w:val="16"/>
                <w:szCs w:val="16"/>
              </w:rPr>
            </w:pPr>
            <w:r>
              <w:rPr>
                <w:sz w:val="16"/>
                <w:szCs w:val="16"/>
              </w:rPr>
              <w:t>-</w:t>
            </w:r>
          </w:p>
        </w:tc>
        <w:tc>
          <w:tcPr>
            <w:tcW w:w="426" w:type="dxa"/>
            <w:shd w:val="solid" w:color="FFFFFF" w:fill="auto"/>
          </w:tcPr>
          <w:p w14:paraId="0E062070" w14:textId="77777777" w:rsidR="00982B08" w:rsidRDefault="00982B08" w:rsidP="001E1E08">
            <w:pPr>
              <w:pStyle w:val="TAC"/>
              <w:rPr>
                <w:sz w:val="16"/>
                <w:szCs w:val="16"/>
              </w:rPr>
            </w:pPr>
            <w:r>
              <w:rPr>
                <w:sz w:val="16"/>
                <w:szCs w:val="16"/>
              </w:rPr>
              <w:t>F</w:t>
            </w:r>
          </w:p>
        </w:tc>
        <w:tc>
          <w:tcPr>
            <w:tcW w:w="4821" w:type="dxa"/>
            <w:shd w:val="solid" w:color="FFFFFF" w:fill="auto"/>
          </w:tcPr>
          <w:p w14:paraId="1C17168C" w14:textId="77777777" w:rsidR="00982B08" w:rsidRDefault="00982B08" w:rsidP="001E1E08">
            <w:pPr>
              <w:pStyle w:val="TAL"/>
              <w:rPr>
                <w:snapToGrid w:val="0"/>
                <w:sz w:val="16"/>
                <w:szCs w:val="16"/>
                <w:lang w:val="en-AU"/>
              </w:rPr>
            </w:pPr>
            <w:r>
              <w:rPr>
                <w:snapToGrid w:val="0"/>
                <w:sz w:val="16"/>
                <w:szCs w:val="16"/>
                <w:lang w:val="en-AU"/>
              </w:rPr>
              <w:t>Add common data definitions (OpenAPI definitions)</w:t>
            </w:r>
          </w:p>
        </w:tc>
        <w:tc>
          <w:tcPr>
            <w:tcW w:w="709" w:type="dxa"/>
            <w:shd w:val="solid" w:color="FFFFFF" w:fill="auto"/>
          </w:tcPr>
          <w:p w14:paraId="3CC8B2A1" w14:textId="77777777" w:rsidR="00982B08" w:rsidRDefault="00982B08" w:rsidP="001E1E08">
            <w:pPr>
              <w:pStyle w:val="TAC"/>
              <w:rPr>
                <w:sz w:val="16"/>
                <w:szCs w:val="16"/>
              </w:rPr>
            </w:pPr>
            <w:r>
              <w:rPr>
                <w:sz w:val="16"/>
                <w:szCs w:val="16"/>
              </w:rPr>
              <w:t>16.4.0</w:t>
            </w:r>
          </w:p>
        </w:tc>
      </w:tr>
      <w:tr w:rsidR="00E47F92" w14:paraId="422154EC" w14:textId="77777777" w:rsidTr="00843100">
        <w:tc>
          <w:tcPr>
            <w:tcW w:w="805" w:type="dxa"/>
            <w:shd w:val="solid" w:color="FFFFFF" w:fill="auto"/>
          </w:tcPr>
          <w:p w14:paraId="27E41937" w14:textId="77777777" w:rsidR="00E47F92" w:rsidRDefault="00E47F92" w:rsidP="001E1E08">
            <w:pPr>
              <w:pStyle w:val="TAC"/>
              <w:rPr>
                <w:sz w:val="16"/>
                <w:szCs w:val="16"/>
              </w:rPr>
            </w:pPr>
            <w:r>
              <w:rPr>
                <w:sz w:val="16"/>
                <w:szCs w:val="16"/>
              </w:rPr>
              <w:t>2020-07</w:t>
            </w:r>
          </w:p>
        </w:tc>
        <w:tc>
          <w:tcPr>
            <w:tcW w:w="801" w:type="dxa"/>
            <w:shd w:val="solid" w:color="FFFFFF" w:fill="auto"/>
          </w:tcPr>
          <w:p w14:paraId="74A81A62" w14:textId="77777777" w:rsidR="00E47F92" w:rsidRDefault="00E47F92" w:rsidP="001E1E08">
            <w:pPr>
              <w:pStyle w:val="TAC"/>
              <w:rPr>
                <w:sz w:val="16"/>
                <w:szCs w:val="16"/>
              </w:rPr>
            </w:pPr>
            <w:r>
              <w:rPr>
                <w:sz w:val="16"/>
                <w:szCs w:val="16"/>
              </w:rPr>
              <w:t>SA#88E</w:t>
            </w:r>
          </w:p>
        </w:tc>
        <w:tc>
          <w:tcPr>
            <w:tcW w:w="1095" w:type="dxa"/>
            <w:shd w:val="solid" w:color="FFFFFF" w:fill="auto"/>
          </w:tcPr>
          <w:p w14:paraId="700925C6" w14:textId="77777777" w:rsidR="00E47F92" w:rsidRDefault="00E47F92" w:rsidP="001E1E08">
            <w:pPr>
              <w:pStyle w:val="TAC"/>
              <w:rPr>
                <w:sz w:val="16"/>
                <w:szCs w:val="16"/>
              </w:rPr>
            </w:pPr>
            <w:r>
              <w:rPr>
                <w:sz w:val="16"/>
                <w:szCs w:val="16"/>
              </w:rPr>
              <w:t>SP-200490</w:t>
            </w:r>
          </w:p>
        </w:tc>
        <w:tc>
          <w:tcPr>
            <w:tcW w:w="568" w:type="dxa"/>
            <w:shd w:val="solid" w:color="FFFFFF" w:fill="auto"/>
          </w:tcPr>
          <w:p w14:paraId="29FB06A8" w14:textId="77777777" w:rsidR="00E47F92" w:rsidRDefault="00E47F92" w:rsidP="001E1E08">
            <w:pPr>
              <w:pStyle w:val="TAL"/>
              <w:rPr>
                <w:sz w:val="16"/>
                <w:szCs w:val="16"/>
              </w:rPr>
            </w:pPr>
            <w:r>
              <w:rPr>
                <w:sz w:val="16"/>
                <w:szCs w:val="16"/>
              </w:rPr>
              <w:t>0091</w:t>
            </w:r>
          </w:p>
        </w:tc>
        <w:tc>
          <w:tcPr>
            <w:tcW w:w="426" w:type="dxa"/>
            <w:shd w:val="solid" w:color="FFFFFF" w:fill="auto"/>
          </w:tcPr>
          <w:p w14:paraId="1E3B19E6" w14:textId="77777777" w:rsidR="00E47F92" w:rsidRDefault="00E47F92" w:rsidP="001E1E08">
            <w:pPr>
              <w:pStyle w:val="TAR"/>
              <w:rPr>
                <w:sz w:val="16"/>
                <w:szCs w:val="16"/>
              </w:rPr>
            </w:pPr>
            <w:r>
              <w:rPr>
                <w:sz w:val="16"/>
                <w:szCs w:val="16"/>
              </w:rPr>
              <w:t>-</w:t>
            </w:r>
          </w:p>
        </w:tc>
        <w:tc>
          <w:tcPr>
            <w:tcW w:w="426" w:type="dxa"/>
            <w:shd w:val="solid" w:color="FFFFFF" w:fill="auto"/>
          </w:tcPr>
          <w:p w14:paraId="5C5D4F3D" w14:textId="77777777" w:rsidR="00E47F92" w:rsidRDefault="00E47F92" w:rsidP="001E1E08">
            <w:pPr>
              <w:pStyle w:val="TAC"/>
              <w:rPr>
                <w:sz w:val="16"/>
                <w:szCs w:val="16"/>
              </w:rPr>
            </w:pPr>
            <w:r>
              <w:rPr>
                <w:sz w:val="16"/>
                <w:szCs w:val="16"/>
              </w:rPr>
              <w:t>F</w:t>
            </w:r>
          </w:p>
        </w:tc>
        <w:tc>
          <w:tcPr>
            <w:tcW w:w="4821" w:type="dxa"/>
            <w:shd w:val="solid" w:color="FFFFFF" w:fill="auto"/>
          </w:tcPr>
          <w:p w14:paraId="02B5CA54"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9" w:type="dxa"/>
            <w:shd w:val="solid" w:color="FFFFFF" w:fill="auto"/>
          </w:tcPr>
          <w:p w14:paraId="131FB2F6" w14:textId="77777777" w:rsidR="00E47F92" w:rsidRDefault="00E47F92" w:rsidP="001E1E08">
            <w:pPr>
              <w:pStyle w:val="TAC"/>
              <w:rPr>
                <w:sz w:val="16"/>
                <w:szCs w:val="16"/>
              </w:rPr>
            </w:pPr>
            <w:r>
              <w:rPr>
                <w:sz w:val="16"/>
                <w:szCs w:val="16"/>
              </w:rPr>
              <w:t>16.4.0</w:t>
            </w:r>
          </w:p>
        </w:tc>
      </w:tr>
      <w:tr w:rsidR="00681C97" w14:paraId="7B559833" w14:textId="77777777" w:rsidTr="00843100">
        <w:tc>
          <w:tcPr>
            <w:tcW w:w="805" w:type="dxa"/>
            <w:shd w:val="solid" w:color="FFFFFF" w:fill="auto"/>
          </w:tcPr>
          <w:p w14:paraId="13C3AC24" w14:textId="77777777" w:rsidR="00681C97" w:rsidRDefault="00681C97" w:rsidP="001E1E08">
            <w:pPr>
              <w:pStyle w:val="TAC"/>
              <w:rPr>
                <w:sz w:val="16"/>
                <w:szCs w:val="16"/>
              </w:rPr>
            </w:pPr>
            <w:r>
              <w:rPr>
                <w:sz w:val="16"/>
                <w:szCs w:val="16"/>
              </w:rPr>
              <w:t>2020-07</w:t>
            </w:r>
          </w:p>
        </w:tc>
        <w:tc>
          <w:tcPr>
            <w:tcW w:w="801" w:type="dxa"/>
            <w:shd w:val="solid" w:color="FFFFFF" w:fill="auto"/>
          </w:tcPr>
          <w:p w14:paraId="54AFA2B7" w14:textId="77777777" w:rsidR="00681C97" w:rsidRDefault="00681C97" w:rsidP="001E1E08">
            <w:pPr>
              <w:pStyle w:val="TAC"/>
              <w:rPr>
                <w:sz w:val="16"/>
                <w:szCs w:val="16"/>
              </w:rPr>
            </w:pPr>
            <w:r>
              <w:rPr>
                <w:sz w:val="16"/>
                <w:szCs w:val="16"/>
              </w:rPr>
              <w:t>SA#88E</w:t>
            </w:r>
          </w:p>
        </w:tc>
        <w:tc>
          <w:tcPr>
            <w:tcW w:w="1095" w:type="dxa"/>
            <w:shd w:val="solid" w:color="FFFFFF" w:fill="auto"/>
          </w:tcPr>
          <w:p w14:paraId="710224D0" w14:textId="77777777" w:rsidR="00681C97" w:rsidRDefault="00681C97" w:rsidP="001E1E08">
            <w:pPr>
              <w:pStyle w:val="TAC"/>
              <w:rPr>
                <w:sz w:val="16"/>
                <w:szCs w:val="16"/>
              </w:rPr>
            </w:pPr>
            <w:r>
              <w:rPr>
                <w:sz w:val="16"/>
                <w:szCs w:val="16"/>
              </w:rPr>
              <w:t>SP-200490</w:t>
            </w:r>
          </w:p>
        </w:tc>
        <w:tc>
          <w:tcPr>
            <w:tcW w:w="568" w:type="dxa"/>
            <w:shd w:val="solid" w:color="FFFFFF" w:fill="auto"/>
          </w:tcPr>
          <w:p w14:paraId="7A4B33B3" w14:textId="77777777" w:rsidR="00681C97" w:rsidRDefault="00681C97" w:rsidP="001E1E08">
            <w:pPr>
              <w:pStyle w:val="TAL"/>
              <w:rPr>
                <w:sz w:val="16"/>
                <w:szCs w:val="16"/>
              </w:rPr>
            </w:pPr>
            <w:r>
              <w:rPr>
                <w:sz w:val="16"/>
                <w:szCs w:val="16"/>
              </w:rPr>
              <w:t>0092</w:t>
            </w:r>
          </w:p>
        </w:tc>
        <w:tc>
          <w:tcPr>
            <w:tcW w:w="426" w:type="dxa"/>
            <w:shd w:val="solid" w:color="FFFFFF" w:fill="auto"/>
          </w:tcPr>
          <w:p w14:paraId="320B48D9" w14:textId="77777777" w:rsidR="00681C97" w:rsidRDefault="00681C97" w:rsidP="001E1E08">
            <w:pPr>
              <w:pStyle w:val="TAR"/>
              <w:rPr>
                <w:sz w:val="16"/>
                <w:szCs w:val="16"/>
              </w:rPr>
            </w:pPr>
            <w:r>
              <w:rPr>
                <w:sz w:val="16"/>
                <w:szCs w:val="16"/>
              </w:rPr>
              <w:t>-</w:t>
            </w:r>
          </w:p>
        </w:tc>
        <w:tc>
          <w:tcPr>
            <w:tcW w:w="426" w:type="dxa"/>
            <w:shd w:val="solid" w:color="FFFFFF" w:fill="auto"/>
          </w:tcPr>
          <w:p w14:paraId="75F6792E" w14:textId="77777777" w:rsidR="00681C97" w:rsidRDefault="00681C97" w:rsidP="001E1E08">
            <w:pPr>
              <w:pStyle w:val="TAC"/>
              <w:rPr>
                <w:sz w:val="16"/>
                <w:szCs w:val="16"/>
              </w:rPr>
            </w:pPr>
            <w:r>
              <w:rPr>
                <w:sz w:val="16"/>
                <w:szCs w:val="16"/>
              </w:rPr>
              <w:t>F</w:t>
            </w:r>
          </w:p>
        </w:tc>
        <w:tc>
          <w:tcPr>
            <w:tcW w:w="4821" w:type="dxa"/>
            <w:shd w:val="solid" w:color="FFFFFF" w:fill="auto"/>
          </w:tcPr>
          <w:p w14:paraId="0B93DD70"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9" w:type="dxa"/>
            <w:shd w:val="solid" w:color="FFFFFF" w:fill="auto"/>
          </w:tcPr>
          <w:p w14:paraId="42A2D1C0" w14:textId="77777777" w:rsidR="00681C97" w:rsidRDefault="00681C97" w:rsidP="001E1E08">
            <w:pPr>
              <w:pStyle w:val="TAC"/>
              <w:rPr>
                <w:sz w:val="16"/>
                <w:szCs w:val="16"/>
              </w:rPr>
            </w:pPr>
            <w:r>
              <w:rPr>
                <w:sz w:val="16"/>
                <w:szCs w:val="16"/>
              </w:rPr>
              <w:t>16.4.0</w:t>
            </w:r>
          </w:p>
        </w:tc>
      </w:tr>
      <w:tr w:rsidR="008929DE" w14:paraId="4E3F1D04" w14:textId="77777777" w:rsidTr="00843100">
        <w:tc>
          <w:tcPr>
            <w:tcW w:w="805" w:type="dxa"/>
            <w:shd w:val="solid" w:color="FFFFFF" w:fill="auto"/>
          </w:tcPr>
          <w:p w14:paraId="1DBCDA7C" w14:textId="77777777" w:rsidR="008929DE" w:rsidRDefault="008929DE" w:rsidP="008929DE">
            <w:pPr>
              <w:pStyle w:val="TAC"/>
              <w:rPr>
                <w:sz w:val="16"/>
                <w:szCs w:val="16"/>
              </w:rPr>
            </w:pPr>
            <w:r>
              <w:rPr>
                <w:sz w:val="16"/>
                <w:szCs w:val="16"/>
              </w:rPr>
              <w:t>2020-07</w:t>
            </w:r>
          </w:p>
        </w:tc>
        <w:tc>
          <w:tcPr>
            <w:tcW w:w="801" w:type="dxa"/>
            <w:shd w:val="solid" w:color="FFFFFF" w:fill="auto"/>
          </w:tcPr>
          <w:p w14:paraId="7116878F" w14:textId="77777777" w:rsidR="008929DE" w:rsidRDefault="008929DE" w:rsidP="008929DE">
            <w:pPr>
              <w:pStyle w:val="TAC"/>
              <w:rPr>
                <w:sz w:val="16"/>
                <w:szCs w:val="16"/>
              </w:rPr>
            </w:pPr>
            <w:r>
              <w:rPr>
                <w:sz w:val="16"/>
                <w:szCs w:val="16"/>
              </w:rPr>
              <w:t>SA#88E</w:t>
            </w:r>
          </w:p>
        </w:tc>
        <w:tc>
          <w:tcPr>
            <w:tcW w:w="1095" w:type="dxa"/>
            <w:shd w:val="solid" w:color="FFFFFF" w:fill="auto"/>
          </w:tcPr>
          <w:p w14:paraId="085B61DA" w14:textId="77777777" w:rsidR="008929DE" w:rsidRDefault="008929DE" w:rsidP="008929DE">
            <w:pPr>
              <w:pStyle w:val="TAC"/>
              <w:rPr>
                <w:sz w:val="16"/>
                <w:szCs w:val="16"/>
              </w:rPr>
            </w:pPr>
            <w:r>
              <w:rPr>
                <w:sz w:val="16"/>
                <w:szCs w:val="16"/>
              </w:rPr>
              <w:t>SP-200490</w:t>
            </w:r>
          </w:p>
        </w:tc>
        <w:tc>
          <w:tcPr>
            <w:tcW w:w="568" w:type="dxa"/>
            <w:shd w:val="solid" w:color="FFFFFF" w:fill="auto"/>
          </w:tcPr>
          <w:p w14:paraId="34C5A710" w14:textId="77777777" w:rsidR="008929DE" w:rsidRDefault="008929DE" w:rsidP="008929DE">
            <w:pPr>
              <w:pStyle w:val="TAL"/>
              <w:rPr>
                <w:sz w:val="16"/>
                <w:szCs w:val="16"/>
              </w:rPr>
            </w:pPr>
            <w:r>
              <w:rPr>
                <w:sz w:val="16"/>
                <w:szCs w:val="16"/>
              </w:rPr>
              <w:t>0093</w:t>
            </w:r>
          </w:p>
        </w:tc>
        <w:tc>
          <w:tcPr>
            <w:tcW w:w="426" w:type="dxa"/>
            <w:shd w:val="solid" w:color="FFFFFF" w:fill="auto"/>
          </w:tcPr>
          <w:p w14:paraId="1DA6D380" w14:textId="77777777" w:rsidR="008929DE" w:rsidRDefault="008929DE" w:rsidP="008929DE">
            <w:pPr>
              <w:pStyle w:val="TAR"/>
              <w:rPr>
                <w:sz w:val="16"/>
                <w:szCs w:val="16"/>
              </w:rPr>
            </w:pPr>
            <w:r>
              <w:rPr>
                <w:sz w:val="16"/>
                <w:szCs w:val="16"/>
              </w:rPr>
              <w:t>1</w:t>
            </w:r>
          </w:p>
        </w:tc>
        <w:tc>
          <w:tcPr>
            <w:tcW w:w="426" w:type="dxa"/>
            <w:shd w:val="solid" w:color="FFFFFF" w:fill="auto"/>
          </w:tcPr>
          <w:p w14:paraId="240CA24E" w14:textId="77777777" w:rsidR="008929DE" w:rsidRDefault="008929DE" w:rsidP="008929DE">
            <w:pPr>
              <w:pStyle w:val="TAC"/>
              <w:rPr>
                <w:sz w:val="16"/>
                <w:szCs w:val="16"/>
              </w:rPr>
            </w:pPr>
            <w:r>
              <w:rPr>
                <w:sz w:val="16"/>
                <w:szCs w:val="16"/>
              </w:rPr>
              <w:t>F</w:t>
            </w:r>
          </w:p>
        </w:tc>
        <w:tc>
          <w:tcPr>
            <w:tcW w:w="4821" w:type="dxa"/>
            <w:shd w:val="solid" w:color="FFFFFF" w:fill="auto"/>
          </w:tcPr>
          <w:p w14:paraId="13BB44C8" w14:textId="77777777" w:rsidR="008929DE" w:rsidRDefault="008929DE" w:rsidP="008929DE">
            <w:pPr>
              <w:pStyle w:val="TAL"/>
              <w:rPr>
                <w:snapToGrid w:val="0"/>
                <w:sz w:val="16"/>
                <w:szCs w:val="16"/>
                <w:lang w:val="en-AU"/>
              </w:rPr>
            </w:pPr>
            <w:r>
              <w:rPr>
                <w:snapToGrid w:val="0"/>
                <w:sz w:val="16"/>
                <w:szCs w:val="16"/>
                <w:lang w:val="en-AU"/>
              </w:rPr>
              <w:t>Correct genericNRM definition in XML solution</w:t>
            </w:r>
          </w:p>
        </w:tc>
        <w:tc>
          <w:tcPr>
            <w:tcW w:w="709" w:type="dxa"/>
            <w:shd w:val="solid" w:color="FFFFFF" w:fill="auto"/>
          </w:tcPr>
          <w:p w14:paraId="124A7A36" w14:textId="77777777" w:rsidR="008929DE" w:rsidRDefault="008929DE" w:rsidP="008929DE">
            <w:pPr>
              <w:pStyle w:val="TAC"/>
              <w:rPr>
                <w:sz w:val="16"/>
                <w:szCs w:val="16"/>
              </w:rPr>
            </w:pPr>
            <w:r>
              <w:rPr>
                <w:sz w:val="16"/>
                <w:szCs w:val="16"/>
              </w:rPr>
              <w:t>16.4.0</w:t>
            </w:r>
          </w:p>
        </w:tc>
      </w:tr>
      <w:tr w:rsidR="00CE4A3B" w14:paraId="2261FCEC" w14:textId="77777777" w:rsidTr="00843100">
        <w:tc>
          <w:tcPr>
            <w:tcW w:w="805" w:type="dxa"/>
            <w:shd w:val="solid" w:color="FFFFFF" w:fill="auto"/>
          </w:tcPr>
          <w:p w14:paraId="66491385" w14:textId="77777777" w:rsidR="00CE4A3B" w:rsidRDefault="00CE4A3B" w:rsidP="008929DE">
            <w:pPr>
              <w:pStyle w:val="TAC"/>
              <w:rPr>
                <w:sz w:val="16"/>
                <w:szCs w:val="16"/>
              </w:rPr>
            </w:pPr>
            <w:r>
              <w:rPr>
                <w:sz w:val="16"/>
                <w:szCs w:val="16"/>
              </w:rPr>
              <w:t>2020-09</w:t>
            </w:r>
          </w:p>
        </w:tc>
        <w:tc>
          <w:tcPr>
            <w:tcW w:w="801" w:type="dxa"/>
            <w:shd w:val="solid" w:color="FFFFFF" w:fill="auto"/>
          </w:tcPr>
          <w:p w14:paraId="1C7EB2D4" w14:textId="77777777" w:rsidR="00CE4A3B" w:rsidRDefault="00CE4A3B" w:rsidP="008929DE">
            <w:pPr>
              <w:pStyle w:val="TAC"/>
              <w:rPr>
                <w:sz w:val="16"/>
                <w:szCs w:val="16"/>
              </w:rPr>
            </w:pPr>
            <w:r>
              <w:rPr>
                <w:sz w:val="16"/>
                <w:szCs w:val="16"/>
              </w:rPr>
              <w:t>SA#89e</w:t>
            </w:r>
          </w:p>
        </w:tc>
        <w:tc>
          <w:tcPr>
            <w:tcW w:w="1095" w:type="dxa"/>
            <w:shd w:val="solid" w:color="FFFFFF" w:fill="auto"/>
          </w:tcPr>
          <w:p w14:paraId="439F3CDE" w14:textId="77777777" w:rsidR="00CE4A3B" w:rsidRDefault="00CE4A3B" w:rsidP="008929DE">
            <w:pPr>
              <w:pStyle w:val="TAC"/>
              <w:rPr>
                <w:sz w:val="16"/>
                <w:szCs w:val="16"/>
              </w:rPr>
            </w:pPr>
            <w:r>
              <w:rPr>
                <w:sz w:val="16"/>
                <w:szCs w:val="16"/>
              </w:rPr>
              <w:t>SP-200729</w:t>
            </w:r>
          </w:p>
        </w:tc>
        <w:tc>
          <w:tcPr>
            <w:tcW w:w="568" w:type="dxa"/>
            <w:shd w:val="solid" w:color="FFFFFF" w:fill="auto"/>
          </w:tcPr>
          <w:p w14:paraId="4EEEDFEC" w14:textId="77777777" w:rsidR="00CE4A3B" w:rsidRDefault="00CE4A3B" w:rsidP="008929DE">
            <w:pPr>
              <w:pStyle w:val="TAL"/>
              <w:rPr>
                <w:sz w:val="16"/>
                <w:szCs w:val="16"/>
              </w:rPr>
            </w:pPr>
            <w:r>
              <w:rPr>
                <w:sz w:val="16"/>
                <w:szCs w:val="16"/>
              </w:rPr>
              <w:t>0095</w:t>
            </w:r>
          </w:p>
        </w:tc>
        <w:tc>
          <w:tcPr>
            <w:tcW w:w="426" w:type="dxa"/>
            <w:shd w:val="solid" w:color="FFFFFF" w:fill="auto"/>
          </w:tcPr>
          <w:p w14:paraId="3D114151" w14:textId="77777777" w:rsidR="00CE4A3B" w:rsidRDefault="00CE4A3B" w:rsidP="008929DE">
            <w:pPr>
              <w:pStyle w:val="TAR"/>
              <w:rPr>
                <w:sz w:val="16"/>
                <w:szCs w:val="16"/>
              </w:rPr>
            </w:pPr>
            <w:r>
              <w:rPr>
                <w:sz w:val="16"/>
                <w:szCs w:val="16"/>
              </w:rPr>
              <w:t>-</w:t>
            </w:r>
          </w:p>
        </w:tc>
        <w:tc>
          <w:tcPr>
            <w:tcW w:w="426" w:type="dxa"/>
            <w:shd w:val="solid" w:color="FFFFFF" w:fill="auto"/>
          </w:tcPr>
          <w:p w14:paraId="5A039F6F" w14:textId="77777777" w:rsidR="00CE4A3B" w:rsidRDefault="00CE4A3B" w:rsidP="008929DE">
            <w:pPr>
              <w:pStyle w:val="TAC"/>
              <w:rPr>
                <w:sz w:val="16"/>
                <w:szCs w:val="16"/>
              </w:rPr>
            </w:pPr>
            <w:r>
              <w:rPr>
                <w:sz w:val="16"/>
                <w:szCs w:val="16"/>
              </w:rPr>
              <w:t>F</w:t>
            </w:r>
          </w:p>
        </w:tc>
        <w:tc>
          <w:tcPr>
            <w:tcW w:w="4821" w:type="dxa"/>
            <w:shd w:val="solid" w:color="FFFFFF" w:fill="auto"/>
          </w:tcPr>
          <w:p w14:paraId="58084B73"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9" w:type="dxa"/>
            <w:shd w:val="solid" w:color="FFFFFF" w:fill="auto"/>
          </w:tcPr>
          <w:p w14:paraId="51436AB8" w14:textId="77777777" w:rsidR="00CE4A3B" w:rsidRDefault="00CE4A3B" w:rsidP="008929DE">
            <w:pPr>
              <w:pStyle w:val="TAC"/>
              <w:rPr>
                <w:sz w:val="16"/>
                <w:szCs w:val="16"/>
              </w:rPr>
            </w:pPr>
            <w:r>
              <w:rPr>
                <w:sz w:val="16"/>
                <w:szCs w:val="16"/>
              </w:rPr>
              <w:t>16.5.0</w:t>
            </w:r>
          </w:p>
        </w:tc>
      </w:tr>
      <w:tr w:rsidR="001B3838" w14:paraId="0ACD88B7" w14:textId="77777777" w:rsidTr="00843100">
        <w:tc>
          <w:tcPr>
            <w:tcW w:w="805" w:type="dxa"/>
            <w:shd w:val="solid" w:color="FFFFFF" w:fill="auto"/>
          </w:tcPr>
          <w:p w14:paraId="2430A8AD" w14:textId="77777777" w:rsidR="001B3838" w:rsidRDefault="001B3838" w:rsidP="008929DE">
            <w:pPr>
              <w:pStyle w:val="TAC"/>
              <w:rPr>
                <w:sz w:val="16"/>
                <w:szCs w:val="16"/>
              </w:rPr>
            </w:pPr>
            <w:r>
              <w:rPr>
                <w:sz w:val="16"/>
                <w:szCs w:val="16"/>
              </w:rPr>
              <w:t>2020-09</w:t>
            </w:r>
          </w:p>
        </w:tc>
        <w:tc>
          <w:tcPr>
            <w:tcW w:w="801" w:type="dxa"/>
            <w:shd w:val="solid" w:color="FFFFFF" w:fill="auto"/>
          </w:tcPr>
          <w:p w14:paraId="79C3BE80" w14:textId="77777777" w:rsidR="001B3838" w:rsidRDefault="001B3838" w:rsidP="008929DE">
            <w:pPr>
              <w:pStyle w:val="TAC"/>
              <w:rPr>
                <w:sz w:val="16"/>
                <w:szCs w:val="16"/>
              </w:rPr>
            </w:pPr>
            <w:r>
              <w:rPr>
                <w:sz w:val="16"/>
                <w:szCs w:val="16"/>
              </w:rPr>
              <w:t>SA#89e</w:t>
            </w:r>
          </w:p>
        </w:tc>
        <w:tc>
          <w:tcPr>
            <w:tcW w:w="1095" w:type="dxa"/>
            <w:shd w:val="solid" w:color="FFFFFF" w:fill="auto"/>
          </w:tcPr>
          <w:p w14:paraId="6570238B" w14:textId="77777777" w:rsidR="001B3838" w:rsidRDefault="001B3838" w:rsidP="008929DE">
            <w:pPr>
              <w:pStyle w:val="TAC"/>
              <w:rPr>
                <w:sz w:val="16"/>
                <w:szCs w:val="16"/>
              </w:rPr>
            </w:pPr>
            <w:r>
              <w:rPr>
                <w:sz w:val="16"/>
                <w:szCs w:val="16"/>
              </w:rPr>
              <w:t>SP-200727</w:t>
            </w:r>
          </w:p>
        </w:tc>
        <w:tc>
          <w:tcPr>
            <w:tcW w:w="568" w:type="dxa"/>
            <w:shd w:val="solid" w:color="FFFFFF" w:fill="auto"/>
          </w:tcPr>
          <w:p w14:paraId="1A106CD5" w14:textId="77777777" w:rsidR="001B3838" w:rsidRDefault="001B3838" w:rsidP="008929DE">
            <w:pPr>
              <w:pStyle w:val="TAL"/>
              <w:rPr>
                <w:sz w:val="16"/>
                <w:szCs w:val="16"/>
              </w:rPr>
            </w:pPr>
            <w:r>
              <w:rPr>
                <w:sz w:val="16"/>
                <w:szCs w:val="16"/>
              </w:rPr>
              <w:t>0101</w:t>
            </w:r>
          </w:p>
        </w:tc>
        <w:tc>
          <w:tcPr>
            <w:tcW w:w="426" w:type="dxa"/>
            <w:shd w:val="solid" w:color="FFFFFF" w:fill="auto"/>
          </w:tcPr>
          <w:p w14:paraId="032BD8FC" w14:textId="77777777" w:rsidR="001B3838" w:rsidRDefault="001B3838" w:rsidP="008929DE">
            <w:pPr>
              <w:pStyle w:val="TAR"/>
              <w:rPr>
                <w:sz w:val="16"/>
                <w:szCs w:val="16"/>
              </w:rPr>
            </w:pPr>
            <w:r>
              <w:rPr>
                <w:sz w:val="16"/>
                <w:szCs w:val="16"/>
              </w:rPr>
              <w:t>1</w:t>
            </w:r>
          </w:p>
        </w:tc>
        <w:tc>
          <w:tcPr>
            <w:tcW w:w="426" w:type="dxa"/>
            <w:shd w:val="solid" w:color="FFFFFF" w:fill="auto"/>
          </w:tcPr>
          <w:p w14:paraId="442FF877" w14:textId="77777777" w:rsidR="001B3838" w:rsidRDefault="001B3838" w:rsidP="008929DE">
            <w:pPr>
              <w:pStyle w:val="TAC"/>
              <w:rPr>
                <w:sz w:val="16"/>
                <w:szCs w:val="16"/>
              </w:rPr>
            </w:pPr>
            <w:r>
              <w:rPr>
                <w:sz w:val="16"/>
                <w:szCs w:val="16"/>
              </w:rPr>
              <w:t>A</w:t>
            </w:r>
          </w:p>
        </w:tc>
        <w:tc>
          <w:tcPr>
            <w:tcW w:w="4821" w:type="dxa"/>
            <w:shd w:val="solid" w:color="FFFFFF" w:fill="auto"/>
          </w:tcPr>
          <w:p w14:paraId="7F5BBA8E"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9" w:type="dxa"/>
            <w:shd w:val="solid" w:color="FFFFFF" w:fill="auto"/>
          </w:tcPr>
          <w:p w14:paraId="7D10DBCF" w14:textId="77777777" w:rsidR="001B3838" w:rsidRDefault="001B3838" w:rsidP="008929DE">
            <w:pPr>
              <w:pStyle w:val="TAC"/>
              <w:rPr>
                <w:sz w:val="16"/>
                <w:szCs w:val="16"/>
              </w:rPr>
            </w:pPr>
            <w:r>
              <w:rPr>
                <w:sz w:val="16"/>
                <w:szCs w:val="16"/>
              </w:rPr>
              <w:t>16.5.0</w:t>
            </w:r>
          </w:p>
        </w:tc>
      </w:tr>
      <w:tr w:rsidR="004506FC" w14:paraId="5FB63E9A" w14:textId="77777777" w:rsidTr="00843100">
        <w:tc>
          <w:tcPr>
            <w:tcW w:w="805" w:type="dxa"/>
            <w:shd w:val="solid" w:color="FFFFFF" w:fill="auto"/>
          </w:tcPr>
          <w:p w14:paraId="0A029958" w14:textId="77777777" w:rsidR="004506FC" w:rsidRDefault="004506FC" w:rsidP="004506FC">
            <w:pPr>
              <w:pStyle w:val="TAC"/>
              <w:rPr>
                <w:sz w:val="16"/>
                <w:szCs w:val="16"/>
              </w:rPr>
            </w:pPr>
            <w:r>
              <w:rPr>
                <w:sz w:val="16"/>
                <w:szCs w:val="16"/>
              </w:rPr>
              <w:t>2020-09</w:t>
            </w:r>
          </w:p>
        </w:tc>
        <w:tc>
          <w:tcPr>
            <w:tcW w:w="801" w:type="dxa"/>
            <w:shd w:val="solid" w:color="FFFFFF" w:fill="auto"/>
          </w:tcPr>
          <w:p w14:paraId="20C175AD" w14:textId="77777777" w:rsidR="004506FC" w:rsidRDefault="004506FC" w:rsidP="004506FC">
            <w:pPr>
              <w:pStyle w:val="TAC"/>
              <w:rPr>
                <w:sz w:val="16"/>
                <w:szCs w:val="16"/>
              </w:rPr>
            </w:pPr>
            <w:r>
              <w:rPr>
                <w:sz w:val="16"/>
                <w:szCs w:val="16"/>
              </w:rPr>
              <w:t>SA#89e</w:t>
            </w:r>
          </w:p>
        </w:tc>
        <w:tc>
          <w:tcPr>
            <w:tcW w:w="1095" w:type="dxa"/>
            <w:shd w:val="solid" w:color="FFFFFF" w:fill="auto"/>
          </w:tcPr>
          <w:p w14:paraId="38CC23DF" w14:textId="77777777" w:rsidR="004506FC" w:rsidRDefault="004506FC" w:rsidP="004506FC">
            <w:pPr>
              <w:pStyle w:val="TAC"/>
              <w:rPr>
                <w:sz w:val="16"/>
                <w:szCs w:val="16"/>
              </w:rPr>
            </w:pPr>
            <w:r>
              <w:rPr>
                <w:sz w:val="16"/>
                <w:szCs w:val="16"/>
              </w:rPr>
              <w:t>SP-200729</w:t>
            </w:r>
          </w:p>
        </w:tc>
        <w:tc>
          <w:tcPr>
            <w:tcW w:w="568" w:type="dxa"/>
            <w:shd w:val="solid" w:color="FFFFFF" w:fill="auto"/>
          </w:tcPr>
          <w:p w14:paraId="0A88FA6E" w14:textId="77777777" w:rsidR="004506FC" w:rsidRDefault="004506FC" w:rsidP="004506FC">
            <w:pPr>
              <w:pStyle w:val="TAL"/>
              <w:rPr>
                <w:sz w:val="16"/>
                <w:szCs w:val="16"/>
              </w:rPr>
            </w:pPr>
            <w:r>
              <w:rPr>
                <w:sz w:val="16"/>
                <w:szCs w:val="16"/>
              </w:rPr>
              <w:t>0102</w:t>
            </w:r>
          </w:p>
        </w:tc>
        <w:tc>
          <w:tcPr>
            <w:tcW w:w="426" w:type="dxa"/>
            <w:shd w:val="solid" w:color="FFFFFF" w:fill="auto"/>
          </w:tcPr>
          <w:p w14:paraId="43FC0E53" w14:textId="77777777" w:rsidR="004506FC" w:rsidRDefault="004506FC" w:rsidP="004506FC">
            <w:pPr>
              <w:pStyle w:val="TAR"/>
              <w:rPr>
                <w:sz w:val="16"/>
                <w:szCs w:val="16"/>
              </w:rPr>
            </w:pPr>
            <w:r>
              <w:rPr>
                <w:sz w:val="16"/>
                <w:szCs w:val="16"/>
              </w:rPr>
              <w:t>-</w:t>
            </w:r>
          </w:p>
        </w:tc>
        <w:tc>
          <w:tcPr>
            <w:tcW w:w="426" w:type="dxa"/>
            <w:shd w:val="solid" w:color="FFFFFF" w:fill="auto"/>
          </w:tcPr>
          <w:p w14:paraId="37BE611E" w14:textId="77777777" w:rsidR="004506FC" w:rsidRDefault="004506FC" w:rsidP="004506FC">
            <w:pPr>
              <w:pStyle w:val="TAC"/>
              <w:rPr>
                <w:sz w:val="16"/>
                <w:szCs w:val="16"/>
              </w:rPr>
            </w:pPr>
            <w:r>
              <w:rPr>
                <w:sz w:val="16"/>
                <w:szCs w:val="16"/>
              </w:rPr>
              <w:t>B</w:t>
            </w:r>
          </w:p>
        </w:tc>
        <w:tc>
          <w:tcPr>
            <w:tcW w:w="4821" w:type="dxa"/>
            <w:shd w:val="solid" w:color="FFFFFF" w:fill="auto"/>
          </w:tcPr>
          <w:p w14:paraId="1DA08302"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9" w:type="dxa"/>
            <w:shd w:val="solid" w:color="FFFFFF" w:fill="auto"/>
          </w:tcPr>
          <w:p w14:paraId="31CEA5AA" w14:textId="77777777" w:rsidR="004506FC" w:rsidRDefault="004506FC" w:rsidP="004506FC">
            <w:pPr>
              <w:pStyle w:val="TAC"/>
              <w:rPr>
                <w:sz w:val="16"/>
                <w:szCs w:val="16"/>
              </w:rPr>
            </w:pPr>
            <w:r>
              <w:rPr>
                <w:sz w:val="16"/>
                <w:szCs w:val="16"/>
              </w:rPr>
              <w:t>16.5.0</w:t>
            </w:r>
          </w:p>
        </w:tc>
      </w:tr>
      <w:tr w:rsidR="006451A1" w14:paraId="5F908581" w14:textId="77777777" w:rsidTr="00843100">
        <w:tc>
          <w:tcPr>
            <w:tcW w:w="805" w:type="dxa"/>
            <w:shd w:val="solid" w:color="FFFFFF" w:fill="auto"/>
          </w:tcPr>
          <w:p w14:paraId="6D8C7D99" w14:textId="77777777" w:rsidR="006451A1" w:rsidRDefault="006451A1" w:rsidP="004506FC">
            <w:pPr>
              <w:pStyle w:val="TAC"/>
              <w:rPr>
                <w:sz w:val="16"/>
                <w:szCs w:val="16"/>
              </w:rPr>
            </w:pPr>
            <w:r>
              <w:rPr>
                <w:sz w:val="16"/>
                <w:szCs w:val="16"/>
              </w:rPr>
              <w:t>2020-09</w:t>
            </w:r>
          </w:p>
        </w:tc>
        <w:tc>
          <w:tcPr>
            <w:tcW w:w="801" w:type="dxa"/>
            <w:shd w:val="solid" w:color="FFFFFF" w:fill="auto"/>
          </w:tcPr>
          <w:p w14:paraId="41BB46C0" w14:textId="77777777" w:rsidR="006451A1" w:rsidRDefault="006451A1" w:rsidP="004506FC">
            <w:pPr>
              <w:pStyle w:val="TAC"/>
              <w:rPr>
                <w:sz w:val="16"/>
                <w:szCs w:val="16"/>
              </w:rPr>
            </w:pPr>
            <w:r>
              <w:rPr>
                <w:sz w:val="16"/>
                <w:szCs w:val="16"/>
              </w:rPr>
              <w:t>SA#89e</w:t>
            </w:r>
          </w:p>
        </w:tc>
        <w:tc>
          <w:tcPr>
            <w:tcW w:w="1095" w:type="dxa"/>
            <w:shd w:val="solid" w:color="FFFFFF" w:fill="auto"/>
          </w:tcPr>
          <w:p w14:paraId="48960A71" w14:textId="77777777" w:rsidR="006451A1" w:rsidRDefault="006451A1" w:rsidP="004506FC">
            <w:pPr>
              <w:pStyle w:val="TAC"/>
              <w:rPr>
                <w:sz w:val="16"/>
                <w:szCs w:val="16"/>
              </w:rPr>
            </w:pPr>
            <w:r>
              <w:rPr>
                <w:sz w:val="16"/>
                <w:szCs w:val="16"/>
              </w:rPr>
              <w:t>SP-200724</w:t>
            </w:r>
          </w:p>
        </w:tc>
        <w:tc>
          <w:tcPr>
            <w:tcW w:w="568" w:type="dxa"/>
            <w:shd w:val="solid" w:color="FFFFFF" w:fill="auto"/>
          </w:tcPr>
          <w:p w14:paraId="3F1B70F6" w14:textId="77777777" w:rsidR="006451A1" w:rsidRDefault="006451A1" w:rsidP="004506FC">
            <w:pPr>
              <w:pStyle w:val="TAL"/>
              <w:rPr>
                <w:sz w:val="16"/>
                <w:szCs w:val="16"/>
              </w:rPr>
            </w:pPr>
            <w:r>
              <w:rPr>
                <w:sz w:val="16"/>
                <w:szCs w:val="16"/>
              </w:rPr>
              <w:t>0103</w:t>
            </w:r>
          </w:p>
        </w:tc>
        <w:tc>
          <w:tcPr>
            <w:tcW w:w="426" w:type="dxa"/>
            <w:shd w:val="solid" w:color="FFFFFF" w:fill="auto"/>
          </w:tcPr>
          <w:p w14:paraId="1AC95407" w14:textId="77777777" w:rsidR="006451A1" w:rsidRDefault="006451A1" w:rsidP="004506FC">
            <w:pPr>
              <w:pStyle w:val="TAR"/>
              <w:rPr>
                <w:sz w:val="16"/>
                <w:szCs w:val="16"/>
              </w:rPr>
            </w:pPr>
            <w:r>
              <w:rPr>
                <w:sz w:val="16"/>
                <w:szCs w:val="16"/>
              </w:rPr>
              <w:t>-</w:t>
            </w:r>
          </w:p>
        </w:tc>
        <w:tc>
          <w:tcPr>
            <w:tcW w:w="426" w:type="dxa"/>
            <w:shd w:val="solid" w:color="FFFFFF" w:fill="auto"/>
          </w:tcPr>
          <w:p w14:paraId="38A94F09" w14:textId="77777777" w:rsidR="006451A1" w:rsidRDefault="006451A1" w:rsidP="004506FC">
            <w:pPr>
              <w:pStyle w:val="TAC"/>
              <w:rPr>
                <w:sz w:val="16"/>
                <w:szCs w:val="16"/>
              </w:rPr>
            </w:pPr>
            <w:r>
              <w:rPr>
                <w:sz w:val="16"/>
                <w:szCs w:val="16"/>
              </w:rPr>
              <w:t>F</w:t>
            </w:r>
          </w:p>
        </w:tc>
        <w:tc>
          <w:tcPr>
            <w:tcW w:w="4821" w:type="dxa"/>
            <w:shd w:val="solid" w:color="FFFFFF" w:fill="auto"/>
          </w:tcPr>
          <w:p w14:paraId="5249D27A" w14:textId="77777777" w:rsidR="006451A1" w:rsidRDefault="006451A1" w:rsidP="004506FC">
            <w:pPr>
              <w:pStyle w:val="TAL"/>
              <w:rPr>
                <w:snapToGrid w:val="0"/>
                <w:sz w:val="16"/>
                <w:szCs w:val="16"/>
                <w:lang w:val="en-AU"/>
              </w:rPr>
            </w:pPr>
            <w:r>
              <w:rPr>
                <w:snapToGrid w:val="0"/>
                <w:sz w:val="16"/>
                <w:szCs w:val="16"/>
                <w:lang w:val="en-AU"/>
              </w:rPr>
              <w:t>Add missing definitions to comDefs.yaml (OpenAPI definitions)</w:t>
            </w:r>
          </w:p>
        </w:tc>
        <w:tc>
          <w:tcPr>
            <w:tcW w:w="709" w:type="dxa"/>
            <w:shd w:val="solid" w:color="FFFFFF" w:fill="auto"/>
          </w:tcPr>
          <w:p w14:paraId="751C73B9" w14:textId="77777777" w:rsidR="006451A1" w:rsidRDefault="006451A1" w:rsidP="004506FC">
            <w:pPr>
              <w:pStyle w:val="TAC"/>
              <w:rPr>
                <w:sz w:val="16"/>
                <w:szCs w:val="16"/>
              </w:rPr>
            </w:pPr>
            <w:r>
              <w:rPr>
                <w:sz w:val="16"/>
                <w:szCs w:val="16"/>
              </w:rPr>
              <w:t>16.5.0</w:t>
            </w:r>
          </w:p>
        </w:tc>
      </w:tr>
      <w:tr w:rsidR="00656DB4" w14:paraId="76ED9611" w14:textId="77777777" w:rsidTr="00843100">
        <w:tc>
          <w:tcPr>
            <w:tcW w:w="805" w:type="dxa"/>
            <w:shd w:val="solid" w:color="FFFFFF" w:fill="auto"/>
          </w:tcPr>
          <w:p w14:paraId="465E8519" w14:textId="77777777" w:rsidR="00656DB4" w:rsidRDefault="00656DB4" w:rsidP="00656DB4">
            <w:pPr>
              <w:pStyle w:val="TAC"/>
              <w:rPr>
                <w:sz w:val="16"/>
                <w:szCs w:val="16"/>
              </w:rPr>
            </w:pPr>
            <w:r>
              <w:rPr>
                <w:sz w:val="16"/>
                <w:szCs w:val="16"/>
              </w:rPr>
              <w:t>2020-09</w:t>
            </w:r>
          </w:p>
        </w:tc>
        <w:tc>
          <w:tcPr>
            <w:tcW w:w="801" w:type="dxa"/>
            <w:shd w:val="solid" w:color="FFFFFF" w:fill="auto"/>
          </w:tcPr>
          <w:p w14:paraId="3324E4C1" w14:textId="77777777" w:rsidR="00656DB4" w:rsidRDefault="00656DB4" w:rsidP="00656DB4">
            <w:pPr>
              <w:pStyle w:val="TAC"/>
              <w:rPr>
                <w:sz w:val="16"/>
                <w:szCs w:val="16"/>
              </w:rPr>
            </w:pPr>
            <w:r>
              <w:rPr>
                <w:sz w:val="16"/>
                <w:szCs w:val="16"/>
              </w:rPr>
              <w:t>SA#89e</w:t>
            </w:r>
          </w:p>
        </w:tc>
        <w:tc>
          <w:tcPr>
            <w:tcW w:w="1095" w:type="dxa"/>
            <w:shd w:val="solid" w:color="FFFFFF" w:fill="auto"/>
          </w:tcPr>
          <w:p w14:paraId="29687D55" w14:textId="77777777" w:rsidR="00656DB4" w:rsidRDefault="00656DB4" w:rsidP="00656DB4">
            <w:pPr>
              <w:pStyle w:val="TAC"/>
              <w:rPr>
                <w:sz w:val="16"/>
                <w:szCs w:val="16"/>
              </w:rPr>
            </w:pPr>
            <w:r>
              <w:rPr>
                <w:sz w:val="16"/>
                <w:szCs w:val="16"/>
              </w:rPr>
              <w:t>SP-200724</w:t>
            </w:r>
          </w:p>
        </w:tc>
        <w:tc>
          <w:tcPr>
            <w:tcW w:w="568" w:type="dxa"/>
            <w:shd w:val="solid" w:color="FFFFFF" w:fill="auto"/>
          </w:tcPr>
          <w:p w14:paraId="289CE8B7" w14:textId="77777777" w:rsidR="00656DB4" w:rsidRDefault="00656DB4" w:rsidP="00656DB4">
            <w:pPr>
              <w:pStyle w:val="TAL"/>
              <w:rPr>
                <w:sz w:val="16"/>
                <w:szCs w:val="16"/>
              </w:rPr>
            </w:pPr>
            <w:r>
              <w:rPr>
                <w:sz w:val="16"/>
                <w:szCs w:val="16"/>
              </w:rPr>
              <w:t>0104</w:t>
            </w:r>
          </w:p>
        </w:tc>
        <w:tc>
          <w:tcPr>
            <w:tcW w:w="426" w:type="dxa"/>
            <w:shd w:val="solid" w:color="FFFFFF" w:fill="auto"/>
          </w:tcPr>
          <w:p w14:paraId="26988F38" w14:textId="77777777" w:rsidR="00656DB4" w:rsidRDefault="00656DB4" w:rsidP="00656DB4">
            <w:pPr>
              <w:pStyle w:val="TAR"/>
              <w:rPr>
                <w:sz w:val="16"/>
                <w:szCs w:val="16"/>
              </w:rPr>
            </w:pPr>
            <w:r>
              <w:rPr>
                <w:sz w:val="16"/>
                <w:szCs w:val="16"/>
              </w:rPr>
              <w:t>-</w:t>
            </w:r>
          </w:p>
        </w:tc>
        <w:tc>
          <w:tcPr>
            <w:tcW w:w="426" w:type="dxa"/>
            <w:shd w:val="solid" w:color="FFFFFF" w:fill="auto"/>
          </w:tcPr>
          <w:p w14:paraId="45BB2FE9" w14:textId="77777777" w:rsidR="00656DB4" w:rsidRDefault="00656DB4" w:rsidP="00656DB4">
            <w:pPr>
              <w:pStyle w:val="TAC"/>
              <w:rPr>
                <w:sz w:val="16"/>
                <w:szCs w:val="16"/>
              </w:rPr>
            </w:pPr>
            <w:r>
              <w:rPr>
                <w:sz w:val="16"/>
                <w:szCs w:val="16"/>
              </w:rPr>
              <w:t>F</w:t>
            </w:r>
          </w:p>
        </w:tc>
        <w:tc>
          <w:tcPr>
            <w:tcW w:w="4821" w:type="dxa"/>
            <w:shd w:val="solid" w:color="FFFFFF" w:fill="auto"/>
          </w:tcPr>
          <w:p w14:paraId="3929CBF2" w14:textId="77777777" w:rsidR="00656DB4" w:rsidRDefault="00656DB4" w:rsidP="00656DB4">
            <w:pPr>
              <w:pStyle w:val="TAL"/>
              <w:rPr>
                <w:snapToGrid w:val="0"/>
                <w:sz w:val="16"/>
                <w:szCs w:val="16"/>
                <w:lang w:val="en-AU"/>
              </w:rPr>
            </w:pPr>
            <w:r>
              <w:rPr>
                <w:snapToGrid w:val="0"/>
                <w:sz w:val="16"/>
                <w:szCs w:val="16"/>
                <w:lang w:val="en-AU"/>
              </w:rPr>
              <w:t>Correct various smaller errors (e.g. validation errors) in genericNRM.yaml (OpenAPI definitions)</w:t>
            </w:r>
          </w:p>
        </w:tc>
        <w:tc>
          <w:tcPr>
            <w:tcW w:w="709" w:type="dxa"/>
            <w:shd w:val="solid" w:color="FFFFFF" w:fill="auto"/>
          </w:tcPr>
          <w:p w14:paraId="1381D5A3" w14:textId="77777777" w:rsidR="00656DB4" w:rsidRDefault="00656DB4" w:rsidP="00656DB4">
            <w:pPr>
              <w:pStyle w:val="TAC"/>
              <w:rPr>
                <w:sz w:val="16"/>
                <w:szCs w:val="16"/>
              </w:rPr>
            </w:pPr>
            <w:r>
              <w:rPr>
                <w:sz w:val="16"/>
                <w:szCs w:val="16"/>
              </w:rPr>
              <w:t>16.5.0</w:t>
            </w:r>
          </w:p>
        </w:tc>
      </w:tr>
      <w:tr w:rsidR="00E221FA" w14:paraId="342E4AF7" w14:textId="77777777" w:rsidTr="00843100">
        <w:tc>
          <w:tcPr>
            <w:tcW w:w="805" w:type="dxa"/>
            <w:shd w:val="solid" w:color="FFFFFF" w:fill="auto"/>
          </w:tcPr>
          <w:p w14:paraId="13A311CD" w14:textId="77777777" w:rsidR="00E221FA" w:rsidRDefault="00E221FA" w:rsidP="00E221FA">
            <w:pPr>
              <w:pStyle w:val="TAC"/>
              <w:rPr>
                <w:sz w:val="16"/>
                <w:szCs w:val="16"/>
              </w:rPr>
            </w:pPr>
            <w:r>
              <w:rPr>
                <w:sz w:val="16"/>
                <w:szCs w:val="16"/>
              </w:rPr>
              <w:t>2020-09</w:t>
            </w:r>
          </w:p>
        </w:tc>
        <w:tc>
          <w:tcPr>
            <w:tcW w:w="801" w:type="dxa"/>
            <w:shd w:val="solid" w:color="FFFFFF" w:fill="auto"/>
          </w:tcPr>
          <w:p w14:paraId="71EE9041" w14:textId="77777777" w:rsidR="00E221FA" w:rsidRDefault="00E221FA" w:rsidP="00E221FA">
            <w:pPr>
              <w:pStyle w:val="TAC"/>
              <w:rPr>
                <w:sz w:val="16"/>
                <w:szCs w:val="16"/>
              </w:rPr>
            </w:pPr>
            <w:r>
              <w:rPr>
                <w:sz w:val="16"/>
                <w:szCs w:val="16"/>
              </w:rPr>
              <w:t>SA#89e</w:t>
            </w:r>
          </w:p>
        </w:tc>
        <w:tc>
          <w:tcPr>
            <w:tcW w:w="1095" w:type="dxa"/>
            <w:shd w:val="solid" w:color="FFFFFF" w:fill="auto"/>
          </w:tcPr>
          <w:p w14:paraId="682102F3" w14:textId="77777777" w:rsidR="00E221FA" w:rsidRDefault="00E221FA" w:rsidP="00E221FA">
            <w:pPr>
              <w:pStyle w:val="TAC"/>
              <w:rPr>
                <w:sz w:val="16"/>
                <w:szCs w:val="16"/>
              </w:rPr>
            </w:pPr>
            <w:r>
              <w:rPr>
                <w:sz w:val="16"/>
                <w:szCs w:val="16"/>
              </w:rPr>
              <w:t>SP-200729</w:t>
            </w:r>
          </w:p>
        </w:tc>
        <w:tc>
          <w:tcPr>
            <w:tcW w:w="568" w:type="dxa"/>
            <w:shd w:val="solid" w:color="FFFFFF" w:fill="auto"/>
          </w:tcPr>
          <w:p w14:paraId="557B0F80" w14:textId="77777777" w:rsidR="00E221FA" w:rsidRDefault="00E221FA" w:rsidP="00E221FA">
            <w:pPr>
              <w:pStyle w:val="TAL"/>
              <w:rPr>
                <w:sz w:val="16"/>
                <w:szCs w:val="16"/>
              </w:rPr>
            </w:pPr>
            <w:r>
              <w:rPr>
                <w:sz w:val="16"/>
                <w:szCs w:val="16"/>
              </w:rPr>
              <w:t>0105</w:t>
            </w:r>
          </w:p>
        </w:tc>
        <w:tc>
          <w:tcPr>
            <w:tcW w:w="426" w:type="dxa"/>
            <w:shd w:val="solid" w:color="FFFFFF" w:fill="auto"/>
          </w:tcPr>
          <w:p w14:paraId="6D0E7890" w14:textId="77777777" w:rsidR="00E221FA" w:rsidRDefault="00E221FA" w:rsidP="00E221FA">
            <w:pPr>
              <w:pStyle w:val="TAR"/>
              <w:rPr>
                <w:sz w:val="16"/>
                <w:szCs w:val="16"/>
              </w:rPr>
            </w:pPr>
            <w:r>
              <w:rPr>
                <w:sz w:val="16"/>
                <w:szCs w:val="16"/>
              </w:rPr>
              <w:t>1</w:t>
            </w:r>
          </w:p>
        </w:tc>
        <w:tc>
          <w:tcPr>
            <w:tcW w:w="426" w:type="dxa"/>
            <w:shd w:val="solid" w:color="FFFFFF" w:fill="auto"/>
          </w:tcPr>
          <w:p w14:paraId="5F342F10" w14:textId="77777777" w:rsidR="00E221FA" w:rsidRDefault="00E221FA" w:rsidP="00E221FA">
            <w:pPr>
              <w:pStyle w:val="TAC"/>
              <w:rPr>
                <w:sz w:val="16"/>
                <w:szCs w:val="16"/>
              </w:rPr>
            </w:pPr>
            <w:r>
              <w:rPr>
                <w:sz w:val="16"/>
                <w:szCs w:val="16"/>
              </w:rPr>
              <w:t>F</w:t>
            </w:r>
          </w:p>
        </w:tc>
        <w:tc>
          <w:tcPr>
            <w:tcW w:w="4821" w:type="dxa"/>
            <w:shd w:val="solid" w:color="FFFFFF" w:fill="auto"/>
          </w:tcPr>
          <w:p w14:paraId="6FFE514D" w14:textId="77777777" w:rsidR="00E221FA" w:rsidRDefault="00E221FA" w:rsidP="00E221FA">
            <w:pPr>
              <w:pStyle w:val="TAL"/>
              <w:rPr>
                <w:snapToGrid w:val="0"/>
                <w:sz w:val="16"/>
                <w:szCs w:val="16"/>
                <w:lang w:val="en-AU"/>
              </w:rPr>
            </w:pPr>
            <w:r>
              <w:rPr>
                <w:snapToGrid w:val="0"/>
                <w:sz w:val="16"/>
                <w:szCs w:val="16"/>
                <w:lang w:val="en-AU"/>
              </w:rPr>
              <w:t>Correct ThresholdMonitor definition (OpenAPI definitions)</w:t>
            </w:r>
          </w:p>
        </w:tc>
        <w:tc>
          <w:tcPr>
            <w:tcW w:w="709" w:type="dxa"/>
            <w:shd w:val="solid" w:color="FFFFFF" w:fill="auto"/>
          </w:tcPr>
          <w:p w14:paraId="0A81E4AC" w14:textId="77777777" w:rsidR="00E221FA" w:rsidRDefault="00E221FA" w:rsidP="00E221FA">
            <w:pPr>
              <w:pStyle w:val="TAC"/>
              <w:rPr>
                <w:sz w:val="16"/>
                <w:szCs w:val="16"/>
              </w:rPr>
            </w:pPr>
            <w:r>
              <w:rPr>
                <w:sz w:val="16"/>
                <w:szCs w:val="16"/>
              </w:rPr>
              <w:t>16.5.0</w:t>
            </w:r>
          </w:p>
        </w:tc>
      </w:tr>
      <w:tr w:rsidR="00BE74FF" w14:paraId="1FD342EF" w14:textId="77777777" w:rsidTr="00843100">
        <w:tc>
          <w:tcPr>
            <w:tcW w:w="805" w:type="dxa"/>
            <w:shd w:val="solid" w:color="FFFFFF" w:fill="auto"/>
          </w:tcPr>
          <w:p w14:paraId="6EFEAD36" w14:textId="77777777" w:rsidR="00BE74FF" w:rsidRDefault="00BE74FF" w:rsidP="00BE74FF">
            <w:pPr>
              <w:pStyle w:val="TAC"/>
              <w:rPr>
                <w:sz w:val="16"/>
                <w:szCs w:val="16"/>
              </w:rPr>
            </w:pPr>
            <w:r>
              <w:rPr>
                <w:sz w:val="16"/>
                <w:szCs w:val="16"/>
              </w:rPr>
              <w:t>2020-09</w:t>
            </w:r>
          </w:p>
        </w:tc>
        <w:tc>
          <w:tcPr>
            <w:tcW w:w="801" w:type="dxa"/>
            <w:shd w:val="solid" w:color="FFFFFF" w:fill="auto"/>
          </w:tcPr>
          <w:p w14:paraId="3B47D565" w14:textId="77777777" w:rsidR="00BE74FF" w:rsidRDefault="00BE74FF" w:rsidP="00BE74FF">
            <w:pPr>
              <w:pStyle w:val="TAC"/>
              <w:rPr>
                <w:sz w:val="16"/>
                <w:szCs w:val="16"/>
              </w:rPr>
            </w:pPr>
            <w:r>
              <w:rPr>
                <w:sz w:val="16"/>
                <w:szCs w:val="16"/>
              </w:rPr>
              <w:t>SA#89e</w:t>
            </w:r>
          </w:p>
        </w:tc>
        <w:tc>
          <w:tcPr>
            <w:tcW w:w="1095" w:type="dxa"/>
            <w:shd w:val="solid" w:color="FFFFFF" w:fill="auto"/>
          </w:tcPr>
          <w:p w14:paraId="4DD2695E" w14:textId="77777777" w:rsidR="00BE74FF" w:rsidRDefault="00BE74FF" w:rsidP="00BE74FF">
            <w:pPr>
              <w:pStyle w:val="TAC"/>
              <w:rPr>
                <w:sz w:val="16"/>
                <w:szCs w:val="16"/>
              </w:rPr>
            </w:pPr>
            <w:r>
              <w:rPr>
                <w:sz w:val="16"/>
                <w:szCs w:val="16"/>
              </w:rPr>
              <w:t>SP-200729</w:t>
            </w:r>
          </w:p>
        </w:tc>
        <w:tc>
          <w:tcPr>
            <w:tcW w:w="568" w:type="dxa"/>
            <w:shd w:val="solid" w:color="FFFFFF" w:fill="auto"/>
          </w:tcPr>
          <w:p w14:paraId="1C2127A6" w14:textId="77777777" w:rsidR="00BE74FF" w:rsidRDefault="00BE74FF" w:rsidP="00BE74FF">
            <w:pPr>
              <w:pStyle w:val="TAL"/>
              <w:rPr>
                <w:sz w:val="16"/>
                <w:szCs w:val="16"/>
              </w:rPr>
            </w:pPr>
            <w:r>
              <w:rPr>
                <w:sz w:val="16"/>
                <w:szCs w:val="16"/>
              </w:rPr>
              <w:t>0106</w:t>
            </w:r>
          </w:p>
        </w:tc>
        <w:tc>
          <w:tcPr>
            <w:tcW w:w="426" w:type="dxa"/>
            <w:shd w:val="solid" w:color="FFFFFF" w:fill="auto"/>
          </w:tcPr>
          <w:p w14:paraId="3EFABF61" w14:textId="77777777" w:rsidR="00BE74FF" w:rsidRDefault="00BE74FF" w:rsidP="00BE74FF">
            <w:pPr>
              <w:pStyle w:val="TAR"/>
              <w:rPr>
                <w:sz w:val="16"/>
                <w:szCs w:val="16"/>
              </w:rPr>
            </w:pPr>
            <w:r>
              <w:rPr>
                <w:sz w:val="16"/>
                <w:szCs w:val="16"/>
              </w:rPr>
              <w:t>-</w:t>
            </w:r>
          </w:p>
        </w:tc>
        <w:tc>
          <w:tcPr>
            <w:tcW w:w="426" w:type="dxa"/>
            <w:shd w:val="solid" w:color="FFFFFF" w:fill="auto"/>
          </w:tcPr>
          <w:p w14:paraId="348CCF4B" w14:textId="77777777" w:rsidR="00BE74FF" w:rsidRDefault="00BE74FF" w:rsidP="00BE74FF">
            <w:pPr>
              <w:pStyle w:val="TAC"/>
              <w:rPr>
                <w:sz w:val="16"/>
                <w:szCs w:val="16"/>
              </w:rPr>
            </w:pPr>
            <w:r>
              <w:rPr>
                <w:sz w:val="16"/>
                <w:szCs w:val="16"/>
              </w:rPr>
              <w:t>F</w:t>
            </w:r>
          </w:p>
        </w:tc>
        <w:tc>
          <w:tcPr>
            <w:tcW w:w="4821" w:type="dxa"/>
            <w:shd w:val="solid" w:color="FFFFFF" w:fill="auto"/>
          </w:tcPr>
          <w:p w14:paraId="18F94F08" w14:textId="77777777" w:rsidR="00BE74FF" w:rsidRDefault="00BE74FF" w:rsidP="00BE74FF">
            <w:pPr>
              <w:pStyle w:val="TAL"/>
              <w:rPr>
                <w:snapToGrid w:val="0"/>
                <w:sz w:val="16"/>
                <w:szCs w:val="16"/>
                <w:lang w:val="en-AU"/>
              </w:rPr>
            </w:pPr>
            <w:r>
              <w:rPr>
                <w:snapToGrid w:val="0"/>
                <w:sz w:val="16"/>
                <w:szCs w:val="16"/>
                <w:lang w:val="en-AU"/>
              </w:rPr>
              <w:t>Update HeartbeatControl YANG definition</w:t>
            </w:r>
          </w:p>
        </w:tc>
        <w:tc>
          <w:tcPr>
            <w:tcW w:w="709" w:type="dxa"/>
            <w:shd w:val="solid" w:color="FFFFFF" w:fill="auto"/>
          </w:tcPr>
          <w:p w14:paraId="2F59B721" w14:textId="77777777" w:rsidR="00BE74FF" w:rsidRDefault="00BE74FF" w:rsidP="00BE74FF">
            <w:pPr>
              <w:pStyle w:val="TAC"/>
              <w:rPr>
                <w:sz w:val="16"/>
                <w:szCs w:val="16"/>
              </w:rPr>
            </w:pPr>
            <w:r>
              <w:rPr>
                <w:sz w:val="16"/>
                <w:szCs w:val="16"/>
              </w:rPr>
              <w:t>16.5.0</w:t>
            </w:r>
          </w:p>
        </w:tc>
      </w:tr>
      <w:tr w:rsidR="00615621" w14:paraId="3FCC4178" w14:textId="77777777" w:rsidTr="00843100">
        <w:tc>
          <w:tcPr>
            <w:tcW w:w="805" w:type="dxa"/>
            <w:shd w:val="solid" w:color="FFFFFF" w:fill="auto"/>
          </w:tcPr>
          <w:p w14:paraId="06BB8B6B" w14:textId="77777777" w:rsidR="00615621" w:rsidRDefault="00615621" w:rsidP="00615621">
            <w:pPr>
              <w:pStyle w:val="TAC"/>
              <w:rPr>
                <w:sz w:val="16"/>
                <w:szCs w:val="16"/>
              </w:rPr>
            </w:pPr>
            <w:r>
              <w:rPr>
                <w:sz w:val="16"/>
                <w:szCs w:val="16"/>
              </w:rPr>
              <w:t>2020-09</w:t>
            </w:r>
          </w:p>
        </w:tc>
        <w:tc>
          <w:tcPr>
            <w:tcW w:w="801" w:type="dxa"/>
            <w:shd w:val="solid" w:color="FFFFFF" w:fill="auto"/>
          </w:tcPr>
          <w:p w14:paraId="63E02B03" w14:textId="77777777" w:rsidR="00615621" w:rsidRDefault="00615621" w:rsidP="00615621">
            <w:pPr>
              <w:pStyle w:val="TAC"/>
              <w:rPr>
                <w:sz w:val="16"/>
                <w:szCs w:val="16"/>
              </w:rPr>
            </w:pPr>
            <w:r>
              <w:rPr>
                <w:sz w:val="16"/>
                <w:szCs w:val="16"/>
              </w:rPr>
              <w:t>SA#89e</w:t>
            </w:r>
          </w:p>
        </w:tc>
        <w:tc>
          <w:tcPr>
            <w:tcW w:w="1095" w:type="dxa"/>
            <w:shd w:val="solid" w:color="FFFFFF" w:fill="auto"/>
          </w:tcPr>
          <w:p w14:paraId="29DEF333" w14:textId="77777777" w:rsidR="00615621" w:rsidRDefault="00615621" w:rsidP="00615621">
            <w:pPr>
              <w:pStyle w:val="TAC"/>
              <w:rPr>
                <w:sz w:val="16"/>
                <w:szCs w:val="16"/>
              </w:rPr>
            </w:pPr>
            <w:r>
              <w:rPr>
                <w:sz w:val="16"/>
                <w:szCs w:val="16"/>
              </w:rPr>
              <w:t>SP-200729</w:t>
            </w:r>
          </w:p>
        </w:tc>
        <w:tc>
          <w:tcPr>
            <w:tcW w:w="568" w:type="dxa"/>
            <w:shd w:val="solid" w:color="FFFFFF" w:fill="auto"/>
          </w:tcPr>
          <w:p w14:paraId="6924AE96" w14:textId="77777777" w:rsidR="00615621" w:rsidRDefault="00615621" w:rsidP="00615621">
            <w:pPr>
              <w:pStyle w:val="TAL"/>
              <w:rPr>
                <w:sz w:val="16"/>
                <w:szCs w:val="16"/>
              </w:rPr>
            </w:pPr>
            <w:r>
              <w:rPr>
                <w:sz w:val="16"/>
                <w:szCs w:val="16"/>
              </w:rPr>
              <w:t>0107</w:t>
            </w:r>
          </w:p>
        </w:tc>
        <w:tc>
          <w:tcPr>
            <w:tcW w:w="426" w:type="dxa"/>
            <w:shd w:val="solid" w:color="FFFFFF" w:fill="auto"/>
          </w:tcPr>
          <w:p w14:paraId="3F4AA023" w14:textId="77777777" w:rsidR="00615621" w:rsidRDefault="00615621" w:rsidP="00615621">
            <w:pPr>
              <w:pStyle w:val="TAR"/>
              <w:rPr>
                <w:sz w:val="16"/>
                <w:szCs w:val="16"/>
              </w:rPr>
            </w:pPr>
            <w:r>
              <w:rPr>
                <w:sz w:val="16"/>
                <w:szCs w:val="16"/>
              </w:rPr>
              <w:t>-</w:t>
            </w:r>
          </w:p>
        </w:tc>
        <w:tc>
          <w:tcPr>
            <w:tcW w:w="426" w:type="dxa"/>
            <w:shd w:val="solid" w:color="FFFFFF" w:fill="auto"/>
          </w:tcPr>
          <w:p w14:paraId="2CEE2AEB" w14:textId="77777777" w:rsidR="00615621" w:rsidRDefault="00615621" w:rsidP="00615621">
            <w:pPr>
              <w:pStyle w:val="TAC"/>
              <w:rPr>
                <w:sz w:val="16"/>
                <w:szCs w:val="16"/>
              </w:rPr>
            </w:pPr>
            <w:r>
              <w:rPr>
                <w:sz w:val="16"/>
                <w:szCs w:val="16"/>
              </w:rPr>
              <w:t>F</w:t>
            </w:r>
          </w:p>
        </w:tc>
        <w:tc>
          <w:tcPr>
            <w:tcW w:w="4821" w:type="dxa"/>
            <w:shd w:val="solid" w:color="FFFFFF" w:fill="auto"/>
          </w:tcPr>
          <w:p w14:paraId="47F148CC" w14:textId="77777777" w:rsidR="00615621" w:rsidRDefault="00615621" w:rsidP="00615621">
            <w:pPr>
              <w:pStyle w:val="TAL"/>
              <w:rPr>
                <w:snapToGrid w:val="0"/>
                <w:sz w:val="16"/>
                <w:szCs w:val="16"/>
                <w:lang w:val="en-AU"/>
              </w:rPr>
            </w:pPr>
            <w:r>
              <w:rPr>
                <w:snapToGrid w:val="0"/>
                <w:sz w:val="16"/>
                <w:szCs w:val="16"/>
                <w:lang w:val="en-AU"/>
              </w:rPr>
              <w:t>Update ThresholdMonitor YANG definition</w:t>
            </w:r>
          </w:p>
        </w:tc>
        <w:tc>
          <w:tcPr>
            <w:tcW w:w="709" w:type="dxa"/>
            <w:shd w:val="solid" w:color="FFFFFF" w:fill="auto"/>
          </w:tcPr>
          <w:p w14:paraId="0E828245" w14:textId="77777777" w:rsidR="00615621" w:rsidRDefault="00615621" w:rsidP="00615621">
            <w:pPr>
              <w:pStyle w:val="TAC"/>
              <w:rPr>
                <w:sz w:val="16"/>
                <w:szCs w:val="16"/>
              </w:rPr>
            </w:pPr>
            <w:r>
              <w:rPr>
                <w:sz w:val="16"/>
                <w:szCs w:val="16"/>
              </w:rPr>
              <w:t>16.5.0</w:t>
            </w:r>
          </w:p>
        </w:tc>
      </w:tr>
      <w:tr w:rsidR="00B1270A" w14:paraId="74F9D7F5" w14:textId="77777777" w:rsidTr="00843100">
        <w:tc>
          <w:tcPr>
            <w:tcW w:w="805" w:type="dxa"/>
            <w:shd w:val="solid" w:color="FFFFFF" w:fill="auto"/>
          </w:tcPr>
          <w:p w14:paraId="19F87F79" w14:textId="77777777" w:rsidR="00B1270A" w:rsidRDefault="00B1270A" w:rsidP="00615621">
            <w:pPr>
              <w:pStyle w:val="TAC"/>
              <w:rPr>
                <w:sz w:val="16"/>
                <w:szCs w:val="16"/>
              </w:rPr>
            </w:pPr>
            <w:r>
              <w:rPr>
                <w:sz w:val="16"/>
                <w:szCs w:val="16"/>
              </w:rPr>
              <w:t>2020-12</w:t>
            </w:r>
          </w:p>
        </w:tc>
        <w:tc>
          <w:tcPr>
            <w:tcW w:w="801" w:type="dxa"/>
            <w:shd w:val="solid" w:color="FFFFFF" w:fill="auto"/>
          </w:tcPr>
          <w:p w14:paraId="6D3F077E" w14:textId="77777777" w:rsidR="00B1270A" w:rsidRDefault="00B1270A" w:rsidP="00615621">
            <w:pPr>
              <w:pStyle w:val="TAC"/>
              <w:rPr>
                <w:sz w:val="16"/>
                <w:szCs w:val="16"/>
              </w:rPr>
            </w:pPr>
            <w:r>
              <w:rPr>
                <w:sz w:val="16"/>
                <w:szCs w:val="16"/>
              </w:rPr>
              <w:t>SA#90e</w:t>
            </w:r>
          </w:p>
        </w:tc>
        <w:tc>
          <w:tcPr>
            <w:tcW w:w="1095" w:type="dxa"/>
            <w:shd w:val="solid" w:color="FFFFFF" w:fill="auto"/>
          </w:tcPr>
          <w:p w14:paraId="260F5201" w14:textId="77777777" w:rsidR="00B1270A" w:rsidRDefault="00B1270A" w:rsidP="00615621">
            <w:pPr>
              <w:pStyle w:val="TAC"/>
              <w:rPr>
                <w:sz w:val="16"/>
                <w:szCs w:val="16"/>
              </w:rPr>
            </w:pPr>
            <w:r>
              <w:rPr>
                <w:sz w:val="16"/>
                <w:szCs w:val="16"/>
              </w:rPr>
              <w:t>SP-201057</w:t>
            </w:r>
          </w:p>
        </w:tc>
        <w:tc>
          <w:tcPr>
            <w:tcW w:w="568" w:type="dxa"/>
            <w:shd w:val="solid" w:color="FFFFFF" w:fill="auto"/>
          </w:tcPr>
          <w:p w14:paraId="34C9B320" w14:textId="77777777" w:rsidR="00B1270A" w:rsidRDefault="00B1270A" w:rsidP="00615621">
            <w:pPr>
              <w:pStyle w:val="TAL"/>
              <w:rPr>
                <w:sz w:val="16"/>
                <w:szCs w:val="16"/>
              </w:rPr>
            </w:pPr>
            <w:r>
              <w:rPr>
                <w:sz w:val="16"/>
                <w:szCs w:val="16"/>
              </w:rPr>
              <w:t>0108</w:t>
            </w:r>
          </w:p>
        </w:tc>
        <w:tc>
          <w:tcPr>
            <w:tcW w:w="426" w:type="dxa"/>
            <w:shd w:val="solid" w:color="FFFFFF" w:fill="auto"/>
          </w:tcPr>
          <w:p w14:paraId="38E9A665" w14:textId="77777777" w:rsidR="00B1270A" w:rsidRDefault="00B1270A" w:rsidP="00615621">
            <w:pPr>
              <w:pStyle w:val="TAR"/>
              <w:rPr>
                <w:sz w:val="16"/>
                <w:szCs w:val="16"/>
              </w:rPr>
            </w:pPr>
            <w:r>
              <w:rPr>
                <w:sz w:val="16"/>
                <w:szCs w:val="16"/>
              </w:rPr>
              <w:t>-</w:t>
            </w:r>
          </w:p>
        </w:tc>
        <w:tc>
          <w:tcPr>
            <w:tcW w:w="426" w:type="dxa"/>
            <w:shd w:val="solid" w:color="FFFFFF" w:fill="auto"/>
          </w:tcPr>
          <w:p w14:paraId="76A14D60" w14:textId="77777777" w:rsidR="00B1270A" w:rsidRDefault="00B1270A" w:rsidP="00615621">
            <w:pPr>
              <w:pStyle w:val="TAC"/>
              <w:rPr>
                <w:sz w:val="16"/>
                <w:szCs w:val="16"/>
              </w:rPr>
            </w:pPr>
            <w:r>
              <w:rPr>
                <w:sz w:val="16"/>
                <w:szCs w:val="16"/>
              </w:rPr>
              <w:t>F</w:t>
            </w:r>
          </w:p>
        </w:tc>
        <w:tc>
          <w:tcPr>
            <w:tcW w:w="4821" w:type="dxa"/>
            <w:shd w:val="solid" w:color="FFFFFF" w:fill="auto"/>
          </w:tcPr>
          <w:p w14:paraId="2522502A" w14:textId="77777777" w:rsidR="00B1270A" w:rsidRDefault="00B1270A" w:rsidP="00615621">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Correction of NRM YANG errors</w:t>
            </w:r>
            <w:r>
              <w:rPr>
                <w:snapToGrid w:val="0"/>
                <w:sz w:val="16"/>
                <w:szCs w:val="16"/>
                <w:lang w:val="en-AU"/>
              </w:rPr>
              <w:fldChar w:fldCharType="end"/>
            </w:r>
          </w:p>
        </w:tc>
        <w:tc>
          <w:tcPr>
            <w:tcW w:w="709" w:type="dxa"/>
            <w:shd w:val="solid" w:color="FFFFFF" w:fill="auto"/>
          </w:tcPr>
          <w:p w14:paraId="306A3180" w14:textId="77777777" w:rsidR="00B1270A" w:rsidRDefault="00B1270A" w:rsidP="00615621">
            <w:pPr>
              <w:pStyle w:val="TAC"/>
              <w:rPr>
                <w:sz w:val="16"/>
                <w:szCs w:val="16"/>
              </w:rPr>
            </w:pPr>
            <w:r>
              <w:rPr>
                <w:sz w:val="16"/>
                <w:szCs w:val="16"/>
              </w:rPr>
              <w:t>16.6.0</w:t>
            </w:r>
          </w:p>
        </w:tc>
      </w:tr>
      <w:tr w:rsidR="00A557A8" w14:paraId="66796A1F" w14:textId="77777777" w:rsidTr="00843100">
        <w:tc>
          <w:tcPr>
            <w:tcW w:w="805" w:type="dxa"/>
            <w:shd w:val="solid" w:color="FFFFFF" w:fill="auto"/>
          </w:tcPr>
          <w:p w14:paraId="2FDED7C1" w14:textId="77777777" w:rsidR="00A557A8" w:rsidRDefault="00A557A8" w:rsidP="00615621">
            <w:pPr>
              <w:pStyle w:val="TAC"/>
              <w:rPr>
                <w:sz w:val="16"/>
                <w:szCs w:val="16"/>
              </w:rPr>
            </w:pPr>
            <w:r>
              <w:rPr>
                <w:sz w:val="16"/>
                <w:szCs w:val="16"/>
              </w:rPr>
              <w:t>2020-12</w:t>
            </w:r>
          </w:p>
        </w:tc>
        <w:tc>
          <w:tcPr>
            <w:tcW w:w="801" w:type="dxa"/>
            <w:shd w:val="solid" w:color="FFFFFF" w:fill="auto"/>
          </w:tcPr>
          <w:p w14:paraId="1307C36F" w14:textId="77777777" w:rsidR="00A557A8" w:rsidRDefault="00A557A8" w:rsidP="00615621">
            <w:pPr>
              <w:pStyle w:val="TAC"/>
              <w:rPr>
                <w:sz w:val="16"/>
                <w:szCs w:val="16"/>
              </w:rPr>
            </w:pPr>
            <w:r>
              <w:rPr>
                <w:sz w:val="16"/>
                <w:szCs w:val="16"/>
              </w:rPr>
              <w:t>SA#90e</w:t>
            </w:r>
          </w:p>
        </w:tc>
        <w:tc>
          <w:tcPr>
            <w:tcW w:w="1095" w:type="dxa"/>
            <w:shd w:val="solid" w:color="FFFFFF" w:fill="auto"/>
          </w:tcPr>
          <w:p w14:paraId="2BE13545" w14:textId="77777777" w:rsidR="00A557A8" w:rsidRDefault="00A557A8" w:rsidP="00615621">
            <w:pPr>
              <w:pStyle w:val="TAC"/>
              <w:rPr>
                <w:sz w:val="16"/>
                <w:szCs w:val="16"/>
              </w:rPr>
            </w:pPr>
            <w:r>
              <w:rPr>
                <w:sz w:val="16"/>
                <w:szCs w:val="16"/>
              </w:rPr>
              <w:t>SP-201063</w:t>
            </w:r>
          </w:p>
        </w:tc>
        <w:tc>
          <w:tcPr>
            <w:tcW w:w="568" w:type="dxa"/>
            <w:shd w:val="solid" w:color="FFFFFF" w:fill="auto"/>
          </w:tcPr>
          <w:p w14:paraId="79C55787" w14:textId="77777777" w:rsidR="00A557A8" w:rsidRDefault="00A557A8" w:rsidP="00615621">
            <w:pPr>
              <w:pStyle w:val="TAL"/>
              <w:rPr>
                <w:sz w:val="16"/>
                <w:szCs w:val="16"/>
              </w:rPr>
            </w:pPr>
            <w:r>
              <w:rPr>
                <w:sz w:val="16"/>
                <w:szCs w:val="16"/>
              </w:rPr>
              <w:t>0109</w:t>
            </w:r>
          </w:p>
        </w:tc>
        <w:tc>
          <w:tcPr>
            <w:tcW w:w="426" w:type="dxa"/>
            <w:shd w:val="solid" w:color="FFFFFF" w:fill="auto"/>
          </w:tcPr>
          <w:p w14:paraId="22BBD07A" w14:textId="77777777" w:rsidR="00A557A8" w:rsidRDefault="00A557A8" w:rsidP="00615621">
            <w:pPr>
              <w:pStyle w:val="TAR"/>
              <w:rPr>
                <w:sz w:val="16"/>
                <w:szCs w:val="16"/>
              </w:rPr>
            </w:pPr>
            <w:r>
              <w:rPr>
                <w:sz w:val="16"/>
                <w:szCs w:val="16"/>
              </w:rPr>
              <w:t>1</w:t>
            </w:r>
          </w:p>
        </w:tc>
        <w:tc>
          <w:tcPr>
            <w:tcW w:w="426" w:type="dxa"/>
            <w:shd w:val="solid" w:color="FFFFFF" w:fill="auto"/>
          </w:tcPr>
          <w:p w14:paraId="1A39AAAB" w14:textId="77777777" w:rsidR="00A557A8" w:rsidRDefault="00A557A8" w:rsidP="00615621">
            <w:pPr>
              <w:pStyle w:val="TAC"/>
              <w:rPr>
                <w:sz w:val="16"/>
                <w:szCs w:val="16"/>
              </w:rPr>
            </w:pPr>
            <w:r>
              <w:rPr>
                <w:sz w:val="16"/>
                <w:szCs w:val="16"/>
              </w:rPr>
              <w:t>F</w:t>
            </w:r>
          </w:p>
        </w:tc>
        <w:tc>
          <w:tcPr>
            <w:tcW w:w="4821" w:type="dxa"/>
            <w:shd w:val="solid" w:color="FFFFFF" w:fill="auto"/>
          </w:tcPr>
          <w:p w14:paraId="31552D80" w14:textId="77777777" w:rsid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9" w:type="dxa"/>
            <w:shd w:val="solid" w:color="FFFFFF" w:fill="auto"/>
          </w:tcPr>
          <w:p w14:paraId="2BBF5700" w14:textId="77777777" w:rsidR="00A557A8" w:rsidRDefault="00A557A8" w:rsidP="00615621">
            <w:pPr>
              <w:pStyle w:val="TAC"/>
              <w:rPr>
                <w:sz w:val="16"/>
                <w:szCs w:val="16"/>
              </w:rPr>
            </w:pPr>
            <w:r>
              <w:rPr>
                <w:sz w:val="16"/>
                <w:szCs w:val="16"/>
              </w:rPr>
              <w:t>16.6.0</w:t>
            </w:r>
          </w:p>
        </w:tc>
      </w:tr>
      <w:tr w:rsidR="003F73C8" w14:paraId="2F0EA575" w14:textId="77777777" w:rsidTr="00843100">
        <w:tc>
          <w:tcPr>
            <w:tcW w:w="805" w:type="dxa"/>
            <w:shd w:val="solid" w:color="FFFFFF" w:fill="auto"/>
          </w:tcPr>
          <w:p w14:paraId="5AE92045" w14:textId="77777777" w:rsidR="003F73C8" w:rsidRDefault="003F73C8" w:rsidP="00615621">
            <w:pPr>
              <w:pStyle w:val="TAC"/>
              <w:rPr>
                <w:sz w:val="16"/>
                <w:szCs w:val="16"/>
              </w:rPr>
            </w:pPr>
            <w:r>
              <w:rPr>
                <w:sz w:val="16"/>
                <w:szCs w:val="16"/>
              </w:rPr>
              <w:t>2020-12</w:t>
            </w:r>
          </w:p>
        </w:tc>
        <w:tc>
          <w:tcPr>
            <w:tcW w:w="801" w:type="dxa"/>
            <w:shd w:val="solid" w:color="FFFFFF" w:fill="auto"/>
          </w:tcPr>
          <w:p w14:paraId="3C87DE51" w14:textId="77777777" w:rsidR="003F73C8" w:rsidRDefault="003F73C8" w:rsidP="00615621">
            <w:pPr>
              <w:pStyle w:val="TAC"/>
              <w:rPr>
                <w:sz w:val="16"/>
                <w:szCs w:val="16"/>
              </w:rPr>
            </w:pPr>
            <w:r>
              <w:rPr>
                <w:sz w:val="16"/>
                <w:szCs w:val="16"/>
              </w:rPr>
              <w:t>SA#90e</w:t>
            </w:r>
          </w:p>
        </w:tc>
        <w:tc>
          <w:tcPr>
            <w:tcW w:w="1095" w:type="dxa"/>
            <w:shd w:val="solid" w:color="FFFFFF" w:fill="auto"/>
          </w:tcPr>
          <w:p w14:paraId="4368AECE" w14:textId="77777777" w:rsidR="003F73C8" w:rsidRDefault="003F73C8" w:rsidP="00615621">
            <w:pPr>
              <w:pStyle w:val="TAC"/>
              <w:rPr>
                <w:sz w:val="16"/>
                <w:szCs w:val="16"/>
              </w:rPr>
            </w:pPr>
            <w:r>
              <w:rPr>
                <w:sz w:val="16"/>
                <w:szCs w:val="16"/>
              </w:rPr>
              <w:t>SP-201057</w:t>
            </w:r>
          </w:p>
        </w:tc>
        <w:tc>
          <w:tcPr>
            <w:tcW w:w="568" w:type="dxa"/>
            <w:shd w:val="solid" w:color="FFFFFF" w:fill="auto"/>
          </w:tcPr>
          <w:p w14:paraId="2206E576" w14:textId="77777777" w:rsidR="003F73C8" w:rsidRDefault="003F73C8" w:rsidP="00615621">
            <w:pPr>
              <w:pStyle w:val="TAL"/>
              <w:rPr>
                <w:sz w:val="16"/>
                <w:szCs w:val="16"/>
              </w:rPr>
            </w:pPr>
            <w:r>
              <w:rPr>
                <w:sz w:val="16"/>
                <w:szCs w:val="16"/>
              </w:rPr>
              <w:t>0110</w:t>
            </w:r>
          </w:p>
        </w:tc>
        <w:tc>
          <w:tcPr>
            <w:tcW w:w="426" w:type="dxa"/>
            <w:shd w:val="solid" w:color="FFFFFF" w:fill="auto"/>
          </w:tcPr>
          <w:p w14:paraId="7D9DA46C" w14:textId="77777777" w:rsidR="003F73C8" w:rsidRDefault="003F73C8" w:rsidP="00615621">
            <w:pPr>
              <w:pStyle w:val="TAR"/>
              <w:rPr>
                <w:sz w:val="16"/>
                <w:szCs w:val="16"/>
              </w:rPr>
            </w:pPr>
            <w:r>
              <w:rPr>
                <w:sz w:val="16"/>
                <w:szCs w:val="16"/>
              </w:rPr>
              <w:t>-</w:t>
            </w:r>
          </w:p>
        </w:tc>
        <w:tc>
          <w:tcPr>
            <w:tcW w:w="426" w:type="dxa"/>
            <w:shd w:val="solid" w:color="FFFFFF" w:fill="auto"/>
          </w:tcPr>
          <w:p w14:paraId="23B9CB28" w14:textId="77777777" w:rsidR="003F73C8" w:rsidRDefault="003F73C8" w:rsidP="00615621">
            <w:pPr>
              <w:pStyle w:val="TAC"/>
              <w:rPr>
                <w:sz w:val="16"/>
                <w:szCs w:val="16"/>
              </w:rPr>
            </w:pPr>
            <w:r>
              <w:rPr>
                <w:sz w:val="16"/>
                <w:szCs w:val="16"/>
              </w:rPr>
              <w:t>F</w:t>
            </w:r>
          </w:p>
        </w:tc>
        <w:tc>
          <w:tcPr>
            <w:tcW w:w="4821" w:type="dxa"/>
            <w:shd w:val="solid" w:color="FFFFFF" w:fill="auto"/>
          </w:tcPr>
          <w:p w14:paraId="29B38431" w14:textId="77777777" w:rsidR="003F73C8" w:rsidRDefault="003F73C8" w:rsidP="00615621">
            <w:pPr>
              <w:pStyle w:val="TAL"/>
              <w:rPr>
                <w:snapToGrid w:val="0"/>
                <w:sz w:val="16"/>
                <w:szCs w:val="16"/>
                <w:lang w:val="en-AU"/>
              </w:rPr>
            </w:pPr>
            <w:r>
              <w:rPr>
                <w:snapToGrid w:val="0"/>
                <w:sz w:val="16"/>
                <w:szCs w:val="16"/>
                <w:lang w:val="en-AU"/>
              </w:rPr>
              <w:t>Remove thresholdLevel attribute from ThresholdMonitor (OpenAPI definition)</w:t>
            </w:r>
          </w:p>
        </w:tc>
        <w:tc>
          <w:tcPr>
            <w:tcW w:w="709" w:type="dxa"/>
            <w:shd w:val="solid" w:color="FFFFFF" w:fill="auto"/>
          </w:tcPr>
          <w:p w14:paraId="66E30A4A" w14:textId="77777777" w:rsidR="003F73C8" w:rsidRDefault="003F73C8" w:rsidP="00615621">
            <w:pPr>
              <w:pStyle w:val="TAC"/>
              <w:rPr>
                <w:sz w:val="16"/>
                <w:szCs w:val="16"/>
              </w:rPr>
            </w:pPr>
            <w:r>
              <w:rPr>
                <w:sz w:val="16"/>
                <w:szCs w:val="16"/>
              </w:rPr>
              <w:t>16.6.0</w:t>
            </w:r>
          </w:p>
        </w:tc>
      </w:tr>
      <w:tr w:rsidR="00E54F90" w14:paraId="679FA781" w14:textId="77777777" w:rsidTr="00843100">
        <w:tc>
          <w:tcPr>
            <w:tcW w:w="805" w:type="dxa"/>
            <w:shd w:val="solid" w:color="FFFFFF" w:fill="auto"/>
          </w:tcPr>
          <w:p w14:paraId="5FEE348C" w14:textId="77777777" w:rsidR="00E54F90" w:rsidRDefault="00E54F90" w:rsidP="00615621">
            <w:pPr>
              <w:pStyle w:val="TAC"/>
              <w:rPr>
                <w:sz w:val="16"/>
                <w:szCs w:val="16"/>
              </w:rPr>
            </w:pPr>
            <w:r>
              <w:rPr>
                <w:sz w:val="16"/>
                <w:szCs w:val="16"/>
              </w:rPr>
              <w:t>2020-12</w:t>
            </w:r>
          </w:p>
        </w:tc>
        <w:tc>
          <w:tcPr>
            <w:tcW w:w="801" w:type="dxa"/>
            <w:shd w:val="solid" w:color="FFFFFF" w:fill="auto"/>
          </w:tcPr>
          <w:p w14:paraId="5062BDCB" w14:textId="77777777" w:rsidR="00E54F90" w:rsidRDefault="00E54F90" w:rsidP="00615621">
            <w:pPr>
              <w:pStyle w:val="TAC"/>
              <w:rPr>
                <w:sz w:val="16"/>
                <w:szCs w:val="16"/>
              </w:rPr>
            </w:pPr>
            <w:r>
              <w:rPr>
                <w:sz w:val="16"/>
                <w:szCs w:val="16"/>
              </w:rPr>
              <w:t>SA#90e</w:t>
            </w:r>
          </w:p>
        </w:tc>
        <w:tc>
          <w:tcPr>
            <w:tcW w:w="1095" w:type="dxa"/>
            <w:shd w:val="solid" w:color="FFFFFF" w:fill="auto"/>
          </w:tcPr>
          <w:p w14:paraId="7717F3E7" w14:textId="77777777" w:rsidR="00E54F90" w:rsidRDefault="00E54F90" w:rsidP="00615621">
            <w:pPr>
              <w:pStyle w:val="TAC"/>
              <w:rPr>
                <w:sz w:val="16"/>
                <w:szCs w:val="16"/>
              </w:rPr>
            </w:pPr>
            <w:r>
              <w:rPr>
                <w:sz w:val="16"/>
                <w:szCs w:val="16"/>
              </w:rPr>
              <w:t>SP-201050</w:t>
            </w:r>
          </w:p>
        </w:tc>
        <w:tc>
          <w:tcPr>
            <w:tcW w:w="568" w:type="dxa"/>
            <w:shd w:val="solid" w:color="FFFFFF" w:fill="auto"/>
          </w:tcPr>
          <w:p w14:paraId="6CF4D8FB" w14:textId="77777777" w:rsidR="00E54F90" w:rsidRDefault="00E54F90" w:rsidP="00615621">
            <w:pPr>
              <w:pStyle w:val="TAL"/>
              <w:rPr>
                <w:sz w:val="16"/>
                <w:szCs w:val="16"/>
              </w:rPr>
            </w:pPr>
            <w:r>
              <w:rPr>
                <w:sz w:val="16"/>
                <w:szCs w:val="16"/>
              </w:rPr>
              <w:t>0111</w:t>
            </w:r>
          </w:p>
        </w:tc>
        <w:tc>
          <w:tcPr>
            <w:tcW w:w="426" w:type="dxa"/>
            <w:shd w:val="solid" w:color="FFFFFF" w:fill="auto"/>
          </w:tcPr>
          <w:p w14:paraId="0834FCF7" w14:textId="77777777" w:rsidR="00E54F90" w:rsidRDefault="00E54F90" w:rsidP="00615621">
            <w:pPr>
              <w:pStyle w:val="TAR"/>
              <w:rPr>
                <w:sz w:val="16"/>
                <w:szCs w:val="16"/>
              </w:rPr>
            </w:pPr>
            <w:r>
              <w:rPr>
                <w:sz w:val="16"/>
                <w:szCs w:val="16"/>
              </w:rPr>
              <w:t>1</w:t>
            </w:r>
          </w:p>
        </w:tc>
        <w:tc>
          <w:tcPr>
            <w:tcW w:w="426" w:type="dxa"/>
            <w:shd w:val="solid" w:color="FFFFFF" w:fill="auto"/>
          </w:tcPr>
          <w:p w14:paraId="73D932DE" w14:textId="77777777" w:rsidR="00E54F90" w:rsidRDefault="00E54F90" w:rsidP="00615621">
            <w:pPr>
              <w:pStyle w:val="TAC"/>
              <w:rPr>
                <w:sz w:val="16"/>
                <w:szCs w:val="16"/>
              </w:rPr>
            </w:pPr>
            <w:r>
              <w:rPr>
                <w:sz w:val="16"/>
                <w:szCs w:val="16"/>
              </w:rPr>
              <w:t>F</w:t>
            </w:r>
          </w:p>
        </w:tc>
        <w:tc>
          <w:tcPr>
            <w:tcW w:w="4821" w:type="dxa"/>
            <w:shd w:val="solid" w:color="FFFFFF" w:fill="auto"/>
          </w:tcPr>
          <w:p w14:paraId="6E81761E" w14:textId="77777777" w:rsidR="00E54F90" w:rsidRDefault="00E54F90" w:rsidP="00615621">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779D4652" w14:textId="77777777" w:rsidR="00E54F90" w:rsidRDefault="00E54F90" w:rsidP="00615621">
            <w:pPr>
              <w:pStyle w:val="TAC"/>
              <w:rPr>
                <w:sz w:val="16"/>
                <w:szCs w:val="16"/>
              </w:rPr>
            </w:pPr>
            <w:r>
              <w:rPr>
                <w:sz w:val="16"/>
                <w:szCs w:val="16"/>
              </w:rPr>
              <w:t>16.6.0</w:t>
            </w:r>
          </w:p>
        </w:tc>
      </w:tr>
      <w:tr w:rsidR="007E2085" w14:paraId="4E66A937" w14:textId="77777777" w:rsidTr="00843100">
        <w:tc>
          <w:tcPr>
            <w:tcW w:w="805" w:type="dxa"/>
            <w:shd w:val="solid" w:color="FFFFFF" w:fill="auto"/>
          </w:tcPr>
          <w:p w14:paraId="72E9F978" w14:textId="77777777" w:rsidR="007E2085" w:rsidRDefault="007E2085" w:rsidP="00615621">
            <w:pPr>
              <w:pStyle w:val="TAC"/>
              <w:rPr>
                <w:sz w:val="16"/>
                <w:szCs w:val="16"/>
              </w:rPr>
            </w:pPr>
            <w:r>
              <w:rPr>
                <w:sz w:val="16"/>
                <w:szCs w:val="16"/>
              </w:rPr>
              <w:t>2020-12</w:t>
            </w:r>
          </w:p>
        </w:tc>
        <w:tc>
          <w:tcPr>
            <w:tcW w:w="801" w:type="dxa"/>
            <w:shd w:val="solid" w:color="FFFFFF" w:fill="auto"/>
          </w:tcPr>
          <w:p w14:paraId="1514693B" w14:textId="77777777" w:rsidR="007E2085" w:rsidRDefault="007E2085" w:rsidP="00615621">
            <w:pPr>
              <w:pStyle w:val="TAC"/>
              <w:rPr>
                <w:sz w:val="16"/>
                <w:szCs w:val="16"/>
              </w:rPr>
            </w:pPr>
            <w:r>
              <w:rPr>
                <w:sz w:val="16"/>
                <w:szCs w:val="16"/>
              </w:rPr>
              <w:t>SA#90e</w:t>
            </w:r>
          </w:p>
        </w:tc>
        <w:tc>
          <w:tcPr>
            <w:tcW w:w="1095" w:type="dxa"/>
            <w:shd w:val="solid" w:color="FFFFFF" w:fill="auto"/>
          </w:tcPr>
          <w:p w14:paraId="4B15C0FE" w14:textId="77777777" w:rsidR="007E2085" w:rsidRDefault="007E2085" w:rsidP="00615621">
            <w:pPr>
              <w:pStyle w:val="TAC"/>
              <w:rPr>
                <w:sz w:val="16"/>
                <w:szCs w:val="16"/>
              </w:rPr>
            </w:pPr>
            <w:r>
              <w:rPr>
                <w:sz w:val="16"/>
                <w:szCs w:val="16"/>
              </w:rPr>
              <w:t>SP-201050</w:t>
            </w:r>
          </w:p>
        </w:tc>
        <w:tc>
          <w:tcPr>
            <w:tcW w:w="568" w:type="dxa"/>
            <w:shd w:val="solid" w:color="FFFFFF" w:fill="auto"/>
          </w:tcPr>
          <w:p w14:paraId="1C99B1D5" w14:textId="77777777" w:rsidR="007E2085" w:rsidRDefault="007E2085" w:rsidP="00615621">
            <w:pPr>
              <w:pStyle w:val="TAL"/>
              <w:rPr>
                <w:sz w:val="16"/>
                <w:szCs w:val="16"/>
              </w:rPr>
            </w:pPr>
            <w:r>
              <w:rPr>
                <w:sz w:val="16"/>
                <w:szCs w:val="16"/>
              </w:rPr>
              <w:t>0112</w:t>
            </w:r>
          </w:p>
        </w:tc>
        <w:tc>
          <w:tcPr>
            <w:tcW w:w="426" w:type="dxa"/>
            <w:shd w:val="solid" w:color="FFFFFF" w:fill="auto"/>
          </w:tcPr>
          <w:p w14:paraId="4F47FEE3" w14:textId="77777777" w:rsidR="007E2085" w:rsidRDefault="007E2085" w:rsidP="00615621">
            <w:pPr>
              <w:pStyle w:val="TAR"/>
              <w:rPr>
                <w:sz w:val="16"/>
                <w:szCs w:val="16"/>
              </w:rPr>
            </w:pPr>
            <w:r>
              <w:rPr>
                <w:sz w:val="16"/>
                <w:szCs w:val="16"/>
              </w:rPr>
              <w:t>1</w:t>
            </w:r>
          </w:p>
        </w:tc>
        <w:tc>
          <w:tcPr>
            <w:tcW w:w="426" w:type="dxa"/>
            <w:shd w:val="solid" w:color="FFFFFF" w:fill="auto"/>
          </w:tcPr>
          <w:p w14:paraId="180A2162" w14:textId="77777777" w:rsidR="007E2085" w:rsidRDefault="007E2085" w:rsidP="00615621">
            <w:pPr>
              <w:pStyle w:val="TAC"/>
              <w:rPr>
                <w:sz w:val="16"/>
                <w:szCs w:val="16"/>
              </w:rPr>
            </w:pPr>
            <w:r>
              <w:rPr>
                <w:sz w:val="16"/>
                <w:szCs w:val="16"/>
              </w:rPr>
              <w:t>F</w:t>
            </w:r>
          </w:p>
        </w:tc>
        <w:tc>
          <w:tcPr>
            <w:tcW w:w="4821" w:type="dxa"/>
            <w:shd w:val="solid" w:color="FFFFFF" w:fill="auto"/>
          </w:tcPr>
          <w:p w14:paraId="57AF7B0D" w14:textId="77777777" w:rsidR="007E2085" w:rsidRDefault="007E2085" w:rsidP="00615621">
            <w:pPr>
              <w:pStyle w:val="TAL"/>
              <w:rPr>
                <w:snapToGrid w:val="0"/>
                <w:sz w:val="16"/>
                <w:szCs w:val="16"/>
                <w:lang w:val="en-AU"/>
              </w:rPr>
            </w:pPr>
            <w:r>
              <w:rPr>
                <w:snapToGrid w:val="0"/>
                <w:sz w:val="16"/>
                <w:szCs w:val="16"/>
                <w:lang w:val="en-AU"/>
              </w:rPr>
              <w:t>Use comDefs.yaml instead of local definitions in genericNrm.yaml (OpenAPI definition)</w:t>
            </w:r>
          </w:p>
        </w:tc>
        <w:tc>
          <w:tcPr>
            <w:tcW w:w="709" w:type="dxa"/>
            <w:shd w:val="solid" w:color="FFFFFF" w:fill="auto"/>
          </w:tcPr>
          <w:p w14:paraId="02108262" w14:textId="77777777" w:rsidR="007E2085" w:rsidRDefault="007E2085" w:rsidP="00615621">
            <w:pPr>
              <w:pStyle w:val="TAC"/>
              <w:rPr>
                <w:sz w:val="16"/>
                <w:szCs w:val="16"/>
              </w:rPr>
            </w:pPr>
            <w:r>
              <w:rPr>
                <w:sz w:val="16"/>
                <w:szCs w:val="16"/>
              </w:rPr>
              <w:t>16.6.0</w:t>
            </w:r>
          </w:p>
        </w:tc>
      </w:tr>
      <w:tr w:rsidR="00BD7E0A" w14:paraId="1B3CABDA" w14:textId="77777777" w:rsidTr="00843100">
        <w:tc>
          <w:tcPr>
            <w:tcW w:w="805" w:type="dxa"/>
            <w:shd w:val="solid" w:color="FFFFFF" w:fill="auto"/>
          </w:tcPr>
          <w:p w14:paraId="537684FD" w14:textId="77777777" w:rsidR="00BD7E0A" w:rsidRDefault="00BD7E0A" w:rsidP="00615621">
            <w:pPr>
              <w:pStyle w:val="TAC"/>
              <w:rPr>
                <w:sz w:val="16"/>
                <w:szCs w:val="16"/>
              </w:rPr>
            </w:pPr>
            <w:r>
              <w:rPr>
                <w:sz w:val="16"/>
                <w:szCs w:val="16"/>
              </w:rPr>
              <w:t>2020-12</w:t>
            </w:r>
          </w:p>
        </w:tc>
        <w:tc>
          <w:tcPr>
            <w:tcW w:w="801" w:type="dxa"/>
            <w:shd w:val="solid" w:color="FFFFFF" w:fill="auto"/>
          </w:tcPr>
          <w:p w14:paraId="04D8BEDF" w14:textId="77777777" w:rsidR="00BD7E0A" w:rsidRDefault="00BD7E0A" w:rsidP="00615621">
            <w:pPr>
              <w:pStyle w:val="TAC"/>
              <w:rPr>
                <w:sz w:val="16"/>
                <w:szCs w:val="16"/>
              </w:rPr>
            </w:pPr>
            <w:r>
              <w:rPr>
                <w:sz w:val="16"/>
                <w:szCs w:val="16"/>
              </w:rPr>
              <w:t>SA#90e</w:t>
            </w:r>
          </w:p>
        </w:tc>
        <w:tc>
          <w:tcPr>
            <w:tcW w:w="1095" w:type="dxa"/>
            <w:shd w:val="solid" w:color="FFFFFF" w:fill="auto"/>
          </w:tcPr>
          <w:p w14:paraId="0A1F2624" w14:textId="77777777" w:rsidR="00BD7E0A" w:rsidRDefault="00BD7E0A" w:rsidP="00615621">
            <w:pPr>
              <w:pStyle w:val="TAC"/>
              <w:rPr>
                <w:sz w:val="16"/>
                <w:szCs w:val="16"/>
              </w:rPr>
            </w:pPr>
            <w:r>
              <w:rPr>
                <w:sz w:val="16"/>
                <w:szCs w:val="16"/>
              </w:rPr>
              <w:t>SP-201057</w:t>
            </w:r>
          </w:p>
        </w:tc>
        <w:tc>
          <w:tcPr>
            <w:tcW w:w="568" w:type="dxa"/>
            <w:shd w:val="solid" w:color="FFFFFF" w:fill="auto"/>
          </w:tcPr>
          <w:p w14:paraId="6806DE3C" w14:textId="77777777" w:rsidR="00BD7E0A" w:rsidRDefault="00BD7E0A" w:rsidP="00615621">
            <w:pPr>
              <w:pStyle w:val="TAL"/>
              <w:rPr>
                <w:sz w:val="16"/>
                <w:szCs w:val="16"/>
              </w:rPr>
            </w:pPr>
            <w:r>
              <w:rPr>
                <w:sz w:val="16"/>
                <w:szCs w:val="16"/>
              </w:rPr>
              <w:t>0113</w:t>
            </w:r>
          </w:p>
        </w:tc>
        <w:tc>
          <w:tcPr>
            <w:tcW w:w="426" w:type="dxa"/>
            <w:shd w:val="solid" w:color="FFFFFF" w:fill="auto"/>
          </w:tcPr>
          <w:p w14:paraId="6A88959C" w14:textId="77777777" w:rsidR="00BD7E0A" w:rsidRDefault="00BD7E0A" w:rsidP="00615621">
            <w:pPr>
              <w:pStyle w:val="TAR"/>
              <w:rPr>
                <w:sz w:val="16"/>
                <w:szCs w:val="16"/>
              </w:rPr>
            </w:pPr>
            <w:r>
              <w:rPr>
                <w:sz w:val="16"/>
                <w:szCs w:val="16"/>
              </w:rPr>
              <w:t>1</w:t>
            </w:r>
          </w:p>
        </w:tc>
        <w:tc>
          <w:tcPr>
            <w:tcW w:w="426" w:type="dxa"/>
            <w:shd w:val="solid" w:color="FFFFFF" w:fill="auto"/>
          </w:tcPr>
          <w:p w14:paraId="14E07E81" w14:textId="77777777" w:rsidR="00BD7E0A" w:rsidRDefault="00BD7E0A" w:rsidP="00615621">
            <w:pPr>
              <w:pStyle w:val="TAC"/>
              <w:rPr>
                <w:sz w:val="16"/>
                <w:szCs w:val="16"/>
              </w:rPr>
            </w:pPr>
            <w:r>
              <w:rPr>
                <w:sz w:val="16"/>
                <w:szCs w:val="16"/>
              </w:rPr>
              <w:t>F</w:t>
            </w:r>
          </w:p>
        </w:tc>
        <w:tc>
          <w:tcPr>
            <w:tcW w:w="4821" w:type="dxa"/>
            <w:shd w:val="solid" w:color="FFFFFF" w:fill="auto"/>
          </w:tcPr>
          <w:p w14:paraId="0361E5DF" w14:textId="77777777" w:rsidR="00BD7E0A" w:rsidRDefault="00BD7E0A" w:rsidP="00615621">
            <w:pPr>
              <w:pStyle w:val="TAL"/>
              <w:rPr>
                <w:snapToGrid w:val="0"/>
                <w:sz w:val="16"/>
                <w:szCs w:val="16"/>
                <w:lang w:val="en-AU"/>
              </w:rPr>
            </w:pPr>
            <w:r>
              <w:rPr>
                <w:snapToGrid w:val="0"/>
                <w:sz w:val="16"/>
                <w:szCs w:val="16"/>
                <w:lang w:val="en-AU"/>
              </w:rPr>
              <w:t>Update attribute perfMetricJobGroupId.</w:t>
            </w:r>
          </w:p>
        </w:tc>
        <w:tc>
          <w:tcPr>
            <w:tcW w:w="709" w:type="dxa"/>
            <w:shd w:val="solid" w:color="FFFFFF" w:fill="auto"/>
          </w:tcPr>
          <w:p w14:paraId="5DBC48AB" w14:textId="77777777" w:rsidR="00BD7E0A" w:rsidRDefault="00BD7E0A" w:rsidP="00615621">
            <w:pPr>
              <w:pStyle w:val="TAC"/>
              <w:rPr>
                <w:sz w:val="16"/>
                <w:szCs w:val="16"/>
              </w:rPr>
            </w:pPr>
            <w:r>
              <w:rPr>
                <w:sz w:val="16"/>
                <w:szCs w:val="16"/>
              </w:rPr>
              <w:t>16.6.0</w:t>
            </w:r>
          </w:p>
        </w:tc>
      </w:tr>
      <w:tr w:rsidR="006F62C6" w14:paraId="3202B99A" w14:textId="77777777" w:rsidTr="00843100">
        <w:tc>
          <w:tcPr>
            <w:tcW w:w="805" w:type="dxa"/>
            <w:shd w:val="solid" w:color="FFFFFF" w:fill="auto"/>
          </w:tcPr>
          <w:p w14:paraId="01999AF9" w14:textId="77777777" w:rsidR="006F62C6" w:rsidRDefault="006F62C6" w:rsidP="006F62C6">
            <w:pPr>
              <w:pStyle w:val="TAC"/>
              <w:rPr>
                <w:sz w:val="16"/>
                <w:szCs w:val="16"/>
              </w:rPr>
            </w:pPr>
            <w:r>
              <w:rPr>
                <w:sz w:val="16"/>
                <w:szCs w:val="16"/>
              </w:rPr>
              <w:t>2020-12</w:t>
            </w:r>
          </w:p>
        </w:tc>
        <w:tc>
          <w:tcPr>
            <w:tcW w:w="801" w:type="dxa"/>
            <w:shd w:val="solid" w:color="FFFFFF" w:fill="auto"/>
          </w:tcPr>
          <w:p w14:paraId="7CDAEE96" w14:textId="77777777" w:rsidR="006F62C6" w:rsidRDefault="006F62C6" w:rsidP="006F62C6">
            <w:pPr>
              <w:pStyle w:val="TAC"/>
              <w:rPr>
                <w:sz w:val="16"/>
                <w:szCs w:val="16"/>
              </w:rPr>
            </w:pPr>
            <w:r>
              <w:rPr>
                <w:sz w:val="16"/>
                <w:szCs w:val="16"/>
              </w:rPr>
              <w:t>SA#90e</w:t>
            </w:r>
          </w:p>
        </w:tc>
        <w:tc>
          <w:tcPr>
            <w:tcW w:w="1095" w:type="dxa"/>
            <w:shd w:val="solid" w:color="FFFFFF" w:fill="auto"/>
          </w:tcPr>
          <w:p w14:paraId="75FFF02B" w14:textId="77777777" w:rsidR="006F62C6" w:rsidRDefault="006F62C6" w:rsidP="006F62C6">
            <w:pPr>
              <w:pStyle w:val="TAC"/>
              <w:rPr>
                <w:sz w:val="16"/>
                <w:szCs w:val="16"/>
              </w:rPr>
            </w:pPr>
            <w:r>
              <w:rPr>
                <w:sz w:val="16"/>
                <w:szCs w:val="16"/>
              </w:rPr>
              <w:t>SP-201057</w:t>
            </w:r>
          </w:p>
        </w:tc>
        <w:tc>
          <w:tcPr>
            <w:tcW w:w="568" w:type="dxa"/>
            <w:shd w:val="solid" w:color="FFFFFF" w:fill="auto"/>
          </w:tcPr>
          <w:p w14:paraId="76AD9AC7" w14:textId="77777777" w:rsidR="006F62C6" w:rsidRDefault="006F62C6" w:rsidP="006F62C6">
            <w:pPr>
              <w:pStyle w:val="TAL"/>
              <w:rPr>
                <w:sz w:val="16"/>
                <w:szCs w:val="16"/>
              </w:rPr>
            </w:pPr>
            <w:r>
              <w:rPr>
                <w:sz w:val="16"/>
                <w:szCs w:val="16"/>
              </w:rPr>
              <w:t>0114</w:t>
            </w:r>
          </w:p>
        </w:tc>
        <w:tc>
          <w:tcPr>
            <w:tcW w:w="426" w:type="dxa"/>
            <w:shd w:val="solid" w:color="FFFFFF" w:fill="auto"/>
          </w:tcPr>
          <w:p w14:paraId="7D17B98D" w14:textId="77777777" w:rsidR="006F62C6" w:rsidRDefault="006F62C6" w:rsidP="006F62C6">
            <w:pPr>
              <w:pStyle w:val="TAR"/>
              <w:rPr>
                <w:sz w:val="16"/>
                <w:szCs w:val="16"/>
              </w:rPr>
            </w:pPr>
            <w:r>
              <w:rPr>
                <w:sz w:val="16"/>
                <w:szCs w:val="16"/>
              </w:rPr>
              <w:t>-</w:t>
            </w:r>
          </w:p>
        </w:tc>
        <w:tc>
          <w:tcPr>
            <w:tcW w:w="426" w:type="dxa"/>
            <w:shd w:val="solid" w:color="FFFFFF" w:fill="auto"/>
          </w:tcPr>
          <w:p w14:paraId="123660C5" w14:textId="77777777" w:rsidR="006F62C6" w:rsidRDefault="006F62C6" w:rsidP="006F62C6">
            <w:pPr>
              <w:pStyle w:val="TAC"/>
              <w:rPr>
                <w:sz w:val="16"/>
                <w:szCs w:val="16"/>
              </w:rPr>
            </w:pPr>
            <w:r>
              <w:rPr>
                <w:sz w:val="16"/>
                <w:szCs w:val="16"/>
              </w:rPr>
              <w:t>F</w:t>
            </w:r>
          </w:p>
        </w:tc>
        <w:tc>
          <w:tcPr>
            <w:tcW w:w="4821" w:type="dxa"/>
            <w:shd w:val="solid" w:color="FFFFFF" w:fill="auto"/>
          </w:tcPr>
          <w:p w14:paraId="4B2B137F" w14:textId="77777777" w:rsidR="006F62C6" w:rsidRDefault="006F62C6" w:rsidP="006F62C6">
            <w:pPr>
              <w:pStyle w:val="TAL"/>
              <w:rPr>
                <w:snapToGrid w:val="0"/>
                <w:sz w:val="16"/>
                <w:szCs w:val="16"/>
                <w:lang w:val="en-AU"/>
              </w:rPr>
            </w:pPr>
            <w:r>
              <w:rPr>
                <w:snapToGrid w:val="0"/>
                <w:sz w:val="16"/>
                <w:szCs w:val="16"/>
                <w:lang w:val="en-AU"/>
              </w:rPr>
              <w:t>Remove value handling from the granularityPeriod description</w:t>
            </w:r>
          </w:p>
        </w:tc>
        <w:tc>
          <w:tcPr>
            <w:tcW w:w="709" w:type="dxa"/>
            <w:shd w:val="solid" w:color="FFFFFF" w:fill="auto"/>
          </w:tcPr>
          <w:p w14:paraId="4E97D63D" w14:textId="77777777" w:rsidR="006F62C6" w:rsidRDefault="006F62C6" w:rsidP="006F62C6">
            <w:pPr>
              <w:pStyle w:val="TAC"/>
              <w:rPr>
                <w:sz w:val="16"/>
                <w:szCs w:val="16"/>
              </w:rPr>
            </w:pPr>
            <w:r>
              <w:rPr>
                <w:sz w:val="16"/>
                <w:szCs w:val="16"/>
              </w:rPr>
              <w:t>16.6.0</w:t>
            </w:r>
          </w:p>
        </w:tc>
      </w:tr>
      <w:tr w:rsidR="008B5F23" w14:paraId="583B68D5" w14:textId="77777777" w:rsidTr="00843100">
        <w:tc>
          <w:tcPr>
            <w:tcW w:w="805" w:type="dxa"/>
            <w:shd w:val="solid" w:color="FFFFFF" w:fill="auto"/>
          </w:tcPr>
          <w:p w14:paraId="2D9721D0" w14:textId="77777777" w:rsidR="008B5F23" w:rsidRDefault="008B5F23" w:rsidP="006F62C6">
            <w:pPr>
              <w:pStyle w:val="TAC"/>
              <w:rPr>
                <w:sz w:val="16"/>
                <w:szCs w:val="16"/>
              </w:rPr>
            </w:pPr>
            <w:r>
              <w:rPr>
                <w:sz w:val="16"/>
                <w:szCs w:val="16"/>
              </w:rPr>
              <w:t>2020-12</w:t>
            </w:r>
          </w:p>
        </w:tc>
        <w:tc>
          <w:tcPr>
            <w:tcW w:w="801" w:type="dxa"/>
            <w:shd w:val="solid" w:color="FFFFFF" w:fill="auto"/>
          </w:tcPr>
          <w:p w14:paraId="19F8EC60" w14:textId="77777777" w:rsidR="008B5F23" w:rsidRDefault="008B5F23" w:rsidP="006F62C6">
            <w:pPr>
              <w:pStyle w:val="TAC"/>
              <w:rPr>
                <w:sz w:val="16"/>
                <w:szCs w:val="16"/>
              </w:rPr>
            </w:pPr>
            <w:r>
              <w:rPr>
                <w:sz w:val="16"/>
                <w:szCs w:val="16"/>
              </w:rPr>
              <w:t>SA#90e</w:t>
            </w:r>
          </w:p>
        </w:tc>
        <w:tc>
          <w:tcPr>
            <w:tcW w:w="1095" w:type="dxa"/>
            <w:shd w:val="solid" w:color="FFFFFF" w:fill="auto"/>
          </w:tcPr>
          <w:p w14:paraId="7D90E11C" w14:textId="77777777" w:rsidR="008B5F23" w:rsidRDefault="008B5F23" w:rsidP="006F62C6">
            <w:pPr>
              <w:pStyle w:val="TAC"/>
              <w:rPr>
                <w:sz w:val="16"/>
                <w:szCs w:val="16"/>
              </w:rPr>
            </w:pPr>
            <w:r>
              <w:rPr>
                <w:sz w:val="16"/>
                <w:szCs w:val="16"/>
              </w:rPr>
              <w:t>SP-201088</w:t>
            </w:r>
          </w:p>
        </w:tc>
        <w:tc>
          <w:tcPr>
            <w:tcW w:w="568" w:type="dxa"/>
            <w:shd w:val="solid" w:color="FFFFFF" w:fill="auto"/>
          </w:tcPr>
          <w:p w14:paraId="3A18DEE4" w14:textId="77777777" w:rsidR="008B5F23" w:rsidRDefault="008B5F23" w:rsidP="006F62C6">
            <w:pPr>
              <w:pStyle w:val="TAL"/>
              <w:rPr>
                <w:sz w:val="16"/>
                <w:szCs w:val="16"/>
              </w:rPr>
            </w:pPr>
            <w:r>
              <w:rPr>
                <w:sz w:val="16"/>
                <w:szCs w:val="16"/>
              </w:rPr>
              <w:t>0115</w:t>
            </w:r>
          </w:p>
        </w:tc>
        <w:tc>
          <w:tcPr>
            <w:tcW w:w="426" w:type="dxa"/>
            <w:shd w:val="solid" w:color="FFFFFF" w:fill="auto"/>
          </w:tcPr>
          <w:p w14:paraId="672BA412" w14:textId="77777777" w:rsidR="008B5F23" w:rsidRDefault="008B5F23" w:rsidP="006F62C6">
            <w:pPr>
              <w:pStyle w:val="TAR"/>
              <w:rPr>
                <w:sz w:val="16"/>
                <w:szCs w:val="16"/>
              </w:rPr>
            </w:pPr>
            <w:r>
              <w:rPr>
                <w:sz w:val="16"/>
                <w:szCs w:val="16"/>
              </w:rPr>
              <w:t>-</w:t>
            </w:r>
          </w:p>
        </w:tc>
        <w:tc>
          <w:tcPr>
            <w:tcW w:w="426" w:type="dxa"/>
            <w:shd w:val="solid" w:color="FFFFFF" w:fill="auto"/>
          </w:tcPr>
          <w:p w14:paraId="10423F2D" w14:textId="77777777" w:rsidR="008B5F23" w:rsidRDefault="008B5F23" w:rsidP="006F62C6">
            <w:pPr>
              <w:pStyle w:val="TAC"/>
              <w:rPr>
                <w:sz w:val="16"/>
                <w:szCs w:val="16"/>
              </w:rPr>
            </w:pPr>
            <w:r>
              <w:rPr>
                <w:sz w:val="16"/>
                <w:szCs w:val="16"/>
              </w:rPr>
              <w:t>F</w:t>
            </w:r>
          </w:p>
        </w:tc>
        <w:tc>
          <w:tcPr>
            <w:tcW w:w="4821" w:type="dxa"/>
            <w:shd w:val="solid" w:color="FFFFFF" w:fill="auto"/>
          </w:tcPr>
          <w:p w14:paraId="587E65C2" w14:textId="77777777" w:rsidR="008B5F23" w:rsidRDefault="008B5F23" w:rsidP="006F62C6">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0412971A" w14:textId="77777777" w:rsidR="008B5F23" w:rsidRDefault="008B5F23" w:rsidP="006F62C6">
            <w:pPr>
              <w:pStyle w:val="TAC"/>
              <w:rPr>
                <w:sz w:val="16"/>
                <w:szCs w:val="16"/>
              </w:rPr>
            </w:pPr>
            <w:r>
              <w:rPr>
                <w:sz w:val="16"/>
                <w:szCs w:val="16"/>
              </w:rPr>
              <w:t>16.6.0</w:t>
            </w:r>
          </w:p>
        </w:tc>
      </w:tr>
      <w:tr w:rsidR="00135909" w14:paraId="24AD6C7D" w14:textId="77777777" w:rsidTr="00843100">
        <w:tc>
          <w:tcPr>
            <w:tcW w:w="805" w:type="dxa"/>
            <w:shd w:val="solid" w:color="FFFFFF" w:fill="auto"/>
          </w:tcPr>
          <w:p w14:paraId="7A31898B" w14:textId="77777777" w:rsidR="00135909" w:rsidRDefault="00135909" w:rsidP="006F62C6">
            <w:pPr>
              <w:pStyle w:val="TAC"/>
              <w:rPr>
                <w:sz w:val="16"/>
                <w:szCs w:val="16"/>
              </w:rPr>
            </w:pPr>
            <w:r>
              <w:rPr>
                <w:sz w:val="16"/>
                <w:szCs w:val="16"/>
              </w:rPr>
              <w:t>2020-12</w:t>
            </w:r>
          </w:p>
        </w:tc>
        <w:tc>
          <w:tcPr>
            <w:tcW w:w="801" w:type="dxa"/>
            <w:shd w:val="solid" w:color="FFFFFF" w:fill="auto"/>
          </w:tcPr>
          <w:p w14:paraId="5976955A" w14:textId="77777777" w:rsidR="00135909" w:rsidRDefault="00135909" w:rsidP="006F62C6">
            <w:pPr>
              <w:pStyle w:val="TAC"/>
              <w:rPr>
                <w:sz w:val="16"/>
                <w:szCs w:val="16"/>
              </w:rPr>
            </w:pPr>
            <w:r>
              <w:rPr>
                <w:sz w:val="16"/>
                <w:szCs w:val="16"/>
              </w:rPr>
              <w:t>SA#90e</w:t>
            </w:r>
          </w:p>
        </w:tc>
        <w:tc>
          <w:tcPr>
            <w:tcW w:w="1095" w:type="dxa"/>
            <w:shd w:val="solid" w:color="FFFFFF" w:fill="auto"/>
          </w:tcPr>
          <w:p w14:paraId="354C8147" w14:textId="77777777" w:rsidR="00135909" w:rsidRDefault="00135909" w:rsidP="006F62C6">
            <w:pPr>
              <w:pStyle w:val="TAC"/>
              <w:rPr>
                <w:sz w:val="16"/>
                <w:szCs w:val="16"/>
              </w:rPr>
            </w:pPr>
            <w:r>
              <w:rPr>
                <w:sz w:val="16"/>
                <w:szCs w:val="16"/>
              </w:rPr>
              <w:t>SP-201063</w:t>
            </w:r>
          </w:p>
        </w:tc>
        <w:tc>
          <w:tcPr>
            <w:tcW w:w="568" w:type="dxa"/>
            <w:shd w:val="solid" w:color="FFFFFF" w:fill="auto"/>
          </w:tcPr>
          <w:p w14:paraId="530843A1" w14:textId="77777777" w:rsidR="00135909" w:rsidRDefault="00135909" w:rsidP="006F62C6">
            <w:pPr>
              <w:pStyle w:val="TAL"/>
              <w:rPr>
                <w:sz w:val="16"/>
                <w:szCs w:val="16"/>
              </w:rPr>
            </w:pPr>
            <w:r>
              <w:rPr>
                <w:sz w:val="16"/>
                <w:szCs w:val="16"/>
              </w:rPr>
              <w:t>0117</w:t>
            </w:r>
          </w:p>
        </w:tc>
        <w:tc>
          <w:tcPr>
            <w:tcW w:w="426" w:type="dxa"/>
            <w:shd w:val="solid" w:color="FFFFFF" w:fill="auto"/>
          </w:tcPr>
          <w:p w14:paraId="7F175239" w14:textId="77777777" w:rsidR="00135909" w:rsidRDefault="00135909" w:rsidP="006F62C6">
            <w:pPr>
              <w:pStyle w:val="TAR"/>
              <w:rPr>
                <w:sz w:val="16"/>
                <w:szCs w:val="16"/>
              </w:rPr>
            </w:pPr>
          </w:p>
        </w:tc>
        <w:tc>
          <w:tcPr>
            <w:tcW w:w="426" w:type="dxa"/>
            <w:shd w:val="solid" w:color="FFFFFF" w:fill="auto"/>
          </w:tcPr>
          <w:p w14:paraId="3CBA53A3" w14:textId="77777777" w:rsidR="00135909" w:rsidRDefault="00135909" w:rsidP="006F62C6">
            <w:pPr>
              <w:pStyle w:val="TAC"/>
              <w:rPr>
                <w:sz w:val="16"/>
                <w:szCs w:val="16"/>
              </w:rPr>
            </w:pPr>
            <w:r>
              <w:rPr>
                <w:sz w:val="16"/>
                <w:szCs w:val="16"/>
              </w:rPr>
              <w:t>F</w:t>
            </w:r>
          </w:p>
        </w:tc>
        <w:tc>
          <w:tcPr>
            <w:tcW w:w="4821" w:type="dxa"/>
            <w:shd w:val="solid" w:color="FFFFFF" w:fill="auto"/>
          </w:tcPr>
          <w:p w14:paraId="532762AA"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9" w:type="dxa"/>
            <w:shd w:val="solid" w:color="FFFFFF" w:fill="auto"/>
          </w:tcPr>
          <w:p w14:paraId="2900F46B" w14:textId="77777777" w:rsidR="00135909" w:rsidRDefault="00135909" w:rsidP="006F62C6">
            <w:pPr>
              <w:pStyle w:val="TAC"/>
              <w:rPr>
                <w:sz w:val="16"/>
                <w:szCs w:val="16"/>
              </w:rPr>
            </w:pPr>
            <w:r>
              <w:rPr>
                <w:sz w:val="16"/>
                <w:szCs w:val="16"/>
              </w:rPr>
              <w:t>16.6.0</w:t>
            </w:r>
          </w:p>
        </w:tc>
      </w:tr>
      <w:tr w:rsidR="000A51F1" w14:paraId="70AB5CE3" w14:textId="77777777" w:rsidTr="00843100">
        <w:tc>
          <w:tcPr>
            <w:tcW w:w="805" w:type="dxa"/>
            <w:shd w:val="solid" w:color="FFFFFF" w:fill="auto"/>
          </w:tcPr>
          <w:p w14:paraId="2C27B30E" w14:textId="77777777" w:rsidR="000A51F1" w:rsidRDefault="000A51F1" w:rsidP="006F62C6">
            <w:pPr>
              <w:pStyle w:val="TAC"/>
              <w:rPr>
                <w:sz w:val="16"/>
                <w:szCs w:val="16"/>
              </w:rPr>
            </w:pPr>
            <w:r>
              <w:rPr>
                <w:sz w:val="16"/>
                <w:szCs w:val="16"/>
              </w:rPr>
              <w:t>2020-12</w:t>
            </w:r>
          </w:p>
        </w:tc>
        <w:tc>
          <w:tcPr>
            <w:tcW w:w="801" w:type="dxa"/>
            <w:shd w:val="solid" w:color="FFFFFF" w:fill="auto"/>
          </w:tcPr>
          <w:p w14:paraId="0A0CEA0B" w14:textId="77777777" w:rsidR="000A51F1" w:rsidRDefault="000A51F1" w:rsidP="006F62C6">
            <w:pPr>
              <w:pStyle w:val="TAC"/>
              <w:rPr>
                <w:sz w:val="16"/>
                <w:szCs w:val="16"/>
              </w:rPr>
            </w:pPr>
            <w:r>
              <w:rPr>
                <w:sz w:val="16"/>
                <w:szCs w:val="16"/>
              </w:rPr>
              <w:t>SA#90e</w:t>
            </w:r>
          </w:p>
        </w:tc>
        <w:tc>
          <w:tcPr>
            <w:tcW w:w="1095" w:type="dxa"/>
            <w:shd w:val="solid" w:color="FFFFFF" w:fill="auto"/>
          </w:tcPr>
          <w:p w14:paraId="2C7B6630" w14:textId="77777777" w:rsidR="000A51F1" w:rsidRDefault="000A51F1" w:rsidP="006F62C6">
            <w:pPr>
              <w:pStyle w:val="TAC"/>
              <w:rPr>
                <w:sz w:val="16"/>
                <w:szCs w:val="16"/>
              </w:rPr>
            </w:pPr>
            <w:r>
              <w:rPr>
                <w:sz w:val="16"/>
                <w:szCs w:val="16"/>
              </w:rPr>
              <w:t>SP-201089</w:t>
            </w:r>
          </w:p>
        </w:tc>
        <w:tc>
          <w:tcPr>
            <w:tcW w:w="568" w:type="dxa"/>
            <w:shd w:val="solid" w:color="FFFFFF" w:fill="auto"/>
          </w:tcPr>
          <w:p w14:paraId="150C1023" w14:textId="77777777" w:rsidR="000A51F1" w:rsidRDefault="000A51F1" w:rsidP="006F62C6">
            <w:pPr>
              <w:pStyle w:val="TAL"/>
              <w:rPr>
                <w:sz w:val="16"/>
                <w:szCs w:val="16"/>
              </w:rPr>
            </w:pPr>
            <w:r>
              <w:rPr>
                <w:sz w:val="16"/>
                <w:szCs w:val="16"/>
              </w:rPr>
              <w:t>0118</w:t>
            </w:r>
          </w:p>
        </w:tc>
        <w:tc>
          <w:tcPr>
            <w:tcW w:w="426" w:type="dxa"/>
            <w:shd w:val="solid" w:color="FFFFFF" w:fill="auto"/>
          </w:tcPr>
          <w:p w14:paraId="0AD3DA3F" w14:textId="77777777" w:rsidR="000A51F1" w:rsidRDefault="000A51F1" w:rsidP="006F62C6">
            <w:pPr>
              <w:pStyle w:val="TAR"/>
              <w:rPr>
                <w:sz w:val="16"/>
                <w:szCs w:val="16"/>
              </w:rPr>
            </w:pPr>
            <w:r>
              <w:rPr>
                <w:sz w:val="16"/>
                <w:szCs w:val="16"/>
              </w:rPr>
              <w:t>1</w:t>
            </w:r>
          </w:p>
        </w:tc>
        <w:tc>
          <w:tcPr>
            <w:tcW w:w="426" w:type="dxa"/>
            <w:shd w:val="solid" w:color="FFFFFF" w:fill="auto"/>
          </w:tcPr>
          <w:p w14:paraId="7C6859F5" w14:textId="77777777" w:rsidR="000A51F1" w:rsidRDefault="000A51F1" w:rsidP="006F62C6">
            <w:pPr>
              <w:pStyle w:val="TAC"/>
              <w:rPr>
                <w:sz w:val="16"/>
                <w:szCs w:val="16"/>
              </w:rPr>
            </w:pPr>
            <w:r>
              <w:rPr>
                <w:sz w:val="16"/>
                <w:szCs w:val="16"/>
              </w:rPr>
              <w:t>F</w:t>
            </w:r>
          </w:p>
        </w:tc>
        <w:tc>
          <w:tcPr>
            <w:tcW w:w="4821" w:type="dxa"/>
            <w:shd w:val="solid" w:color="FFFFFF" w:fill="auto"/>
          </w:tcPr>
          <w:p w14:paraId="4A4FF940"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9" w:type="dxa"/>
            <w:shd w:val="solid" w:color="FFFFFF" w:fill="auto"/>
          </w:tcPr>
          <w:p w14:paraId="7919DFCB" w14:textId="77777777" w:rsidR="000A51F1" w:rsidRDefault="000A51F1" w:rsidP="006F62C6">
            <w:pPr>
              <w:pStyle w:val="TAC"/>
              <w:rPr>
                <w:sz w:val="16"/>
                <w:szCs w:val="16"/>
              </w:rPr>
            </w:pPr>
            <w:r>
              <w:rPr>
                <w:sz w:val="16"/>
                <w:szCs w:val="16"/>
              </w:rPr>
              <w:t>16.6.0</w:t>
            </w:r>
          </w:p>
        </w:tc>
      </w:tr>
      <w:tr w:rsidR="009D7920" w14:paraId="49A3D3B4" w14:textId="77777777" w:rsidTr="00843100">
        <w:tc>
          <w:tcPr>
            <w:tcW w:w="805" w:type="dxa"/>
            <w:shd w:val="solid" w:color="FFFFFF" w:fill="auto"/>
          </w:tcPr>
          <w:p w14:paraId="79177143" w14:textId="77777777" w:rsidR="009D7920" w:rsidRDefault="009D7920" w:rsidP="006F62C6">
            <w:pPr>
              <w:pStyle w:val="TAC"/>
              <w:rPr>
                <w:sz w:val="16"/>
                <w:szCs w:val="16"/>
              </w:rPr>
            </w:pPr>
            <w:r>
              <w:rPr>
                <w:sz w:val="16"/>
                <w:szCs w:val="16"/>
              </w:rPr>
              <w:t>2021-03</w:t>
            </w:r>
          </w:p>
        </w:tc>
        <w:tc>
          <w:tcPr>
            <w:tcW w:w="801" w:type="dxa"/>
            <w:shd w:val="solid" w:color="FFFFFF" w:fill="auto"/>
          </w:tcPr>
          <w:p w14:paraId="136120D6" w14:textId="77777777" w:rsidR="009D7920" w:rsidRDefault="009D7920" w:rsidP="006F62C6">
            <w:pPr>
              <w:pStyle w:val="TAC"/>
              <w:rPr>
                <w:sz w:val="16"/>
                <w:szCs w:val="16"/>
              </w:rPr>
            </w:pPr>
            <w:r>
              <w:rPr>
                <w:sz w:val="16"/>
                <w:szCs w:val="16"/>
              </w:rPr>
              <w:t>SA#91e</w:t>
            </w:r>
          </w:p>
        </w:tc>
        <w:tc>
          <w:tcPr>
            <w:tcW w:w="1095" w:type="dxa"/>
            <w:shd w:val="solid" w:color="FFFFFF" w:fill="auto"/>
          </w:tcPr>
          <w:p w14:paraId="10357136" w14:textId="77777777" w:rsidR="009D7920" w:rsidRDefault="009D7920" w:rsidP="006F62C6">
            <w:pPr>
              <w:pStyle w:val="TAC"/>
              <w:rPr>
                <w:sz w:val="16"/>
                <w:szCs w:val="16"/>
              </w:rPr>
            </w:pPr>
            <w:r>
              <w:rPr>
                <w:sz w:val="16"/>
                <w:szCs w:val="16"/>
              </w:rPr>
              <w:t>SP-210146</w:t>
            </w:r>
          </w:p>
        </w:tc>
        <w:tc>
          <w:tcPr>
            <w:tcW w:w="568" w:type="dxa"/>
            <w:shd w:val="solid" w:color="FFFFFF" w:fill="auto"/>
          </w:tcPr>
          <w:p w14:paraId="6D44D252" w14:textId="77777777" w:rsidR="009D7920" w:rsidRDefault="009D7920" w:rsidP="006F62C6">
            <w:pPr>
              <w:pStyle w:val="TAL"/>
              <w:rPr>
                <w:sz w:val="16"/>
                <w:szCs w:val="16"/>
              </w:rPr>
            </w:pPr>
            <w:r>
              <w:rPr>
                <w:sz w:val="16"/>
                <w:szCs w:val="16"/>
              </w:rPr>
              <w:t>0121</w:t>
            </w:r>
          </w:p>
        </w:tc>
        <w:tc>
          <w:tcPr>
            <w:tcW w:w="426" w:type="dxa"/>
            <w:shd w:val="solid" w:color="FFFFFF" w:fill="auto"/>
          </w:tcPr>
          <w:p w14:paraId="04458C5A" w14:textId="77777777" w:rsidR="009D7920" w:rsidRDefault="009D7920" w:rsidP="006F62C6">
            <w:pPr>
              <w:pStyle w:val="TAR"/>
              <w:rPr>
                <w:sz w:val="16"/>
                <w:szCs w:val="16"/>
              </w:rPr>
            </w:pPr>
            <w:r>
              <w:rPr>
                <w:sz w:val="16"/>
                <w:szCs w:val="16"/>
              </w:rPr>
              <w:t>-</w:t>
            </w:r>
          </w:p>
        </w:tc>
        <w:tc>
          <w:tcPr>
            <w:tcW w:w="426" w:type="dxa"/>
            <w:shd w:val="solid" w:color="FFFFFF" w:fill="auto"/>
          </w:tcPr>
          <w:p w14:paraId="7B261635" w14:textId="77777777" w:rsidR="009D7920" w:rsidRDefault="009D7920" w:rsidP="006F62C6">
            <w:pPr>
              <w:pStyle w:val="TAC"/>
              <w:rPr>
                <w:sz w:val="16"/>
                <w:szCs w:val="16"/>
              </w:rPr>
            </w:pPr>
            <w:r>
              <w:rPr>
                <w:sz w:val="16"/>
                <w:szCs w:val="16"/>
              </w:rPr>
              <w:t>F</w:t>
            </w:r>
          </w:p>
        </w:tc>
        <w:tc>
          <w:tcPr>
            <w:tcW w:w="4821" w:type="dxa"/>
            <w:shd w:val="solid" w:color="FFFFFF" w:fill="auto"/>
          </w:tcPr>
          <w:p w14:paraId="7F2EF453" w14:textId="77777777" w:rsidR="009D7920" w:rsidRDefault="009D7920" w:rsidP="006F62C6">
            <w:pPr>
              <w:pStyle w:val="TAL"/>
              <w:rPr>
                <w:snapToGrid w:val="0"/>
                <w:sz w:val="16"/>
                <w:szCs w:val="16"/>
                <w:lang w:val="en-AU"/>
              </w:rPr>
            </w:pPr>
            <w:r>
              <w:rPr>
                <w:snapToGrid w:val="0"/>
                <w:sz w:val="16"/>
                <w:szCs w:val="16"/>
                <w:lang w:val="en-AU"/>
              </w:rPr>
              <w:t>Fix compilation errors</w:t>
            </w:r>
          </w:p>
        </w:tc>
        <w:tc>
          <w:tcPr>
            <w:tcW w:w="709" w:type="dxa"/>
            <w:shd w:val="solid" w:color="FFFFFF" w:fill="auto"/>
          </w:tcPr>
          <w:p w14:paraId="476004C5" w14:textId="77777777" w:rsidR="009D7920" w:rsidRDefault="009D7920" w:rsidP="006F62C6">
            <w:pPr>
              <w:pStyle w:val="TAC"/>
              <w:rPr>
                <w:sz w:val="16"/>
                <w:szCs w:val="16"/>
              </w:rPr>
            </w:pPr>
            <w:r>
              <w:rPr>
                <w:sz w:val="16"/>
                <w:szCs w:val="16"/>
              </w:rPr>
              <w:t>16.7.0</w:t>
            </w:r>
          </w:p>
        </w:tc>
      </w:tr>
      <w:tr w:rsidR="00CC7ADD" w14:paraId="4A2A57BA" w14:textId="77777777" w:rsidTr="00843100">
        <w:tc>
          <w:tcPr>
            <w:tcW w:w="805" w:type="dxa"/>
            <w:shd w:val="solid" w:color="FFFFFF" w:fill="auto"/>
          </w:tcPr>
          <w:p w14:paraId="2CFD8DF0" w14:textId="77777777" w:rsidR="00CC7ADD" w:rsidRDefault="00CC7ADD" w:rsidP="006F62C6">
            <w:pPr>
              <w:pStyle w:val="TAC"/>
              <w:rPr>
                <w:sz w:val="16"/>
                <w:szCs w:val="16"/>
              </w:rPr>
            </w:pPr>
            <w:r>
              <w:rPr>
                <w:sz w:val="16"/>
                <w:szCs w:val="16"/>
              </w:rPr>
              <w:t>2021-03</w:t>
            </w:r>
          </w:p>
        </w:tc>
        <w:tc>
          <w:tcPr>
            <w:tcW w:w="801" w:type="dxa"/>
            <w:shd w:val="solid" w:color="FFFFFF" w:fill="auto"/>
          </w:tcPr>
          <w:p w14:paraId="163AF918" w14:textId="77777777" w:rsidR="00CC7ADD" w:rsidRDefault="00CC7ADD" w:rsidP="006F62C6">
            <w:pPr>
              <w:pStyle w:val="TAC"/>
              <w:rPr>
                <w:sz w:val="16"/>
                <w:szCs w:val="16"/>
              </w:rPr>
            </w:pPr>
            <w:r>
              <w:rPr>
                <w:sz w:val="16"/>
                <w:szCs w:val="16"/>
              </w:rPr>
              <w:t>SA#91e</w:t>
            </w:r>
          </w:p>
        </w:tc>
        <w:tc>
          <w:tcPr>
            <w:tcW w:w="1095" w:type="dxa"/>
            <w:shd w:val="solid" w:color="FFFFFF" w:fill="auto"/>
          </w:tcPr>
          <w:p w14:paraId="6F72DD71" w14:textId="77777777" w:rsidR="00CC7ADD" w:rsidRDefault="00CC7ADD" w:rsidP="006F62C6">
            <w:pPr>
              <w:pStyle w:val="TAC"/>
              <w:rPr>
                <w:sz w:val="16"/>
                <w:szCs w:val="16"/>
              </w:rPr>
            </w:pPr>
            <w:r>
              <w:rPr>
                <w:sz w:val="16"/>
                <w:szCs w:val="16"/>
              </w:rPr>
              <w:t>SP-210153</w:t>
            </w:r>
          </w:p>
        </w:tc>
        <w:tc>
          <w:tcPr>
            <w:tcW w:w="568" w:type="dxa"/>
            <w:shd w:val="solid" w:color="FFFFFF" w:fill="auto"/>
          </w:tcPr>
          <w:p w14:paraId="24A61C15" w14:textId="77777777" w:rsidR="00CC7ADD" w:rsidRDefault="00CC7ADD" w:rsidP="006F62C6">
            <w:pPr>
              <w:pStyle w:val="TAL"/>
              <w:rPr>
                <w:sz w:val="16"/>
                <w:szCs w:val="16"/>
              </w:rPr>
            </w:pPr>
            <w:r>
              <w:rPr>
                <w:sz w:val="16"/>
                <w:szCs w:val="16"/>
              </w:rPr>
              <w:t>0125</w:t>
            </w:r>
          </w:p>
        </w:tc>
        <w:tc>
          <w:tcPr>
            <w:tcW w:w="426" w:type="dxa"/>
            <w:shd w:val="solid" w:color="FFFFFF" w:fill="auto"/>
          </w:tcPr>
          <w:p w14:paraId="139017FD" w14:textId="77777777" w:rsidR="00CC7ADD" w:rsidRDefault="00CC7ADD" w:rsidP="006F62C6">
            <w:pPr>
              <w:pStyle w:val="TAR"/>
              <w:rPr>
                <w:sz w:val="16"/>
                <w:szCs w:val="16"/>
              </w:rPr>
            </w:pPr>
            <w:r>
              <w:rPr>
                <w:sz w:val="16"/>
                <w:szCs w:val="16"/>
              </w:rPr>
              <w:t>-</w:t>
            </w:r>
          </w:p>
        </w:tc>
        <w:tc>
          <w:tcPr>
            <w:tcW w:w="426" w:type="dxa"/>
            <w:shd w:val="solid" w:color="FFFFFF" w:fill="auto"/>
          </w:tcPr>
          <w:p w14:paraId="19F50DE5" w14:textId="77777777" w:rsidR="00CC7ADD" w:rsidRDefault="00CC7ADD" w:rsidP="006F62C6">
            <w:pPr>
              <w:pStyle w:val="TAC"/>
              <w:rPr>
                <w:sz w:val="16"/>
                <w:szCs w:val="16"/>
              </w:rPr>
            </w:pPr>
            <w:r>
              <w:rPr>
                <w:sz w:val="16"/>
                <w:szCs w:val="16"/>
              </w:rPr>
              <w:t>F</w:t>
            </w:r>
          </w:p>
        </w:tc>
        <w:tc>
          <w:tcPr>
            <w:tcW w:w="4821" w:type="dxa"/>
            <w:shd w:val="solid" w:color="FFFFFF" w:fill="auto"/>
          </w:tcPr>
          <w:p w14:paraId="6922BA85" w14:textId="77777777" w:rsid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9" w:type="dxa"/>
            <w:shd w:val="solid" w:color="FFFFFF" w:fill="auto"/>
          </w:tcPr>
          <w:p w14:paraId="745A6039" w14:textId="77777777" w:rsidR="00CC7ADD" w:rsidRDefault="00CC7ADD" w:rsidP="006F62C6">
            <w:pPr>
              <w:pStyle w:val="TAC"/>
              <w:rPr>
                <w:sz w:val="16"/>
                <w:szCs w:val="16"/>
              </w:rPr>
            </w:pPr>
            <w:r>
              <w:rPr>
                <w:sz w:val="16"/>
                <w:szCs w:val="16"/>
              </w:rPr>
              <w:t>16.7.0</w:t>
            </w:r>
          </w:p>
        </w:tc>
      </w:tr>
      <w:tr w:rsidR="00DE499D" w14:paraId="41088F72" w14:textId="77777777" w:rsidTr="00843100">
        <w:tc>
          <w:tcPr>
            <w:tcW w:w="805" w:type="dxa"/>
            <w:shd w:val="solid" w:color="FFFFFF" w:fill="auto"/>
          </w:tcPr>
          <w:p w14:paraId="55745F7F" w14:textId="77777777" w:rsidR="00DE499D" w:rsidRDefault="00DE499D" w:rsidP="006F62C6">
            <w:pPr>
              <w:pStyle w:val="TAC"/>
              <w:rPr>
                <w:sz w:val="16"/>
                <w:szCs w:val="16"/>
              </w:rPr>
            </w:pPr>
            <w:r>
              <w:rPr>
                <w:sz w:val="16"/>
                <w:szCs w:val="16"/>
              </w:rPr>
              <w:t>2021-06</w:t>
            </w:r>
          </w:p>
        </w:tc>
        <w:tc>
          <w:tcPr>
            <w:tcW w:w="801" w:type="dxa"/>
            <w:shd w:val="solid" w:color="FFFFFF" w:fill="auto"/>
          </w:tcPr>
          <w:p w14:paraId="6C807EAC" w14:textId="77777777" w:rsidR="00DE499D" w:rsidRDefault="00DE499D" w:rsidP="006F62C6">
            <w:pPr>
              <w:pStyle w:val="TAC"/>
              <w:rPr>
                <w:sz w:val="16"/>
                <w:szCs w:val="16"/>
              </w:rPr>
            </w:pPr>
            <w:r>
              <w:rPr>
                <w:sz w:val="16"/>
                <w:szCs w:val="16"/>
              </w:rPr>
              <w:t>SA#92e</w:t>
            </w:r>
          </w:p>
        </w:tc>
        <w:tc>
          <w:tcPr>
            <w:tcW w:w="1095" w:type="dxa"/>
            <w:shd w:val="solid" w:color="FFFFFF" w:fill="auto"/>
          </w:tcPr>
          <w:p w14:paraId="18889023" w14:textId="77777777" w:rsidR="00DE499D" w:rsidRDefault="00DE499D" w:rsidP="006F62C6">
            <w:pPr>
              <w:pStyle w:val="TAC"/>
              <w:rPr>
                <w:sz w:val="16"/>
                <w:szCs w:val="16"/>
              </w:rPr>
            </w:pPr>
            <w:r>
              <w:rPr>
                <w:sz w:val="16"/>
                <w:szCs w:val="16"/>
              </w:rPr>
              <w:t>SP-210406</w:t>
            </w:r>
          </w:p>
        </w:tc>
        <w:tc>
          <w:tcPr>
            <w:tcW w:w="568" w:type="dxa"/>
            <w:shd w:val="solid" w:color="FFFFFF" w:fill="auto"/>
          </w:tcPr>
          <w:p w14:paraId="4A0E47BC" w14:textId="77777777" w:rsidR="00DE499D" w:rsidRDefault="00DE499D" w:rsidP="006F62C6">
            <w:pPr>
              <w:pStyle w:val="TAL"/>
              <w:rPr>
                <w:sz w:val="16"/>
                <w:szCs w:val="16"/>
              </w:rPr>
            </w:pPr>
            <w:r>
              <w:rPr>
                <w:sz w:val="16"/>
                <w:szCs w:val="16"/>
              </w:rPr>
              <w:t>0119</w:t>
            </w:r>
          </w:p>
        </w:tc>
        <w:tc>
          <w:tcPr>
            <w:tcW w:w="426" w:type="dxa"/>
            <w:shd w:val="solid" w:color="FFFFFF" w:fill="auto"/>
          </w:tcPr>
          <w:p w14:paraId="20E2D9E8" w14:textId="77777777" w:rsidR="00DE499D" w:rsidRDefault="00DE499D" w:rsidP="006F62C6">
            <w:pPr>
              <w:pStyle w:val="TAR"/>
              <w:rPr>
                <w:sz w:val="16"/>
                <w:szCs w:val="16"/>
              </w:rPr>
            </w:pPr>
            <w:r>
              <w:rPr>
                <w:sz w:val="16"/>
                <w:szCs w:val="16"/>
              </w:rPr>
              <w:t>2</w:t>
            </w:r>
          </w:p>
        </w:tc>
        <w:tc>
          <w:tcPr>
            <w:tcW w:w="426" w:type="dxa"/>
            <w:shd w:val="solid" w:color="FFFFFF" w:fill="auto"/>
          </w:tcPr>
          <w:p w14:paraId="39CE4E42" w14:textId="77777777" w:rsidR="00DE499D" w:rsidRDefault="00DE499D" w:rsidP="006F62C6">
            <w:pPr>
              <w:pStyle w:val="TAC"/>
              <w:rPr>
                <w:sz w:val="16"/>
                <w:szCs w:val="16"/>
              </w:rPr>
            </w:pPr>
            <w:r>
              <w:rPr>
                <w:sz w:val="16"/>
                <w:szCs w:val="16"/>
              </w:rPr>
              <w:t>F</w:t>
            </w:r>
          </w:p>
        </w:tc>
        <w:tc>
          <w:tcPr>
            <w:tcW w:w="4821" w:type="dxa"/>
            <w:shd w:val="solid" w:color="FFFFFF" w:fill="auto"/>
          </w:tcPr>
          <w:p w14:paraId="3A9CFD90" w14:textId="77777777" w:rsidR="00DE499D" w:rsidRDefault="00DE499D" w:rsidP="006F62C6">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Replace legacy IRPAgent with MnsAgent (OpenAPI definition)</w:t>
            </w:r>
            <w:r>
              <w:rPr>
                <w:snapToGrid w:val="0"/>
                <w:sz w:val="16"/>
                <w:szCs w:val="16"/>
                <w:lang w:val="en-AU"/>
              </w:rPr>
              <w:fldChar w:fldCharType="end"/>
            </w:r>
          </w:p>
        </w:tc>
        <w:tc>
          <w:tcPr>
            <w:tcW w:w="709" w:type="dxa"/>
            <w:shd w:val="solid" w:color="FFFFFF" w:fill="auto"/>
          </w:tcPr>
          <w:p w14:paraId="33B85102" w14:textId="77777777" w:rsidR="00DE499D" w:rsidRDefault="00DE499D" w:rsidP="006F62C6">
            <w:pPr>
              <w:pStyle w:val="TAC"/>
              <w:rPr>
                <w:sz w:val="16"/>
                <w:szCs w:val="16"/>
              </w:rPr>
            </w:pPr>
            <w:r>
              <w:rPr>
                <w:sz w:val="16"/>
                <w:szCs w:val="16"/>
              </w:rPr>
              <w:t>16.8.0</w:t>
            </w:r>
          </w:p>
        </w:tc>
      </w:tr>
      <w:tr w:rsidR="001C0EA2" w14:paraId="63DF78B7" w14:textId="77777777" w:rsidTr="00843100">
        <w:tc>
          <w:tcPr>
            <w:tcW w:w="805" w:type="dxa"/>
            <w:shd w:val="solid" w:color="FFFFFF" w:fill="auto"/>
          </w:tcPr>
          <w:p w14:paraId="0073DA77" w14:textId="77777777" w:rsidR="001C0EA2" w:rsidRDefault="001C0EA2" w:rsidP="006F62C6">
            <w:pPr>
              <w:pStyle w:val="TAC"/>
              <w:rPr>
                <w:sz w:val="16"/>
                <w:szCs w:val="16"/>
              </w:rPr>
            </w:pPr>
            <w:r>
              <w:rPr>
                <w:sz w:val="16"/>
                <w:szCs w:val="16"/>
              </w:rPr>
              <w:t>2021-06</w:t>
            </w:r>
          </w:p>
        </w:tc>
        <w:tc>
          <w:tcPr>
            <w:tcW w:w="801" w:type="dxa"/>
            <w:shd w:val="solid" w:color="FFFFFF" w:fill="auto"/>
          </w:tcPr>
          <w:p w14:paraId="7790B6BB" w14:textId="77777777" w:rsidR="001C0EA2" w:rsidRDefault="001C0EA2" w:rsidP="006F62C6">
            <w:pPr>
              <w:pStyle w:val="TAC"/>
              <w:rPr>
                <w:sz w:val="16"/>
                <w:szCs w:val="16"/>
              </w:rPr>
            </w:pPr>
            <w:r>
              <w:rPr>
                <w:sz w:val="16"/>
                <w:szCs w:val="16"/>
              </w:rPr>
              <w:t>SA#92e</w:t>
            </w:r>
          </w:p>
        </w:tc>
        <w:tc>
          <w:tcPr>
            <w:tcW w:w="1095" w:type="dxa"/>
            <w:shd w:val="solid" w:color="FFFFFF" w:fill="auto"/>
          </w:tcPr>
          <w:p w14:paraId="05BF2A49" w14:textId="77777777" w:rsidR="001C0EA2" w:rsidRDefault="001C0EA2" w:rsidP="006F62C6">
            <w:pPr>
              <w:pStyle w:val="TAC"/>
              <w:rPr>
                <w:sz w:val="16"/>
                <w:szCs w:val="16"/>
              </w:rPr>
            </w:pPr>
            <w:r>
              <w:rPr>
                <w:sz w:val="16"/>
                <w:szCs w:val="16"/>
              </w:rPr>
              <w:t>SP-210397</w:t>
            </w:r>
          </w:p>
        </w:tc>
        <w:tc>
          <w:tcPr>
            <w:tcW w:w="568" w:type="dxa"/>
            <w:shd w:val="solid" w:color="FFFFFF" w:fill="auto"/>
          </w:tcPr>
          <w:p w14:paraId="11C5E566" w14:textId="77777777" w:rsidR="001C0EA2" w:rsidRDefault="001C0EA2" w:rsidP="006F62C6">
            <w:pPr>
              <w:pStyle w:val="TAL"/>
              <w:rPr>
                <w:sz w:val="16"/>
                <w:szCs w:val="16"/>
              </w:rPr>
            </w:pPr>
            <w:r>
              <w:rPr>
                <w:sz w:val="16"/>
                <w:szCs w:val="16"/>
              </w:rPr>
              <w:t>0127</w:t>
            </w:r>
          </w:p>
        </w:tc>
        <w:tc>
          <w:tcPr>
            <w:tcW w:w="426" w:type="dxa"/>
            <w:shd w:val="solid" w:color="FFFFFF" w:fill="auto"/>
          </w:tcPr>
          <w:p w14:paraId="6FFE3A57" w14:textId="77777777" w:rsidR="001C0EA2" w:rsidRDefault="001C0EA2" w:rsidP="006F62C6">
            <w:pPr>
              <w:pStyle w:val="TAR"/>
              <w:rPr>
                <w:sz w:val="16"/>
                <w:szCs w:val="16"/>
              </w:rPr>
            </w:pPr>
            <w:r>
              <w:rPr>
                <w:sz w:val="16"/>
                <w:szCs w:val="16"/>
              </w:rPr>
              <w:t>1</w:t>
            </w:r>
          </w:p>
        </w:tc>
        <w:tc>
          <w:tcPr>
            <w:tcW w:w="426" w:type="dxa"/>
            <w:shd w:val="solid" w:color="FFFFFF" w:fill="auto"/>
          </w:tcPr>
          <w:p w14:paraId="071115F8" w14:textId="77777777" w:rsidR="001C0EA2" w:rsidRDefault="001C0EA2" w:rsidP="006F62C6">
            <w:pPr>
              <w:pStyle w:val="TAC"/>
              <w:rPr>
                <w:sz w:val="16"/>
                <w:szCs w:val="16"/>
              </w:rPr>
            </w:pPr>
            <w:r>
              <w:rPr>
                <w:sz w:val="16"/>
                <w:szCs w:val="16"/>
              </w:rPr>
              <w:t>F</w:t>
            </w:r>
          </w:p>
        </w:tc>
        <w:tc>
          <w:tcPr>
            <w:tcW w:w="4821" w:type="dxa"/>
            <w:shd w:val="solid" w:color="FFFFFF" w:fill="auto"/>
          </w:tcPr>
          <w:p w14:paraId="35847009" w14:textId="77777777" w:rsidR="001C0EA2" w:rsidRDefault="001C0EA2" w:rsidP="006F62C6">
            <w:pPr>
              <w:pStyle w:val="TAL"/>
              <w:rPr>
                <w:snapToGrid w:val="0"/>
                <w:sz w:val="16"/>
                <w:szCs w:val="16"/>
                <w:lang w:val="en-AU"/>
              </w:rPr>
            </w:pPr>
            <w:r>
              <w:rPr>
                <w:snapToGrid w:val="0"/>
                <w:sz w:val="16"/>
                <w:szCs w:val="16"/>
                <w:lang w:val="en-AU"/>
              </w:rPr>
              <w:t xml:space="preserve">Correction of Trace/MDT related parameters (OpenAPI definition) </w:t>
            </w:r>
          </w:p>
        </w:tc>
        <w:tc>
          <w:tcPr>
            <w:tcW w:w="709" w:type="dxa"/>
            <w:shd w:val="solid" w:color="FFFFFF" w:fill="auto"/>
          </w:tcPr>
          <w:p w14:paraId="34CAD1CD" w14:textId="77777777" w:rsidR="001C0EA2" w:rsidRDefault="001C0EA2" w:rsidP="006F62C6">
            <w:pPr>
              <w:pStyle w:val="TAC"/>
              <w:rPr>
                <w:sz w:val="16"/>
                <w:szCs w:val="16"/>
              </w:rPr>
            </w:pPr>
            <w:r>
              <w:rPr>
                <w:sz w:val="16"/>
                <w:szCs w:val="16"/>
              </w:rPr>
              <w:t>16.8.0</w:t>
            </w:r>
          </w:p>
        </w:tc>
      </w:tr>
      <w:tr w:rsidR="00562110" w14:paraId="1D598C46" w14:textId="77777777" w:rsidTr="00843100">
        <w:tc>
          <w:tcPr>
            <w:tcW w:w="805" w:type="dxa"/>
            <w:shd w:val="solid" w:color="FFFFFF" w:fill="auto"/>
          </w:tcPr>
          <w:p w14:paraId="0F26FD1E" w14:textId="77777777" w:rsidR="00562110" w:rsidRDefault="00562110" w:rsidP="00562110">
            <w:pPr>
              <w:pStyle w:val="TAC"/>
              <w:rPr>
                <w:sz w:val="16"/>
                <w:szCs w:val="16"/>
              </w:rPr>
            </w:pPr>
            <w:r>
              <w:rPr>
                <w:sz w:val="16"/>
                <w:szCs w:val="16"/>
              </w:rPr>
              <w:t>2021-06</w:t>
            </w:r>
          </w:p>
        </w:tc>
        <w:tc>
          <w:tcPr>
            <w:tcW w:w="801" w:type="dxa"/>
            <w:shd w:val="solid" w:color="FFFFFF" w:fill="auto"/>
          </w:tcPr>
          <w:p w14:paraId="65C92C4E" w14:textId="77777777" w:rsidR="00562110" w:rsidRDefault="00562110" w:rsidP="00562110">
            <w:pPr>
              <w:pStyle w:val="TAC"/>
              <w:rPr>
                <w:sz w:val="16"/>
                <w:szCs w:val="16"/>
              </w:rPr>
            </w:pPr>
            <w:r>
              <w:rPr>
                <w:sz w:val="16"/>
                <w:szCs w:val="16"/>
              </w:rPr>
              <w:t>SA#92e</w:t>
            </w:r>
          </w:p>
        </w:tc>
        <w:tc>
          <w:tcPr>
            <w:tcW w:w="1095" w:type="dxa"/>
            <w:shd w:val="solid" w:color="FFFFFF" w:fill="auto"/>
          </w:tcPr>
          <w:p w14:paraId="71B5A651" w14:textId="77777777" w:rsidR="00562110" w:rsidRDefault="00562110" w:rsidP="00562110">
            <w:pPr>
              <w:pStyle w:val="TAC"/>
              <w:rPr>
                <w:sz w:val="16"/>
                <w:szCs w:val="16"/>
              </w:rPr>
            </w:pPr>
            <w:r>
              <w:rPr>
                <w:sz w:val="16"/>
                <w:szCs w:val="16"/>
              </w:rPr>
              <w:t>SP-210397</w:t>
            </w:r>
          </w:p>
        </w:tc>
        <w:tc>
          <w:tcPr>
            <w:tcW w:w="568" w:type="dxa"/>
            <w:shd w:val="solid" w:color="FFFFFF" w:fill="auto"/>
          </w:tcPr>
          <w:p w14:paraId="60BA6689" w14:textId="77777777" w:rsidR="00562110" w:rsidRDefault="00562110" w:rsidP="00562110">
            <w:pPr>
              <w:pStyle w:val="TAL"/>
              <w:rPr>
                <w:sz w:val="16"/>
                <w:szCs w:val="16"/>
              </w:rPr>
            </w:pPr>
            <w:r>
              <w:rPr>
                <w:sz w:val="16"/>
                <w:szCs w:val="16"/>
              </w:rPr>
              <w:t>0128</w:t>
            </w:r>
          </w:p>
        </w:tc>
        <w:tc>
          <w:tcPr>
            <w:tcW w:w="426" w:type="dxa"/>
            <w:shd w:val="solid" w:color="FFFFFF" w:fill="auto"/>
          </w:tcPr>
          <w:p w14:paraId="69FC925F" w14:textId="77777777" w:rsidR="00562110" w:rsidRDefault="00562110" w:rsidP="00562110">
            <w:pPr>
              <w:pStyle w:val="TAR"/>
              <w:rPr>
                <w:sz w:val="16"/>
                <w:szCs w:val="16"/>
              </w:rPr>
            </w:pPr>
            <w:r>
              <w:rPr>
                <w:sz w:val="16"/>
                <w:szCs w:val="16"/>
              </w:rPr>
              <w:t>1</w:t>
            </w:r>
          </w:p>
        </w:tc>
        <w:tc>
          <w:tcPr>
            <w:tcW w:w="426" w:type="dxa"/>
            <w:shd w:val="solid" w:color="FFFFFF" w:fill="auto"/>
          </w:tcPr>
          <w:p w14:paraId="19884957" w14:textId="77777777" w:rsidR="00562110" w:rsidRDefault="00562110" w:rsidP="00562110">
            <w:pPr>
              <w:pStyle w:val="TAC"/>
              <w:rPr>
                <w:sz w:val="16"/>
                <w:szCs w:val="16"/>
              </w:rPr>
            </w:pPr>
            <w:r>
              <w:rPr>
                <w:sz w:val="16"/>
                <w:szCs w:val="16"/>
              </w:rPr>
              <w:t>F</w:t>
            </w:r>
          </w:p>
        </w:tc>
        <w:tc>
          <w:tcPr>
            <w:tcW w:w="4821" w:type="dxa"/>
            <w:shd w:val="solid" w:color="FFFFFF" w:fill="auto"/>
          </w:tcPr>
          <w:p w14:paraId="1C7247A1" w14:textId="77777777" w:rsidR="00562110" w:rsidRDefault="00562110" w:rsidP="00562110">
            <w:pPr>
              <w:pStyle w:val="TAL"/>
              <w:rPr>
                <w:snapToGrid w:val="0"/>
                <w:sz w:val="16"/>
                <w:szCs w:val="16"/>
                <w:lang w:val="en-AU"/>
              </w:rPr>
            </w:pPr>
            <w:r>
              <w:rPr>
                <w:snapToGrid w:val="0"/>
                <w:sz w:val="16"/>
                <w:szCs w:val="16"/>
                <w:lang w:val="en-AU"/>
              </w:rPr>
              <w:t xml:space="preserve">Align Trace/MDT related parameters to TS 32.422 (OpenAPI definition) </w:t>
            </w:r>
          </w:p>
        </w:tc>
        <w:tc>
          <w:tcPr>
            <w:tcW w:w="709" w:type="dxa"/>
            <w:shd w:val="solid" w:color="FFFFFF" w:fill="auto"/>
          </w:tcPr>
          <w:p w14:paraId="6732A7BB" w14:textId="77777777" w:rsidR="00562110" w:rsidRDefault="00562110" w:rsidP="00562110">
            <w:pPr>
              <w:pStyle w:val="TAC"/>
              <w:rPr>
                <w:sz w:val="16"/>
                <w:szCs w:val="16"/>
              </w:rPr>
            </w:pPr>
            <w:r>
              <w:rPr>
                <w:sz w:val="16"/>
                <w:szCs w:val="16"/>
              </w:rPr>
              <w:t>16.8.0</w:t>
            </w:r>
          </w:p>
        </w:tc>
      </w:tr>
      <w:tr w:rsidR="000315C1" w14:paraId="1199375A" w14:textId="77777777" w:rsidTr="00843100">
        <w:tc>
          <w:tcPr>
            <w:tcW w:w="805" w:type="dxa"/>
            <w:shd w:val="solid" w:color="FFFFFF" w:fill="auto"/>
          </w:tcPr>
          <w:p w14:paraId="0F671D05" w14:textId="77777777" w:rsidR="000315C1" w:rsidRDefault="000315C1" w:rsidP="000315C1">
            <w:pPr>
              <w:pStyle w:val="TAC"/>
              <w:rPr>
                <w:sz w:val="16"/>
                <w:szCs w:val="16"/>
              </w:rPr>
            </w:pPr>
            <w:r>
              <w:rPr>
                <w:sz w:val="16"/>
                <w:szCs w:val="16"/>
              </w:rPr>
              <w:t>2021-06</w:t>
            </w:r>
          </w:p>
        </w:tc>
        <w:tc>
          <w:tcPr>
            <w:tcW w:w="801" w:type="dxa"/>
            <w:shd w:val="solid" w:color="FFFFFF" w:fill="auto"/>
          </w:tcPr>
          <w:p w14:paraId="01D0F627" w14:textId="77777777" w:rsidR="000315C1" w:rsidRDefault="000315C1" w:rsidP="000315C1">
            <w:pPr>
              <w:pStyle w:val="TAC"/>
              <w:rPr>
                <w:sz w:val="16"/>
                <w:szCs w:val="16"/>
              </w:rPr>
            </w:pPr>
            <w:r>
              <w:rPr>
                <w:sz w:val="16"/>
                <w:szCs w:val="16"/>
              </w:rPr>
              <w:t>SA#92e</w:t>
            </w:r>
          </w:p>
        </w:tc>
        <w:tc>
          <w:tcPr>
            <w:tcW w:w="1095" w:type="dxa"/>
            <w:shd w:val="solid" w:color="FFFFFF" w:fill="auto"/>
          </w:tcPr>
          <w:p w14:paraId="487FE586" w14:textId="77777777" w:rsidR="000315C1" w:rsidRDefault="000315C1" w:rsidP="000315C1">
            <w:pPr>
              <w:pStyle w:val="TAC"/>
              <w:rPr>
                <w:sz w:val="16"/>
                <w:szCs w:val="16"/>
              </w:rPr>
            </w:pPr>
            <w:r>
              <w:rPr>
                <w:sz w:val="16"/>
                <w:szCs w:val="16"/>
              </w:rPr>
              <w:t>SP-210406</w:t>
            </w:r>
          </w:p>
        </w:tc>
        <w:tc>
          <w:tcPr>
            <w:tcW w:w="568" w:type="dxa"/>
            <w:shd w:val="solid" w:color="FFFFFF" w:fill="auto"/>
          </w:tcPr>
          <w:p w14:paraId="6D9517BA" w14:textId="77777777" w:rsidR="000315C1" w:rsidRDefault="000315C1" w:rsidP="000315C1">
            <w:pPr>
              <w:pStyle w:val="TAL"/>
              <w:rPr>
                <w:sz w:val="16"/>
                <w:szCs w:val="16"/>
              </w:rPr>
            </w:pPr>
            <w:r>
              <w:rPr>
                <w:sz w:val="16"/>
                <w:szCs w:val="16"/>
              </w:rPr>
              <w:t>0129</w:t>
            </w:r>
          </w:p>
        </w:tc>
        <w:tc>
          <w:tcPr>
            <w:tcW w:w="426" w:type="dxa"/>
            <w:shd w:val="solid" w:color="FFFFFF" w:fill="auto"/>
          </w:tcPr>
          <w:p w14:paraId="0BBC2772" w14:textId="77777777" w:rsidR="000315C1" w:rsidRDefault="000315C1" w:rsidP="000315C1">
            <w:pPr>
              <w:pStyle w:val="TAR"/>
              <w:rPr>
                <w:sz w:val="16"/>
                <w:szCs w:val="16"/>
              </w:rPr>
            </w:pPr>
            <w:r>
              <w:rPr>
                <w:sz w:val="16"/>
                <w:szCs w:val="16"/>
              </w:rPr>
              <w:t>1</w:t>
            </w:r>
          </w:p>
        </w:tc>
        <w:tc>
          <w:tcPr>
            <w:tcW w:w="426" w:type="dxa"/>
            <w:shd w:val="solid" w:color="FFFFFF" w:fill="auto"/>
          </w:tcPr>
          <w:p w14:paraId="4C41F10B" w14:textId="77777777" w:rsidR="000315C1" w:rsidRDefault="000315C1" w:rsidP="000315C1">
            <w:pPr>
              <w:pStyle w:val="TAC"/>
              <w:rPr>
                <w:sz w:val="16"/>
                <w:szCs w:val="16"/>
              </w:rPr>
            </w:pPr>
            <w:r>
              <w:rPr>
                <w:sz w:val="16"/>
                <w:szCs w:val="16"/>
              </w:rPr>
              <w:t>F</w:t>
            </w:r>
          </w:p>
        </w:tc>
        <w:tc>
          <w:tcPr>
            <w:tcW w:w="4821" w:type="dxa"/>
            <w:shd w:val="solid" w:color="FFFFFF" w:fill="auto"/>
          </w:tcPr>
          <w:p w14:paraId="18C9086B" w14:textId="77777777" w:rsidR="000315C1" w:rsidRDefault="000315C1" w:rsidP="000315C1">
            <w:pPr>
              <w:pStyle w:val="TAL"/>
              <w:rPr>
                <w:snapToGrid w:val="0"/>
                <w:sz w:val="16"/>
                <w:szCs w:val="16"/>
                <w:lang w:val="en-AU"/>
              </w:rPr>
            </w:pPr>
            <w:r>
              <w:rPr>
                <w:snapToGrid w:val="0"/>
                <w:sz w:val="16"/>
                <w:szCs w:val="16"/>
                <w:lang w:val="en-AU"/>
              </w:rPr>
              <w:t>Clean up regarding common data types (OpenAPI definition)</w:t>
            </w:r>
          </w:p>
        </w:tc>
        <w:tc>
          <w:tcPr>
            <w:tcW w:w="709" w:type="dxa"/>
            <w:shd w:val="solid" w:color="FFFFFF" w:fill="auto"/>
          </w:tcPr>
          <w:p w14:paraId="7354A70B" w14:textId="77777777" w:rsidR="000315C1" w:rsidRDefault="000315C1" w:rsidP="000315C1">
            <w:pPr>
              <w:pStyle w:val="TAC"/>
              <w:rPr>
                <w:sz w:val="16"/>
                <w:szCs w:val="16"/>
              </w:rPr>
            </w:pPr>
            <w:r>
              <w:rPr>
                <w:sz w:val="16"/>
                <w:szCs w:val="16"/>
              </w:rPr>
              <w:t>16.8.0</w:t>
            </w:r>
          </w:p>
        </w:tc>
      </w:tr>
      <w:tr w:rsidR="00673EDC" w14:paraId="6A285E07" w14:textId="77777777" w:rsidTr="00843100">
        <w:tc>
          <w:tcPr>
            <w:tcW w:w="805" w:type="dxa"/>
            <w:shd w:val="solid" w:color="FFFFFF" w:fill="auto"/>
          </w:tcPr>
          <w:p w14:paraId="3DED2FF8" w14:textId="77777777" w:rsidR="00673EDC" w:rsidRDefault="00673EDC" w:rsidP="000315C1">
            <w:pPr>
              <w:pStyle w:val="TAC"/>
              <w:rPr>
                <w:sz w:val="16"/>
                <w:szCs w:val="16"/>
              </w:rPr>
            </w:pPr>
            <w:r>
              <w:rPr>
                <w:sz w:val="16"/>
                <w:szCs w:val="16"/>
              </w:rPr>
              <w:t>2021-06</w:t>
            </w:r>
          </w:p>
        </w:tc>
        <w:tc>
          <w:tcPr>
            <w:tcW w:w="801" w:type="dxa"/>
            <w:shd w:val="solid" w:color="FFFFFF" w:fill="auto"/>
          </w:tcPr>
          <w:p w14:paraId="4F560061" w14:textId="77777777" w:rsidR="00673EDC" w:rsidRDefault="00673EDC" w:rsidP="000315C1">
            <w:pPr>
              <w:pStyle w:val="TAC"/>
              <w:rPr>
                <w:sz w:val="16"/>
                <w:szCs w:val="16"/>
              </w:rPr>
            </w:pPr>
            <w:r>
              <w:rPr>
                <w:sz w:val="16"/>
                <w:szCs w:val="16"/>
              </w:rPr>
              <w:t>SA#92e</w:t>
            </w:r>
          </w:p>
        </w:tc>
        <w:tc>
          <w:tcPr>
            <w:tcW w:w="1095" w:type="dxa"/>
            <w:shd w:val="solid" w:color="FFFFFF" w:fill="auto"/>
          </w:tcPr>
          <w:p w14:paraId="3159676D" w14:textId="77777777" w:rsidR="00673EDC" w:rsidRDefault="00673EDC" w:rsidP="000315C1">
            <w:pPr>
              <w:pStyle w:val="TAC"/>
              <w:rPr>
                <w:sz w:val="16"/>
                <w:szCs w:val="16"/>
              </w:rPr>
            </w:pPr>
            <w:r>
              <w:rPr>
                <w:sz w:val="16"/>
                <w:szCs w:val="16"/>
              </w:rPr>
              <w:t>SP-210411</w:t>
            </w:r>
          </w:p>
        </w:tc>
        <w:tc>
          <w:tcPr>
            <w:tcW w:w="568" w:type="dxa"/>
            <w:shd w:val="solid" w:color="FFFFFF" w:fill="auto"/>
          </w:tcPr>
          <w:p w14:paraId="4DE18070" w14:textId="77777777" w:rsidR="00673EDC" w:rsidRDefault="00673EDC" w:rsidP="000315C1">
            <w:pPr>
              <w:pStyle w:val="TAL"/>
              <w:rPr>
                <w:sz w:val="16"/>
                <w:szCs w:val="16"/>
              </w:rPr>
            </w:pPr>
            <w:r>
              <w:rPr>
                <w:sz w:val="16"/>
                <w:szCs w:val="16"/>
              </w:rPr>
              <w:t>0130</w:t>
            </w:r>
          </w:p>
        </w:tc>
        <w:tc>
          <w:tcPr>
            <w:tcW w:w="426" w:type="dxa"/>
            <w:shd w:val="solid" w:color="FFFFFF" w:fill="auto"/>
          </w:tcPr>
          <w:p w14:paraId="5F09193C" w14:textId="77777777" w:rsidR="00673EDC" w:rsidRDefault="00673EDC" w:rsidP="000315C1">
            <w:pPr>
              <w:pStyle w:val="TAR"/>
              <w:rPr>
                <w:sz w:val="16"/>
                <w:szCs w:val="16"/>
              </w:rPr>
            </w:pPr>
            <w:r>
              <w:rPr>
                <w:sz w:val="16"/>
                <w:szCs w:val="16"/>
              </w:rPr>
              <w:t>-</w:t>
            </w:r>
          </w:p>
        </w:tc>
        <w:tc>
          <w:tcPr>
            <w:tcW w:w="426" w:type="dxa"/>
            <w:shd w:val="solid" w:color="FFFFFF" w:fill="auto"/>
          </w:tcPr>
          <w:p w14:paraId="7B19F6BF" w14:textId="77777777" w:rsidR="00673EDC" w:rsidRDefault="00673EDC" w:rsidP="000315C1">
            <w:pPr>
              <w:pStyle w:val="TAC"/>
              <w:rPr>
                <w:sz w:val="16"/>
                <w:szCs w:val="16"/>
              </w:rPr>
            </w:pPr>
            <w:r>
              <w:rPr>
                <w:sz w:val="16"/>
                <w:szCs w:val="16"/>
              </w:rPr>
              <w:t>F</w:t>
            </w:r>
          </w:p>
        </w:tc>
        <w:tc>
          <w:tcPr>
            <w:tcW w:w="4821" w:type="dxa"/>
            <w:shd w:val="solid" w:color="FFFFFF" w:fill="auto"/>
          </w:tcPr>
          <w:p w14:paraId="2E1C096E" w14:textId="77777777" w:rsidR="00673EDC" w:rsidRDefault="00673EDC" w:rsidP="000315C1">
            <w:pPr>
              <w:pStyle w:val="TAL"/>
              <w:rPr>
                <w:snapToGrid w:val="0"/>
                <w:sz w:val="16"/>
                <w:szCs w:val="16"/>
                <w:lang w:val="en-AU"/>
              </w:rPr>
            </w:pPr>
            <w:r>
              <w:rPr>
                <w:snapToGrid w:val="0"/>
                <w:sz w:val="16"/>
                <w:szCs w:val="16"/>
                <w:lang w:val="en-AU"/>
              </w:rPr>
              <w:t>Correct definition of additionalInformation (YANG)</w:t>
            </w:r>
          </w:p>
        </w:tc>
        <w:tc>
          <w:tcPr>
            <w:tcW w:w="709" w:type="dxa"/>
            <w:shd w:val="solid" w:color="FFFFFF" w:fill="auto"/>
          </w:tcPr>
          <w:p w14:paraId="04A2872C" w14:textId="77777777" w:rsidR="00673EDC" w:rsidRDefault="00673EDC" w:rsidP="000315C1">
            <w:pPr>
              <w:pStyle w:val="TAC"/>
              <w:rPr>
                <w:sz w:val="16"/>
                <w:szCs w:val="16"/>
              </w:rPr>
            </w:pPr>
            <w:r>
              <w:rPr>
                <w:sz w:val="16"/>
                <w:szCs w:val="16"/>
              </w:rPr>
              <w:t>16.8.0</w:t>
            </w:r>
          </w:p>
        </w:tc>
      </w:tr>
      <w:tr w:rsidR="00905599" w14:paraId="7270484F" w14:textId="77777777" w:rsidTr="00843100">
        <w:tc>
          <w:tcPr>
            <w:tcW w:w="805" w:type="dxa"/>
            <w:shd w:val="solid" w:color="FFFFFF" w:fill="auto"/>
          </w:tcPr>
          <w:p w14:paraId="29AC117B" w14:textId="77777777" w:rsidR="00905599" w:rsidRDefault="00905599" w:rsidP="000315C1">
            <w:pPr>
              <w:pStyle w:val="TAC"/>
              <w:rPr>
                <w:sz w:val="16"/>
                <w:szCs w:val="16"/>
              </w:rPr>
            </w:pPr>
            <w:r>
              <w:rPr>
                <w:sz w:val="16"/>
                <w:szCs w:val="16"/>
              </w:rPr>
              <w:t>2021-09</w:t>
            </w:r>
          </w:p>
        </w:tc>
        <w:tc>
          <w:tcPr>
            <w:tcW w:w="801" w:type="dxa"/>
            <w:shd w:val="solid" w:color="FFFFFF" w:fill="auto"/>
          </w:tcPr>
          <w:p w14:paraId="4927547B" w14:textId="77777777" w:rsidR="00905599" w:rsidRDefault="00905599" w:rsidP="000315C1">
            <w:pPr>
              <w:pStyle w:val="TAC"/>
              <w:rPr>
                <w:sz w:val="16"/>
                <w:szCs w:val="16"/>
              </w:rPr>
            </w:pPr>
            <w:r>
              <w:rPr>
                <w:sz w:val="16"/>
                <w:szCs w:val="16"/>
              </w:rPr>
              <w:t>SA#93e</w:t>
            </w:r>
          </w:p>
        </w:tc>
        <w:tc>
          <w:tcPr>
            <w:tcW w:w="1095" w:type="dxa"/>
            <w:shd w:val="solid" w:color="FFFFFF" w:fill="auto"/>
          </w:tcPr>
          <w:p w14:paraId="04E0C063" w14:textId="77777777" w:rsidR="00905599" w:rsidRDefault="00905599" w:rsidP="000315C1">
            <w:pPr>
              <w:pStyle w:val="TAC"/>
              <w:rPr>
                <w:sz w:val="16"/>
                <w:szCs w:val="16"/>
              </w:rPr>
            </w:pPr>
            <w:r>
              <w:rPr>
                <w:sz w:val="16"/>
                <w:szCs w:val="16"/>
              </w:rPr>
              <w:t>SP-210886</w:t>
            </w:r>
          </w:p>
        </w:tc>
        <w:tc>
          <w:tcPr>
            <w:tcW w:w="568" w:type="dxa"/>
            <w:shd w:val="solid" w:color="FFFFFF" w:fill="auto"/>
          </w:tcPr>
          <w:p w14:paraId="3D41574E" w14:textId="77777777" w:rsidR="00905599" w:rsidRDefault="00905599" w:rsidP="000315C1">
            <w:pPr>
              <w:pStyle w:val="TAL"/>
              <w:rPr>
                <w:sz w:val="16"/>
                <w:szCs w:val="16"/>
              </w:rPr>
            </w:pPr>
            <w:r>
              <w:rPr>
                <w:sz w:val="16"/>
                <w:szCs w:val="16"/>
              </w:rPr>
              <w:t>0131</w:t>
            </w:r>
          </w:p>
        </w:tc>
        <w:tc>
          <w:tcPr>
            <w:tcW w:w="426" w:type="dxa"/>
            <w:shd w:val="solid" w:color="FFFFFF" w:fill="auto"/>
          </w:tcPr>
          <w:p w14:paraId="0EBF0DCD" w14:textId="77777777" w:rsidR="00905599" w:rsidRDefault="00905599" w:rsidP="000315C1">
            <w:pPr>
              <w:pStyle w:val="TAR"/>
              <w:rPr>
                <w:sz w:val="16"/>
                <w:szCs w:val="16"/>
              </w:rPr>
            </w:pPr>
            <w:r>
              <w:rPr>
                <w:sz w:val="16"/>
                <w:szCs w:val="16"/>
              </w:rPr>
              <w:t>1</w:t>
            </w:r>
          </w:p>
        </w:tc>
        <w:tc>
          <w:tcPr>
            <w:tcW w:w="426" w:type="dxa"/>
            <w:shd w:val="solid" w:color="FFFFFF" w:fill="auto"/>
          </w:tcPr>
          <w:p w14:paraId="5281295E" w14:textId="77777777" w:rsidR="00905599" w:rsidRDefault="00905599" w:rsidP="000315C1">
            <w:pPr>
              <w:pStyle w:val="TAC"/>
              <w:rPr>
                <w:sz w:val="16"/>
                <w:szCs w:val="16"/>
              </w:rPr>
            </w:pPr>
            <w:r>
              <w:rPr>
                <w:sz w:val="16"/>
                <w:szCs w:val="16"/>
              </w:rPr>
              <w:t>F</w:t>
            </w:r>
          </w:p>
        </w:tc>
        <w:tc>
          <w:tcPr>
            <w:tcW w:w="4821" w:type="dxa"/>
            <w:shd w:val="solid" w:color="FFFFFF" w:fill="auto"/>
          </w:tcPr>
          <w:p w14:paraId="401CE852" w14:textId="77777777" w:rsidR="00905599" w:rsidRDefault="00905599" w:rsidP="000315C1">
            <w:pPr>
              <w:pStyle w:val="TAL"/>
              <w:rPr>
                <w:snapToGrid w:val="0"/>
                <w:sz w:val="16"/>
                <w:szCs w:val="16"/>
                <w:lang w:val="en-AU"/>
              </w:rPr>
            </w:pPr>
            <w:r>
              <w:rPr>
                <w:snapToGrid w:val="0"/>
                <w:sz w:val="16"/>
                <w:szCs w:val="16"/>
                <w:lang w:val="en-AU"/>
              </w:rPr>
              <w:t xml:space="preserve">Replace local data type definition for notificationFilter by common </w:t>
            </w:r>
            <w:r>
              <w:rPr>
                <w:snapToGrid w:val="0"/>
                <w:sz w:val="16"/>
                <w:szCs w:val="16"/>
                <w:lang w:val="en-AU"/>
              </w:rPr>
              <w:lastRenderedPageBreak/>
              <w:t>filter definition</w:t>
            </w:r>
          </w:p>
        </w:tc>
        <w:tc>
          <w:tcPr>
            <w:tcW w:w="709" w:type="dxa"/>
            <w:shd w:val="solid" w:color="FFFFFF" w:fill="auto"/>
          </w:tcPr>
          <w:p w14:paraId="30095E38" w14:textId="77777777" w:rsidR="00905599" w:rsidRDefault="00905599" w:rsidP="000315C1">
            <w:pPr>
              <w:pStyle w:val="TAC"/>
              <w:rPr>
                <w:sz w:val="16"/>
                <w:szCs w:val="16"/>
              </w:rPr>
            </w:pPr>
            <w:r>
              <w:rPr>
                <w:sz w:val="16"/>
                <w:szCs w:val="16"/>
              </w:rPr>
              <w:lastRenderedPageBreak/>
              <w:t>16.9.0</w:t>
            </w:r>
          </w:p>
        </w:tc>
      </w:tr>
      <w:tr w:rsidR="00DA3DDC" w14:paraId="2D7A609F" w14:textId="77777777" w:rsidTr="00843100">
        <w:tc>
          <w:tcPr>
            <w:tcW w:w="805" w:type="dxa"/>
            <w:shd w:val="solid" w:color="FFFFFF" w:fill="auto"/>
          </w:tcPr>
          <w:p w14:paraId="5892E0DB" w14:textId="77777777" w:rsidR="00DA3DDC" w:rsidRDefault="00DA3DDC" w:rsidP="00DA3DDC">
            <w:pPr>
              <w:pStyle w:val="TAC"/>
              <w:rPr>
                <w:sz w:val="16"/>
                <w:szCs w:val="16"/>
              </w:rPr>
            </w:pPr>
            <w:r>
              <w:rPr>
                <w:sz w:val="16"/>
                <w:szCs w:val="16"/>
              </w:rPr>
              <w:t>2021-09</w:t>
            </w:r>
          </w:p>
        </w:tc>
        <w:tc>
          <w:tcPr>
            <w:tcW w:w="801" w:type="dxa"/>
            <w:shd w:val="solid" w:color="FFFFFF" w:fill="auto"/>
          </w:tcPr>
          <w:p w14:paraId="15C9099A" w14:textId="77777777" w:rsidR="00DA3DDC" w:rsidRDefault="00DA3DDC" w:rsidP="00DA3DDC">
            <w:pPr>
              <w:pStyle w:val="TAC"/>
              <w:rPr>
                <w:sz w:val="16"/>
                <w:szCs w:val="16"/>
              </w:rPr>
            </w:pPr>
            <w:r>
              <w:rPr>
                <w:sz w:val="16"/>
                <w:szCs w:val="16"/>
              </w:rPr>
              <w:t>SA#93e</w:t>
            </w:r>
          </w:p>
        </w:tc>
        <w:tc>
          <w:tcPr>
            <w:tcW w:w="1095" w:type="dxa"/>
            <w:shd w:val="solid" w:color="FFFFFF" w:fill="auto"/>
          </w:tcPr>
          <w:p w14:paraId="5C821CD4" w14:textId="77777777" w:rsidR="00DA3DDC" w:rsidRDefault="00DA3DDC" w:rsidP="00DA3DDC">
            <w:pPr>
              <w:pStyle w:val="TAC"/>
              <w:rPr>
                <w:sz w:val="16"/>
                <w:szCs w:val="16"/>
              </w:rPr>
            </w:pPr>
            <w:r>
              <w:rPr>
                <w:sz w:val="16"/>
                <w:szCs w:val="16"/>
              </w:rPr>
              <w:t>SP-210886</w:t>
            </w:r>
          </w:p>
        </w:tc>
        <w:tc>
          <w:tcPr>
            <w:tcW w:w="568" w:type="dxa"/>
            <w:shd w:val="solid" w:color="FFFFFF" w:fill="auto"/>
          </w:tcPr>
          <w:p w14:paraId="0698E096" w14:textId="77777777" w:rsidR="00DA3DDC" w:rsidRDefault="00DA3DDC" w:rsidP="00DA3DDC">
            <w:pPr>
              <w:pStyle w:val="TAL"/>
              <w:rPr>
                <w:sz w:val="16"/>
                <w:szCs w:val="16"/>
              </w:rPr>
            </w:pPr>
            <w:r>
              <w:rPr>
                <w:sz w:val="16"/>
                <w:szCs w:val="16"/>
              </w:rPr>
              <w:t>0132</w:t>
            </w:r>
          </w:p>
        </w:tc>
        <w:tc>
          <w:tcPr>
            <w:tcW w:w="426" w:type="dxa"/>
            <w:shd w:val="solid" w:color="FFFFFF" w:fill="auto"/>
          </w:tcPr>
          <w:p w14:paraId="31EC9FBA" w14:textId="77777777" w:rsidR="00DA3DDC" w:rsidRDefault="00DA3DDC" w:rsidP="00DA3DDC">
            <w:pPr>
              <w:pStyle w:val="TAR"/>
              <w:rPr>
                <w:sz w:val="16"/>
                <w:szCs w:val="16"/>
              </w:rPr>
            </w:pPr>
            <w:r>
              <w:rPr>
                <w:sz w:val="16"/>
                <w:szCs w:val="16"/>
              </w:rPr>
              <w:t>1</w:t>
            </w:r>
          </w:p>
        </w:tc>
        <w:tc>
          <w:tcPr>
            <w:tcW w:w="426" w:type="dxa"/>
            <w:shd w:val="solid" w:color="FFFFFF" w:fill="auto"/>
          </w:tcPr>
          <w:p w14:paraId="5DB8761D" w14:textId="77777777" w:rsidR="00DA3DDC" w:rsidRDefault="00DA3DDC" w:rsidP="00DA3DDC">
            <w:pPr>
              <w:pStyle w:val="TAC"/>
              <w:rPr>
                <w:sz w:val="16"/>
                <w:szCs w:val="16"/>
              </w:rPr>
            </w:pPr>
            <w:r>
              <w:rPr>
                <w:sz w:val="16"/>
                <w:szCs w:val="16"/>
              </w:rPr>
              <w:t>F</w:t>
            </w:r>
          </w:p>
        </w:tc>
        <w:tc>
          <w:tcPr>
            <w:tcW w:w="4821" w:type="dxa"/>
            <w:shd w:val="solid" w:color="FFFFFF" w:fill="auto"/>
          </w:tcPr>
          <w:p w14:paraId="089824AF" w14:textId="77777777" w:rsidR="00DA3DDC" w:rsidRDefault="00DA3DDC" w:rsidP="00DA3DDC">
            <w:pPr>
              <w:pStyle w:val="TAL"/>
              <w:rPr>
                <w:snapToGrid w:val="0"/>
                <w:sz w:val="16"/>
                <w:szCs w:val="16"/>
                <w:lang w:val="en-AU"/>
              </w:rPr>
            </w:pPr>
            <w:r>
              <w:rPr>
                <w:snapToGrid w:val="0"/>
                <w:sz w:val="16"/>
                <w:szCs w:val="16"/>
                <w:lang w:val="en-AU"/>
              </w:rPr>
              <w:t>Correct data type of notificationId (YANG definitions)</w:t>
            </w:r>
          </w:p>
        </w:tc>
        <w:tc>
          <w:tcPr>
            <w:tcW w:w="709" w:type="dxa"/>
            <w:shd w:val="solid" w:color="FFFFFF" w:fill="auto"/>
          </w:tcPr>
          <w:p w14:paraId="4FC40180" w14:textId="77777777" w:rsidR="00DA3DDC" w:rsidRDefault="00DA3DDC" w:rsidP="00DA3DDC">
            <w:pPr>
              <w:pStyle w:val="TAC"/>
              <w:rPr>
                <w:sz w:val="16"/>
                <w:szCs w:val="16"/>
              </w:rPr>
            </w:pPr>
            <w:r>
              <w:rPr>
                <w:sz w:val="16"/>
                <w:szCs w:val="16"/>
              </w:rPr>
              <w:t>16.9.0</w:t>
            </w:r>
          </w:p>
        </w:tc>
      </w:tr>
      <w:tr w:rsidR="00C87962" w14:paraId="78AAF27E" w14:textId="77777777" w:rsidTr="00843100">
        <w:tc>
          <w:tcPr>
            <w:tcW w:w="805" w:type="dxa"/>
            <w:shd w:val="solid" w:color="FFFFFF" w:fill="auto"/>
          </w:tcPr>
          <w:p w14:paraId="4AD9746D" w14:textId="77777777" w:rsidR="00C87962" w:rsidRDefault="00C87962" w:rsidP="00C87962">
            <w:pPr>
              <w:pStyle w:val="TAC"/>
              <w:rPr>
                <w:sz w:val="16"/>
                <w:szCs w:val="16"/>
              </w:rPr>
            </w:pPr>
            <w:r>
              <w:rPr>
                <w:sz w:val="16"/>
                <w:szCs w:val="16"/>
              </w:rPr>
              <w:t>2021-09</w:t>
            </w:r>
          </w:p>
        </w:tc>
        <w:tc>
          <w:tcPr>
            <w:tcW w:w="801" w:type="dxa"/>
            <w:shd w:val="solid" w:color="FFFFFF" w:fill="auto"/>
          </w:tcPr>
          <w:p w14:paraId="13544A13" w14:textId="77777777" w:rsidR="00C87962" w:rsidRDefault="00C87962" w:rsidP="00C87962">
            <w:pPr>
              <w:pStyle w:val="TAC"/>
              <w:rPr>
                <w:sz w:val="16"/>
                <w:szCs w:val="16"/>
              </w:rPr>
            </w:pPr>
            <w:r>
              <w:rPr>
                <w:sz w:val="16"/>
                <w:szCs w:val="16"/>
              </w:rPr>
              <w:t>SA#93e</w:t>
            </w:r>
          </w:p>
        </w:tc>
        <w:tc>
          <w:tcPr>
            <w:tcW w:w="1095" w:type="dxa"/>
            <w:shd w:val="solid" w:color="FFFFFF" w:fill="auto"/>
          </w:tcPr>
          <w:p w14:paraId="23AA7187" w14:textId="77777777" w:rsidR="00C87962" w:rsidRDefault="00C87962" w:rsidP="00C87962">
            <w:pPr>
              <w:pStyle w:val="TAC"/>
              <w:rPr>
                <w:sz w:val="16"/>
                <w:szCs w:val="16"/>
              </w:rPr>
            </w:pPr>
            <w:r>
              <w:rPr>
                <w:sz w:val="16"/>
                <w:szCs w:val="16"/>
              </w:rPr>
              <w:t>SP-210886</w:t>
            </w:r>
          </w:p>
        </w:tc>
        <w:tc>
          <w:tcPr>
            <w:tcW w:w="568" w:type="dxa"/>
            <w:shd w:val="solid" w:color="FFFFFF" w:fill="auto"/>
          </w:tcPr>
          <w:p w14:paraId="5CD20B7A" w14:textId="77777777" w:rsidR="00C87962" w:rsidRDefault="00C87962" w:rsidP="00C87962">
            <w:pPr>
              <w:pStyle w:val="TAL"/>
              <w:rPr>
                <w:sz w:val="16"/>
                <w:szCs w:val="16"/>
              </w:rPr>
            </w:pPr>
            <w:r>
              <w:rPr>
                <w:sz w:val="16"/>
                <w:szCs w:val="16"/>
              </w:rPr>
              <w:t>0133</w:t>
            </w:r>
          </w:p>
        </w:tc>
        <w:tc>
          <w:tcPr>
            <w:tcW w:w="426" w:type="dxa"/>
            <w:shd w:val="solid" w:color="FFFFFF" w:fill="auto"/>
          </w:tcPr>
          <w:p w14:paraId="010F3372" w14:textId="77777777" w:rsidR="00C87962" w:rsidRDefault="00C87962" w:rsidP="00C87962">
            <w:pPr>
              <w:pStyle w:val="TAR"/>
              <w:rPr>
                <w:sz w:val="16"/>
                <w:szCs w:val="16"/>
              </w:rPr>
            </w:pPr>
            <w:r>
              <w:rPr>
                <w:sz w:val="16"/>
                <w:szCs w:val="16"/>
              </w:rPr>
              <w:t>1</w:t>
            </w:r>
          </w:p>
        </w:tc>
        <w:tc>
          <w:tcPr>
            <w:tcW w:w="426" w:type="dxa"/>
            <w:shd w:val="solid" w:color="FFFFFF" w:fill="auto"/>
          </w:tcPr>
          <w:p w14:paraId="3F355403" w14:textId="77777777" w:rsidR="00C87962" w:rsidRDefault="00C87962" w:rsidP="00C87962">
            <w:pPr>
              <w:pStyle w:val="TAC"/>
              <w:rPr>
                <w:sz w:val="16"/>
                <w:szCs w:val="16"/>
              </w:rPr>
            </w:pPr>
            <w:r>
              <w:rPr>
                <w:sz w:val="16"/>
                <w:szCs w:val="16"/>
              </w:rPr>
              <w:t>F</w:t>
            </w:r>
          </w:p>
        </w:tc>
        <w:tc>
          <w:tcPr>
            <w:tcW w:w="4821" w:type="dxa"/>
            <w:shd w:val="solid" w:color="FFFFFF" w:fill="auto"/>
          </w:tcPr>
          <w:p w14:paraId="7BE4C863"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(OpenAPI definitions)</w:t>
            </w:r>
          </w:p>
        </w:tc>
        <w:tc>
          <w:tcPr>
            <w:tcW w:w="709" w:type="dxa"/>
            <w:shd w:val="solid" w:color="FFFFFF" w:fill="auto"/>
          </w:tcPr>
          <w:p w14:paraId="12E86658" w14:textId="77777777" w:rsidR="00C87962" w:rsidRDefault="00C87962" w:rsidP="00C87962">
            <w:pPr>
              <w:pStyle w:val="TAC"/>
              <w:rPr>
                <w:sz w:val="16"/>
                <w:szCs w:val="16"/>
              </w:rPr>
            </w:pPr>
            <w:r>
              <w:rPr>
                <w:sz w:val="16"/>
                <w:szCs w:val="16"/>
              </w:rPr>
              <w:t>16.9.0</w:t>
            </w:r>
          </w:p>
        </w:tc>
      </w:tr>
      <w:tr w:rsidR="00187469" w14:paraId="665D17FE" w14:textId="77777777" w:rsidTr="00843100">
        <w:tc>
          <w:tcPr>
            <w:tcW w:w="805" w:type="dxa"/>
            <w:shd w:val="solid" w:color="FFFFFF" w:fill="auto"/>
          </w:tcPr>
          <w:p w14:paraId="5125B246" w14:textId="77777777" w:rsidR="00187469" w:rsidRDefault="00187469" w:rsidP="00C87962">
            <w:pPr>
              <w:pStyle w:val="TAC"/>
              <w:rPr>
                <w:sz w:val="16"/>
                <w:szCs w:val="16"/>
              </w:rPr>
            </w:pPr>
            <w:r>
              <w:rPr>
                <w:sz w:val="16"/>
                <w:szCs w:val="16"/>
              </w:rPr>
              <w:t>2021-09</w:t>
            </w:r>
          </w:p>
        </w:tc>
        <w:tc>
          <w:tcPr>
            <w:tcW w:w="801" w:type="dxa"/>
            <w:shd w:val="solid" w:color="FFFFFF" w:fill="auto"/>
          </w:tcPr>
          <w:p w14:paraId="2E3513DA" w14:textId="77777777" w:rsidR="00187469" w:rsidRDefault="00187469" w:rsidP="00C87962">
            <w:pPr>
              <w:pStyle w:val="TAC"/>
              <w:rPr>
                <w:sz w:val="16"/>
                <w:szCs w:val="16"/>
              </w:rPr>
            </w:pPr>
            <w:r>
              <w:rPr>
                <w:sz w:val="16"/>
                <w:szCs w:val="16"/>
              </w:rPr>
              <w:t>SA#93e</w:t>
            </w:r>
          </w:p>
        </w:tc>
        <w:tc>
          <w:tcPr>
            <w:tcW w:w="1095" w:type="dxa"/>
            <w:shd w:val="solid" w:color="FFFFFF" w:fill="auto"/>
          </w:tcPr>
          <w:p w14:paraId="454765AA" w14:textId="77777777" w:rsidR="00187469" w:rsidRDefault="00187469" w:rsidP="00C87962">
            <w:pPr>
              <w:pStyle w:val="TAC"/>
              <w:rPr>
                <w:sz w:val="16"/>
                <w:szCs w:val="16"/>
              </w:rPr>
            </w:pPr>
            <w:r>
              <w:rPr>
                <w:sz w:val="16"/>
                <w:szCs w:val="16"/>
              </w:rPr>
              <w:t>SP-210865</w:t>
            </w:r>
          </w:p>
        </w:tc>
        <w:tc>
          <w:tcPr>
            <w:tcW w:w="568" w:type="dxa"/>
            <w:shd w:val="solid" w:color="FFFFFF" w:fill="auto"/>
          </w:tcPr>
          <w:p w14:paraId="5F1411EF" w14:textId="77777777" w:rsidR="00187469" w:rsidRDefault="00187469" w:rsidP="00C87962">
            <w:pPr>
              <w:pStyle w:val="TAL"/>
              <w:rPr>
                <w:sz w:val="16"/>
                <w:szCs w:val="16"/>
              </w:rPr>
            </w:pPr>
            <w:r>
              <w:rPr>
                <w:sz w:val="16"/>
                <w:szCs w:val="16"/>
              </w:rPr>
              <w:t>0134</w:t>
            </w:r>
          </w:p>
        </w:tc>
        <w:tc>
          <w:tcPr>
            <w:tcW w:w="426" w:type="dxa"/>
            <w:shd w:val="solid" w:color="FFFFFF" w:fill="auto"/>
          </w:tcPr>
          <w:p w14:paraId="2000DC3C" w14:textId="77777777" w:rsidR="00187469" w:rsidRDefault="00187469" w:rsidP="00C87962">
            <w:pPr>
              <w:pStyle w:val="TAR"/>
              <w:rPr>
                <w:sz w:val="16"/>
                <w:szCs w:val="16"/>
              </w:rPr>
            </w:pPr>
            <w:r>
              <w:rPr>
                <w:sz w:val="16"/>
                <w:szCs w:val="16"/>
              </w:rPr>
              <w:t>-</w:t>
            </w:r>
          </w:p>
        </w:tc>
        <w:tc>
          <w:tcPr>
            <w:tcW w:w="426" w:type="dxa"/>
            <w:shd w:val="solid" w:color="FFFFFF" w:fill="auto"/>
          </w:tcPr>
          <w:p w14:paraId="5C0DBE8A" w14:textId="77777777" w:rsidR="00187469" w:rsidRDefault="00187469" w:rsidP="00C87962">
            <w:pPr>
              <w:pStyle w:val="TAC"/>
              <w:rPr>
                <w:sz w:val="16"/>
                <w:szCs w:val="16"/>
              </w:rPr>
            </w:pPr>
            <w:r>
              <w:rPr>
                <w:sz w:val="16"/>
                <w:szCs w:val="16"/>
              </w:rPr>
              <w:t>F</w:t>
            </w:r>
          </w:p>
        </w:tc>
        <w:tc>
          <w:tcPr>
            <w:tcW w:w="4821" w:type="dxa"/>
            <w:shd w:val="solid" w:color="FFFFFF" w:fill="auto"/>
          </w:tcPr>
          <w:p w14:paraId="16539EAF"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TraceJob (stage3) </w:t>
            </w:r>
          </w:p>
        </w:tc>
        <w:tc>
          <w:tcPr>
            <w:tcW w:w="709" w:type="dxa"/>
            <w:shd w:val="solid" w:color="FFFFFF" w:fill="auto"/>
          </w:tcPr>
          <w:p w14:paraId="20FB5E4B" w14:textId="77777777" w:rsidR="00187469" w:rsidRDefault="00187469" w:rsidP="00C87962">
            <w:pPr>
              <w:pStyle w:val="TAC"/>
              <w:rPr>
                <w:sz w:val="16"/>
                <w:szCs w:val="16"/>
              </w:rPr>
            </w:pPr>
            <w:r>
              <w:rPr>
                <w:sz w:val="16"/>
                <w:szCs w:val="16"/>
              </w:rPr>
              <w:t>16.9.0</w:t>
            </w:r>
          </w:p>
        </w:tc>
      </w:tr>
      <w:tr w:rsidR="004A6589" w14:paraId="065BD918" w14:textId="77777777" w:rsidTr="00843100">
        <w:tc>
          <w:tcPr>
            <w:tcW w:w="805" w:type="dxa"/>
            <w:shd w:val="solid" w:color="FFFFFF" w:fill="auto"/>
          </w:tcPr>
          <w:p w14:paraId="1C6E66AF" w14:textId="77777777" w:rsidR="004A6589" w:rsidRDefault="004A6589" w:rsidP="004A6589">
            <w:pPr>
              <w:pStyle w:val="TAC"/>
              <w:rPr>
                <w:sz w:val="16"/>
                <w:szCs w:val="16"/>
              </w:rPr>
            </w:pPr>
            <w:r>
              <w:rPr>
                <w:sz w:val="16"/>
                <w:szCs w:val="16"/>
              </w:rPr>
              <w:t>2021-09</w:t>
            </w:r>
          </w:p>
        </w:tc>
        <w:tc>
          <w:tcPr>
            <w:tcW w:w="801" w:type="dxa"/>
            <w:shd w:val="solid" w:color="FFFFFF" w:fill="auto"/>
          </w:tcPr>
          <w:p w14:paraId="52660145" w14:textId="77777777" w:rsidR="004A6589" w:rsidRDefault="004A6589" w:rsidP="004A6589">
            <w:pPr>
              <w:pStyle w:val="TAC"/>
              <w:rPr>
                <w:sz w:val="16"/>
                <w:szCs w:val="16"/>
              </w:rPr>
            </w:pPr>
            <w:r>
              <w:rPr>
                <w:sz w:val="16"/>
                <w:szCs w:val="16"/>
              </w:rPr>
              <w:t>SA#93e</w:t>
            </w:r>
          </w:p>
        </w:tc>
        <w:tc>
          <w:tcPr>
            <w:tcW w:w="1095" w:type="dxa"/>
            <w:shd w:val="solid" w:color="FFFFFF" w:fill="auto"/>
          </w:tcPr>
          <w:p w14:paraId="2E4B88A9" w14:textId="77777777" w:rsidR="004A6589" w:rsidRDefault="004A6589" w:rsidP="004A6589">
            <w:pPr>
              <w:pStyle w:val="TAC"/>
              <w:rPr>
                <w:sz w:val="16"/>
                <w:szCs w:val="16"/>
              </w:rPr>
            </w:pPr>
            <w:r>
              <w:rPr>
                <w:sz w:val="16"/>
                <w:szCs w:val="16"/>
              </w:rPr>
              <w:t>SP-210865</w:t>
            </w:r>
          </w:p>
        </w:tc>
        <w:tc>
          <w:tcPr>
            <w:tcW w:w="568" w:type="dxa"/>
            <w:shd w:val="solid" w:color="FFFFFF" w:fill="auto"/>
          </w:tcPr>
          <w:p w14:paraId="22C69802" w14:textId="77777777" w:rsidR="004A6589" w:rsidRDefault="004A6589" w:rsidP="004A6589">
            <w:pPr>
              <w:pStyle w:val="TAL"/>
              <w:rPr>
                <w:sz w:val="16"/>
                <w:szCs w:val="16"/>
              </w:rPr>
            </w:pPr>
            <w:r>
              <w:rPr>
                <w:sz w:val="16"/>
                <w:szCs w:val="16"/>
              </w:rPr>
              <w:t>0135</w:t>
            </w:r>
          </w:p>
        </w:tc>
        <w:tc>
          <w:tcPr>
            <w:tcW w:w="426" w:type="dxa"/>
            <w:shd w:val="solid" w:color="FFFFFF" w:fill="auto"/>
          </w:tcPr>
          <w:p w14:paraId="37C24BAF" w14:textId="77777777" w:rsidR="004A6589" w:rsidRDefault="004A6589" w:rsidP="004A6589">
            <w:pPr>
              <w:pStyle w:val="TAR"/>
              <w:rPr>
                <w:sz w:val="16"/>
                <w:szCs w:val="16"/>
              </w:rPr>
            </w:pPr>
            <w:r>
              <w:rPr>
                <w:sz w:val="16"/>
                <w:szCs w:val="16"/>
              </w:rPr>
              <w:t>-</w:t>
            </w:r>
          </w:p>
        </w:tc>
        <w:tc>
          <w:tcPr>
            <w:tcW w:w="426" w:type="dxa"/>
            <w:shd w:val="solid" w:color="FFFFFF" w:fill="auto"/>
          </w:tcPr>
          <w:p w14:paraId="33DE52F0" w14:textId="77777777" w:rsidR="004A6589" w:rsidRDefault="004A6589" w:rsidP="004A6589">
            <w:pPr>
              <w:pStyle w:val="TAC"/>
              <w:rPr>
                <w:sz w:val="16"/>
                <w:szCs w:val="16"/>
              </w:rPr>
            </w:pPr>
            <w:r>
              <w:rPr>
                <w:sz w:val="16"/>
                <w:szCs w:val="16"/>
              </w:rPr>
              <w:t>F</w:t>
            </w:r>
          </w:p>
        </w:tc>
        <w:tc>
          <w:tcPr>
            <w:tcW w:w="4821" w:type="dxa"/>
            <w:shd w:val="solid" w:color="FFFFFF" w:fill="auto"/>
          </w:tcPr>
          <w:p w14:paraId="73209D46"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9" w:type="dxa"/>
            <w:shd w:val="solid" w:color="FFFFFF" w:fill="auto"/>
          </w:tcPr>
          <w:p w14:paraId="453E6956" w14:textId="77777777" w:rsidR="004A6589" w:rsidRDefault="004A6589" w:rsidP="004A6589">
            <w:pPr>
              <w:pStyle w:val="TAC"/>
              <w:rPr>
                <w:sz w:val="16"/>
                <w:szCs w:val="16"/>
              </w:rPr>
            </w:pPr>
            <w:r>
              <w:rPr>
                <w:sz w:val="16"/>
                <w:szCs w:val="16"/>
              </w:rPr>
              <w:t>16.9.0</w:t>
            </w:r>
          </w:p>
        </w:tc>
      </w:tr>
      <w:tr w:rsidR="004A6589" w14:paraId="0275B81B" w14:textId="77777777" w:rsidTr="00843100">
        <w:tc>
          <w:tcPr>
            <w:tcW w:w="805" w:type="dxa"/>
            <w:shd w:val="solid" w:color="FFFFFF" w:fill="auto"/>
          </w:tcPr>
          <w:p w14:paraId="0CA420D3" w14:textId="77777777" w:rsidR="004A6589" w:rsidRDefault="004A6589" w:rsidP="004A6589">
            <w:pPr>
              <w:pStyle w:val="TAC"/>
              <w:rPr>
                <w:sz w:val="16"/>
                <w:szCs w:val="16"/>
              </w:rPr>
            </w:pPr>
            <w:r>
              <w:rPr>
                <w:sz w:val="16"/>
                <w:szCs w:val="16"/>
              </w:rPr>
              <w:t>2021-09</w:t>
            </w:r>
          </w:p>
        </w:tc>
        <w:tc>
          <w:tcPr>
            <w:tcW w:w="801" w:type="dxa"/>
            <w:shd w:val="solid" w:color="FFFFFF" w:fill="auto"/>
          </w:tcPr>
          <w:p w14:paraId="0F8BED7C" w14:textId="77777777" w:rsidR="004A6589" w:rsidRDefault="004A6589" w:rsidP="004A6589">
            <w:pPr>
              <w:pStyle w:val="TAC"/>
              <w:rPr>
                <w:sz w:val="16"/>
                <w:szCs w:val="16"/>
              </w:rPr>
            </w:pPr>
            <w:r>
              <w:rPr>
                <w:sz w:val="16"/>
                <w:szCs w:val="16"/>
              </w:rPr>
              <w:t>SA#93e</w:t>
            </w:r>
          </w:p>
        </w:tc>
        <w:tc>
          <w:tcPr>
            <w:tcW w:w="1095" w:type="dxa"/>
            <w:shd w:val="solid" w:color="FFFFFF" w:fill="auto"/>
          </w:tcPr>
          <w:p w14:paraId="062275AF" w14:textId="77777777" w:rsidR="004A6589" w:rsidRDefault="004A6589" w:rsidP="004A6589">
            <w:pPr>
              <w:pStyle w:val="TAC"/>
              <w:rPr>
                <w:sz w:val="16"/>
                <w:szCs w:val="16"/>
              </w:rPr>
            </w:pPr>
            <w:r>
              <w:rPr>
                <w:sz w:val="16"/>
                <w:szCs w:val="16"/>
              </w:rPr>
              <w:t>SP-210871</w:t>
            </w:r>
          </w:p>
        </w:tc>
        <w:tc>
          <w:tcPr>
            <w:tcW w:w="568" w:type="dxa"/>
            <w:shd w:val="solid" w:color="FFFFFF" w:fill="auto"/>
          </w:tcPr>
          <w:p w14:paraId="7309608F" w14:textId="77777777" w:rsidR="004A6589" w:rsidRDefault="004A6589" w:rsidP="004A6589">
            <w:pPr>
              <w:pStyle w:val="TAL"/>
              <w:rPr>
                <w:sz w:val="16"/>
                <w:szCs w:val="16"/>
              </w:rPr>
            </w:pPr>
            <w:r>
              <w:rPr>
                <w:sz w:val="16"/>
                <w:szCs w:val="16"/>
              </w:rPr>
              <w:t>0136</w:t>
            </w:r>
          </w:p>
        </w:tc>
        <w:tc>
          <w:tcPr>
            <w:tcW w:w="426" w:type="dxa"/>
            <w:shd w:val="solid" w:color="FFFFFF" w:fill="auto"/>
          </w:tcPr>
          <w:p w14:paraId="49CA51AC" w14:textId="77777777" w:rsidR="004A6589" w:rsidRDefault="004A6589" w:rsidP="004A6589">
            <w:pPr>
              <w:pStyle w:val="TAR"/>
              <w:rPr>
                <w:sz w:val="16"/>
                <w:szCs w:val="16"/>
              </w:rPr>
            </w:pPr>
            <w:r>
              <w:rPr>
                <w:sz w:val="16"/>
                <w:szCs w:val="16"/>
              </w:rPr>
              <w:t>-</w:t>
            </w:r>
          </w:p>
        </w:tc>
        <w:tc>
          <w:tcPr>
            <w:tcW w:w="426" w:type="dxa"/>
            <w:shd w:val="solid" w:color="FFFFFF" w:fill="auto"/>
          </w:tcPr>
          <w:p w14:paraId="71AC19E9" w14:textId="77777777" w:rsidR="004A6589" w:rsidRDefault="004A6589" w:rsidP="004A6589">
            <w:pPr>
              <w:pStyle w:val="TAC"/>
              <w:rPr>
                <w:sz w:val="16"/>
                <w:szCs w:val="16"/>
              </w:rPr>
            </w:pPr>
            <w:r>
              <w:rPr>
                <w:sz w:val="16"/>
                <w:szCs w:val="16"/>
              </w:rPr>
              <w:t>F</w:t>
            </w:r>
          </w:p>
        </w:tc>
        <w:tc>
          <w:tcPr>
            <w:tcW w:w="4821" w:type="dxa"/>
            <w:shd w:val="solid" w:color="FFFFFF" w:fill="auto"/>
          </w:tcPr>
          <w:p w14:paraId="726AE518"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9" w:type="dxa"/>
            <w:shd w:val="solid" w:color="FFFFFF" w:fill="auto"/>
          </w:tcPr>
          <w:p w14:paraId="09E3C7D4" w14:textId="77777777" w:rsidR="004A6589" w:rsidRDefault="004A6589" w:rsidP="004A6589">
            <w:pPr>
              <w:pStyle w:val="TAC"/>
              <w:rPr>
                <w:sz w:val="16"/>
                <w:szCs w:val="16"/>
              </w:rPr>
            </w:pPr>
            <w:r>
              <w:rPr>
                <w:sz w:val="16"/>
                <w:szCs w:val="16"/>
              </w:rPr>
              <w:t>16.9.0</w:t>
            </w:r>
          </w:p>
        </w:tc>
      </w:tr>
      <w:tr w:rsidR="00C14E8B" w14:paraId="3D412EF7" w14:textId="77777777" w:rsidTr="00843100">
        <w:tc>
          <w:tcPr>
            <w:tcW w:w="805" w:type="dxa"/>
            <w:shd w:val="solid" w:color="FFFFFF" w:fill="auto"/>
          </w:tcPr>
          <w:p w14:paraId="79249E1A" w14:textId="77777777" w:rsidR="00C14E8B" w:rsidRDefault="00C14E8B" w:rsidP="004A6589">
            <w:pPr>
              <w:pStyle w:val="TAC"/>
              <w:rPr>
                <w:sz w:val="16"/>
                <w:szCs w:val="16"/>
              </w:rPr>
            </w:pPr>
            <w:r>
              <w:rPr>
                <w:sz w:val="16"/>
                <w:szCs w:val="16"/>
              </w:rPr>
              <w:t>2021-09</w:t>
            </w:r>
          </w:p>
        </w:tc>
        <w:tc>
          <w:tcPr>
            <w:tcW w:w="801" w:type="dxa"/>
            <w:shd w:val="solid" w:color="FFFFFF" w:fill="auto"/>
          </w:tcPr>
          <w:p w14:paraId="0CD2316E" w14:textId="77777777" w:rsidR="00C14E8B" w:rsidRDefault="00C14E8B" w:rsidP="004A6589">
            <w:pPr>
              <w:pStyle w:val="TAC"/>
              <w:rPr>
                <w:sz w:val="16"/>
                <w:szCs w:val="16"/>
              </w:rPr>
            </w:pPr>
            <w:r>
              <w:rPr>
                <w:sz w:val="16"/>
                <w:szCs w:val="16"/>
              </w:rPr>
              <w:t>SA#93e</w:t>
            </w:r>
          </w:p>
        </w:tc>
        <w:tc>
          <w:tcPr>
            <w:tcW w:w="1095" w:type="dxa"/>
            <w:shd w:val="solid" w:color="FFFFFF" w:fill="auto"/>
          </w:tcPr>
          <w:p w14:paraId="76BEF53E" w14:textId="77777777" w:rsidR="00C14E8B" w:rsidRDefault="00C14E8B" w:rsidP="004A6589">
            <w:pPr>
              <w:pStyle w:val="TAC"/>
              <w:rPr>
                <w:sz w:val="16"/>
                <w:szCs w:val="16"/>
              </w:rPr>
            </w:pPr>
            <w:r>
              <w:rPr>
                <w:sz w:val="16"/>
                <w:szCs w:val="16"/>
              </w:rPr>
              <w:t>SP-210867</w:t>
            </w:r>
          </w:p>
        </w:tc>
        <w:tc>
          <w:tcPr>
            <w:tcW w:w="568" w:type="dxa"/>
            <w:shd w:val="solid" w:color="FFFFFF" w:fill="auto"/>
          </w:tcPr>
          <w:p w14:paraId="16D332C7" w14:textId="77777777" w:rsidR="00C14E8B" w:rsidRDefault="00C14E8B" w:rsidP="004A6589">
            <w:pPr>
              <w:pStyle w:val="TAL"/>
              <w:rPr>
                <w:sz w:val="16"/>
                <w:szCs w:val="16"/>
              </w:rPr>
            </w:pPr>
            <w:r>
              <w:rPr>
                <w:sz w:val="16"/>
                <w:szCs w:val="16"/>
              </w:rPr>
              <w:t>0137</w:t>
            </w:r>
          </w:p>
        </w:tc>
        <w:tc>
          <w:tcPr>
            <w:tcW w:w="426" w:type="dxa"/>
            <w:shd w:val="solid" w:color="FFFFFF" w:fill="auto"/>
          </w:tcPr>
          <w:p w14:paraId="3F4FBB75" w14:textId="77777777" w:rsidR="00C14E8B" w:rsidRDefault="00C14E8B" w:rsidP="004A6589">
            <w:pPr>
              <w:pStyle w:val="TAR"/>
              <w:rPr>
                <w:sz w:val="16"/>
                <w:szCs w:val="16"/>
              </w:rPr>
            </w:pPr>
            <w:r>
              <w:rPr>
                <w:sz w:val="16"/>
                <w:szCs w:val="16"/>
              </w:rPr>
              <w:t>1</w:t>
            </w:r>
          </w:p>
        </w:tc>
        <w:tc>
          <w:tcPr>
            <w:tcW w:w="426" w:type="dxa"/>
            <w:shd w:val="solid" w:color="FFFFFF" w:fill="auto"/>
          </w:tcPr>
          <w:p w14:paraId="70D75610" w14:textId="77777777" w:rsidR="00C14E8B" w:rsidRDefault="00C14E8B" w:rsidP="004A6589">
            <w:pPr>
              <w:pStyle w:val="TAC"/>
              <w:rPr>
                <w:sz w:val="16"/>
                <w:szCs w:val="16"/>
              </w:rPr>
            </w:pPr>
            <w:r>
              <w:rPr>
                <w:sz w:val="16"/>
                <w:szCs w:val="16"/>
              </w:rPr>
              <w:t>F</w:t>
            </w:r>
          </w:p>
        </w:tc>
        <w:tc>
          <w:tcPr>
            <w:tcW w:w="4821" w:type="dxa"/>
            <w:shd w:val="solid" w:color="FFFFFF" w:fill="auto"/>
          </w:tcPr>
          <w:p w14:paraId="100D867F"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9" w:type="dxa"/>
            <w:shd w:val="solid" w:color="FFFFFF" w:fill="auto"/>
          </w:tcPr>
          <w:p w14:paraId="71ED7227" w14:textId="77777777" w:rsidR="00C14E8B" w:rsidRDefault="00C14E8B" w:rsidP="004A6589">
            <w:pPr>
              <w:pStyle w:val="TAC"/>
              <w:rPr>
                <w:sz w:val="16"/>
                <w:szCs w:val="16"/>
              </w:rPr>
            </w:pPr>
            <w:r>
              <w:rPr>
                <w:sz w:val="16"/>
                <w:szCs w:val="16"/>
              </w:rPr>
              <w:t>16.9.0</w:t>
            </w:r>
          </w:p>
        </w:tc>
      </w:tr>
      <w:tr w:rsidR="00521AEC" w14:paraId="33E619DD" w14:textId="77777777" w:rsidTr="00843100">
        <w:tc>
          <w:tcPr>
            <w:tcW w:w="805" w:type="dxa"/>
            <w:shd w:val="solid" w:color="FFFFFF" w:fill="auto"/>
          </w:tcPr>
          <w:p w14:paraId="08B389AF" w14:textId="77777777" w:rsidR="00521AEC" w:rsidRDefault="00521AEC" w:rsidP="004A6589">
            <w:pPr>
              <w:pStyle w:val="TAC"/>
              <w:rPr>
                <w:sz w:val="16"/>
                <w:szCs w:val="16"/>
              </w:rPr>
            </w:pPr>
            <w:r>
              <w:rPr>
                <w:sz w:val="16"/>
                <w:szCs w:val="16"/>
              </w:rPr>
              <w:t>2021-12</w:t>
            </w:r>
          </w:p>
        </w:tc>
        <w:tc>
          <w:tcPr>
            <w:tcW w:w="801" w:type="dxa"/>
            <w:shd w:val="solid" w:color="FFFFFF" w:fill="auto"/>
          </w:tcPr>
          <w:p w14:paraId="6AB5AAC8" w14:textId="77777777" w:rsidR="00521AEC" w:rsidRDefault="00521AEC" w:rsidP="004A6589">
            <w:pPr>
              <w:pStyle w:val="TAC"/>
              <w:rPr>
                <w:sz w:val="16"/>
                <w:szCs w:val="16"/>
              </w:rPr>
            </w:pPr>
            <w:r>
              <w:rPr>
                <w:sz w:val="16"/>
                <w:szCs w:val="16"/>
              </w:rPr>
              <w:t>SA#94e</w:t>
            </w:r>
          </w:p>
        </w:tc>
        <w:tc>
          <w:tcPr>
            <w:tcW w:w="1095" w:type="dxa"/>
            <w:shd w:val="solid" w:color="FFFFFF" w:fill="auto"/>
          </w:tcPr>
          <w:p w14:paraId="56659AF0" w14:textId="77777777" w:rsidR="00521AEC" w:rsidRDefault="00521AEC" w:rsidP="004A6589">
            <w:pPr>
              <w:pStyle w:val="TAC"/>
              <w:rPr>
                <w:sz w:val="16"/>
                <w:szCs w:val="16"/>
              </w:rPr>
            </w:pPr>
            <w:r>
              <w:rPr>
                <w:sz w:val="16"/>
                <w:szCs w:val="16"/>
              </w:rPr>
              <w:t>SP-211475</w:t>
            </w:r>
          </w:p>
        </w:tc>
        <w:tc>
          <w:tcPr>
            <w:tcW w:w="568" w:type="dxa"/>
            <w:shd w:val="solid" w:color="FFFFFF" w:fill="auto"/>
          </w:tcPr>
          <w:p w14:paraId="12F5D2B1" w14:textId="77777777" w:rsidR="00521AEC" w:rsidRDefault="00521AEC" w:rsidP="004A6589">
            <w:pPr>
              <w:pStyle w:val="TAL"/>
              <w:rPr>
                <w:sz w:val="16"/>
                <w:szCs w:val="16"/>
              </w:rPr>
            </w:pPr>
            <w:r>
              <w:rPr>
                <w:sz w:val="16"/>
                <w:szCs w:val="16"/>
              </w:rPr>
              <w:t>0139</w:t>
            </w:r>
          </w:p>
        </w:tc>
        <w:tc>
          <w:tcPr>
            <w:tcW w:w="426" w:type="dxa"/>
            <w:shd w:val="solid" w:color="FFFFFF" w:fill="auto"/>
          </w:tcPr>
          <w:p w14:paraId="7BA07A2F" w14:textId="77777777" w:rsidR="00521AEC" w:rsidRDefault="00521AEC" w:rsidP="004A6589">
            <w:pPr>
              <w:pStyle w:val="TAR"/>
              <w:rPr>
                <w:sz w:val="16"/>
                <w:szCs w:val="16"/>
              </w:rPr>
            </w:pPr>
            <w:r>
              <w:rPr>
                <w:sz w:val="16"/>
                <w:szCs w:val="16"/>
              </w:rPr>
              <w:t>1</w:t>
            </w:r>
          </w:p>
        </w:tc>
        <w:tc>
          <w:tcPr>
            <w:tcW w:w="426" w:type="dxa"/>
            <w:shd w:val="solid" w:color="FFFFFF" w:fill="auto"/>
          </w:tcPr>
          <w:p w14:paraId="567C4B84" w14:textId="77777777" w:rsidR="00521AEC" w:rsidRDefault="00521AEC" w:rsidP="004A6589">
            <w:pPr>
              <w:pStyle w:val="TAC"/>
              <w:rPr>
                <w:sz w:val="16"/>
                <w:szCs w:val="16"/>
              </w:rPr>
            </w:pPr>
            <w:r>
              <w:rPr>
                <w:sz w:val="16"/>
                <w:szCs w:val="16"/>
              </w:rPr>
              <w:t>F</w:t>
            </w:r>
          </w:p>
        </w:tc>
        <w:tc>
          <w:tcPr>
            <w:tcW w:w="4821" w:type="dxa"/>
            <w:shd w:val="solid" w:color="FFFFFF" w:fill="auto"/>
          </w:tcPr>
          <w:p w14:paraId="7969FD43" w14:textId="77777777" w:rsidR="00521AEC" w:rsidRDefault="00521AEC" w:rsidP="004A6589">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Correction of YANG Solution set</w:t>
            </w:r>
            <w:r>
              <w:rPr>
                <w:snapToGrid w:val="0"/>
                <w:sz w:val="16"/>
                <w:szCs w:val="16"/>
                <w:lang w:val="en-AU"/>
              </w:rPr>
              <w:fldChar w:fldCharType="end"/>
            </w:r>
          </w:p>
        </w:tc>
        <w:tc>
          <w:tcPr>
            <w:tcW w:w="709" w:type="dxa"/>
            <w:shd w:val="solid" w:color="FFFFFF" w:fill="auto"/>
          </w:tcPr>
          <w:p w14:paraId="7225EC45" w14:textId="77777777" w:rsidR="00521AEC" w:rsidRDefault="00521AEC" w:rsidP="004A6589">
            <w:pPr>
              <w:pStyle w:val="TAC"/>
              <w:rPr>
                <w:sz w:val="16"/>
                <w:szCs w:val="16"/>
              </w:rPr>
            </w:pPr>
            <w:r>
              <w:rPr>
                <w:sz w:val="16"/>
                <w:szCs w:val="16"/>
              </w:rPr>
              <w:t>16.10.0</w:t>
            </w:r>
          </w:p>
        </w:tc>
      </w:tr>
      <w:tr w:rsidR="004970A1" w14:paraId="3188E501" w14:textId="77777777" w:rsidTr="00843100">
        <w:tc>
          <w:tcPr>
            <w:tcW w:w="805" w:type="dxa"/>
            <w:shd w:val="solid" w:color="FFFFFF" w:fill="auto"/>
          </w:tcPr>
          <w:p w14:paraId="1D7B046F" w14:textId="77777777" w:rsidR="004970A1" w:rsidRDefault="004970A1" w:rsidP="004970A1">
            <w:pPr>
              <w:pStyle w:val="TAC"/>
              <w:rPr>
                <w:sz w:val="16"/>
                <w:szCs w:val="16"/>
              </w:rPr>
            </w:pPr>
            <w:r>
              <w:rPr>
                <w:sz w:val="16"/>
                <w:szCs w:val="16"/>
              </w:rPr>
              <w:t>2021-12</w:t>
            </w:r>
          </w:p>
        </w:tc>
        <w:tc>
          <w:tcPr>
            <w:tcW w:w="801" w:type="dxa"/>
            <w:shd w:val="solid" w:color="FFFFFF" w:fill="auto"/>
          </w:tcPr>
          <w:p w14:paraId="1365E54D" w14:textId="77777777" w:rsidR="004970A1" w:rsidRDefault="004970A1" w:rsidP="004970A1">
            <w:pPr>
              <w:pStyle w:val="TAC"/>
              <w:rPr>
                <w:sz w:val="16"/>
                <w:szCs w:val="16"/>
              </w:rPr>
            </w:pPr>
            <w:r>
              <w:rPr>
                <w:sz w:val="16"/>
                <w:szCs w:val="16"/>
              </w:rPr>
              <w:t>SA#94e</w:t>
            </w:r>
          </w:p>
        </w:tc>
        <w:tc>
          <w:tcPr>
            <w:tcW w:w="1095" w:type="dxa"/>
            <w:shd w:val="solid" w:color="FFFFFF" w:fill="auto"/>
          </w:tcPr>
          <w:p w14:paraId="471A7FAF" w14:textId="77777777" w:rsidR="004970A1" w:rsidRDefault="004970A1" w:rsidP="004970A1">
            <w:pPr>
              <w:pStyle w:val="TAC"/>
              <w:rPr>
                <w:sz w:val="16"/>
                <w:szCs w:val="16"/>
              </w:rPr>
            </w:pPr>
            <w:r>
              <w:rPr>
                <w:sz w:val="16"/>
                <w:szCs w:val="16"/>
              </w:rPr>
              <w:t>SP-211458</w:t>
            </w:r>
          </w:p>
        </w:tc>
        <w:tc>
          <w:tcPr>
            <w:tcW w:w="568" w:type="dxa"/>
            <w:shd w:val="solid" w:color="FFFFFF" w:fill="auto"/>
          </w:tcPr>
          <w:p w14:paraId="5EA125B4" w14:textId="77777777" w:rsidR="004970A1" w:rsidRDefault="004970A1" w:rsidP="004970A1">
            <w:pPr>
              <w:pStyle w:val="TAL"/>
              <w:rPr>
                <w:sz w:val="16"/>
                <w:szCs w:val="16"/>
              </w:rPr>
            </w:pPr>
            <w:r>
              <w:rPr>
                <w:sz w:val="16"/>
                <w:szCs w:val="16"/>
              </w:rPr>
              <w:t>0142</w:t>
            </w:r>
          </w:p>
        </w:tc>
        <w:tc>
          <w:tcPr>
            <w:tcW w:w="426" w:type="dxa"/>
            <w:shd w:val="solid" w:color="FFFFFF" w:fill="auto"/>
          </w:tcPr>
          <w:p w14:paraId="67304F04" w14:textId="77777777" w:rsidR="004970A1" w:rsidRDefault="004970A1" w:rsidP="004970A1">
            <w:pPr>
              <w:pStyle w:val="TAR"/>
              <w:rPr>
                <w:sz w:val="16"/>
                <w:szCs w:val="16"/>
              </w:rPr>
            </w:pPr>
            <w:r>
              <w:rPr>
                <w:sz w:val="16"/>
                <w:szCs w:val="16"/>
              </w:rPr>
              <w:t>-</w:t>
            </w:r>
          </w:p>
        </w:tc>
        <w:tc>
          <w:tcPr>
            <w:tcW w:w="426" w:type="dxa"/>
            <w:shd w:val="solid" w:color="FFFFFF" w:fill="auto"/>
          </w:tcPr>
          <w:p w14:paraId="43544A7C" w14:textId="77777777" w:rsidR="004970A1" w:rsidRDefault="004970A1" w:rsidP="004970A1">
            <w:pPr>
              <w:pStyle w:val="TAC"/>
              <w:rPr>
                <w:sz w:val="16"/>
                <w:szCs w:val="16"/>
              </w:rPr>
            </w:pPr>
            <w:r>
              <w:rPr>
                <w:sz w:val="16"/>
                <w:szCs w:val="16"/>
              </w:rPr>
              <w:t>F</w:t>
            </w:r>
          </w:p>
        </w:tc>
        <w:tc>
          <w:tcPr>
            <w:tcW w:w="4821" w:type="dxa"/>
            <w:shd w:val="solid" w:color="FFFFFF" w:fill="auto"/>
          </w:tcPr>
          <w:p w14:paraId="13BA3E75" w14:textId="77777777" w:rsidR="004970A1" w:rsidRDefault="004970A1" w:rsidP="004970A1">
            <w:pPr>
              <w:pStyle w:val="TAL"/>
              <w:rPr>
                <w:snapToGrid w:val="0"/>
                <w:sz w:val="16"/>
                <w:szCs w:val="16"/>
                <w:lang w:val="en-AU"/>
              </w:rPr>
            </w:pPr>
            <w:r>
              <w:rPr>
                <w:snapToGrid w:val="0"/>
                <w:sz w:val="16"/>
                <w:szCs w:val="16"/>
                <w:lang w:val="en-AU"/>
              </w:rPr>
              <w:t>Introduce missing IEs for HSS and UDM Trace Record</w:t>
            </w:r>
          </w:p>
        </w:tc>
        <w:tc>
          <w:tcPr>
            <w:tcW w:w="709" w:type="dxa"/>
            <w:shd w:val="solid" w:color="FFFFFF" w:fill="auto"/>
          </w:tcPr>
          <w:p w14:paraId="6AFAC5F3" w14:textId="77777777" w:rsidR="004970A1" w:rsidRDefault="004970A1" w:rsidP="004970A1">
            <w:pPr>
              <w:pStyle w:val="TAC"/>
              <w:rPr>
                <w:sz w:val="16"/>
                <w:szCs w:val="16"/>
              </w:rPr>
            </w:pPr>
            <w:r>
              <w:rPr>
                <w:sz w:val="16"/>
                <w:szCs w:val="16"/>
              </w:rPr>
              <w:t>16.10.0</w:t>
            </w:r>
          </w:p>
        </w:tc>
      </w:tr>
      <w:tr w:rsidR="00430AD4" w14:paraId="170F9DF5" w14:textId="77777777" w:rsidTr="00843100">
        <w:tc>
          <w:tcPr>
            <w:tcW w:w="805" w:type="dxa"/>
            <w:shd w:val="solid" w:color="FFFFFF" w:fill="auto"/>
          </w:tcPr>
          <w:p w14:paraId="6BC6163A" w14:textId="77777777" w:rsidR="00430AD4" w:rsidRDefault="00430AD4" w:rsidP="004970A1">
            <w:pPr>
              <w:pStyle w:val="TAC"/>
              <w:rPr>
                <w:sz w:val="16"/>
                <w:szCs w:val="16"/>
              </w:rPr>
            </w:pPr>
            <w:r>
              <w:rPr>
                <w:sz w:val="16"/>
                <w:szCs w:val="16"/>
              </w:rPr>
              <w:t>2021-12</w:t>
            </w:r>
          </w:p>
        </w:tc>
        <w:tc>
          <w:tcPr>
            <w:tcW w:w="801" w:type="dxa"/>
            <w:shd w:val="solid" w:color="FFFFFF" w:fill="auto"/>
          </w:tcPr>
          <w:p w14:paraId="294F981F" w14:textId="77777777" w:rsidR="00430AD4" w:rsidRDefault="00430AD4" w:rsidP="004970A1">
            <w:pPr>
              <w:pStyle w:val="TAC"/>
              <w:rPr>
                <w:sz w:val="16"/>
                <w:szCs w:val="16"/>
              </w:rPr>
            </w:pPr>
            <w:r>
              <w:rPr>
                <w:sz w:val="16"/>
                <w:szCs w:val="16"/>
              </w:rPr>
              <w:t>SA#94e</w:t>
            </w:r>
          </w:p>
        </w:tc>
        <w:tc>
          <w:tcPr>
            <w:tcW w:w="1095" w:type="dxa"/>
            <w:shd w:val="solid" w:color="FFFFFF" w:fill="auto"/>
          </w:tcPr>
          <w:p w14:paraId="6D8BAA36" w14:textId="77777777" w:rsidR="00430AD4" w:rsidRDefault="00430AD4" w:rsidP="004970A1">
            <w:pPr>
              <w:pStyle w:val="TAC"/>
              <w:rPr>
                <w:sz w:val="16"/>
                <w:szCs w:val="16"/>
              </w:rPr>
            </w:pPr>
            <w:r>
              <w:rPr>
                <w:sz w:val="16"/>
                <w:szCs w:val="16"/>
              </w:rPr>
              <w:t>SP-211465</w:t>
            </w:r>
          </w:p>
        </w:tc>
        <w:tc>
          <w:tcPr>
            <w:tcW w:w="568" w:type="dxa"/>
            <w:shd w:val="solid" w:color="FFFFFF" w:fill="auto"/>
          </w:tcPr>
          <w:p w14:paraId="220DC85D" w14:textId="77777777" w:rsidR="00430AD4" w:rsidRDefault="00430AD4" w:rsidP="004970A1">
            <w:pPr>
              <w:pStyle w:val="TAL"/>
              <w:rPr>
                <w:sz w:val="16"/>
                <w:szCs w:val="16"/>
              </w:rPr>
            </w:pPr>
            <w:r>
              <w:rPr>
                <w:sz w:val="16"/>
                <w:szCs w:val="16"/>
              </w:rPr>
              <w:t>0138</w:t>
            </w:r>
          </w:p>
        </w:tc>
        <w:tc>
          <w:tcPr>
            <w:tcW w:w="426" w:type="dxa"/>
            <w:shd w:val="solid" w:color="FFFFFF" w:fill="auto"/>
          </w:tcPr>
          <w:p w14:paraId="05CC5D3F" w14:textId="77777777" w:rsidR="00430AD4" w:rsidRDefault="00430AD4" w:rsidP="004970A1">
            <w:pPr>
              <w:pStyle w:val="TAR"/>
              <w:rPr>
                <w:sz w:val="16"/>
                <w:szCs w:val="16"/>
              </w:rPr>
            </w:pPr>
            <w:r>
              <w:rPr>
                <w:sz w:val="16"/>
                <w:szCs w:val="16"/>
              </w:rPr>
              <w:t>1</w:t>
            </w:r>
          </w:p>
        </w:tc>
        <w:tc>
          <w:tcPr>
            <w:tcW w:w="426" w:type="dxa"/>
            <w:shd w:val="solid" w:color="FFFFFF" w:fill="auto"/>
          </w:tcPr>
          <w:p w14:paraId="0C21FBFA" w14:textId="77777777" w:rsidR="00430AD4" w:rsidRDefault="00430AD4" w:rsidP="004970A1">
            <w:pPr>
              <w:pStyle w:val="TAC"/>
              <w:rPr>
                <w:sz w:val="16"/>
                <w:szCs w:val="16"/>
              </w:rPr>
            </w:pPr>
            <w:r>
              <w:rPr>
                <w:sz w:val="16"/>
                <w:szCs w:val="16"/>
              </w:rPr>
              <w:t>B</w:t>
            </w:r>
          </w:p>
        </w:tc>
        <w:tc>
          <w:tcPr>
            <w:tcW w:w="4821" w:type="dxa"/>
            <w:shd w:val="solid" w:color="FFFFFF" w:fill="auto"/>
          </w:tcPr>
          <w:p w14:paraId="0ECC613E" w14:textId="77777777" w:rsidR="00430AD4" w:rsidRDefault="00430AD4" w:rsidP="004970A1">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51BB3C92" w14:textId="77777777" w:rsidR="00430AD4" w:rsidRDefault="00430AD4" w:rsidP="004970A1">
            <w:pPr>
              <w:pStyle w:val="TAC"/>
              <w:rPr>
                <w:sz w:val="16"/>
                <w:szCs w:val="16"/>
              </w:rPr>
            </w:pPr>
            <w:r>
              <w:rPr>
                <w:sz w:val="16"/>
                <w:szCs w:val="16"/>
              </w:rPr>
              <w:t>17.0.0</w:t>
            </w:r>
          </w:p>
        </w:tc>
      </w:tr>
      <w:tr w:rsidR="00264F4A" w14:paraId="5AA5CAF7" w14:textId="77777777" w:rsidTr="00843100">
        <w:tc>
          <w:tcPr>
            <w:tcW w:w="805" w:type="dxa"/>
            <w:shd w:val="solid" w:color="FFFFFF" w:fill="auto"/>
          </w:tcPr>
          <w:p w14:paraId="4D2B8F94" w14:textId="77777777" w:rsidR="00264F4A" w:rsidRDefault="00264F4A" w:rsidP="00264F4A">
            <w:pPr>
              <w:pStyle w:val="TAC"/>
              <w:rPr>
                <w:sz w:val="16"/>
                <w:szCs w:val="16"/>
              </w:rPr>
            </w:pPr>
            <w:r>
              <w:rPr>
                <w:sz w:val="16"/>
                <w:szCs w:val="16"/>
              </w:rPr>
              <w:t>2021-12</w:t>
            </w:r>
          </w:p>
        </w:tc>
        <w:tc>
          <w:tcPr>
            <w:tcW w:w="801" w:type="dxa"/>
            <w:shd w:val="solid" w:color="FFFFFF" w:fill="auto"/>
          </w:tcPr>
          <w:p w14:paraId="1B2FF6DC" w14:textId="77777777" w:rsidR="00264F4A" w:rsidRDefault="00264F4A" w:rsidP="00264F4A">
            <w:pPr>
              <w:pStyle w:val="TAC"/>
              <w:rPr>
                <w:sz w:val="16"/>
                <w:szCs w:val="16"/>
              </w:rPr>
            </w:pPr>
            <w:r>
              <w:rPr>
                <w:sz w:val="16"/>
                <w:szCs w:val="16"/>
              </w:rPr>
              <w:t>SA#94e</w:t>
            </w:r>
          </w:p>
        </w:tc>
        <w:tc>
          <w:tcPr>
            <w:tcW w:w="1095" w:type="dxa"/>
            <w:shd w:val="solid" w:color="FFFFFF" w:fill="auto"/>
          </w:tcPr>
          <w:p w14:paraId="1A1E2473" w14:textId="77777777" w:rsidR="00264F4A" w:rsidRDefault="00264F4A" w:rsidP="00264F4A">
            <w:pPr>
              <w:pStyle w:val="TAC"/>
              <w:rPr>
                <w:sz w:val="16"/>
                <w:szCs w:val="16"/>
              </w:rPr>
            </w:pPr>
            <w:r>
              <w:rPr>
                <w:sz w:val="16"/>
                <w:szCs w:val="16"/>
              </w:rPr>
              <w:t>SP-211467</w:t>
            </w:r>
          </w:p>
        </w:tc>
        <w:tc>
          <w:tcPr>
            <w:tcW w:w="568" w:type="dxa"/>
            <w:shd w:val="solid" w:color="FFFFFF" w:fill="auto"/>
          </w:tcPr>
          <w:p w14:paraId="1169110B" w14:textId="77777777" w:rsidR="00264F4A" w:rsidRDefault="00264F4A" w:rsidP="00264F4A">
            <w:pPr>
              <w:pStyle w:val="TAL"/>
              <w:rPr>
                <w:sz w:val="16"/>
                <w:szCs w:val="16"/>
              </w:rPr>
            </w:pPr>
            <w:r>
              <w:rPr>
                <w:sz w:val="16"/>
                <w:szCs w:val="16"/>
              </w:rPr>
              <w:t>0140</w:t>
            </w:r>
          </w:p>
        </w:tc>
        <w:tc>
          <w:tcPr>
            <w:tcW w:w="426" w:type="dxa"/>
            <w:shd w:val="solid" w:color="FFFFFF" w:fill="auto"/>
          </w:tcPr>
          <w:p w14:paraId="06BF8E7E" w14:textId="77777777" w:rsidR="00264F4A" w:rsidRDefault="00264F4A" w:rsidP="00264F4A">
            <w:pPr>
              <w:pStyle w:val="TAR"/>
              <w:rPr>
                <w:sz w:val="16"/>
                <w:szCs w:val="16"/>
              </w:rPr>
            </w:pPr>
            <w:r>
              <w:rPr>
                <w:sz w:val="16"/>
                <w:szCs w:val="16"/>
              </w:rPr>
              <w:t>-</w:t>
            </w:r>
          </w:p>
        </w:tc>
        <w:tc>
          <w:tcPr>
            <w:tcW w:w="426" w:type="dxa"/>
            <w:shd w:val="solid" w:color="FFFFFF" w:fill="auto"/>
          </w:tcPr>
          <w:p w14:paraId="7DCA33CA" w14:textId="77777777" w:rsidR="00264F4A" w:rsidRDefault="00264F4A" w:rsidP="00264F4A">
            <w:pPr>
              <w:pStyle w:val="TAC"/>
              <w:rPr>
                <w:sz w:val="16"/>
                <w:szCs w:val="16"/>
              </w:rPr>
            </w:pPr>
            <w:r>
              <w:rPr>
                <w:sz w:val="16"/>
                <w:szCs w:val="16"/>
              </w:rPr>
              <w:t>B</w:t>
            </w:r>
          </w:p>
        </w:tc>
        <w:tc>
          <w:tcPr>
            <w:tcW w:w="4821" w:type="dxa"/>
            <w:shd w:val="solid" w:color="FFFFFF" w:fill="auto"/>
          </w:tcPr>
          <w:p w14:paraId="5131B92E" w14:textId="77777777" w:rsidR="00264F4A" w:rsidRDefault="00264F4A" w:rsidP="00264F4A">
            <w:pPr>
              <w:pStyle w:val="TAL"/>
              <w:rPr>
                <w:snapToGrid w:val="0"/>
                <w:sz w:val="16"/>
                <w:szCs w:val="16"/>
                <w:lang w:val="en-AU"/>
              </w:rPr>
            </w:pPr>
            <w:r>
              <w:rPr>
                <w:snapToGrid w:val="0"/>
                <w:sz w:val="16"/>
                <w:szCs w:val="16"/>
                <w:lang w:val="en-AU"/>
              </w:rPr>
              <w:t>Add support for MnS Discovery</w:t>
            </w:r>
          </w:p>
        </w:tc>
        <w:tc>
          <w:tcPr>
            <w:tcW w:w="709" w:type="dxa"/>
            <w:shd w:val="solid" w:color="FFFFFF" w:fill="auto"/>
          </w:tcPr>
          <w:p w14:paraId="7B99E9A8" w14:textId="77777777" w:rsidR="00264F4A" w:rsidRDefault="00264F4A" w:rsidP="00264F4A">
            <w:pPr>
              <w:pStyle w:val="TAC"/>
              <w:rPr>
                <w:sz w:val="16"/>
                <w:szCs w:val="16"/>
              </w:rPr>
            </w:pPr>
            <w:r>
              <w:rPr>
                <w:sz w:val="16"/>
                <w:szCs w:val="16"/>
              </w:rPr>
              <w:t>17.0.0</w:t>
            </w:r>
          </w:p>
        </w:tc>
      </w:tr>
      <w:tr w:rsidR="004A3F28" w14:paraId="11EEED75" w14:textId="77777777" w:rsidTr="00843100">
        <w:tc>
          <w:tcPr>
            <w:tcW w:w="805" w:type="dxa"/>
            <w:shd w:val="solid" w:color="FFFFFF" w:fill="auto"/>
          </w:tcPr>
          <w:p w14:paraId="2568462A" w14:textId="77777777" w:rsidR="004A3F28" w:rsidRDefault="004A3F28" w:rsidP="00264F4A">
            <w:pPr>
              <w:pStyle w:val="TAC"/>
              <w:rPr>
                <w:sz w:val="16"/>
                <w:szCs w:val="16"/>
              </w:rPr>
            </w:pPr>
            <w:r>
              <w:rPr>
                <w:sz w:val="16"/>
                <w:szCs w:val="16"/>
              </w:rPr>
              <w:t>2021-12</w:t>
            </w:r>
          </w:p>
        </w:tc>
        <w:tc>
          <w:tcPr>
            <w:tcW w:w="801" w:type="dxa"/>
            <w:shd w:val="solid" w:color="FFFFFF" w:fill="auto"/>
          </w:tcPr>
          <w:p w14:paraId="2C588A55" w14:textId="77777777" w:rsidR="004A3F28" w:rsidRDefault="004A3F28" w:rsidP="00264F4A">
            <w:pPr>
              <w:pStyle w:val="TAC"/>
              <w:rPr>
                <w:sz w:val="16"/>
                <w:szCs w:val="16"/>
              </w:rPr>
            </w:pPr>
            <w:r>
              <w:rPr>
                <w:sz w:val="16"/>
                <w:szCs w:val="16"/>
              </w:rPr>
              <w:t>SA#94e</w:t>
            </w:r>
          </w:p>
        </w:tc>
        <w:tc>
          <w:tcPr>
            <w:tcW w:w="1095" w:type="dxa"/>
            <w:shd w:val="solid" w:color="FFFFFF" w:fill="auto"/>
          </w:tcPr>
          <w:p w14:paraId="5BBFA6E2" w14:textId="77777777" w:rsidR="004A3F28" w:rsidRDefault="004A3F28" w:rsidP="00264F4A">
            <w:pPr>
              <w:pStyle w:val="TAC"/>
              <w:rPr>
                <w:sz w:val="16"/>
                <w:szCs w:val="16"/>
              </w:rPr>
            </w:pPr>
            <w:r>
              <w:rPr>
                <w:sz w:val="16"/>
                <w:szCs w:val="16"/>
              </w:rPr>
              <w:t>SP-211473</w:t>
            </w:r>
          </w:p>
        </w:tc>
        <w:tc>
          <w:tcPr>
            <w:tcW w:w="568" w:type="dxa"/>
            <w:shd w:val="solid" w:color="FFFFFF" w:fill="auto"/>
          </w:tcPr>
          <w:p w14:paraId="62721B4B" w14:textId="77777777" w:rsidR="004A3F28" w:rsidRDefault="004A3F28" w:rsidP="00264F4A">
            <w:pPr>
              <w:pStyle w:val="TAL"/>
              <w:rPr>
                <w:sz w:val="16"/>
                <w:szCs w:val="16"/>
              </w:rPr>
            </w:pPr>
            <w:r>
              <w:rPr>
                <w:sz w:val="16"/>
                <w:szCs w:val="16"/>
              </w:rPr>
              <w:t>0141</w:t>
            </w:r>
          </w:p>
        </w:tc>
        <w:tc>
          <w:tcPr>
            <w:tcW w:w="426" w:type="dxa"/>
            <w:shd w:val="solid" w:color="FFFFFF" w:fill="auto"/>
          </w:tcPr>
          <w:p w14:paraId="4E8DFB5D" w14:textId="77777777" w:rsidR="004A3F28" w:rsidRDefault="004A3F28" w:rsidP="00264F4A">
            <w:pPr>
              <w:pStyle w:val="TAR"/>
              <w:rPr>
                <w:sz w:val="16"/>
                <w:szCs w:val="16"/>
              </w:rPr>
            </w:pPr>
            <w:r>
              <w:rPr>
                <w:sz w:val="16"/>
                <w:szCs w:val="16"/>
              </w:rPr>
              <w:t>-</w:t>
            </w:r>
          </w:p>
        </w:tc>
        <w:tc>
          <w:tcPr>
            <w:tcW w:w="426" w:type="dxa"/>
            <w:shd w:val="solid" w:color="FFFFFF" w:fill="auto"/>
          </w:tcPr>
          <w:p w14:paraId="37F106F0" w14:textId="77777777" w:rsidR="004A3F28" w:rsidRDefault="004A3F28" w:rsidP="00264F4A">
            <w:pPr>
              <w:pStyle w:val="TAC"/>
              <w:rPr>
                <w:sz w:val="16"/>
                <w:szCs w:val="16"/>
              </w:rPr>
            </w:pPr>
            <w:r>
              <w:rPr>
                <w:sz w:val="16"/>
                <w:szCs w:val="16"/>
              </w:rPr>
              <w:t>B</w:t>
            </w:r>
          </w:p>
        </w:tc>
        <w:tc>
          <w:tcPr>
            <w:tcW w:w="4821" w:type="dxa"/>
            <w:shd w:val="solid" w:color="FFFFFF" w:fill="auto"/>
          </w:tcPr>
          <w:p w14:paraId="34A3EB19" w14:textId="77777777" w:rsidR="004A3F28" w:rsidRDefault="004A3F28" w:rsidP="00264F4A">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0F7EE39E" w14:textId="77777777" w:rsidR="004A3F28" w:rsidRDefault="004A3F28" w:rsidP="00264F4A">
            <w:pPr>
              <w:pStyle w:val="TAC"/>
              <w:rPr>
                <w:sz w:val="16"/>
                <w:szCs w:val="16"/>
              </w:rPr>
            </w:pPr>
            <w:r>
              <w:rPr>
                <w:sz w:val="16"/>
                <w:szCs w:val="16"/>
              </w:rPr>
              <w:t>17.0.0</w:t>
            </w:r>
          </w:p>
        </w:tc>
      </w:tr>
      <w:tr w:rsidR="00B630BE" w14:paraId="08FE711F" w14:textId="77777777" w:rsidTr="00843100">
        <w:tc>
          <w:tcPr>
            <w:tcW w:w="805" w:type="dxa"/>
            <w:shd w:val="solid" w:color="FFFFFF" w:fill="auto"/>
          </w:tcPr>
          <w:p w14:paraId="161858CE" w14:textId="77777777" w:rsidR="00B630BE" w:rsidRDefault="00B630BE" w:rsidP="00264F4A">
            <w:pPr>
              <w:pStyle w:val="TAC"/>
              <w:rPr>
                <w:sz w:val="16"/>
                <w:szCs w:val="16"/>
              </w:rPr>
            </w:pPr>
            <w:r>
              <w:rPr>
                <w:sz w:val="16"/>
                <w:szCs w:val="16"/>
              </w:rPr>
              <w:t>2022-03</w:t>
            </w:r>
          </w:p>
        </w:tc>
        <w:tc>
          <w:tcPr>
            <w:tcW w:w="801" w:type="dxa"/>
            <w:shd w:val="solid" w:color="FFFFFF" w:fill="auto"/>
          </w:tcPr>
          <w:p w14:paraId="3F138C43" w14:textId="77777777" w:rsidR="00B630BE" w:rsidRDefault="00B630BE" w:rsidP="00264F4A">
            <w:pPr>
              <w:pStyle w:val="TAC"/>
              <w:rPr>
                <w:sz w:val="16"/>
                <w:szCs w:val="16"/>
              </w:rPr>
            </w:pPr>
            <w:r>
              <w:rPr>
                <w:sz w:val="16"/>
                <w:szCs w:val="16"/>
              </w:rPr>
              <w:t>SA#95e</w:t>
            </w:r>
          </w:p>
        </w:tc>
        <w:tc>
          <w:tcPr>
            <w:tcW w:w="1095" w:type="dxa"/>
            <w:shd w:val="solid" w:color="FFFFFF" w:fill="auto"/>
          </w:tcPr>
          <w:p w14:paraId="6BF8AD5F" w14:textId="77777777" w:rsidR="00B630BE" w:rsidRDefault="00B630BE" w:rsidP="00264F4A">
            <w:pPr>
              <w:pStyle w:val="TAC"/>
              <w:rPr>
                <w:sz w:val="16"/>
                <w:szCs w:val="16"/>
              </w:rPr>
            </w:pPr>
            <w:r>
              <w:rPr>
                <w:sz w:val="16"/>
                <w:szCs w:val="16"/>
              </w:rPr>
              <w:t>SP-220168</w:t>
            </w:r>
          </w:p>
        </w:tc>
        <w:tc>
          <w:tcPr>
            <w:tcW w:w="568" w:type="dxa"/>
            <w:shd w:val="solid" w:color="FFFFFF" w:fill="auto"/>
          </w:tcPr>
          <w:p w14:paraId="3E1FF6D8" w14:textId="77777777" w:rsidR="00B630BE" w:rsidRDefault="00B630BE" w:rsidP="00264F4A">
            <w:pPr>
              <w:pStyle w:val="TAL"/>
              <w:rPr>
                <w:sz w:val="16"/>
                <w:szCs w:val="16"/>
              </w:rPr>
            </w:pPr>
            <w:r>
              <w:rPr>
                <w:sz w:val="16"/>
                <w:szCs w:val="16"/>
              </w:rPr>
              <w:t>0144</w:t>
            </w:r>
          </w:p>
        </w:tc>
        <w:tc>
          <w:tcPr>
            <w:tcW w:w="426" w:type="dxa"/>
            <w:shd w:val="solid" w:color="FFFFFF" w:fill="auto"/>
          </w:tcPr>
          <w:p w14:paraId="6B4D9482" w14:textId="77777777" w:rsidR="00B630BE" w:rsidRDefault="00B630BE" w:rsidP="00264F4A">
            <w:pPr>
              <w:pStyle w:val="TAR"/>
              <w:rPr>
                <w:sz w:val="16"/>
                <w:szCs w:val="16"/>
              </w:rPr>
            </w:pPr>
            <w:r>
              <w:rPr>
                <w:sz w:val="16"/>
                <w:szCs w:val="16"/>
              </w:rPr>
              <w:t>1</w:t>
            </w:r>
          </w:p>
        </w:tc>
        <w:tc>
          <w:tcPr>
            <w:tcW w:w="426" w:type="dxa"/>
            <w:shd w:val="solid" w:color="FFFFFF" w:fill="auto"/>
          </w:tcPr>
          <w:p w14:paraId="1A47297A" w14:textId="77777777" w:rsidR="00B630BE" w:rsidRDefault="00B630BE" w:rsidP="00264F4A">
            <w:pPr>
              <w:pStyle w:val="TAC"/>
              <w:rPr>
                <w:sz w:val="16"/>
                <w:szCs w:val="16"/>
              </w:rPr>
            </w:pPr>
            <w:r>
              <w:rPr>
                <w:sz w:val="16"/>
                <w:szCs w:val="16"/>
              </w:rPr>
              <w:t>C</w:t>
            </w:r>
          </w:p>
        </w:tc>
        <w:tc>
          <w:tcPr>
            <w:tcW w:w="4821" w:type="dxa"/>
            <w:shd w:val="solid" w:color="FFFFFF" w:fill="auto"/>
          </w:tcPr>
          <w:p w14:paraId="370EF6AD" w14:textId="77777777" w:rsidR="00B630BE" w:rsidRDefault="00B630BE" w:rsidP="00264F4A">
            <w:pPr>
              <w:pStyle w:val="TAL"/>
              <w:rPr>
                <w:snapToGrid w:val="0"/>
                <w:sz w:val="16"/>
                <w:szCs w:val="16"/>
                <w:lang w:val="en-AU"/>
              </w:rPr>
            </w:pPr>
            <w:r>
              <w:rPr>
                <w:snapToGrid w:val="0"/>
                <w:sz w:val="16"/>
                <w:szCs w:val="16"/>
                <w:lang w:val="en-AU"/>
              </w:rPr>
              <w:t>Asynchronous operation NRM additions - YANG Stage-3</w:t>
            </w:r>
          </w:p>
        </w:tc>
        <w:tc>
          <w:tcPr>
            <w:tcW w:w="709" w:type="dxa"/>
            <w:shd w:val="solid" w:color="FFFFFF" w:fill="auto"/>
          </w:tcPr>
          <w:p w14:paraId="541A1E04" w14:textId="77777777" w:rsidR="00B630BE" w:rsidRDefault="00B630BE" w:rsidP="00264F4A">
            <w:pPr>
              <w:pStyle w:val="TAC"/>
              <w:rPr>
                <w:sz w:val="16"/>
                <w:szCs w:val="16"/>
              </w:rPr>
            </w:pPr>
            <w:r>
              <w:rPr>
                <w:sz w:val="16"/>
                <w:szCs w:val="16"/>
              </w:rPr>
              <w:t>17.1.0</w:t>
            </w:r>
          </w:p>
        </w:tc>
      </w:tr>
      <w:tr w:rsidR="00640E37" w14:paraId="2A764CD9" w14:textId="77777777" w:rsidTr="00843100">
        <w:tc>
          <w:tcPr>
            <w:tcW w:w="805" w:type="dxa"/>
            <w:shd w:val="solid" w:color="FFFFFF" w:fill="auto"/>
          </w:tcPr>
          <w:p w14:paraId="24467ACB" w14:textId="77777777" w:rsidR="00640E37" w:rsidRDefault="00640E37" w:rsidP="00264F4A">
            <w:pPr>
              <w:pStyle w:val="TAC"/>
              <w:rPr>
                <w:sz w:val="16"/>
                <w:szCs w:val="16"/>
              </w:rPr>
            </w:pPr>
            <w:r>
              <w:rPr>
                <w:sz w:val="16"/>
                <w:szCs w:val="16"/>
              </w:rPr>
              <w:t>2022-03</w:t>
            </w:r>
          </w:p>
        </w:tc>
        <w:tc>
          <w:tcPr>
            <w:tcW w:w="801" w:type="dxa"/>
            <w:shd w:val="solid" w:color="FFFFFF" w:fill="auto"/>
          </w:tcPr>
          <w:p w14:paraId="3EE190FE" w14:textId="77777777" w:rsidR="00640E37" w:rsidRDefault="00640E37" w:rsidP="00264F4A">
            <w:pPr>
              <w:pStyle w:val="TAC"/>
              <w:rPr>
                <w:sz w:val="16"/>
                <w:szCs w:val="16"/>
              </w:rPr>
            </w:pPr>
            <w:r>
              <w:rPr>
                <w:sz w:val="16"/>
                <w:szCs w:val="16"/>
              </w:rPr>
              <w:t>SA#95e</w:t>
            </w:r>
          </w:p>
        </w:tc>
        <w:tc>
          <w:tcPr>
            <w:tcW w:w="1095" w:type="dxa"/>
            <w:shd w:val="solid" w:color="FFFFFF" w:fill="auto"/>
          </w:tcPr>
          <w:p w14:paraId="6E84328B" w14:textId="77777777" w:rsidR="00640E37" w:rsidRDefault="00640E37" w:rsidP="00264F4A">
            <w:pPr>
              <w:pStyle w:val="TAC"/>
              <w:rPr>
                <w:sz w:val="16"/>
                <w:szCs w:val="16"/>
              </w:rPr>
            </w:pPr>
            <w:r>
              <w:rPr>
                <w:sz w:val="16"/>
                <w:szCs w:val="16"/>
              </w:rPr>
              <w:t>SP-220177</w:t>
            </w:r>
          </w:p>
        </w:tc>
        <w:tc>
          <w:tcPr>
            <w:tcW w:w="568" w:type="dxa"/>
            <w:shd w:val="solid" w:color="FFFFFF" w:fill="auto"/>
          </w:tcPr>
          <w:p w14:paraId="6093E944" w14:textId="77777777" w:rsidR="00640E37" w:rsidRDefault="00640E37" w:rsidP="00264F4A">
            <w:pPr>
              <w:pStyle w:val="TAL"/>
              <w:rPr>
                <w:sz w:val="16"/>
                <w:szCs w:val="16"/>
              </w:rPr>
            </w:pPr>
            <w:r>
              <w:rPr>
                <w:sz w:val="16"/>
                <w:szCs w:val="16"/>
              </w:rPr>
              <w:t>0146</w:t>
            </w:r>
          </w:p>
        </w:tc>
        <w:tc>
          <w:tcPr>
            <w:tcW w:w="426" w:type="dxa"/>
            <w:shd w:val="solid" w:color="FFFFFF" w:fill="auto"/>
          </w:tcPr>
          <w:p w14:paraId="2568CFC3" w14:textId="77777777" w:rsidR="00640E37" w:rsidRDefault="00640E37" w:rsidP="00264F4A">
            <w:pPr>
              <w:pStyle w:val="TAR"/>
              <w:rPr>
                <w:sz w:val="16"/>
                <w:szCs w:val="16"/>
              </w:rPr>
            </w:pPr>
            <w:r>
              <w:rPr>
                <w:sz w:val="16"/>
                <w:szCs w:val="16"/>
              </w:rPr>
              <w:t>1</w:t>
            </w:r>
          </w:p>
        </w:tc>
        <w:tc>
          <w:tcPr>
            <w:tcW w:w="426" w:type="dxa"/>
            <w:shd w:val="solid" w:color="FFFFFF" w:fill="auto"/>
          </w:tcPr>
          <w:p w14:paraId="40F7418F" w14:textId="77777777" w:rsidR="00640E37" w:rsidRDefault="00640E37" w:rsidP="00264F4A">
            <w:pPr>
              <w:pStyle w:val="TAC"/>
              <w:rPr>
                <w:sz w:val="16"/>
                <w:szCs w:val="16"/>
              </w:rPr>
            </w:pPr>
            <w:r>
              <w:rPr>
                <w:sz w:val="16"/>
                <w:szCs w:val="16"/>
              </w:rPr>
              <w:t>B</w:t>
            </w:r>
          </w:p>
        </w:tc>
        <w:tc>
          <w:tcPr>
            <w:tcW w:w="4821" w:type="dxa"/>
            <w:shd w:val="solid" w:color="FFFFFF" w:fill="auto"/>
          </w:tcPr>
          <w:p w14:paraId="689ADCFE" w14:textId="77777777" w:rsidR="00640E37" w:rsidRDefault="00640E37" w:rsidP="00264F4A">
            <w:pPr>
              <w:pStyle w:val="TAL"/>
              <w:rPr>
                <w:snapToGrid w:val="0"/>
                <w:sz w:val="16"/>
                <w:szCs w:val="16"/>
                <w:lang w:val="en-AU"/>
              </w:rPr>
            </w:pPr>
            <w:r>
              <w:rPr>
                <w:snapToGrid w:val="0"/>
                <w:sz w:val="16"/>
                <w:szCs w:val="16"/>
                <w:lang w:val="en-AU"/>
              </w:rPr>
              <w:t>Enhance NRM with geographical information supporting MDA</w:t>
            </w:r>
          </w:p>
        </w:tc>
        <w:tc>
          <w:tcPr>
            <w:tcW w:w="709" w:type="dxa"/>
            <w:shd w:val="solid" w:color="FFFFFF" w:fill="auto"/>
          </w:tcPr>
          <w:p w14:paraId="181CF882" w14:textId="77777777" w:rsidR="00640E37" w:rsidRDefault="00640E37" w:rsidP="00264F4A">
            <w:pPr>
              <w:pStyle w:val="TAC"/>
              <w:rPr>
                <w:sz w:val="16"/>
                <w:szCs w:val="16"/>
              </w:rPr>
            </w:pPr>
            <w:r>
              <w:rPr>
                <w:sz w:val="16"/>
                <w:szCs w:val="16"/>
              </w:rPr>
              <w:t>17.1.0</w:t>
            </w:r>
          </w:p>
        </w:tc>
      </w:tr>
      <w:tr w:rsidR="0014022B" w14:paraId="3343BA72" w14:textId="77777777" w:rsidTr="00843100">
        <w:tc>
          <w:tcPr>
            <w:tcW w:w="805" w:type="dxa"/>
            <w:shd w:val="solid" w:color="FFFFFF" w:fill="auto"/>
          </w:tcPr>
          <w:p w14:paraId="176EEE76" w14:textId="77777777" w:rsidR="0014022B" w:rsidRDefault="0014022B" w:rsidP="00264F4A">
            <w:pPr>
              <w:pStyle w:val="TAC"/>
              <w:rPr>
                <w:sz w:val="16"/>
                <w:szCs w:val="16"/>
              </w:rPr>
            </w:pPr>
            <w:r>
              <w:rPr>
                <w:sz w:val="16"/>
                <w:szCs w:val="16"/>
              </w:rPr>
              <w:t>2022-03</w:t>
            </w:r>
          </w:p>
        </w:tc>
        <w:tc>
          <w:tcPr>
            <w:tcW w:w="801" w:type="dxa"/>
            <w:shd w:val="solid" w:color="FFFFFF" w:fill="auto"/>
          </w:tcPr>
          <w:p w14:paraId="15BEDF3D" w14:textId="77777777" w:rsidR="0014022B" w:rsidRDefault="0014022B" w:rsidP="00264F4A">
            <w:pPr>
              <w:pStyle w:val="TAC"/>
              <w:rPr>
                <w:sz w:val="16"/>
                <w:szCs w:val="16"/>
              </w:rPr>
            </w:pPr>
            <w:r>
              <w:rPr>
                <w:sz w:val="16"/>
                <w:szCs w:val="16"/>
              </w:rPr>
              <w:t>SA#95e</w:t>
            </w:r>
          </w:p>
        </w:tc>
        <w:tc>
          <w:tcPr>
            <w:tcW w:w="1095" w:type="dxa"/>
            <w:shd w:val="solid" w:color="FFFFFF" w:fill="auto"/>
          </w:tcPr>
          <w:p w14:paraId="5686EDBE" w14:textId="77777777" w:rsidR="0014022B" w:rsidRDefault="0014022B" w:rsidP="00264F4A">
            <w:pPr>
              <w:pStyle w:val="TAC"/>
              <w:rPr>
                <w:sz w:val="16"/>
                <w:szCs w:val="16"/>
              </w:rPr>
            </w:pPr>
            <w:r>
              <w:rPr>
                <w:sz w:val="16"/>
                <w:szCs w:val="16"/>
              </w:rPr>
              <w:t>SP-220163</w:t>
            </w:r>
          </w:p>
        </w:tc>
        <w:tc>
          <w:tcPr>
            <w:tcW w:w="568" w:type="dxa"/>
            <w:shd w:val="solid" w:color="FFFFFF" w:fill="auto"/>
          </w:tcPr>
          <w:p w14:paraId="115B6FE9" w14:textId="77777777" w:rsidR="0014022B" w:rsidRDefault="0014022B" w:rsidP="00264F4A">
            <w:pPr>
              <w:pStyle w:val="TAL"/>
              <w:rPr>
                <w:sz w:val="16"/>
                <w:szCs w:val="16"/>
              </w:rPr>
            </w:pPr>
            <w:r>
              <w:rPr>
                <w:sz w:val="16"/>
                <w:szCs w:val="16"/>
              </w:rPr>
              <w:t>0147</w:t>
            </w:r>
          </w:p>
        </w:tc>
        <w:tc>
          <w:tcPr>
            <w:tcW w:w="426" w:type="dxa"/>
            <w:shd w:val="solid" w:color="FFFFFF" w:fill="auto"/>
          </w:tcPr>
          <w:p w14:paraId="7BE107F8" w14:textId="77777777" w:rsidR="0014022B" w:rsidRDefault="0014022B" w:rsidP="00264F4A">
            <w:pPr>
              <w:pStyle w:val="TAR"/>
              <w:rPr>
                <w:sz w:val="16"/>
                <w:szCs w:val="16"/>
              </w:rPr>
            </w:pPr>
            <w:r>
              <w:rPr>
                <w:sz w:val="16"/>
                <w:szCs w:val="16"/>
              </w:rPr>
              <w:t>1</w:t>
            </w:r>
          </w:p>
        </w:tc>
        <w:tc>
          <w:tcPr>
            <w:tcW w:w="426" w:type="dxa"/>
            <w:shd w:val="solid" w:color="FFFFFF" w:fill="auto"/>
          </w:tcPr>
          <w:p w14:paraId="02FBBC7E" w14:textId="77777777" w:rsidR="0014022B" w:rsidRDefault="0014022B" w:rsidP="00264F4A">
            <w:pPr>
              <w:pStyle w:val="TAC"/>
              <w:rPr>
                <w:sz w:val="16"/>
                <w:szCs w:val="16"/>
              </w:rPr>
            </w:pPr>
            <w:r>
              <w:rPr>
                <w:sz w:val="16"/>
                <w:szCs w:val="16"/>
              </w:rPr>
              <w:t>B</w:t>
            </w:r>
          </w:p>
        </w:tc>
        <w:tc>
          <w:tcPr>
            <w:tcW w:w="4821" w:type="dxa"/>
            <w:shd w:val="solid" w:color="FFFFFF" w:fill="auto"/>
          </w:tcPr>
          <w:p w14:paraId="0E7AE9F2" w14:textId="77777777" w:rsidR="0014022B" w:rsidRDefault="0014022B" w:rsidP="00264F4A">
            <w:pPr>
              <w:pStyle w:val="TAL"/>
              <w:rPr>
                <w:snapToGrid w:val="0"/>
                <w:sz w:val="16"/>
                <w:szCs w:val="16"/>
                <w:lang w:val="en-AU"/>
              </w:rPr>
            </w:pPr>
            <w:r>
              <w:rPr>
                <w:snapToGrid w:val="0"/>
                <w:sz w:val="16"/>
                <w:szCs w:val="16"/>
                <w:lang w:val="en-AU"/>
              </w:rPr>
              <w:t>Add support for discovery of managed entities</w:t>
            </w:r>
          </w:p>
        </w:tc>
        <w:tc>
          <w:tcPr>
            <w:tcW w:w="709" w:type="dxa"/>
            <w:shd w:val="solid" w:color="FFFFFF" w:fill="auto"/>
          </w:tcPr>
          <w:p w14:paraId="1C6D96ED" w14:textId="77777777" w:rsidR="0014022B" w:rsidRDefault="0014022B" w:rsidP="00264F4A">
            <w:pPr>
              <w:pStyle w:val="TAC"/>
              <w:rPr>
                <w:sz w:val="16"/>
                <w:szCs w:val="16"/>
              </w:rPr>
            </w:pPr>
            <w:r>
              <w:rPr>
                <w:sz w:val="16"/>
                <w:szCs w:val="16"/>
              </w:rPr>
              <w:t>17.1.0</w:t>
            </w:r>
          </w:p>
        </w:tc>
      </w:tr>
      <w:tr w:rsidR="009D79FA" w14:paraId="3B5D305B" w14:textId="77777777" w:rsidTr="00843100">
        <w:tc>
          <w:tcPr>
            <w:tcW w:w="805" w:type="dxa"/>
            <w:shd w:val="solid" w:color="FFFFFF" w:fill="auto"/>
          </w:tcPr>
          <w:p w14:paraId="485471AB" w14:textId="77777777" w:rsidR="009D79FA" w:rsidRDefault="009D79FA" w:rsidP="00264F4A">
            <w:pPr>
              <w:pStyle w:val="TAC"/>
              <w:rPr>
                <w:sz w:val="16"/>
                <w:szCs w:val="16"/>
              </w:rPr>
            </w:pPr>
            <w:r>
              <w:rPr>
                <w:sz w:val="16"/>
                <w:szCs w:val="16"/>
              </w:rPr>
              <w:t>2022-03</w:t>
            </w:r>
          </w:p>
        </w:tc>
        <w:tc>
          <w:tcPr>
            <w:tcW w:w="801" w:type="dxa"/>
            <w:shd w:val="solid" w:color="FFFFFF" w:fill="auto"/>
          </w:tcPr>
          <w:p w14:paraId="6A99872F" w14:textId="77777777" w:rsidR="009D79FA" w:rsidRDefault="009D79FA" w:rsidP="00264F4A">
            <w:pPr>
              <w:pStyle w:val="TAC"/>
              <w:rPr>
                <w:sz w:val="16"/>
                <w:szCs w:val="16"/>
              </w:rPr>
            </w:pPr>
            <w:r>
              <w:rPr>
                <w:sz w:val="16"/>
                <w:szCs w:val="16"/>
              </w:rPr>
              <w:t>SA#95e</w:t>
            </w:r>
          </w:p>
        </w:tc>
        <w:tc>
          <w:tcPr>
            <w:tcW w:w="1095" w:type="dxa"/>
            <w:shd w:val="solid" w:color="FFFFFF" w:fill="auto"/>
          </w:tcPr>
          <w:p w14:paraId="1EE3FCA7" w14:textId="77777777" w:rsidR="009D79FA" w:rsidRDefault="009D79FA" w:rsidP="00264F4A">
            <w:pPr>
              <w:pStyle w:val="TAC"/>
              <w:rPr>
                <w:sz w:val="16"/>
                <w:szCs w:val="16"/>
              </w:rPr>
            </w:pPr>
            <w:r>
              <w:rPr>
                <w:sz w:val="16"/>
                <w:szCs w:val="16"/>
              </w:rPr>
              <w:t>SP-220183</w:t>
            </w:r>
          </w:p>
        </w:tc>
        <w:tc>
          <w:tcPr>
            <w:tcW w:w="568" w:type="dxa"/>
            <w:shd w:val="solid" w:color="FFFFFF" w:fill="auto"/>
          </w:tcPr>
          <w:p w14:paraId="2B605FB2" w14:textId="77777777" w:rsidR="009D79FA" w:rsidRDefault="009D79FA" w:rsidP="00264F4A">
            <w:pPr>
              <w:pStyle w:val="TAL"/>
              <w:rPr>
                <w:sz w:val="16"/>
                <w:szCs w:val="16"/>
              </w:rPr>
            </w:pPr>
            <w:r>
              <w:rPr>
                <w:sz w:val="16"/>
                <w:szCs w:val="16"/>
              </w:rPr>
              <w:t>0148</w:t>
            </w:r>
          </w:p>
        </w:tc>
        <w:tc>
          <w:tcPr>
            <w:tcW w:w="426" w:type="dxa"/>
            <w:shd w:val="solid" w:color="FFFFFF" w:fill="auto"/>
          </w:tcPr>
          <w:p w14:paraId="2B43FF04" w14:textId="77777777" w:rsidR="009D79FA" w:rsidRDefault="009D79FA" w:rsidP="00264F4A">
            <w:pPr>
              <w:pStyle w:val="TAR"/>
              <w:rPr>
                <w:sz w:val="16"/>
                <w:szCs w:val="16"/>
              </w:rPr>
            </w:pPr>
            <w:r>
              <w:rPr>
                <w:sz w:val="16"/>
                <w:szCs w:val="16"/>
              </w:rPr>
              <w:t>-</w:t>
            </w:r>
          </w:p>
        </w:tc>
        <w:tc>
          <w:tcPr>
            <w:tcW w:w="426" w:type="dxa"/>
            <w:shd w:val="solid" w:color="FFFFFF" w:fill="auto"/>
          </w:tcPr>
          <w:p w14:paraId="6A9AFDA3" w14:textId="77777777" w:rsidR="009D79FA" w:rsidRDefault="009D79FA" w:rsidP="00264F4A">
            <w:pPr>
              <w:pStyle w:val="TAC"/>
              <w:rPr>
                <w:sz w:val="16"/>
                <w:szCs w:val="16"/>
              </w:rPr>
            </w:pPr>
            <w:r>
              <w:rPr>
                <w:sz w:val="16"/>
                <w:szCs w:val="16"/>
              </w:rPr>
              <w:t>B</w:t>
            </w:r>
          </w:p>
        </w:tc>
        <w:tc>
          <w:tcPr>
            <w:tcW w:w="4821" w:type="dxa"/>
            <w:shd w:val="solid" w:color="FFFFFF" w:fill="auto"/>
          </w:tcPr>
          <w:p w14:paraId="57015777" w14:textId="77777777" w:rsidR="009D79FA" w:rsidRDefault="009D79FA" w:rsidP="00264F4A">
            <w:pPr>
              <w:pStyle w:val="TAL"/>
              <w:rPr>
                <w:snapToGrid w:val="0"/>
                <w:sz w:val="16"/>
                <w:szCs w:val="16"/>
                <w:lang w:val="en-AU"/>
              </w:rPr>
            </w:pPr>
            <w:r>
              <w:rPr>
                <w:snapToGrid w:val="0"/>
                <w:sz w:val="16"/>
                <w:szCs w:val="16"/>
                <w:lang w:val="en-AU"/>
              </w:rPr>
              <w:t>Add file retrieval NRM fragment (OpenAPI definitions)</w:t>
            </w:r>
          </w:p>
        </w:tc>
        <w:tc>
          <w:tcPr>
            <w:tcW w:w="709" w:type="dxa"/>
            <w:shd w:val="solid" w:color="FFFFFF" w:fill="auto"/>
          </w:tcPr>
          <w:p w14:paraId="698556BB" w14:textId="77777777" w:rsidR="009D79FA" w:rsidRDefault="009D79FA" w:rsidP="00264F4A">
            <w:pPr>
              <w:pStyle w:val="TAC"/>
              <w:rPr>
                <w:sz w:val="16"/>
                <w:szCs w:val="16"/>
              </w:rPr>
            </w:pPr>
            <w:r>
              <w:rPr>
                <w:sz w:val="16"/>
                <w:szCs w:val="16"/>
              </w:rPr>
              <w:t>17.1.0</w:t>
            </w:r>
          </w:p>
        </w:tc>
      </w:tr>
      <w:tr w:rsidR="00412B02" w14:paraId="4FD50E14" w14:textId="77777777" w:rsidTr="00843100">
        <w:tc>
          <w:tcPr>
            <w:tcW w:w="805" w:type="dxa"/>
            <w:shd w:val="solid" w:color="FFFFFF" w:fill="auto"/>
          </w:tcPr>
          <w:p w14:paraId="0114E688" w14:textId="77777777" w:rsidR="00412B02" w:rsidRDefault="00412B02" w:rsidP="00264F4A">
            <w:pPr>
              <w:pStyle w:val="TAC"/>
              <w:rPr>
                <w:sz w:val="16"/>
                <w:szCs w:val="16"/>
              </w:rPr>
            </w:pPr>
            <w:r>
              <w:rPr>
                <w:sz w:val="16"/>
                <w:szCs w:val="16"/>
              </w:rPr>
              <w:t>2022-03</w:t>
            </w:r>
          </w:p>
        </w:tc>
        <w:tc>
          <w:tcPr>
            <w:tcW w:w="801" w:type="dxa"/>
            <w:shd w:val="solid" w:color="FFFFFF" w:fill="auto"/>
          </w:tcPr>
          <w:p w14:paraId="19DCB039" w14:textId="77777777" w:rsidR="00412B02" w:rsidRDefault="00412B02" w:rsidP="00264F4A">
            <w:pPr>
              <w:pStyle w:val="TAC"/>
              <w:rPr>
                <w:sz w:val="16"/>
                <w:szCs w:val="16"/>
              </w:rPr>
            </w:pPr>
            <w:r>
              <w:rPr>
                <w:sz w:val="16"/>
                <w:szCs w:val="16"/>
              </w:rPr>
              <w:t>SA#95e</w:t>
            </w:r>
          </w:p>
        </w:tc>
        <w:tc>
          <w:tcPr>
            <w:tcW w:w="1095" w:type="dxa"/>
            <w:shd w:val="solid" w:color="FFFFFF" w:fill="auto"/>
          </w:tcPr>
          <w:p w14:paraId="426132C1" w14:textId="77777777" w:rsidR="00412B02" w:rsidRDefault="00412B02" w:rsidP="00264F4A">
            <w:pPr>
              <w:pStyle w:val="TAC"/>
              <w:rPr>
                <w:sz w:val="16"/>
                <w:szCs w:val="16"/>
              </w:rPr>
            </w:pPr>
            <w:r>
              <w:rPr>
                <w:sz w:val="16"/>
                <w:szCs w:val="16"/>
              </w:rPr>
              <w:t>SP-220183</w:t>
            </w:r>
          </w:p>
        </w:tc>
        <w:tc>
          <w:tcPr>
            <w:tcW w:w="568" w:type="dxa"/>
            <w:shd w:val="solid" w:color="FFFFFF" w:fill="auto"/>
          </w:tcPr>
          <w:p w14:paraId="25E4F65C" w14:textId="77777777" w:rsidR="00412B02" w:rsidRDefault="00412B02" w:rsidP="00264F4A">
            <w:pPr>
              <w:pStyle w:val="TAL"/>
              <w:rPr>
                <w:sz w:val="16"/>
                <w:szCs w:val="16"/>
              </w:rPr>
            </w:pPr>
            <w:r>
              <w:rPr>
                <w:sz w:val="16"/>
                <w:szCs w:val="16"/>
              </w:rPr>
              <w:t>0149</w:t>
            </w:r>
          </w:p>
        </w:tc>
        <w:tc>
          <w:tcPr>
            <w:tcW w:w="426" w:type="dxa"/>
            <w:shd w:val="solid" w:color="FFFFFF" w:fill="auto"/>
          </w:tcPr>
          <w:p w14:paraId="5BCBFA4B" w14:textId="77777777" w:rsidR="00412B02" w:rsidRDefault="00412B02" w:rsidP="00264F4A">
            <w:pPr>
              <w:pStyle w:val="TAR"/>
              <w:rPr>
                <w:sz w:val="16"/>
                <w:szCs w:val="16"/>
              </w:rPr>
            </w:pPr>
            <w:r>
              <w:rPr>
                <w:sz w:val="16"/>
                <w:szCs w:val="16"/>
              </w:rPr>
              <w:t>1</w:t>
            </w:r>
          </w:p>
        </w:tc>
        <w:tc>
          <w:tcPr>
            <w:tcW w:w="426" w:type="dxa"/>
            <w:shd w:val="solid" w:color="FFFFFF" w:fill="auto"/>
          </w:tcPr>
          <w:p w14:paraId="3B4DE50A" w14:textId="77777777" w:rsidR="00412B02" w:rsidRDefault="00412B02" w:rsidP="00264F4A">
            <w:pPr>
              <w:pStyle w:val="TAC"/>
              <w:rPr>
                <w:sz w:val="16"/>
                <w:szCs w:val="16"/>
              </w:rPr>
            </w:pPr>
            <w:r>
              <w:rPr>
                <w:sz w:val="16"/>
                <w:szCs w:val="16"/>
              </w:rPr>
              <w:t>B</w:t>
            </w:r>
          </w:p>
        </w:tc>
        <w:tc>
          <w:tcPr>
            <w:tcW w:w="4821" w:type="dxa"/>
            <w:shd w:val="solid" w:color="FFFFFF" w:fill="auto"/>
          </w:tcPr>
          <w:p w14:paraId="365889A6" w14:textId="77777777" w:rsidR="00412B02" w:rsidRDefault="00412B02" w:rsidP="00264F4A">
            <w:pPr>
              <w:pStyle w:val="TAL"/>
              <w:rPr>
                <w:snapToGrid w:val="0"/>
                <w:sz w:val="16"/>
                <w:szCs w:val="16"/>
                <w:lang w:val="en-AU"/>
              </w:rPr>
            </w:pPr>
            <w:r>
              <w:rPr>
                <w:snapToGrid w:val="0"/>
                <w:sz w:val="16"/>
                <w:szCs w:val="16"/>
                <w:lang w:val="en-AU"/>
              </w:rPr>
              <w:t>Add file download NRM fragment (OpenAPI definitions)</w:t>
            </w:r>
          </w:p>
        </w:tc>
        <w:tc>
          <w:tcPr>
            <w:tcW w:w="709" w:type="dxa"/>
            <w:shd w:val="solid" w:color="FFFFFF" w:fill="auto"/>
          </w:tcPr>
          <w:p w14:paraId="7DA5770C" w14:textId="77777777" w:rsidR="00412B02" w:rsidRDefault="00412B02" w:rsidP="00264F4A">
            <w:pPr>
              <w:pStyle w:val="TAC"/>
              <w:rPr>
                <w:sz w:val="16"/>
                <w:szCs w:val="16"/>
              </w:rPr>
            </w:pPr>
            <w:r>
              <w:rPr>
                <w:sz w:val="16"/>
                <w:szCs w:val="16"/>
              </w:rPr>
              <w:t>17.1.0</w:t>
            </w:r>
          </w:p>
        </w:tc>
      </w:tr>
      <w:tr w:rsidR="00D10E3A" w14:paraId="153CCEF3" w14:textId="77777777" w:rsidTr="00843100">
        <w:tc>
          <w:tcPr>
            <w:tcW w:w="805" w:type="dxa"/>
            <w:shd w:val="solid" w:color="FFFFFF" w:fill="auto"/>
          </w:tcPr>
          <w:p w14:paraId="3B8A05E2" w14:textId="77777777" w:rsidR="00D10E3A" w:rsidRDefault="00D10E3A" w:rsidP="00264F4A">
            <w:pPr>
              <w:pStyle w:val="TAC"/>
              <w:rPr>
                <w:sz w:val="16"/>
                <w:szCs w:val="16"/>
              </w:rPr>
            </w:pPr>
            <w:r>
              <w:rPr>
                <w:sz w:val="16"/>
                <w:szCs w:val="16"/>
              </w:rPr>
              <w:t>2022-03</w:t>
            </w:r>
          </w:p>
        </w:tc>
        <w:tc>
          <w:tcPr>
            <w:tcW w:w="801" w:type="dxa"/>
            <w:shd w:val="solid" w:color="FFFFFF" w:fill="auto"/>
          </w:tcPr>
          <w:p w14:paraId="3910892B" w14:textId="77777777" w:rsidR="00D10E3A" w:rsidRDefault="00D10E3A" w:rsidP="00264F4A">
            <w:pPr>
              <w:pStyle w:val="TAC"/>
              <w:rPr>
                <w:sz w:val="16"/>
                <w:szCs w:val="16"/>
              </w:rPr>
            </w:pPr>
            <w:r>
              <w:rPr>
                <w:sz w:val="16"/>
                <w:szCs w:val="16"/>
              </w:rPr>
              <w:t>SA#95e</w:t>
            </w:r>
          </w:p>
        </w:tc>
        <w:tc>
          <w:tcPr>
            <w:tcW w:w="1095" w:type="dxa"/>
            <w:shd w:val="solid" w:color="FFFFFF" w:fill="auto"/>
          </w:tcPr>
          <w:p w14:paraId="4A6AF6D6" w14:textId="77777777" w:rsidR="00D10E3A" w:rsidRDefault="00D10E3A" w:rsidP="00264F4A">
            <w:pPr>
              <w:pStyle w:val="TAC"/>
              <w:rPr>
                <w:sz w:val="16"/>
                <w:szCs w:val="16"/>
              </w:rPr>
            </w:pPr>
            <w:r>
              <w:rPr>
                <w:sz w:val="16"/>
                <w:szCs w:val="16"/>
              </w:rPr>
              <w:t>SP-220171</w:t>
            </w:r>
          </w:p>
        </w:tc>
        <w:tc>
          <w:tcPr>
            <w:tcW w:w="568" w:type="dxa"/>
            <w:shd w:val="solid" w:color="FFFFFF" w:fill="auto"/>
          </w:tcPr>
          <w:p w14:paraId="048C3CC6" w14:textId="77777777" w:rsidR="00D10E3A" w:rsidRDefault="00D10E3A" w:rsidP="00264F4A">
            <w:pPr>
              <w:pStyle w:val="TAL"/>
              <w:rPr>
                <w:sz w:val="16"/>
                <w:szCs w:val="16"/>
              </w:rPr>
            </w:pPr>
            <w:r>
              <w:rPr>
                <w:sz w:val="16"/>
                <w:szCs w:val="16"/>
              </w:rPr>
              <w:t>0153</w:t>
            </w:r>
          </w:p>
        </w:tc>
        <w:tc>
          <w:tcPr>
            <w:tcW w:w="426" w:type="dxa"/>
            <w:shd w:val="solid" w:color="FFFFFF" w:fill="auto"/>
          </w:tcPr>
          <w:p w14:paraId="130420EB" w14:textId="77777777" w:rsidR="00D10E3A" w:rsidRDefault="00D10E3A" w:rsidP="00264F4A">
            <w:pPr>
              <w:pStyle w:val="TAR"/>
              <w:rPr>
                <w:sz w:val="16"/>
                <w:szCs w:val="16"/>
              </w:rPr>
            </w:pPr>
            <w:r>
              <w:rPr>
                <w:sz w:val="16"/>
                <w:szCs w:val="16"/>
              </w:rPr>
              <w:t>-</w:t>
            </w:r>
          </w:p>
        </w:tc>
        <w:tc>
          <w:tcPr>
            <w:tcW w:w="426" w:type="dxa"/>
            <w:shd w:val="solid" w:color="FFFFFF" w:fill="auto"/>
          </w:tcPr>
          <w:p w14:paraId="206F9890" w14:textId="77777777" w:rsidR="00D10E3A" w:rsidRDefault="00D10E3A" w:rsidP="00264F4A">
            <w:pPr>
              <w:pStyle w:val="TAC"/>
              <w:rPr>
                <w:sz w:val="16"/>
                <w:szCs w:val="16"/>
              </w:rPr>
            </w:pPr>
            <w:r>
              <w:rPr>
                <w:sz w:val="16"/>
                <w:szCs w:val="16"/>
              </w:rPr>
              <w:t>B</w:t>
            </w:r>
          </w:p>
        </w:tc>
        <w:tc>
          <w:tcPr>
            <w:tcW w:w="4821" w:type="dxa"/>
            <w:shd w:val="solid" w:color="FFFFFF" w:fill="auto"/>
          </w:tcPr>
          <w:p w14:paraId="743C80D6" w14:textId="77777777" w:rsidR="00D10E3A" w:rsidRDefault="00D10E3A" w:rsidP="00264F4A">
            <w:pPr>
              <w:pStyle w:val="TAL"/>
              <w:rPr>
                <w:snapToGrid w:val="0"/>
                <w:sz w:val="16"/>
                <w:szCs w:val="16"/>
                <w:lang w:val="en-AU"/>
              </w:rPr>
            </w:pPr>
            <w:r>
              <w:rPr>
                <w:snapToGrid w:val="0"/>
                <w:sz w:val="16"/>
                <w:szCs w:val="16"/>
                <w:lang w:val="en-AU"/>
              </w:rPr>
              <w:t>Add parameter to configure beam level measurements in NR MDT</w:t>
            </w:r>
          </w:p>
        </w:tc>
        <w:tc>
          <w:tcPr>
            <w:tcW w:w="709" w:type="dxa"/>
            <w:shd w:val="solid" w:color="FFFFFF" w:fill="auto"/>
          </w:tcPr>
          <w:p w14:paraId="5027783E" w14:textId="77777777" w:rsidR="00D10E3A" w:rsidRDefault="00D10E3A" w:rsidP="00264F4A">
            <w:pPr>
              <w:pStyle w:val="TAC"/>
              <w:rPr>
                <w:sz w:val="16"/>
                <w:szCs w:val="16"/>
              </w:rPr>
            </w:pPr>
            <w:r>
              <w:rPr>
                <w:sz w:val="16"/>
                <w:szCs w:val="16"/>
              </w:rPr>
              <w:t>17.1.0</w:t>
            </w:r>
          </w:p>
        </w:tc>
      </w:tr>
      <w:tr w:rsidR="00A30A2A" w14:paraId="60CECA3C" w14:textId="77777777" w:rsidTr="00843100">
        <w:tc>
          <w:tcPr>
            <w:tcW w:w="805" w:type="dxa"/>
            <w:shd w:val="solid" w:color="FFFFFF" w:fill="auto"/>
          </w:tcPr>
          <w:p w14:paraId="58DBED62" w14:textId="77777777" w:rsidR="00A30A2A" w:rsidRDefault="00A30A2A" w:rsidP="00264F4A">
            <w:pPr>
              <w:pStyle w:val="TAC"/>
              <w:rPr>
                <w:sz w:val="16"/>
                <w:szCs w:val="16"/>
              </w:rPr>
            </w:pPr>
            <w:r>
              <w:rPr>
                <w:sz w:val="16"/>
                <w:szCs w:val="16"/>
              </w:rPr>
              <w:t>2022-03</w:t>
            </w:r>
          </w:p>
        </w:tc>
        <w:tc>
          <w:tcPr>
            <w:tcW w:w="801" w:type="dxa"/>
            <w:shd w:val="solid" w:color="FFFFFF" w:fill="auto"/>
          </w:tcPr>
          <w:p w14:paraId="082EAFC8" w14:textId="77777777" w:rsidR="00A30A2A" w:rsidRDefault="00A30A2A" w:rsidP="00264F4A">
            <w:pPr>
              <w:pStyle w:val="TAC"/>
              <w:rPr>
                <w:sz w:val="16"/>
                <w:szCs w:val="16"/>
              </w:rPr>
            </w:pPr>
            <w:r>
              <w:rPr>
                <w:sz w:val="16"/>
                <w:szCs w:val="16"/>
              </w:rPr>
              <w:t>SA#95e</w:t>
            </w:r>
          </w:p>
        </w:tc>
        <w:tc>
          <w:tcPr>
            <w:tcW w:w="1095" w:type="dxa"/>
            <w:shd w:val="solid" w:color="FFFFFF" w:fill="auto"/>
          </w:tcPr>
          <w:p w14:paraId="021A43B5" w14:textId="77777777" w:rsidR="00A30A2A" w:rsidRDefault="00370889" w:rsidP="00264F4A">
            <w:pPr>
              <w:pStyle w:val="TAC"/>
              <w:rPr>
                <w:sz w:val="16"/>
                <w:szCs w:val="16"/>
              </w:rPr>
            </w:pPr>
            <w:r>
              <w:rPr>
                <w:sz w:val="16"/>
                <w:szCs w:val="16"/>
              </w:rPr>
              <w:t>SP-220183</w:t>
            </w:r>
          </w:p>
        </w:tc>
        <w:tc>
          <w:tcPr>
            <w:tcW w:w="568" w:type="dxa"/>
            <w:shd w:val="solid" w:color="FFFFFF" w:fill="auto"/>
          </w:tcPr>
          <w:p w14:paraId="44A42522" w14:textId="77777777" w:rsidR="00A30A2A" w:rsidRDefault="00A30A2A" w:rsidP="00264F4A">
            <w:pPr>
              <w:pStyle w:val="TAL"/>
              <w:rPr>
                <w:sz w:val="16"/>
                <w:szCs w:val="16"/>
              </w:rPr>
            </w:pPr>
            <w:r>
              <w:rPr>
                <w:sz w:val="16"/>
                <w:szCs w:val="16"/>
              </w:rPr>
              <w:t>0154</w:t>
            </w:r>
          </w:p>
        </w:tc>
        <w:tc>
          <w:tcPr>
            <w:tcW w:w="426" w:type="dxa"/>
            <w:shd w:val="solid" w:color="FFFFFF" w:fill="auto"/>
          </w:tcPr>
          <w:p w14:paraId="683173E6" w14:textId="77777777" w:rsidR="00A30A2A" w:rsidRDefault="00A30A2A" w:rsidP="00264F4A">
            <w:pPr>
              <w:pStyle w:val="TAR"/>
              <w:rPr>
                <w:sz w:val="16"/>
                <w:szCs w:val="16"/>
              </w:rPr>
            </w:pPr>
            <w:r>
              <w:rPr>
                <w:sz w:val="16"/>
                <w:szCs w:val="16"/>
              </w:rPr>
              <w:t>-</w:t>
            </w:r>
          </w:p>
        </w:tc>
        <w:tc>
          <w:tcPr>
            <w:tcW w:w="426" w:type="dxa"/>
            <w:shd w:val="solid" w:color="FFFFFF" w:fill="auto"/>
          </w:tcPr>
          <w:p w14:paraId="4C383AA3" w14:textId="77777777" w:rsidR="00A30A2A" w:rsidRDefault="00A30A2A" w:rsidP="00264F4A">
            <w:pPr>
              <w:pStyle w:val="TAC"/>
              <w:rPr>
                <w:sz w:val="16"/>
                <w:szCs w:val="16"/>
              </w:rPr>
            </w:pPr>
            <w:r>
              <w:rPr>
                <w:sz w:val="16"/>
                <w:szCs w:val="16"/>
              </w:rPr>
              <w:t>B</w:t>
            </w:r>
          </w:p>
        </w:tc>
        <w:tc>
          <w:tcPr>
            <w:tcW w:w="4821" w:type="dxa"/>
            <w:shd w:val="solid" w:color="FFFFFF" w:fill="auto"/>
          </w:tcPr>
          <w:p w14:paraId="242E5143" w14:textId="77777777" w:rsidR="00A30A2A" w:rsidRDefault="00A30A2A" w:rsidP="00264F4A">
            <w:pPr>
              <w:pStyle w:val="TAL"/>
              <w:rPr>
                <w:snapToGrid w:val="0"/>
                <w:sz w:val="16"/>
                <w:szCs w:val="16"/>
                <w:lang w:val="en-AU"/>
              </w:rPr>
            </w:pPr>
            <w:r>
              <w:rPr>
                <w:snapToGrid w:val="0"/>
                <w:sz w:val="16"/>
                <w:szCs w:val="16"/>
                <w:lang w:val="en-AU"/>
              </w:rPr>
              <w:t>Add attribute to configure an identifier of a TraceJob</w:t>
            </w:r>
          </w:p>
        </w:tc>
        <w:tc>
          <w:tcPr>
            <w:tcW w:w="709" w:type="dxa"/>
            <w:shd w:val="solid" w:color="FFFFFF" w:fill="auto"/>
          </w:tcPr>
          <w:p w14:paraId="1FF04D36" w14:textId="77777777" w:rsidR="00A30A2A" w:rsidRDefault="00A30A2A" w:rsidP="00264F4A">
            <w:pPr>
              <w:pStyle w:val="TAC"/>
              <w:rPr>
                <w:sz w:val="16"/>
                <w:szCs w:val="16"/>
              </w:rPr>
            </w:pPr>
            <w:r>
              <w:rPr>
                <w:sz w:val="16"/>
                <w:szCs w:val="16"/>
              </w:rPr>
              <w:t>17.1.0</w:t>
            </w:r>
          </w:p>
        </w:tc>
      </w:tr>
      <w:tr w:rsidR="000F36CC" w14:paraId="06069389" w14:textId="77777777" w:rsidTr="00843100">
        <w:tc>
          <w:tcPr>
            <w:tcW w:w="805" w:type="dxa"/>
            <w:shd w:val="solid" w:color="FFFFFF" w:fill="auto"/>
          </w:tcPr>
          <w:p w14:paraId="783153C8" w14:textId="77777777" w:rsidR="000F36CC" w:rsidRDefault="000F36CC" w:rsidP="000F36CC">
            <w:pPr>
              <w:pStyle w:val="TAC"/>
              <w:rPr>
                <w:sz w:val="16"/>
                <w:szCs w:val="16"/>
              </w:rPr>
            </w:pPr>
            <w:r>
              <w:rPr>
                <w:sz w:val="16"/>
                <w:szCs w:val="16"/>
              </w:rPr>
              <w:t>2022-03</w:t>
            </w:r>
          </w:p>
        </w:tc>
        <w:tc>
          <w:tcPr>
            <w:tcW w:w="801" w:type="dxa"/>
            <w:shd w:val="solid" w:color="FFFFFF" w:fill="auto"/>
          </w:tcPr>
          <w:p w14:paraId="176826C1" w14:textId="77777777" w:rsidR="000F36CC" w:rsidRDefault="000F36CC" w:rsidP="000F36CC">
            <w:pPr>
              <w:pStyle w:val="TAC"/>
              <w:rPr>
                <w:sz w:val="16"/>
                <w:szCs w:val="16"/>
              </w:rPr>
            </w:pPr>
            <w:r>
              <w:rPr>
                <w:sz w:val="16"/>
                <w:szCs w:val="16"/>
              </w:rPr>
              <w:t>SA#95e</w:t>
            </w:r>
          </w:p>
        </w:tc>
        <w:tc>
          <w:tcPr>
            <w:tcW w:w="1095" w:type="dxa"/>
            <w:shd w:val="solid" w:color="FFFFFF" w:fill="auto"/>
          </w:tcPr>
          <w:p w14:paraId="11A380C6" w14:textId="77777777" w:rsidR="000F36CC" w:rsidRDefault="000F36CC" w:rsidP="000F36CC">
            <w:pPr>
              <w:pStyle w:val="TAC"/>
              <w:rPr>
                <w:sz w:val="16"/>
                <w:szCs w:val="16"/>
              </w:rPr>
            </w:pPr>
            <w:r>
              <w:rPr>
                <w:sz w:val="16"/>
                <w:szCs w:val="16"/>
              </w:rPr>
              <w:t>SP-22018</w:t>
            </w:r>
            <w:r w:rsidR="007836A2">
              <w:rPr>
                <w:sz w:val="16"/>
                <w:szCs w:val="16"/>
              </w:rPr>
              <w:t>7</w:t>
            </w:r>
          </w:p>
        </w:tc>
        <w:tc>
          <w:tcPr>
            <w:tcW w:w="568" w:type="dxa"/>
            <w:shd w:val="solid" w:color="FFFFFF" w:fill="auto"/>
          </w:tcPr>
          <w:p w14:paraId="488FEA6B" w14:textId="77777777" w:rsidR="000F36CC" w:rsidRDefault="000F36CC" w:rsidP="000F36CC">
            <w:pPr>
              <w:pStyle w:val="TAL"/>
              <w:rPr>
                <w:sz w:val="16"/>
                <w:szCs w:val="16"/>
              </w:rPr>
            </w:pPr>
            <w:r>
              <w:rPr>
                <w:sz w:val="16"/>
                <w:szCs w:val="16"/>
              </w:rPr>
              <w:t>0156</w:t>
            </w:r>
          </w:p>
        </w:tc>
        <w:tc>
          <w:tcPr>
            <w:tcW w:w="426" w:type="dxa"/>
            <w:shd w:val="solid" w:color="FFFFFF" w:fill="auto"/>
          </w:tcPr>
          <w:p w14:paraId="5420F771" w14:textId="77777777" w:rsidR="000F36CC" w:rsidRDefault="000F36CC" w:rsidP="000F36CC">
            <w:pPr>
              <w:pStyle w:val="TAR"/>
              <w:rPr>
                <w:sz w:val="16"/>
                <w:szCs w:val="16"/>
              </w:rPr>
            </w:pPr>
          </w:p>
        </w:tc>
        <w:tc>
          <w:tcPr>
            <w:tcW w:w="426" w:type="dxa"/>
            <w:shd w:val="solid" w:color="FFFFFF" w:fill="auto"/>
          </w:tcPr>
          <w:p w14:paraId="0FC18B76" w14:textId="77777777" w:rsidR="000F36CC" w:rsidRDefault="000F36CC" w:rsidP="000F36CC">
            <w:pPr>
              <w:pStyle w:val="TAC"/>
              <w:rPr>
                <w:sz w:val="16"/>
                <w:szCs w:val="16"/>
              </w:rPr>
            </w:pPr>
            <w:r>
              <w:rPr>
                <w:sz w:val="16"/>
                <w:szCs w:val="16"/>
              </w:rPr>
              <w:t>B</w:t>
            </w:r>
          </w:p>
        </w:tc>
        <w:tc>
          <w:tcPr>
            <w:tcW w:w="4821" w:type="dxa"/>
            <w:shd w:val="solid" w:color="FFFFFF" w:fill="auto"/>
          </w:tcPr>
          <w:p w14:paraId="0F0FE671" w14:textId="77777777" w:rsidR="000F36CC" w:rsidRDefault="000F36CC" w:rsidP="000F36CC">
            <w:pPr>
              <w:pStyle w:val="TAL"/>
              <w:rPr>
                <w:snapToGrid w:val="0"/>
                <w:sz w:val="16"/>
                <w:szCs w:val="16"/>
                <w:lang w:val="en-AU"/>
              </w:rPr>
            </w:pPr>
            <w:r>
              <w:rPr>
                <w:snapToGrid w:val="0"/>
                <w:sz w:val="16"/>
                <w:szCs w:val="16"/>
                <w:lang w:val="en-AU"/>
              </w:rPr>
              <w:t>Add file download NRM fragment (YANG)</w:t>
            </w:r>
          </w:p>
        </w:tc>
        <w:tc>
          <w:tcPr>
            <w:tcW w:w="709" w:type="dxa"/>
            <w:shd w:val="solid" w:color="FFFFFF" w:fill="auto"/>
          </w:tcPr>
          <w:p w14:paraId="700835D8" w14:textId="77777777" w:rsidR="000F36CC" w:rsidRDefault="000F36CC" w:rsidP="000F36CC">
            <w:pPr>
              <w:pStyle w:val="TAC"/>
              <w:rPr>
                <w:sz w:val="16"/>
                <w:szCs w:val="16"/>
              </w:rPr>
            </w:pPr>
            <w:r>
              <w:rPr>
                <w:sz w:val="16"/>
                <w:szCs w:val="16"/>
              </w:rPr>
              <w:t>17.1.0</w:t>
            </w:r>
          </w:p>
        </w:tc>
      </w:tr>
      <w:tr w:rsidR="006E0E9F" w14:paraId="621E3CA4" w14:textId="77777777" w:rsidTr="00843100">
        <w:tc>
          <w:tcPr>
            <w:tcW w:w="805" w:type="dxa"/>
            <w:shd w:val="solid" w:color="FFFFFF" w:fill="auto"/>
          </w:tcPr>
          <w:p w14:paraId="4556B02F" w14:textId="77777777" w:rsidR="006E0E9F" w:rsidRDefault="006E0E9F" w:rsidP="000F36CC">
            <w:pPr>
              <w:pStyle w:val="TAC"/>
              <w:rPr>
                <w:sz w:val="16"/>
                <w:szCs w:val="16"/>
              </w:rPr>
            </w:pPr>
            <w:r>
              <w:rPr>
                <w:sz w:val="16"/>
                <w:szCs w:val="16"/>
              </w:rPr>
              <w:t>2022-06</w:t>
            </w:r>
          </w:p>
        </w:tc>
        <w:tc>
          <w:tcPr>
            <w:tcW w:w="801" w:type="dxa"/>
            <w:shd w:val="solid" w:color="FFFFFF" w:fill="auto"/>
          </w:tcPr>
          <w:p w14:paraId="29B1C481" w14:textId="77777777" w:rsidR="006E0E9F" w:rsidRDefault="006E0E9F" w:rsidP="000F36CC">
            <w:pPr>
              <w:pStyle w:val="TAC"/>
              <w:rPr>
                <w:sz w:val="16"/>
                <w:szCs w:val="16"/>
              </w:rPr>
            </w:pPr>
            <w:r>
              <w:rPr>
                <w:sz w:val="16"/>
                <w:szCs w:val="16"/>
              </w:rPr>
              <w:t>SA#96</w:t>
            </w:r>
          </w:p>
        </w:tc>
        <w:tc>
          <w:tcPr>
            <w:tcW w:w="1095" w:type="dxa"/>
            <w:shd w:val="solid" w:color="FFFFFF" w:fill="auto"/>
          </w:tcPr>
          <w:p w14:paraId="23CC6301" w14:textId="77777777" w:rsidR="006E0E9F" w:rsidRDefault="006E0E9F" w:rsidP="000F36CC">
            <w:pPr>
              <w:pStyle w:val="TAC"/>
              <w:rPr>
                <w:sz w:val="16"/>
                <w:szCs w:val="16"/>
              </w:rPr>
            </w:pPr>
            <w:r>
              <w:rPr>
                <w:sz w:val="16"/>
                <w:szCs w:val="16"/>
              </w:rPr>
              <w:t>SP-220498</w:t>
            </w:r>
          </w:p>
        </w:tc>
        <w:tc>
          <w:tcPr>
            <w:tcW w:w="568" w:type="dxa"/>
            <w:shd w:val="solid" w:color="FFFFFF" w:fill="auto"/>
          </w:tcPr>
          <w:p w14:paraId="72FEE48B" w14:textId="77777777" w:rsidR="006E0E9F" w:rsidRDefault="006E0E9F" w:rsidP="000F36CC">
            <w:pPr>
              <w:pStyle w:val="TAL"/>
              <w:rPr>
                <w:sz w:val="16"/>
                <w:szCs w:val="16"/>
              </w:rPr>
            </w:pPr>
            <w:r>
              <w:rPr>
                <w:sz w:val="16"/>
                <w:szCs w:val="16"/>
              </w:rPr>
              <w:t>0159</w:t>
            </w:r>
          </w:p>
        </w:tc>
        <w:tc>
          <w:tcPr>
            <w:tcW w:w="426" w:type="dxa"/>
            <w:shd w:val="solid" w:color="FFFFFF" w:fill="auto"/>
          </w:tcPr>
          <w:p w14:paraId="379297C4" w14:textId="77777777" w:rsidR="006E0E9F" w:rsidRDefault="006E0E9F" w:rsidP="000F36CC">
            <w:pPr>
              <w:pStyle w:val="TAR"/>
              <w:rPr>
                <w:sz w:val="16"/>
                <w:szCs w:val="16"/>
              </w:rPr>
            </w:pPr>
            <w:r>
              <w:rPr>
                <w:sz w:val="16"/>
                <w:szCs w:val="16"/>
              </w:rPr>
              <w:t>-</w:t>
            </w:r>
          </w:p>
        </w:tc>
        <w:tc>
          <w:tcPr>
            <w:tcW w:w="426" w:type="dxa"/>
            <w:shd w:val="solid" w:color="FFFFFF" w:fill="auto"/>
          </w:tcPr>
          <w:p w14:paraId="0DD50A01" w14:textId="77777777" w:rsidR="006E0E9F" w:rsidRDefault="006E0E9F" w:rsidP="000F36CC">
            <w:pPr>
              <w:pStyle w:val="TAC"/>
              <w:rPr>
                <w:sz w:val="16"/>
                <w:szCs w:val="16"/>
              </w:rPr>
            </w:pPr>
            <w:r>
              <w:rPr>
                <w:sz w:val="16"/>
                <w:szCs w:val="16"/>
              </w:rPr>
              <w:t>A</w:t>
            </w:r>
          </w:p>
        </w:tc>
        <w:tc>
          <w:tcPr>
            <w:tcW w:w="4821" w:type="dxa"/>
            <w:shd w:val="solid" w:color="FFFFFF" w:fill="auto"/>
          </w:tcPr>
          <w:p w14:paraId="40ED8CFF" w14:textId="77777777" w:rsidR="006E0E9F" w:rsidRDefault="006E0E9F" w:rsidP="000F36CC">
            <w:pPr>
              <w:pStyle w:val="TAL"/>
              <w:rPr>
                <w:snapToGrid w:val="0"/>
                <w:sz w:val="16"/>
                <w:szCs w:val="16"/>
                <w:lang w:val="en-AU"/>
              </w:rPr>
            </w:pPr>
            <w:r>
              <w:rPr>
                <w:snapToGrid w:val="0"/>
                <w:sz w:val="16"/>
                <w:szCs w:val="16"/>
                <w:lang w:val="en-AU"/>
              </w:rPr>
              <w:t>Stage 3 Yang fix for 3GPP Common Trace</w:t>
            </w:r>
          </w:p>
        </w:tc>
        <w:tc>
          <w:tcPr>
            <w:tcW w:w="709" w:type="dxa"/>
            <w:shd w:val="solid" w:color="FFFFFF" w:fill="auto"/>
          </w:tcPr>
          <w:p w14:paraId="7446FB29" w14:textId="77777777" w:rsidR="006E0E9F" w:rsidRDefault="006E0E9F" w:rsidP="000F36CC">
            <w:pPr>
              <w:pStyle w:val="TAC"/>
              <w:rPr>
                <w:sz w:val="16"/>
                <w:szCs w:val="16"/>
              </w:rPr>
            </w:pPr>
            <w:r>
              <w:rPr>
                <w:sz w:val="16"/>
                <w:szCs w:val="16"/>
              </w:rPr>
              <w:t>17.2.0</w:t>
            </w:r>
          </w:p>
        </w:tc>
      </w:tr>
      <w:tr w:rsidR="000C3729" w14:paraId="32AC07AD" w14:textId="77777777" w:rsidTr="00843100">
        <w:tc>
          <w:tcPr>
            <w:tcW w:w="805" w:type="dxa"/>
            <w:shd w:val="solid" w:color="FFFFFF" w:fill="auto"/>
          </w:tcPr>
          <w:p w14:paraId="3D095D62" w14:textId="77777777" w:rsidR="000C3729" w:rsidRDefault="000C3729" w:rsidP="000C3729">
            <w:pPr>
              <w:pStyle w:val="TAC"/>
              <w:rPr>
                <w:sz w:val="16"/>
                <w:szCs w:val="16"/>
              </w:rPr>
            </w:pPr>
            <w:r>
              <w:rPr>
                <w:sz w:val="16"/>
                <w:szCs w:val="16"/>
              </w:rPr>
              <w:t>2022-06</w:t>
            </w:r>
          </w:p>
        </w:tc>
        <w:tc>
          <w:tcPr>
            <w:tcW w:w="801" w:type="dxa"/>
            <w:shd w:val="solid" w:color="FFFFFF" w:fill="auto"/>
          </w:tcPr>
          <w:p w14:paraId="2B505178" w14:textId="77777777" w:rsidR="000C3729" w:rsidRDefault="000C3729" w:rsidP="000C3729">
            <w:pPr>
              <w:pStyle w:val="TAC"/>
              <w:rPr>
                <w:sz w:val="16"/>
                <w:szCs w:val="16"/>
              </w:rPr>
            </w:pPr>
            <w:r>
              <w:rPr>
                <w:sz w:val="16"/>
                <w:szCs w:val="16"/>
              </w:rPr>
              <w:t>SA#96</w:t>
            </w:r>
          </w:p>
        </w:tc>
        <w:tc>
          <w:tcPr>
            <w:tcW w:w="1095" w:type="dxa"/>
            <w:shd w:val="solid" w:color="FFFFFF" w:fill="auto"/>
          </w:tcPr>
          <w:p w14:paraId="43522C67" w14:textId="77777777" w:rsidR="000C3729" w:rsidRDefault="000C3729" w:rsidP="000C3729">
            <w:pPr>
              <w:pStyle w:val="TAC"/>
              <w:rPr>
                <w:sz w:val="16"/>
                <w:szCs w:val="16"/>
              </w:rPr>
            </w:pPr>
            <w:r>
              <w:rPr>
                <w:sz w:val="16"/>
                <w:szCs w:val="16"/>
              </w:rPr>
              <w:t>SP-220498</w:t>
            </w:r>
          </w:p>
        </w:tc>
        <w:tc>
          <w:tcPr>
            <w:tcW w:w="568" w:type="dxa"/>
            <w:shd w:val="solid" w:color="FFFFFF" w:fill="auto"/>
          </w:tcPr>
          <w:p w14:paraId="427E5405" w14:textId="77777777" w:rsidR="000C3729" w:rsidRDefault="000C3729" w:rsidP="000C3729">
            <w:pPr>
              <w:pStyle w:val="TAL"/>
              <w:rPr>
                <w:sz w:val="16"/>
                <w:szCs w:val="16"/>
              </w:rPr>
            </w:pPr>
            <w:r>
              <w:rPr>
                <w:sz w:val="16"/>
                <w:szCs w:val="16"/>
              </w:rPr>
              <w:t>0162</w:t>
            </w:r>
          </w:p>
        </w:tc>
        <w:tc>
          <w:tcPr>
            <w:tcW w:w="426" w:type="dxa"/>
            <w:shd w:val="solid" w:color="FFFFFF" w:fill="auto"/>
          </w:tcPr>
          <w:p w14:paraId="036A0D2D" w14:textId="77777777" w:rsidR="000C3729" w:rsidRDefault="000C3729" w:rsidP="000C3729">
            <w:pPr>
              <w:pStyle w:val="TAR"/>
              <w:rPr>
                <w:sz w:val="16"/>
                <w:szCs w:val="16"/>
              </w:rPr>
            </w:pPr>
            <w:r>
              <w:rPr>
                <w:sz w:val="16"/>
                <w:szCs w:val="16"/>
              </w:rPr>
              <w:t>1</w:t>
            </w:r>
          </w:p>
        </w:tc>
        <w:tc>
          <w:tcPr>
            <w:tcW w:w="426" w:type="dxa"/>
            <w:shd w:val="solid" w:color="FFFFFF" w:fill="auto"/>
          </w:tcPr>
          <w:p w14:paraId="16882428" w14:textId="77777777" w:rsidR="000C3729" w:rsidRDefault="000C3729" w:rsidP="000C3729">
            <w:pPr>
              <w:pStyle w:val="TAC"/>
              <w:rPr>
                <w:sz w:val="16"/>
                <w:szCs w:val="16"/>
              </w:rPr>
            </w:pPr>
            <w:r>
              <w:rPr>
                <w:sz w:val="16"/>
                <w:szCs w:val="16"/>
              </w:rPr>
              <w:t>A</w:t>
            </w:r>
          </w:p>
        </w:tc>
        <w:tc>
          <w:tcPr>
            <w:tcW w:w="4821" w:type="dxa"/>
            <w:shd w:val="solid" w:color="FFFFFF" w:fill="auto"/>
          </w:tcPr>
          <w:p w14:paraId="7FDFDDD5" w14:textId="77777777" w:rsidR="000C3729" w:rsidRDefault="000C3729" w:rsidP="000C3729">
            <w:pPr>
              <w:pStyle w:val="TAL"/>
              <w:rPr>
                <w:snapToGrid w:val="0"/>
                <w:sz w:val="16"/>
                <w:szCs w:val="16"/>
                <w:lang w:val="en-AU"/>
              </w:rPr>
            </w:pPr>
            <w:r>
              <w:rPr>
                <w:snapToGrid w:val="0"/>
                <w:sz w:val="16"/>
                <w:szCs w:val="16"/>
                <w:lang w:val="en-AU"/>
              </w:rPr>
              <w:t>OpenAPI file name and dependence change for comDefs.yaml</w:t>
            </w:r>
          </w:p>
        </w:tc>
        <w:tc>
          <w:tcPr>
            <w:tcW w:w="709" w:type="dxa"/>
            <w:shd w:val="solid" w:color="FFFFFF" w:fill="auto"/>
          </w:tcPr>
          <w:p w14:paraId="4A4E2346" w14:textId="77777777" w:rsidR="000C3729" w:rsidRDefault="000C3729" w:rsidP="000C3729">
            <w:pPr>
              <w:pStyle w:val="TAC"/>
              <w:rPr>
                <w:sz w:val="16"/>
                <w:szCs w:val="16"/>
              </w:rPr>
            </w:pPr>
            <w:r>
              <w:rPr>
                <w:sz w:val="16"/>
                <w:szCs w:val="16"/>
              </w:rPr>
              <w:t>17.2.0</w:t>
            </w:r>
          </w:p>
        </w:tc>
      </w:tr>
      <w:tr w:rsidR="006C03A9" w14:paraId="5D096FF6" w14:textId="77777777" w:rsidTr="00843100">
        <w:tc>
          <w:tcPr>
            <w:tcW w:w="805" w:type="dxa"/>
            <w:shd w:val="solid" w:color="FFFFFF" w:fill="auto"/>
          </w:tcPr>
          <w:p w14:paraId="0CAF4A1F" w14:textId="77777777" w:rsidR="006C03A9" w:rsidRDefault="006C03A9" w:rsidP="006C03A9">
            <w:pPr>
              <w:pStyle w:val="TAC"/>
              <w:rPr>
                <w:sz w:val="16"/>
                <w:szCs w:val="16"/>
              </w:rPr>
            </w:pPr>
            <w:r>
              <w:rPr>
                <w:sz w:val="16"/>
                <w:szCs w:val="16"/>
              </w:rPr>
              <w:t>2022-06</w:t>
            </w:r>
          </w:p>
        </w:tc>
        <w:tc>
          <w:tcPr>
            <w:tcW w:w="801" w:type="dxa"/>
            <w:shd w:val="solid" w:color="FFFFFF" w:fill="auto"/>
          </w:tcPr>
          <w:p w14:paraId="3BBB4BAC" w14:textId="77777777" w:rsidR="006C03A9" w:rsidRDefault="006C03A9" w:rsidP="006C03A9">
            <w:pPr>
              <w:pStyle w:val="TAC"/>
              <w:rPr>
                <w:sz w:val="16"/>
                <w:szCs w:val="16"/>
              </w:rPr>
            </w:pPr>
            <w:r>
              <w:rPr>
                <w:sz w:val="16"/>
                <w:szCs w:val="16"/>
              </w:rPr>
              <w:t>SA#96</w:t>
            </w:r>
          </w:p>
        </w:tc>
        <w:tc>
          <w:tcPr>
            <w:tcW w:w="1095" w:type="dxa"/>
            <w:shd w:val="solid" w:color="FFFFFF" w:fill="auto"/>
          </w:tcPr>
          <w:p w14:paraId="1B52D91B" w14:textId="77777777" w:rsidR="006C03A9" w:rsidRDefault="006C03A9" w:rsidP="006C03A9">
            <w:pPr>
              <w:pStyle w:val="TAC"/>
              <w:rPr>
                <w:sz w:val="16"/>
                <w:szCs w:val="16"/>
              </w:rPr>
            </w:pPr>
            <w:r>
              <w:rPr>
                <w:sz w:val="16"/>
                <w:szCs w:val="16"/>
              </w:rPr>
              <w:t>SP-220498</w:t>
            </w:r>
          </w:p>
        </w:tc>
        <w:tc>
          <w:tcPr>
            <w:tcW w:w="568" w:type="dxa"/>
            <w:shd w:val="solid" w:color="FFFFFF" w:fill="auto"/>
          </w:tcPr>
          <w:p w14:paraId="545FAF8F" w14:textId="77777777" w:rsidR="006C03A9" w:rsidRDefault="006C03A9" w:rsidP="006C03A9">
            <w:pPr>
              <w:pStyle w:val="TAL"/>
              <w:rPr>
                <w:sz w:val="16"/>
                <w:szCs w:val="16"/>
              </w:rPr>
            </w:pPr>
            <w:r>
              <w:rPr>
                <w:sz w:val="16"/>
                <w:szCs w:val="16"/>
              </w:rPr>
              <w:t>0163</w:t>
            </w:r>
          </w:p>
        </w:tc>
        <w:tc>
          <w:tcPr>
            <w:tcW w:w="426" w:type="dxa"/>
            <w:shd w:val="solid" w:color="FFFFFF" w:fill="auto"/>
          </w:tcPr>
          <w:p w14:paraId="75DED71D" w14:textId="77777777" w:rsidR="006C03A9" w:rsidRDefault="006C03A9" w:rsidP="006C03A9">
            <w:pPr>
              <w:pStyle w:val="TAR"/>
              <w:rPr>
                <w:sz w:val="16"/>
                <w:szCs w:val="16"/>
              </w:rPr>
            </w:pPr>
            <w:r>
              <w:rPr>
                <w:sz w:val="16"/>
                <w:szCs w:val="16"/>
              </w:rPr>
              <w:t>1</w:t>
            </w:r>
          </w:p>
        </w:tc>
        <w:tc>
          <w:tcPr>
            <w:tcW w:w="426" w:type="dxa"/>
            <w:shd w:val="solid" w:color="FFFFFF" w:fill="auto"/>
          </w:tcPr>
          <w:p w14:paraId="00EF6F65" w14:textId="77777777" w:rsidR="006C03A9" w:rsidRDefault="006C03A9" w:rsidP="006C03A9">
            <w:pPr>
              <w:pStyle w:val="TAC"/>
              <w:rPr>
                <w:sz w:val="16"/>
                <w:szCs w:val="16"/>
              </w:rPr>
            </w:pPr>
            <w:r>
              <w:rPr>
                <w:sz w:val="16"/>
                <w:szCs w:val="16"/>
              </w:rPr>
              <w:t>A</w:t>
            </w:r>
          </w:p>
        </w:tc>
        <w:tc>
          <w:tcPr>
            <w:tcW w:w="4821" w:type="dxa"/>
            <w:shd w:val="solid" w:color="FFFFFF" w:fill="auto"/>
          </w:tcPr>
          <w:p w14:paraId="7C9132E8" w14:textId="77777777" w:rsidR="006C03A9" w:rsidRDefault="006C03A9" w:rsidP="006C03A9">
            <w:pPr>
              <w:pStyle w:val="TAL"/>
              <w:rPr>
                <w:snapToGrid w:val="0"/>
                <w:sz w:val="16"/>
                <w:szCs w:val="16"/>
                <w:lang w:val="en-AU"/>
              </w:rPr>
            </w:pPr>
            <w:r>
              <w:rPr>
                <w:snapToGrid w:val="0"/>
                <w:sz w:val="16"/>
                <w:szCs w:val="16"/>
                <w:lang w:val="en-AU"/>
              </w:rPr>
              <w:t>OpenAPI file name and dependence change for genericNrm.yaml</w:t>
            </w:r>
          </w:p>
        </w:tc>
        <w:tc>
          <w:tcPr>
            <w:tcW w:w="709" w:type="dxa"/>
            <w:shd w:val="solid" w:color="FFFFFF" w:fill="auto"/>
          </w:tcPr>
          <w:p w14:paraId="695AD77B" w14:textId="77777777" w:rsidR="006C03A9" w:rsidRDefault="006C03A9" w:rsidP="006C03A9">
            <w:pPr>
              <w:pStyle w:val="TAC"/>
              <w:rPr>
                <w:sz w:val="16"/>
                <w:szCs w:val="16"/>
              </w:rPr>
            </w:pPr>
            <w:r>
              <w:rPr>
                <w:sz w:val="16"/>
                <w:szCs w:val="16"/>
              </w:rPr>
              <w:t>17.2.0</w:t>
            </w:r>
          </w:p>
        </w:tc>
      </w:tr>
      <w:tr w:rsidR="0030483E" w14:paraId="3C3A77BF" w14:textId="77777777" w:rsidTr="00843100">
        <w:tc>
          <w:tcPr>
            <w:tcW w:w="805" w:type="dxa"/>
            <w:shd w:val="solid" w:color="FFFFFF" w:fill="auto"/>
          </w:tcPr>
          <w:p w14:paraId="4E1907E2" w14:textId="77777777" w:rsidR="0030483E" w:rsidRDefault="0030483E" w:rsidP="0030483E">
            <w:pPr>
              <w:pStyle w:val="TAC"/>
              <w:rPr>
                <w:sz w:val="16"/>
                <w:szCs w:val="16"/>
              </w:rPr>
            </w:pPr>
            <w:r>
              <w:rPr>
                <w:sz w:val="16"/>
                <w:szCs w:val="16"/>
              </w:rPr>
              <w:t>2022-06</w:t>
            </w:r>
          </w:p>
        </w:tc>
        <w:tc>
          <w:tcPr>
            <w:tcW w:w="801" w:type="dxa"/>
            <w:shd w:val="solid" w:color="FFFFFF" w:fill="auto"/>
          </w:tcPr>
          <w:p w14:paraId="315048F0" w14:textId="77777777" w:rsidR="0030483E" w:rsidRDefault="0030483E" w:rsidP="0030483E">
            <w:pPr>
              <w:pStyle w:val="TAC"/>
              <w:rPr>
                <w:sz w:val="16"/>
                <w:szCs w:val="16"/>
              </w:rPr>
            </w:pPr>
            <w:r>
              <w:rPr>
                <w:sz w:val="16"/>
                <w:szCs w:val="16"/>
              </w:rPr>
              <w:t>SA#96</w:t>
            </w:r>
          </w:p>
        </w:tc>
        <w:tc>
          <w:tcPr>
            <w:tcW w:w="1095" w:type="dxa"/>
            <w:shd w:val="solid" w:color="FFFFFF" w:fill="auto"/>
          </w:tcPr>
          <w:p w14:paraId="700ADEE0" w14:textId="77777777" w:rsidR="0030483E" w:rsidRDefault="0030483E" w:rsidP="0030483E">
            <w:pPr>
              <w:pStyle w:val="TAC"/>
              <w:rPr>
                <w:sz w:val="16"/>
                <w:szCs w:val="16"/>
              </w:rPr>
            </w:pPr>
            <w:r>
              <w:rPr>
                <w:sz w:val="16"/>
                <w:szCs w:val="16"/>
              </w:rPr>
              <w:t>SP-220498</w:t>
            </w:r>
          </w:p>
        </w:tc>
        <w:tc>
          <w:tcPr>
            <w:tcW w:w="568" w:type="dxa"/>
            <w:shd w:val="solid" w:color="FFFFFF" w:fill="auto"/>
          </w:tcPr>
          <w:p w14:paraId="6C152059" w14:textId="77777777" w:rsidR="0030483E" w:rsidRDefault="0030483E" w:rsidP="0030483E">
            <w:pPr>
              <w:pStyle w:val="TAL"/>
              <w:rPr>
                <w:sz w:val="16"/>
                <w:szCs w:val="16"/>
              </w:rPr>
            </w:pPr>
            <w:r>
              <w:rPr>
                <w:sz w:val="16"/>
                <w:szCs w:val="16"/>
              </w:rPr>
              <w:t>0166</w:t>
            </w:r>
          </w:p>
        </w:tc>
        <w:tc>
          <w:tcPr>
            <w:tcW w:w="426" w:type="dxa"/>
            <w:shd w:val="solid" w:color="FFFFFF" w:fill="auto"/>
          </w:tcPr>
          <w:p w14:paraId="0186E29C" w14:textId="77777777" w:rsidR="0030483E" w:rsidRDefault="0030483E" w:rsidP="0030483E">
            <w:pPr>
              <w:pStyle w:val="TAR"/>
              <w:rPr>
                <w:sz w:val="16"/>
                <w:szCs w:val="16"/>
              </w:rPr>
            </w:pPr>
            <w:r>
              <w:rPr>
                <w:sz w:val="16"/>
                <w:szCs w:val="16"/>
              </w:rPr>
              <w:t>-</w:t>
            </w:r>
          </w:p>
        </w:tc>
        <w:tc>
          <w:tcPr>
            <w:tcW w:w="426" w:type="dxa"/>
            <w:shd w:val="solid" w:color="FFFFFF" w:fill="auto"/>
          </w:tcPr>
          <w:p w14:paraId="2EB019EB" w14:textId="77777777" w:rsidR="0030483E" w:rsidRDefault="0030483E" w:rsidP="0030483E">
            <w:pPr>
              <w:pStyle w:val="TAC"/>
              <w:rPr>
                <w:sz w:val="16"/>
                <w:szCs w:val="16"/>
              </w:rPr>
            </w:pPr>
            <w:r>
              <w:rPr>
                <w:sz w:val="16"/>
                <w:szCs w:val="16"/>
              </w:rPr>
              <w:t>A</w:t>
            </w:r>
          </w:p>
        </w:tc>
        <w:tc>
          <w:tcPr>
            <w:tcW w:w="4821" w:type="dxa"/>
            <w:shd w:val="solid" w:color="FFFFFF" w:fill="auto"/>
          </w:tcPr>
          <w:p w14:paraId="34DF1C66" w14:textId="77777777" w:rsidR="0030483E" w:rsidRDefault="0030483E" w:rsidP="0030483E">
            <w:pPr>
              <w:pStyle w:val="TAL"/>
              <w:rPr>
                <w:snapToGrid w:val="0"/>
                <w:sz w:val="16"/>
                <w:szCs w:val="16"/>
                <w:lang w:val="en-AU"/>
              </w:rPr>
            </w:pPr>
            <w:r>
              <w:rPr>
                <w:snapToGrid w:val="0"/>
                <w:sz w:val="16"/>
                <w:szCs w:val="16"/>
                <w:lang w:val="en-AU"/>
              </w:rPr>
              <w:t>yaml indentation correction for comDefs.yaml</w:t>
            </w:r>
          </w:p>
        </w:tc>
        <w:tc>
          <w:tcPr>
            <w:tcW w:w="709" w:type="dxa"/>
            <w:shd w:val="solid" w:color="FFFFFF" w:fill="auto"/>
          </w:tcPr>
          <w:p w14:paraId="6E5133BB" w14:textId="77777777" w:rsidR="0030483E" w:rsidRDefault="0030483E" w:rsidP="0030483E">
            <w:pPr>
              <w:pStyle w:val="TAC"/>
              <w:rPr>
                <w:sz w:val="16"/>
                <w:szCs w:val="16"/>
              </w:rPr>
            </w:pPr>
            <w:r>
              <w:rPr>
                <w:sz w:val="16"/>
                <w:szCs w:val="16"/>
              </w:rPr>
              <w:t>17.2.0</w:t>
            </w:r>
          </w:p>
        </w:tc>
      </w:tr>
      <w:tr w:rsidR="0030483E" w14:paraId="53551E2F" w14:textId="77777777" w:rsidTr="00843100">
        <w:tc>
          <w:tcPr>
            <w:tcW w:w="805" w:type="dxa"/>
            <w:shd w:val="solid" w:color="FFFFFF" w:fill="auto"/>
          </w:tcPr>
          <w:p w14:paraId="2A109E59" w14:textId="77777777" w:rsidR="0030483E" w:rsidRDefault="0030483E" w:rsidP="0030483E">
            <w:pPr>
              <w:pStyle w:val="TAC"/>
              <w:rPr>
                <w:sz w:val="16"/>
                <w:szCs w:val="16"/>
              </w:rPr>
            </w:pPr>
            <w:r>
              <w:rPr>
                <w:sz w:val="16"/>
                <w:szCs w:val="16"/>
              </w:rPr>
              <w:t>2022-06</w:t>
            </w:r>
          </w:p>
        </w:tc>
        <w:tc>
          <w:tcPr>
            <w:tcW w:w="801" w:type="dxa"/>
            <w:shd w:val="solid" w:color="FFFFFF" w:fill="auto"/>
          </w:tcPr>
          <w:p w14:paraId="5A978C81" w14:textId="77777777" w:rsidR="0030483E" w:rsidRDefault="0030483E" w:rsidP="0030483E">
            <w:pPr>
              <w:pStyle w:val="TAC"/>
              <w:rPr>
                <w:sz w:val="16"/>
                <w:szCs w:val="16"/>
              </w:rPr>
            </w:pPr>
            <w:r>
              <w:rPr>
                <w:sz w:val="16"/>
                <w:szCs w:val="16"/>
              </w:rPr>
              <w:t>SA#96</w:t>
            </w:r>
          </w:p>
        </w:tc>
        <w:tc>
          <w:tcPr>
            <w:tcW w:w="1095" w:type="dxa"/>
            <w:shd w:val="solid" w:color="FFFFFF" w:fill="auto"/>
          </w:tcPr>
          <w:p w14:paraId="02F61858" w14:textId="77777777" w:rsidR="0030483E" w:rsidRDefault="0030483E" w:rsidP="0030483E">
            <w:pPr>
              <w:pStyle w:val="TAC"/>
              <w:rPr>
                <w:sz w:val="16"/>
                <w:szCs w:val="16"/>
              </w:rPr>
            </w:pPr>
            <w:r>
              <w:rPr>
                <w:sz w:val="16"/>
                <w:szCs w:val="16"/>
              </w:rPr>
              <w:t>SP-220516</w:t>
            </w:r>
          </w:p>
        </w:tc>
        <w:tc>
          <w:tcPr>
            <w:tcW w:w="568" w:type="dxa"/>
            <w:shd w:val="solid" w:color="FFFFFF" w:fill="auto"/>
          </w:tcPr>
          <w:p w14:paraId="36109587" w14:textId="77777777" w:rsidR="0030483E" w:rsidRDefault="0030483E" w:rsidP="0030483E">
            <w:pPr>
              <w:pStyle w:val="TAL"/>
              <w:rPr>
                <w:sz w:val="16"/>
                <w:szCs w:val="16"/>
              </w:rPr>
            </w:pPr>
            <w:r>
              <w:rPr>
                <w:sz w:val="16"/>
                <w:szCs w:val="16"/>
              </w:rPr>
              <w:t>0168</w:t>
            </w:r>
          </w:p>
        </w:tc>
        <w:tc>
          <w:tcPr>
            <w:tcW w:w="426" w:type="dxa"/>
            <w:shd w:val="solid" w:color="FFFFFF" w:fill="auto"/>
          </w:tcPr>
          <w:p w14:paraId="3545204E" w14:textId="77777777" w:rsidR="0030483E" w:rsidRDefault="0030483E" w:rsidP="0030483E">
            <w:pPr>
              <w:pStyle w:val="TAR"/>
              <w:rPr>
                <w:sz w:val="16"/>
                <w:szCs w:val="16"/>
              </w:rPr>
            </w:pPr>
            <w:r>
              <w:rPr>
                <w:sz w:val="16"/>
                <w:szCs w:val="16"/>
              </w:rPr>
              <w:t>-</w:t>
            </w:r>
          </w:p>
        </w:tc>
        <w:tc>
          <w:tcPr>
            <w:tcW w:w="426" w:type="dxa"/>
            <w:shd w:val="solid" w:color="FFFFFF" w:fill="auto"/>
          </w:tcPr>
          <w:p w14:paraId="37F52D06" w14:textId="77777777" w:rsidR="0030483E" w:rsidRDefault="0030483E" w:rsidP="0030483E">
            <w:pPr>
              <w:pStyle w:val="TAC"/>
              <w:rPr>
                <w:sz w:val="16"/>
                <w:szCs w:val="16"/>
              </w:rPr>
            </w:pPr>
            <w:r>
              <w:rPr>
                <w:sz w:val="16"/>
                <w:szCs w:val="16"/>
              </w:rPr>
              <w:t>A</w:t>
            </w:r>
          </w:p>
        </w:tc>
        <w:tc>
          <w:tcPr>
            <w:tcW w:w="4821" w:type="dxa"/>
            <w:shd w:val="solid" w:color="FFFFFF" w:fill="auto"/>
          </w:tcPr>
          <w:p w14:paraId="53CD0D1B" w14:textId="77777777" w:rsidR="0030483E" w:rsidRDefault="0030483E" w:rsidP="0030483E">
            <w:pPr>
              <w:pStyle w:val="TAL"/>
              <w:rPr>
                <w:snapToGrid w:val="0"/>
                <w:sz w:val="16"/>
                <w:szCs w:val="16"/>
                <w:lang w:val="en-AU"/>
              </w:rPr>
            </w:pPr>
            <w:r>
              <w:rPr>
                <w:snapToGrid w:val="0"/>
                <w:sz w:val="16"/>
                <w:szCs w:val="16"/>
                <w:lang w:val="en-AU"/>
              </w:rPr>
              <w:t>Alignment of attribute names of TraceJob IOC to TS 32.422 (stage 3)</w:t>
            </w:r>
          </w:p>
        </w:tc>
        <w:tc>
          <w:tcPr>
            <w:tcW w:w="709" w:type="dxa"/>
            <w:shd w:val="solid" w:color="FFFFFF" w:fill="auto"/>
          </w:tcPr>
          <w:p w14:paraId="7C7C9B0C" w14:textId="77777777" w:rsidR="0030483E" w:rsidRDefault="0030483E" w:rsidP="0030483E">
            <w:pPr>
              <w:pStyle w:val="TAC"/>
              <w:rPr>
                <w:sz w:val="16"/>
                <w:szCs w:val="16"/>
              </w:rPr>
            </w:pPr>
            <w:r>
              <w:rPr>
                <w:sz w:val="16"/>
                <w:szCs w:val="16"/>
              </w:rPr>
              <w:t>17.2.0</w:t>
            </w:r>
          </w:p>
        </w:tc>
      </w:tr>
      <w:tr w:rsidR="006B0274" w14:paraId="6A03EA17" w14:textId="77777777" w:rsidTr="00843100">
        <w:tc>
          <w:tcPr>
            <w:tcW w:w="805" w:type="dxa"/>
            <w:shd w:val="solid" w:color="FFFFFF" w:fill="auto"/>
          </w:tcPr>
          <w:p w14:paraId="0373D09D" w14:textId="77777777" w:rsidR="006B0274" w:rsidRDefault="006B0274" w:rsidP="0030483E">
            <w:pPr>
              <w:pStyle w:val="TAC"/>
              <w:rPr>
                <w:sz w:val="16"/>
                <w:szCs w:val="16"/>
              </w:rPr>
            </w:pPr>
            <w:r>
              <w:rPr>
                <w:sz w:val="16"/>
                <w:szCs w:val="16"/>
              </w:rPr>
              <w:t>2022-06</w:t>
            </w:r>
          </w:p>
        </w:tc>
        <w:tc>
          <w:tcPr>
            <w:tcW w:w="801" w:type="dxa"/>
            <w:shd w:val="solid" w:color="FFFFFF" w:fill="auto"/>
          </w:tcPr>
          <w:p w14:paraId="0D16BADB" w14:textId="77777777" w:rsidR="006B0274" w:rsidRDefault="006B0274" w:rsidP="0030483E">
            <w:pPr>
              <w:pStyle w:val="TAC"/>
              <w:rPr>
                <w:sz w:val="16"/>
                <w:szCs w:val="16"/>
              </w:rPr>
            </w:pPr>
            <w:r>
              <w:rPr>
                <w:sz w:val="16"/>
                <w:szCs w:val="16"/>
              </w:rPr>
              <w:t>SA#96</w:t>
            </w:r>
          </w:p>
        </w:tc>
        <w:tc>
          <w:tcPr>
            <w:tcW w:w="1095" w:type="dxa"/>
            <w:shd w:val="solid" w:color="FFFFFF" w:fill="auto"/>
          </w:tcPr>
          <w:p w14:paraId="3C0B104B" w14:textId="77777777" w:rsidR="006B0274" w:rsidRDefault="006B0274" w:rsidP="0030483E">
            <w:pPr>
              <w:pStyle w:val="TAC"/>
              <w:rPr>
                <w:sz w:val="16"/>
                <w:szCs w:val="16"/>
              </w:rPr>
            </w:pPr>
            <w:r>
              <w:rPr>
                <w:sz w:val="16"/>
                <w:szCs w:val="16"/>
              </w:rPr>
              <w:t>SP-220496</w:t>
            </w:r>
          </w:p>
        </w:tc>
        <w:tc>
          <w:tcPr>
            <w:tcW w:w="568" w:type="dxa"/>
            <w:shd w:val="solid" w:color="FFFFFF" w:fill="auto"/>
          </w:tcPr>
          <w:p w14:paraId="0F7CD196" w14:textId="77777777" w:rsidR="006B0274" w:rsidRDefault="006B0274" w:rsidP="0030483E">
            <w:pPr>
              <w:pStyle w:val="TAL"/>
              <w:rPr>
                <w:sz w:val="16"/>
                <w:szCs w:val="16"/>
              </w:rPr>
            </w:pPr>
            <w:r>
              <w:rPr>
                <w:sz w:val="16"/>
                <w:szCs w:val="16"/>
              </w:rPr>
              <w:t>0169</w:t>
            </w:r>
          </w:p>
        </w:tc>
        <w:tc>
          <w:tcPr>
            <w:tcW w:w="426" w:type="dxa"/>
            <w:shd w:val="solid" w:color="FFFFFF" w:fill="auto"/>
          </w:tcPr>
          <w:p w14:paraId="42810DC8" w14:textId="77777777" w:rsidR="006B0274" w:rsidRDefault="006B0274" w:rsidP="0030483E">
            <w:pPr>
              <w:pStyle w:val="TAR"/>
              <w:rPr>
                <w:sz w:val="16"/>
                <w:szCs w:val="16"/>
              </w:rPr>
            </w:pPr>
            <w:r>
              <w:rPr>
                <w:sz w:val="16"/>
                <w:szCs w:val="16"/>
              </w:rPr>
              <w:t>-</w:t>
            </w:r>
          </w:p>
        </w:tc>
        <w:tc>
          <w:tcPr>
            <w:tcW w:w="426" w:type="dxa"/>
            <w:shd w:val="solid" w:color="FFFFFF" w:fill="auto"/>
          </w:tcPr>
          <w:p w14:paraId="6BFA8486" w14:textId="77777777" w:rsidR="006B0274" w:rsidRDefault="006B0274" w:rsidP="0030483E">
            <w:pPr>
              <w:pStyle w:val="TAC"/>
              <w:rPr>
                <w:sz w:val="16"/>
                <w:szCs w:val="16"/>
              </w:rPr>
            </w:pPr>
            <w:r>
              <w:rPr>
                <w:sz w:val="16"/>
                <w:szCs w:val="16"/>
              </w:rPr>
              <w:t>F</w:t>
            </w:r>
          </w:p>
        </w:tc>
        <w:tc>
          <w:tcPr>
            <w:tcW w:w="4821" w:type="dxa"/>
            <w:shd w:val="solid" w:color="FFFFFF" w:fill="auto"/>
          </w:tcPr>
          <w:p w14:paraId="04BB04D7" w14:textId="77777777" w:rsidR="006B0274" w:rsidRDefault="006B0274" w:rsidP="0030483E">
            <w:pPr>
              <w:pStyle w:val="TAL"/>
              <w:rPr>
                <w:snapToGrid w:val="0"/>
                <w:sz w:val="16"/>
                <w:szCs w:val="16"/>
                <w:lang w:val="en-AU"/>
              </w:rPr>
            </w:pPr>
            <w:r>
              <w:rPr>
                <w:snapToGrid w:val="0"/>
                <w:sz w:val="16"/>
                <w:szCs w:val="16"/>
                <w:lang w:val="en-AU"/>
              </w:rPr>
              <w:t>Fix description of attribute mnsScope</w:t>
            </w:r>
          </w:p>
        </w:tc>
        <w:tc>
          <w:tcPr>
            <w:tcW w:w="709" w:type="dxa"/>
            <w:shd w:val="solid" w:color="FFFFFF" w:fill="auto"/>
          </w:tcPr>
          <w:p w14:paraId="15B55ED6" w14:textId="77777777" w:rsidR="006B0274" w:rsidRDefault="006B0274" w:rsidP="0030483E">
            <w:pPr>
              <w:pStyle w:val="TAC"/>
              <w:rPr>
                <w:sz w:val="16"/>
                <w:szCs w:val="16"/>
              </w:rPr>
            </w:pPr>
            <w:r>
              <w:rPr>
                <w:sz w:val="16"/>
                <w:szCs w:val="16"/>
              </w:rPr>
              <w:t>17.2.0</w:t>
            </w:r>
          </w:p>
        </w:tc>
      </w:tr>
      <w:tr w:rsidR="00142A8E" w14:paraId="293873E4" w14:textId="77777777" w:rsidTr="00843100">
        <w:tc>
          <w:tcPr>
            <w:tcW w:w="805" w:type="dxa"/>
            <w:shd w:val="solid" w:color="FFFFFF" w:fill="auto"/>
          </w:tcPr>
          <w:p w14:paraId="333876F5" w14:textId="77777777" w:rsidR="00142A8E" w:rsidRDefault="00142A8E" w:rsidP="0030483E">
            <w:pPr>
              <w:pStyle w:val="TAC"/>
              <w:rPr>
                <w:sz w:val="16"/>
                <w:szCs w:val="16"/>
              </w:rPr>
            </w:pPr>
            <w:r>
              <w:rPr>
                <w:sz w:val="16"/>
                <w:szCs w:val="16"/>
              </w:rPr>
              <w:t>2022-06</w:t>
            </w:r>
          </w:p>
        </w:tc>
        <w:tc>
          <w:tcPr>
            <w:tcW w:w="801" w:type="dxa"/>
            <w:shd w:val="solid" w:color="FFFFFF" w:fill="auto"/>
          </w:tcPr>
          <w:p w14:paraId="18385F7C" w14:textId="77777777" w:rsidR="00142A8E" w:rsidRDefault="00142A8E" w:rsidP="0030483E">
            <w:pPr>
              <w:pStyle w:val="TAC"/>
              <w:rPr>
                <w:sz w:val="16"/>
                <w:szCs w:val="16"/>
              </w:rPr>
            </w:pPr>
            <w:r>
              <w:rPr>
                <w:sz w:val="16"/>
                <w:szCs w:val="16"/>
              </w:rPr>
              <w:t>SA#96</w:t>
            </w:r>
          </w:p>
        </w:tc>
        <w:tc>
          <w:tcPr>
            <w:tcW w:w="1095" w:type="dxa"/>
            <w:shd w:val="solid" w:color="FFFFFF" w:fill="auto"/>
          </w:tcPr>
          <w:p w14:paraId="45B3E0A7" w14:textId="77777777" w:rsidR="00142A8E" w:rsidRDefault="00142A8E" w:rsidP="0030483E">
            <w:pPr>
              <w:pStyle w:val="TAC"/>
              <w:rPr>
                <w:sz w:val="16"/>
                <w:szCs w:val="16"/>
              </w:rPr>
            </w:pPr>
            <w:r>
              <w:rPr>
                <w:sz w:val="16"/>
                <w:szCs w:val="16"/>
              </w:rPr>
              <w:t>SP-220516</w:t>
            </w:r>
          </w:p>
        </w:tc>
        <w:tc>
          <w:tcPr>
            <w:tcW w:w="568" w:type="dxa"/>
            <w:shd w:val="solid" w:color="FFFFFF" w:fill="auto"/>
          </w:tcPr>
          <w:p w14:paraId="20BE40E2" w14:textId="77777777" w:rsidR="00142A8E" w:rsidRDefault="00142A8E" w:rsidP="0030483E">
            <w:pPr>
              <w:pStyle w:val="TAL"/>
              <w:rPr>
                <w:sz w:val="16"/>
                <w:szCs w:val="16"/>
              </w:rPr>
            </w:pPr>
            <w:r>
              <w:rPr>
                <w:sz w:val="16"/>
                <w:szCs w:val="16"/>
              </w:rPr>
              <w:t>0174</w:t>
            </w:r>
          </w:p>
        </w:tc>
        <w:tc>
          <w:tcPr>
            <w:tcW w:w="426" w:type="dxa"/>
            <w:shd w:val="solid" w:color="FFFFFF" w:fill="auto"/>
          </w:tcPr>
          <w:p w14:paraId="3DCBEC41" w14:textId="77777777" w:rsidR="00142A8E" w:rsidRDefault="00142A8E" w:rsidP="0030483E">
            <w:pPr>
              <w:pStyle w:val="TAR"/>
              <w:rPr>
                <w:sz w:val="16"/>
                <w:szCs w:val="16"/>
              </w:rPr>
            </w:pPr>
            <w:r>
              <w:rPr>
                <w:sz w:val="16"/>
                <w:szCs w:val="16"/>
              </w:rPr>
              <w:t>-</w:t>
            </w:r>
          </w:p>
        </w:tc>
        <w:tc>
          <w:tcPr>
            <w:tcW w:w="426" w:type="dxa"/>
            <w:shd w:val="solid" w:color="FFFFFF" w:fill="auto"/>
          </w:tcPr>
          <w:p w14:paraId="53333E66" w14:textId="77777777" w:rsidR="00142A8E" w:rsidRDefault="00142A8E" w:rsidP="0030483E">
            <w:pPr>
              <w:pStyle w:val="TAC"/>
              <w:rPr>
                <w:sz w:val="16"/>
                <w:szCs w:val="16"/>
              </w:rPr>
            </w:pPr>
            <w:r>
              <w:rPr>
                <w:sz w:val="16"/>
                <w:szCs w:val="16"/>
              </w:rPr>
              <w:t>A</w:t>
            </w:r>
          </w:p>
        </w:tc>
        <w:tc>
          <w:tcPr>
            <w:tcW w:w="4821" w:type="dxa"/>
            <w:shd w:val="solid" w:color="FFFFFF" w:fill="auto"/>
          </w:tcPr>
          <w:p w14:paraId="6FED9F27" w14:textId="77777777" w:rsidR="00142A8E" w:rsidRDefault="00142A8E" w:rsidP="0030483E">
            <w:pPr>
              <w:pStyle w:val="TAL"/>
              <w:rPr>
                <w:snapToGrid w:val="0"/>
                <w:sz w:val="16"/>
                <w:szCs w:val="16"/>
                <w:lang w:val="en-AU"/>
              </w:rPr>
            </w:pPr>
            <w:r>
              <w:rPr>
                <w:snapToGrid w:val="0"/>
                <w:sz w:val="16"/>
                <w:szCs w:val="16"/>
                <w:lang w:val="en-AU"/>
              </w:rPr>
              <w:t>Alignment of attribute values of attribute tjMDTReportInterval to TS 32.422, TS 38.413 and TS 38.423</w:t>
            </w:r>
          </w:p>
        </w:tc>
        <w:tc>
          <w:tcPr>
            <w:tcW w:w="709" w:type="dxa"/>
            <w:shd w:val="solid" w:color="FFFFFF" w:fill="auto"/>
          </w:tcPr>
          <w:p w14:paraId="09FF7BAE" w14:textId="77777777" w:rsidR="00142A8E" w:rsidRDefault="00142A8E" w:rsidP="0030483E">
            <w:pPr>
              <w:pStyle w:val="TAC"/>
              <w:rPr>
                <w:sz w:val="16"/>
                <w:szCs w:val="16"/>
              </w:rPr>
            </w:pPr>
            <w:r>
              <w:rPr>
                <w:sz w:val="16"/>
                <w:szCs w:val="16"/>
              </w:rPr>
              <w:t>17.2.0</w:t>
            </w:r>
          </w:p>
        </w:tc>
      </w:tr>
      <w:tr w:rsidR="00142A8E" w14:paraId="78EBF04D" w14:textId="77777777" w:rsidTr="00843100">
        <w:tc>
          <w:tcPr>
            <w:tcW w:w="805" w:type="dxa"/>
            <w:shd w:val="solid" w:color="FFFFFF" w:fill="auto"/>
          </w:tcPr>
          <w:p w14:paraId="75C2B5B6" w14:textId="77777777" w:rsidR="00142A8E" w:rsidRDefault="00142A8E" w:rsidP="0030483E">
            <w:pPr>
              <w:pStyle w:val="TAC"/>
              <w:rPr>
                <w:sz w:val="16"/>
                <w:szCs w:val="16"/>
              </w:rPr>
            </w:pPr>
            <w:r>
              <w:rPr>
                <w:sz w:val="16"/>
                <w:szCs w:val="16"/>
              </w:rPr>
              <w:t>2022-06</w:t>
            </w:r>
          </w:p>
        </w:tc>
        <w:tc>
          <w:tcPr>
            <w:tcW w:w="801" w:type="dxa"/>
            <w:shd w:val="solid" w:color="FFFFFF" w:fill="auto"/>
          </w:tcPr>
          <w:p w14:paraId="49C1F6AF" w14:textId="77777777" w:rsidR="00142A8E" w:rsidRDefault="00142A8E" w:rsidP="0030483E">
            <w:pPr>
              <w:pStyle w:val="TAC"/>
              <w:rPr>
                <w:sz w:val="16"/>
                <w:szCs w:val="16"/>
              </w:rPr>
            </w:pPr>
            <w:r>
              <w:rPr>
                <w:sz w:val="16"/>
                <w:szCs w:val="16"/>
              </w:rPr>
              <w:t>SA#96</w:t>
            </w:r>
          </w:p>
        </w:tc>
        <w:tc>
          <w:tcPr>
            <w:tcW w:w="1095" w:type="dxa"/>
            <w:shd w:val="solid" w:color="FFFFFF" w:fill="auto"/>
          </w:tcPr>
          <w:p w14:paraId="3121833F" w14:textId="77777777" w:rsidR="00142A8E" w:rsidRDefault="00771496" w:rsidP="0030483E">
            <w:pPr>
              <w:pStyle w:val="TAC"/>
              <w:rPr>
                <w:sz w:val="16"/>
                <w:szCs w:val="16"/>
              </w:rPr>
            </w:pPr>
            <w:r>
              <w:rPr>
                <w:sz w:val="16"/>
                <w:szCs w:val="16"/>
              </w:rPr>
              <w:t>SP-220505</w:t>
            </w:r>
          </w:p>
        </w:tc>
        <w:tc>
          <w:tcPr>
            <w:tcW w:w="568" w:type="dxa"/>
            <w:shd w:val="solid" w:color="FFFFFF" w:fill="auto"/>
          </w:tcPr>
          <w:p w14:paraId="6DB4E266" w14:textId="77777777" w:rsidR="00142A8E" w:rsidRDefault="00142A8E" w:rsidP="0030483E">
            <w:pPr>
              <w:pStyle w:val="TAL"/>
              <w:rPr>
                <w:sz w:val="16"/>
                <w:szCs w:val="16"/>
              </w:rPr>
            </w:pPr>
            <w:r>
              <w:rPr>
                <w:sz w:val="16"/>
                <w:szCs w:val="16"/>
              </w:rPr>
              <w:t>0175</w:t>
            </w:r>
          </w:p>
        </w:tc>
        <w:tc>
          <w:tcPr>
            <w:tcW w:w="426" w:type="dxa"/>
            <w:shd w:val="solid" w:color="FFFFFF" w:fill="auto"/>
          </w:tcPr>
          <w:p w14:paraId="4F5E4D14" w14:textId="77777777" w:rsidR="00142A8E" w:rsidRDefault="00142A8E" w:rsidP="0030483E">
            <w:pPr>
              <w:pStyle w:val="TAR"/>
              <w:rPr>
                <w:sz w:val="16"/>
                <w:szCs w:val="16"/>
              </w:rPr>
            </w:pPr>
            <w:r>
              <w:rPr>
                <w:sz w:val="16"/>
                <w:szCs w:val="16"/>
              </w:rPr>
              <w:t>-</w:t>
            </w:r>
          </w:p>
        </w:tc>
        <w:tc>
          <w:tcPr>
            <w:tcW w:w="426" w:type="dxa"/>
            <w:shd w:val="solid" w:color="FFFFFF" w:fill="auto"/>
          </w:tcPr>
          <w:p w14:paraId="6FBFD300" w14:textId="77777777" w:rsidR="00142A8E" w:rsidRDefault="00142A8E" w:rsidP="0030483E">
            <w:pPr>
              <w:pStyle w:val="TAC"/>
              <w:rPr>
                <w:sz w:val="16"/>
                <w:szCs w:val="16"/>
              </w:rPr>
            </w:pPr>
            <w:r>
              <w:rPr>
                <w:sz w:val="16"/>
                <w:szCs w:val="16"/>
              </w:rPr>
              <w:t>B</w:t>
            </w:r>
          </w:p>
        </w:tc>
        <w:tc>
          <w:tcPr>
            <w:tcW w:w="4821" w:type="dxa"/>
            <w:shd w:val="solid" w:color="FFFFFF" w:fill="auto"/>
          </w:tcPr>
          <w:p w14:paraId="2D0EA5EE" w14:textId="77777777" w:rsidR="00142A8E" w:rsidRDefault="00142A8E" w:rsidP="0030483E">
            <w:pPr>
              <w:pStyle w:val="TAL"/>
              <w:rPr>
                <w:snapToGrid w:val="0"/>
                <w:sz w:val="16"/>
                <w:szCs w:val="16"/>
                <w:lang w:val="en-AU"/>
              </w:rPr>
            </w:pPr>
            <w:r>
              <w:rPr>
                <w:snapToGrid w:val="0"/>
                <w:sz w:val="16"/>
                <w:szCs w:val="16"/>
                <w:lang w:val="en-AU"/>
              </w:rPr>
              <w:t>Add stage 3 for management data collection and discovery (OpenAPI definitions)</w:t>
            </w:r>
          </w:p>
        </w:tc>
        <w:tc>
          <w:tcPr>
            <w:tcW w:w="709" w:type="dxa"/>
            <w:shd w:val="solid" w:color="FFFFFF" w:fill="auto"/>
          </w:tcPr>
          <w:p w14:paraId="260069EA" w14:textId="77777777" w:rsidR="00142A8E" w:rsidRDefault="00142A8E" w:rsidP="0030483E">
            <w:pPr>
              <w:pStyle w:val="TAC"/>
              <w:rPr>
                <w:sz w:val="16"/>
                <w:szCs w:val="16"/>
              </w:rPr>
            </w:pPr>
            <w:r>
              <w:rPr>
                <w:sz w:val="16"/>
                <w:szCs w:val="16"/>
              </w:rPr>
              <w:t>17.2.0</w:t>
            </w:r>
          </w:p>
        </w:tc>
      </w:tr>
      <w:tr w:rsidR="00ED7E49" w14:paraId="7AA3FD8E" w14:textId="77777777" w:rsidTr="00843100">
        <w:tc>
          <w:tcPr>
            <w:tcW w:w="805" w:type="dxa"/>
            <w:shd w:val="solid" w:color="FFFFFF" w:fill="auto"/>
          </w:tcPr>
          <w:p w14:paraId="0E6E9FF4" w14:textId="77777777" w:rsidR="00ED7E49" w:rsidRDefault="00ED7E49" w:rsidP="00ED7E49">
            <w:pPr>
              <w:pStyle w:val="TAC"/>
              <w:rPr>
                <w:sz w:val="16"/>
                <w:szCs w:val="16"/>
              </w:rPr>
            </w:pPr>
            <w:r>
              <w:rPr>
                <w:sz w:val="16"/>
                <w:szCs w:val="16"/>
              </w:rPr>
              <w:t>2022-06</w:t>
            </w:r>
          </w:p>
        </w:tc>
        <w:tc>
          <w:tcPr>
            <w:tcW w:w="801" w:type="dxa"/>
            <w:shd w:val="solid" w:color="FFFFFF" w:fill="auto"/>
          </w:tcPr>
          <w:p w14:paraId="44FB0F5C" w14:textId="77777777" w:rsidR="00ED7E49" w:rsidRDefault="00ED7E49" w:rsidP="00ED7E49">
            <w:pPr>
              <w:pStyle w:val="TAC"/>
              <w:rPr>
                <w:sz w:val="16"/>
                <w:szCs w:val="16"/>
              </w:rPr>
            </w:pPr>
            <w:r>
              <w:rPr>
                <w:sz w:val="16"/>
                <w:szCs w:val="16"/>
              </w:rPr>
              <w:t>SA#96</w:t>
            </w:r>
          </w:p>
        </w:tc>
        <w:tc>
          <w:tcPr>
            <w:tcW w:w="1095" w:type="dxa"/>
            <w:shd w:val="solid" w:color="FFFFFF" w:fill="auto"/>
          </w:tcPr>
          <w:p w14:paraId="6E890D58" w14:textId="77777777" w:rsidR="00ED7E49" w:rsidRDefault="00ED7E49" w:rsidP="00ED7E49">
            <w:pPr>
              <w:pStyle w:val="TAC"/>
              <w:rPr>
                <w:sz w:val="16"/>
                <w:szCs w:val="16"/>
              </w:rPr>
            </w:pPr>
          </w:p>
        </w:tc>
        <w:tc>
          <w:tcPr>
            <w:tcW w:w="568" w:type="dxa"/>
            <w:shd w:val="solid" w:color="FFFFFF" w:fill="auto"/>
          </w:tcPr>
          <w:p w14:paraId="1AD1C967" w14:textId="77777777" w:rsidR="00ED7E49" w:rsidRDefault="00ED7E49" w:rsidP="00ED7E49">
            <w:pPr>
              <w:pStyle w:val="TAL"/>
              <w:rPr>
                <w:sz w:val="16"/>
                <w:szCs w:val="16"/>
              </w:rPr>
            </w:pPr>
          </w:p>
        </w:tc>
        <w:tc>
          <w:tcPr>
            <w:tcW w:w="426" w:type="dxa"/>
            <w:shd w:val="solid" w:color="FFFFFF" w:fill="auto"/>
          </w:tcPr>
          <w:p w14:paraId="7D284590" w14:textId="77777777" w:rsidR="00ED7E49" w:rsidRDefault="00ED7E49" w:rsidP="00ED7E49">
            <w:pPr>
              <w:pStyle w:val="TAR"/>
              <w:rPr>
                <w:sz w:val="16"/>
                <w:szCs w:val="16"/>
              </w:rPr>
            </w:pPr>
          </w:p>
        </w:tc>
        <w:tc>
          <w:tcPr>
            <w:tcW w:w="426" w:type="dxa"/>
            <w:shd w:val="solid" w:color="FFFFFF" w:fill="auto"/>
          </w:tcPr>
          <w:p w14:paraId="0D019AA7" w14:textId="77777777" w:rsidR="00ED7E49" w:rsidRDefault="00ED7E49" w:rsidP="00ED7E49">
            <w:pPr>
              <w:pStyle w:val="TAC"/>
              <w:rPr>
                <w:sz w:val="16"/>
                <w:szCs w:val="16"/>
              </w:rPr>
            </w:pPr>
          </w:p>
        </w:tc>
        <w:tc>
          <w:tcPr>
            <w:tcW w:w="4821" w:type="dxa"/>
            <w:shd w:val="solid" w:color="FFFFFF" w:fill="auto"/>
          </w:tcPr>
          <w:p w14:paraId="1196BD88" w14:textId="77777777" w:rsidR="00ED7E49" w:rsidRDefault="0031694A" w:rsidP="00ED7E49">
            <w:pPr>
              <w:pStyle w:val="TAL"/>
              <w:rPr>
                <w:snapToGrid w:val="0"/>
                <w:sz w:val="16"/>
                <w:szCs w:val="16"/>
                <w:lang w:val="en-AU"/>
              </w:rPr>
            </w:pPr>
            <w:r>
              <w:rPr>
                <w:snapToGrid w:val="0"/>
                <w:sz w:val="16"/>
                <w:szCs w:val="16"/>
                <w:lang w:val="en-AU"/>
              </w:rPr>
              <w:t>Correction of implementation in D.2.10</w:t>
            </w:r>
          </w:p>
        </w:tc>
        <w:tc>
          <w:tcPr>
            <w:tcW w:w="709" w:type="dxa"/>
            <w:shd w:val="solid" w:color="FFFFFF" w:fill="auto"/>
          </w:tcPr>
          <w:p w14:paraId="5EF1BB1C" w14:textId="77777777" w:rsidR="00ED7E49" w:rsidRDefault="0031694A" w:rsidP="00ED7E49">
            <w:pPr>
              <w:pStyle w:val="TAC"/>
              <w:rPr>
                <w:sz w:val="16"/>
                <w:szCs w:val="16"/>
              </w:rPr>
            </w:pPr>
            <w:r>
              <w:rPr>
                <w:sz w:val="16"/>
                <w:szCs w:val="16"/>
              </w:rPr>
              <w:t>17.2.1</w:t>
            </w:r>
          </w:p>
        </w:tc>
      </w:tr>
      <w:tr w:rsidR="0031694A" w14:paraId="337E036B" w14:textId="77777777" w:rsidTr="00843100">
        <w:tc>
          <w:tcPr>
            <w:tcW w:w="805" w:type="dxa"/>
            <w:shd w:val="solid" w:color="FFFFFF" w:fill="auto"/>
          </w:tcPr>
          <w:p w14:paraId="00432F5E" w14:textId="77777777" w:rsidR="0031694A" w:rsidRDefault="0031694A" w:rsidP="0031694A">
            <w:pPr>
              <w:pStyle w:val="TAC"/>
              <w:rPr>
                <w:sz w:val="16"/>
                <w:szCs w:val="16"/>
              </w:rPr>
            </w:pPr>
            <w:r>
              <w:rPr>
                <w:sz w:val="16"/>
                <w:szCs w:val="16"/>
              </w:rPr>
              <w:t>2022-06</w:t>
            </w:r>
          </w:p>
        </w:tc>
        <w:tc>
          <w:tcPr>
            <w:tcW w:w="801" w:type="dxa"/>
            <w:shd w:val="solid" w:color="FFFFFF" w:fill="auto"/>
          </w:tcPr>
          <w:p w14:paraId="2C7CE983" w14:textId="77777777" w:rsidR="0031694A" w:rsidRDefault="0031694A" w:rsidP="0031694A">
            <w:pPr>
              <w:pStyle w:val="TAC"/>
              <w:rPr>
                <w:sz w:val="16"/>
                <w:szCs w:val="16"/>
              </w:rPr>
            </w:pPr>
            <w:r>
              <w:rPr>
                <w:sz w:val="16"/>
                <w:szCs w:val="16"/>
              </w:rPr>
              <w:t>SA#96</w:t>
            </w:r>
          </w:p>
        </w:tc>
        <w:tc>
          <w:tcPr>
            <w:tcW w:w="1095" w:type="dxa"/>
            <w:shd w:val="solid" w:color="FFFFFF" w:fill="auto"/>
          </w:tcPr>
          <w:p w14:paraId="4F17218E" w14:textId="77777777" w:rsidR="0031694A" w:rsidRDefault="0031694A" w:rsidP="0031694A">
            <w:pPr>
              <w:pStyle w:val="TAC"/>
              <w:rPr>
                <w:sz w:val="16"/>
                <w:szCs w:val="16"/>
              </w:rPr>
            </w:pPr>
          </w:p>
        </w:tc>
        <w:tc>
          <w:tcPr>
            <w:tcW w:w="568" w:type="dxa"/>
            <w:shd w:val="solid" w:color="FFFFFF" w:fill="auto"/>
          </w:tcPr>
          <w:p w14:paraId="456F1A14" w14:textId="77777777" w:rsidR="0031694A" w:rsidRDefault="0031694A" w:rsidP="0031694A">
            <w:pPr>
              <w:pStyle w:val="TAL"/>
              <w:rPr>
                <w:sz w:val="16"/>
                <w:szCs w:val="16"/>
              </w:rPr>
            </w:pPr>
          </w:p>
        </w:tc>
        <w:tc>
          <w:tcPr>
            <w:tcW w:w="426" w:type="dxa"/>
            <w:shd w:val="solid" w:color="FFFFFF" w:fill="auto"/>
          </w:tcPr>
          <w:p w14:paraId="524854C5" w14:textId="77777777" w:rsidR="0031694A" w:rsidRDefault="0031694A" w:rsidP="0031694A">
            <w:pPr>
              <w:pStyle w:val="TAR"/>
              <w:rPr>
                <w:sz w:val="16"/>
                <w:szCs w:val="16"/>
              </w:rPr>
            </w:pPr>
          </w:p>
        </w:tc>
        <w:tc>
          <w:tcPr>
            <w:tcW w:w="426" w:type="dxa"/>
            <w:shd w:val="solid" w:color="FFFFFF" w:fill="auto"/>
          </w:tcPr>
          <w:p w14:paraId="3BE8EBCC" w14:textId="77777777" w:rsidR="0031694A" w:rsidRDefault="0031694A" w:rsidP="0031694A">
            <w:pPr>
              <w:pStyle w:val="TAC"/>
              <w:rPr>
                <w:sz w:val="16"/>
                <w:szCs w:val="16"/>
              </w:rPr>
            </w:pPr>
          </w:p>
        </w:tc>
        <w:tc>
          <w:tcPr>
            <w:tcW w:w="4821" w:type="dxa"/>
            <w:shd w:val="solid" w:color="FFFFFF" w:fill="auto"/>
          </w:tcPr>
          <w:p w14:paraId="71AACFF7" w14:textId="77777777" w:rsidR="0031694A" w:rsidRDefault="0031694A" w:rsidP="0031694A">
            <w:pPr>
              <w:pStyle w:val="TAL"/>
              <w:rPr>
                <w:snapToGrid w:val="0"/>
                <w:sz w:val="16"/>
                <w:szCs w:val="16"/>
                <w:lang w:val="en-AU"/>
              </w:rPr>
            </w:pPr>
            <w:r>
              <w:rPr>
                <w:snapToGrid w:val="0"/>
                <w:sz w:val="16"/>
                <w:szCs w:val="16"/>
                <w:lang w:val="en-AU"/>
              </w:rPr>
              <w:t>Further corrections on the changes in the code from the annexes</w:t>
            </w:r>
          </w:p>
        </w:tc>
        <w:tc>
          <w:tcPr>
            <w:tcW w:w="709" w:type="dxa"/>
            <w:shd w:val="solid" w:color="FFFFFF" w:fill="auto"/>
          </w:tcPr>
          <w:p w14:paraId="40F93549" w14:textId="77777777" w:rsidR="0031694A" w:rsidRDefault="0031694A" w:rsidP="0031694A">
            <w:pPr>
              <w:pStyle w:val="TAC"/>
              <w:rPr>
                <w:sz w:val="16"/>
                <w:szCs w:val="16"/>
              </w:rPr>
            </w:pPr>
            <w:r>
              <w:rPr>
                <w:sz w:val="16"/>
                <w:szCs w:val="16"/>
              </w:rPr>
              <w:t>17.2.2</w:t>
            </w:r>
          </w:p>
        </w:tc>
      </w:tr>
      <w:tr w:rsidR="00CD1041" w14:paraId="5F265C04" w14:textId="77777777" w:rsidTr="00843100">
        <w:tc>
          <w:tcPr>
            <w:tcW w:w="805" w:type="dxa"/>
            <w:shd w:val="solid" w:color="FFFFFF" w:fill="auto"/>
          </w:tcPr>
          <w:p w14:paraId="0455E7CE" w14:textId="77777777" w:rsidR="00CD1041" w:rsidRDefault="00CD1041"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EAA8BB2" w14:textId="77777777" w:rsidR="00CD1041" w:rsidRDefault="00CD1041"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FBE1EE8" w14:textId="77777777" w:rsidR="00CD1041" w:rsidRDefault="00CD1041" w:rsidP="0031694A">
            <w:pPr>
              <w:pStyle w:val="TAC"/>
              <w:rPr>
                <w:sz w:val="16"/>
                <w:szCs w:val="16"/>
              </w:rPr>
            </w:pPr>
            <w:r>
              <w:rPr>
                <w:sz w:val="16"/>
                <w:szCs w:val="16"/>
              </w:rPr>
              <w:t>SP-220853</w:t>
            </w:r>
          </w:p>
        </w:tc>
        <w:tc>
          <w:tcPr>
            <w:tcW w:w="568" w:type="dxa"/>
            <w:shd w:val="solid" w:color="FFFFFF" w:fill="auto"/>
          </w:tcPr>
          <w:p w14:paraId="5BB46BD8" w14:textId="77777777" w:rsidR="00CD1041" w:rsidRDefault="00CD1041" w:rsidP="0031694A">
            <w:pPr>
              <w:pStyle w:val="TAL"/>
              <w:rPr>
                <w:sz w:val="16"/>
                <w:szCs w:val="16"/>
              </w:rPr>
            </w:pPr>
            <w:r>
              <w:rPr>
                <w:sz w:val="16"/>
                <w:szCs w:val="16"/>
              </w:rPr>
              <w:t>0180</w:t>
            </w:r>
          </w:p>
        </w:tc>
        <w:tc>
          <w:tcPr>
            <w:tcW w:w="426" w:type="dxa"/>
            <w:shd w:val="solid" w:color="FFFFFF" w:fill="auto"/>
          </w:tcPr>
          <w:p w14:paraId="339A14D6" w14:textId="77777777" w:rsidR="00CD1041" w:rsidRDefault="00CD1041" w:rsidP="0031694A">
            <w:pPr>
              <w:pStyle w:val="TAR"/>
              <w:rPr>
                <w:sz w:val="16"/>
                <w:szCs w:val="16"/>
              </w:rPr>
            </w:pPr>
            <w:r>
              <w:rPr>
                <w:sz w:val="16"/>
                <w:szCs w:val="16"/>
              </w:rPr>
              <w:t>-</w:t>
            </w:r>
          </w:p>
        </w:tc>
        <w:tc>
          <w:tcPr>
            <w:tcW w:w="426" w:type="dxa"/>
            <w:shd w:val="solid" w:color="FFFFFF" w:fill="auto"/>
          </w:tcPr>
          <w:p w14:paraId="391E27A4" w14:textId="77777777" w:rsidR="00CD1041" w:rsidRDefault="00CD1041" w:rsidP="0031694A">
            <w:pPr>
              <w:pStyle w:val="TAC"/>
              <w:rPr>
                <w:sz w:val="16"/>
                <w:szCs w:val="16"/>
              </w:rPr>
            </w:pPr>
            <w:r>
              <w:rPr>
                <w:sz w:val="16"/>
                <w:szCs w:val="16"/>
              </w:rPr>
              <w:t>A</w:t>
            </w:r>
          </w:p>
        </w:tc>
        <w:tc>
          <w:tcPr>
            <w:tcW w:w="4821" w:type="dxa"/>
            <w:shd w:val="solid" w:color="FFFFFF" w:fill="auto"/>
          </w:tcPr>
          <w:p w14:paraId="54E38682" w14:textId="77777777" w:rsidR="00CD1041" w:rsidRDefault="00CD1041" w:rsidP="0031694A">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37AC1174" w14:textId="77777777" w:rsidR="00CD1041" w:rsidRDefault="00CD1041" w:rsidP="0031694A">
            <w:pPr>
              <w:pStyle w:val="TAC"/>
              <w:rPr>
                <w:sz w:val="16"/>
                <w:szCs w:val="16"/>
              </w:rPr>
            </w:pPr>
            <w:r>
              <w:rPr>
                <w:sz w:val="16"/>
                <w:szCs w:val="16"/>
              </w:rPr>
              <w:t>17.3.0</w:t>
            </w:r>
          </w:p>
        </w:tc>
      </w:tr>
      <w:tr w:rsidR="000647C3" w14:paraId="5C00C144" w14:textId="77777777" w:rsidTr="00843100">
        <w:tc>
          <w:tcPr>
            <w:tcW w:w="805" w:type="dxa"/>
            <w:shd w:val="solid" w:color="FFFFFF" w:fill="auto"/>
          </w:tcPr>
          <w:p w14:paraId="5DA4ED3A" w14:textId="77777777" w:rsidR="000647C3" w:rsidRDefault="000647C3"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1B2DB9DE" w14:textId="77777777" w:rsidR="000647C3" w:rsidRDefault="000647C3"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44402D6D" w14:textId="77777777" w:rsidR="000647C3" w:rsidRDefault="000647C3" w:rsidP="0031694A">
            <w:pPr>
              <w:pStyle w:val="TAC"/>
              <w:rPr>
                <w:sz w:val="16"/>
                <w:szCs w:val="16"/>
              </w:rPr>
            </w:pPr>
            <w:r>
              <w:rPr>
                <w:sz w:val="16"/>
                <w:szCs w:val="16"/>
              </w:rPr>
              <w:t>SP-220859</w:t>
            </w:r>
          </w:p>
        </w:tc>
        <w:tc>
          <w:tcPr>
            <w:tcW w:w="568" w:type="dxa"/>
            <w:shd w:val="solid" w:color="FFFFFF" w:fill="auto"/>
          </w:tcPr>
          <w:p w14:paraId="6D1B75C7" w14:textId="77777777" w:rsidR="000647C3" w:rsidRDefault="000647C3" w:rsidP="0031694A">
            <w:pPr>
              <w:pStyle w:val="TAL"/>
              <w:rPr>
                <w:sz w:val="16"/>
                <w:szCs w:val="16"/>
              </w:rPr>
            </w:pPr>
            <w:r>
              <w:rPr>
                <w:sz w:val="16"/>
                <w:szCs w:val="16"/>
              </w:rPr>
              <w:t>0182</w:t>
            </w:r>
          </w:p>
        </w:tc>
        <w:tc>
          <w:tcPr>
            <w:tcW w:w="426" w:type="dxa"/>
            <w:shd w:val="solid" w:color="FFFFFF" w:fill="auto"/>
          </w:tcPr>
          <w:p w14:paraId="51824290" w14:textId="77777777" w:rsidR="000647C3" w:rsidRDefault="000647C3" w:rsidP="0031694A">
            <w:pPr>
              <w:pStyle w:val="TAR"/>
              <w:rPr>
                <w:sz w:val="16"/>
                <w:szCs w:val="16"/>
              </w:rPr>
            </w:pPr>
            <w:r>
              <w:rPr>
                <w:sz w:val="16"/>
                <w:szCs w:val="16"/>
              </w:rPr>
              <w:t>1</w:t>
            </w:r>
          </w:p>
        </w:tc>
        <w:tc>
          <w:tcPr>
            <w:tcW w:w="426" w:type="dxa"/>
            <w:shd w:val="solid" w:color="FFFFFF" w:fill="auto"/>
          </w:tcPr>
          <w:p w14:paraId="0D405E1D" w14:textId="77777777" w:rsidR="000647C3" w:rsidRDefault="000647C3" w:rsidP="0031694A">
            <w:pPr>
              <w:pStyle w:val="TAC"/>
              <w:rPr>
                <w:sz w:val="16"/>
                <w:szCs w:val="16"/>
              </w:rPr>
            </w:pPr>
            <w:r>
              <w:rPr>
                <w:sz w:val="16"/>
                <w:szCs w:val="16"/>
              </w:rPr>
              <w:t>A</w:t>
            </w:r>
          </w:p>
        </w:tc>
        <w:tc>
          <w:tcPr>
            <w:tcW w:w="4821" w:type="dxa"/>
            <w:shd w:val="solid" w:color="FFFFFF" w:fill="auto"/>
          </w:tcPr>
          <w:p w14:paraId="7967432B" w14:textId="77777777" w:rsidR="000647C3" w:rsidRDefault="000647C3" w:rsidP="0031694A">
            <w:pPr>
              <w:pStyle w:val="TAL"/>
              <w:rPr>
                <w:snapToGrid w:val="0"/>
                <w:sz w:val="16"/>
                <w:szCs w:val="16"/>
                <w:lang w:val="en-AU"/>
              </w:rPr>
            </w:pPr>
            <w:r>
              <w:rPr>
                <w:snapToGrid w:val="0"/>
                <w:sz w:val="16"/>
                <w:szCs w:val="16"/>
                <w:lang w:val="en-AU"/>
              </w:rPr>
              <w:t>Adding missing interface for SMF</w:t>
            </w:r>
          </w:p>
        </w:tc>
        <w:tc>
          <w:tcPr>
            <w:tcW w:w="709" w:type="dxa"/>
            <w:shd w:val="solid" w:color="FFFFFF" w:fill="auto"/>
          </w:tcPr>
          <w:p w14:paraId="0988B126" w14:textId="77777777" w:rsidR="000647C3" w:rsidRDefault="000647C3" w:rsidP="0031694A">
            <w:pPr>
              <w:pStyle w:val="TAC"/>
              <w:rPr>
                <w:sz w:val="16"/>
                <w:szCs w:val="16"/>
              </w:rPr>
            </w:pPr>
            <w:r>
              <w:rPr>
                <w:sz w:val="16"/>
                <w:szCs w:val="16"/>
              </w:rPr>
              <w:t>17.3.0</w:t>
            </w:r>
          </w:p>
        </w:tc>
      </w:tr>
      <w:tr w:rsidR="00FE18D5" w14:paraId="6F1FE0FD" w14:textId="77777777" w:rsidTr="00843100">
        <w:tc>
          <w:tcPr>
            <w:tcW w:w="805" w:type="dxa"/>
            <w:shd w:val="solid" w:color="FFFFFF" w:fill="auto"/>
          </w:tcPr>
          <w:p w14:paraId="24032BF7" w14:textId="77777777" w:rsidR="00FE18D5" w:rsidRDefault="00FE18D5"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28BA698A" w14:textId="77777777" w:rsidR="00FE18D5" w:rsidRDefault="00FE18D5"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26F9F90" w14:textId="77777777" w:rsidR="00FE18D5" w:rsidRDefault="00271CCD" w:rsidP="0031694A">
            <w:pPr>
              <w:pStyle w:val="TAC"/>
              <w:rPr>
                <w:sz w:val="16"/>
                <w:szCs w:val="16"/>
              </w:rPr>
            </w:pPr>
            <w:r>
              <w:rPr>
                <w:sz w:val="16"/>
                <w:szCs w:val="16"/>
              </w:rPr>
              <w:t>SP-220863</w:t>
            </w:r>
          </w:p>
        </w:tc>
        <w:tc>
          <w:tcPr>
            <w:tcW w:w="568" w:type="dxa"/>
            <w:shd w:val="solid" w:color="FFFFFF" w:fill="auto"/>
          </w:tcPr>
          <w:p w14:paraId="5F491547" w14:textId="77777777" w:rsidR="00FE18D5" w:rsidRDefault="00FE18D5" w:rsidP="0031694A">
            <w:pPr>
              <w:pStyle w:val="TAL"/>
              <w:rPr>
                <w:sz w:val="16"/>
                <w:szCs w:val="16"/>
              </w:rPr>
            </w:pPr>
            <w:r>
              <w:rPr>
                <w:sz w:val="16"/>
                <w:szCs w:val="16"/>
              </w:rPr>
              <w:t>0186</w:t>
            </w:r>
          </w:p>
        </w:tc>
        <w:tc>
          <w:tcPr>
            <w:tcW w:w="426" w:type="dxa"/>
            <w:shd w:val="solid" w:color="FFFFFF" w:fill="auto"/>
          </w:tcPr>
          <w:p w14:paraId="11C226F4" w14:textId="77777777" w:rsidR="00FE18D5" w:rsidRDefault="00FE18D5" w:rsidP="0031694A">
            <w:pPr>
              <w:pStyle w:val="TAR"/>
              <w:rPr>
                <w:sz w:val="16"/>
                <w:szCs w:val="16"/>
              </w:rPr>
            </w:pPr>
            <w:r>
              <w:rPr>
                <w:sz w:val="16"/>
                <w:szCs w:val="16"/>
              </w:rPr>
              <w:t>-</w:t>
            </w:r>
          </w:p>
        </w:tc>
        <w:tc>
          <w:tcPr>
            <w:tcW w:w="426" w:type="dxa"/>
            <w:shd w:val="solid" w:color="FFFFFF" w:fill="auto"/>
          </w:tcPr>
          <w:p w14:paraId="605D102B" w14:textId="77777777" w:rsidR="00FE18D5" w:rsidRDefault="00FE18D5" w:rsidP="0031694A">
            <w:pPr>
              <w:pStyle w:val="TAC"/>
              <w:rPr>
                <w:sz w:val="16"/>
                <w:szCs w:val="16"/>
              </w:rPr>
            </w:pPr>
            <w:r>
              <w:rPr>
                <w:sz w:val="16"/>
                <w:szCs w:val="16"/>
              </w:rPr>
              <w:t>F</w:t>
            </w:r>
          </w:p>
        </w:tc>
        <w:tc>
          <w:tcPr>
            <w:tcW w:w="4821" w:type="dxa"/>
            <w:shd w:val="solid" w:color="FFFFFF" w:fill="auto"/>
          </w:tcPr>
          <w:p w14:paraId="6D421DEE" w14:textId="77777777" w:rsidR="00FE18D5" w:rsidRDefault="00FE18D5" w:rsidP="0031694A">
            <w:pPr>
              <w:pStyle w:val="TAL"/>
              <w:rPr>
                <w:snapToGrid w:val="0"/>
                <w:sz w:val="16"/>
                <w:szCs w:val="16"/>
                <w:lang w:val="en-AU"/>
              </w:rPr>
            </w:pPr>
            <w:r>
              <w:rPr>
                <w:snapToGrid w:val="0"/>
                <w:sz w:val="16"/>
                <w:szCs w:val="16"/>
                <w:lang w:val="en-AU"/>
              </w:rPr>
              <w:t xml:space="preserve">Correction of file names in OpenAPI Solution Set   </w:t>
            </w:r>
          </w:p>
        </w:tc>
        <w:tc>
          <w:tcPr>
            <w:tcW w:w="709" w:type="dxa"/>
            <w:shd w:val="solid" w:color="FFFFFF" w:fill="auto"/>
          </w:tcPr>
          <w:p w14:paraId="1C832B46" w14:textId="77777777" w:rsidR="00FE18D5" w:rsidRDefault="00FE18D5" w:rsidP="0031694A">
            <w:pPr>
              <w:pStyle w:val="TAC"/>
              <w:rPr>
                <w:sz w:val="16"/>
                <w:szCs w:val="16"/>
              </w:rPr>
            </w:pPr>
            <w:r>
              <w:rPr>
                <w:sz w:val="16"/>
                <w:szCs w:val="16"/>
              </w:rPr>
              <w:t>17.3.0</w:t>
            </w:r>
          </w:p>
        </w:tc>
      </w:tr>
      <w:tr w:rsidR="00271CCD" w14:paraId="6FBE9502" w14:textId="77777777" w:rsidTr="00843100">
        <w:tc>
          <w:tcPr>
            <w:tcW w:w="805" w:type="dxa"/>
            <w:shd w:val="solid" w:color="FFFFFF" w:fill="auto"/>
          </w:tcPr>
          <w:p w14:paraId="35072B78" w14:textId="77777777" w:rsidR="00271CCD" w:rsidRDefault="00271CCD"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F1B6140" w14:textId="77777777" w:rsidR="00271CCD" w:rsidRDefault="00271CCD"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086EB91B" w14:textId="77777777" w:rsidR="00271CCD" w:rsidRDefault="007F17CF" w:rsidP="0031694A">
            <w:pPr>
              <w:pStyle w:val="TAC"/>
              <w:rPr>
                <w:sz w:val="16"/>
                <w:szCs w:val="16"/>
              </w:rPr>
            </w:pPr>
            <w:r>
              <w:rPr>
                <w:sz w:val="16"/>
                <w:szCs w:val="16"/>
              </w:rPr>
              <w:t>SP-220864</w:t>
            </w:r>
          </w:p>
        </w:tc>
        <w:tc>
          <w:tcPr>
            <w:tcW w:w="568" w:type="dxa"/>
            <w:shd w:val="solid" w:color="FFFFFF" w:fill="auto"/>
          </w:tcPr>
          <w:p w14:paraId="1AC0072B" w14:textId="77777777" w:rsidR="00271CCD" w:rsidRDefault="00271CCD" w:rsidP="0031694A">
            <w:pPr>
              <w:pStyle w:val="TAL"/>
              <w:rPr>
                <w:sz w:val="16"/>
                <w:szCs w:val="16"/>
              </w:rPr>
            </w:pPr>
            <w:r>
              <w:rPr>
                <w:sz w:val="16"/>
                <w:szCs w:val="16"/>
              </w:rPr>
              <w:t>0188</w:t>
            </w:r>
          </w:p>
        </w:tc>
        <w:tc>
          <w:tcPr>
            <w:tcW w:w="426" w:type="dxa"/>
            <w:shd w:val="solid" w:color="FFFFFF" w:fill="auto"/>
          </w:tcPr>
          <w:p w14:paraId="53DFC59A" w14:textId="77777777" w:rsidR="00271CCD" w:rsidRDefault="00271CCD" w:rsidP="0031694A">
            <w:pPr>
              <w:pStyle w:val="TAR"/>
              <w:rPr>
                <w:sz w:val="16"/>
                <w:szCs w:val="16"/>
              </w:rPr>
            </w:pPr>
            <w:r>
              <w:rPr>
                <w:sz w:val="16"/>
                <w:szCs w:val="16"/>
              </w:rPr>
              <w:t>-</w:t>
            </w:r>
          </w:p>
        </w:tc>
        <w:tc>
          <w:tcPr>
            <w:tcW w:w="426" w:type="dxa"/>
            <w:shd w:val="solid" w:color="FFFFFF" w:fill="auto"/>
          </w:tcPr>
          <w:p w14:paraId="4AAC7BA3" w14:textId="77777777" w:rsidR="00271CCD" w:rsidRDefault="00271CCD" w:rsidP="0031694A">
            <w:pPr>
              <w:pStyle w:val="TAC"/>
              <w:rPr>
                <w:sz w:val="16"/>
                <w:szCs w:val="16"/>
              </w:rPr>
            </w:pPr>
            <w:r>
              <w:rPr>
                <w:sz w:val="16"/>
                <w:szCs w:val="16"/>
              </w:rPr>
              <w:t>A</w:t>
            </w:r>
          </w:p>
        </w:tc>
        <w:tc>
          <w:tcPr>
            <w:tcW w:w="4821" w:type="dxa"/>
            <w:shd w:val="solid" w:color="FFFFFF" w:fill="auto"/>
          </w:tcPr>
          <w:p w14:paraId="560FFC1F" w14:textId="77777777" w:rsidR="00271CCD" w:rsidRDefault="00271CCD" w:rsidP="0031694A">
            <w:pPr>
              <w:pStyle w:val="TAL"/>
              <w:rPr>
                <w:snapToGrid w:val="0"/>
                <w:sz w:val="16"/>
                <w:szCs w:val="16"/>
                <w:lang w:val="en-AU"/>
              </w:rPr>
            </w:pPr>
            <w:r>
              <w:rPr>
                <w:snapToGrid w:val="0"/>
                <w:sz w:val="16"/>
                <w:szCs w:val="16"/>
                <w:lang w:val="en-AU"/>
              </w:rPr>
              <w:t>Correction of attribute names according to Upper Camel Case Convention and WKA</w:t>
            </w:r>
          </w:p>
        </w:tc>
        <w:tc>
          <w:tcPr>
            <w:tcW w:w="709" w:type="dxa"/>
            <w:shd w:val="solid" w:color="FFFFFF" w:fill="auto"/>
          </w:tcPr>
          <w:p w14:paraId="3E481E48" w14:textId="77777777" w:rsidR="00271CCD" w:rsidRDefault="00271CCD" w:rsidP="0031694A">
            <w:pPr>
              <w:pStyle w:val="TAC"/>
              <w:rPr>
                <w:sz w:val="16"/>
                <w:szCs w:val="16"/>
              </w:rPr>
            </w:pPr>
            <w:r>
              <w:rPr>
                <w:sz w:val="16"/>
                <w:szCs w:val="16"/>
              </w:rPr>
              <w:t>17.3.0</w:t>
            </w:r>
          </w:p>
        </w:tc>
      </w:tr>
      <w:tr w:rsidR="007F17CF" w14:paraId="6E6883F9" w14:textId="77777777" w:rsidTr="00843100">
        <w:tc>
          <w:tcPr>
            <w:tcW w:w="805" w:type="dxa"/>
            <w:shd w:val="solid" w:color="FFFFFF" w:fill="auto"/>
          </w:tcPr>
          <w:p w14:paraId="7D675A4B" w14:textId="77777777" w:rsidR="007F17CF" w:rsidRDefault="007F17CF" w:rsidP="007F17CF">
            <w:pPr>
              <w:pStyle w:val="TAC"/>
              <w:rPr>
                <w:sz w:val="16"/>
                <w:szCs w:val="16"/>
              </w:rPr>
            </w:pPr>
            <w:r>
              <w:rPr>
                <w:sz w:val="16"/>
                <w:szCs w:val="16"/>
              </w:rPr>
              <w:t>2022-09</w:t>
            </w:r>
          </w:p>
        </w:tc>
        <w:tc>
          <w:tcPr>
            <w:tcW w:w="801" w:type="dxa"/>
            <w:shd w:val="solid" w:color="FFFFFF" w:fill="auto"/>
          </w:tcPr>
          <w:p w14:paraId="00FFF718" w14:textId="77777777" w:rsidR="007F17CF" w:rsidRDefault="007F17CF" w:rsidP="007F17CF">
            <w:pPr>
              <w:pStyle w:val="TAC"/>
              <w:rPr>
                <w:sz w:val="16"/>
                <w:szCs w:val="16"/>
              </w:rPr>
            </w:pPr>
            <w:r>
              <w:rPr>
                <w:sz w:val="16"/>
                <w:szCs w:val="16"/>
              </w:rPr>
              <w:t>SA#97e</w:t>
            </w:r>
          </w:p>
        </w:tc>
        <w:tc>
          <w:tcPr>
            <w:tcW w:w="1095" w:type="dxa"/>
            <w:shd w:val="solid" w:color="FFFFFF" w:fill="auto"/>
          </w:tcPr>
          <w:p w14:paraId="76B71354" w14:textId="77777777" w:rsidR="007F17CF" w:rsidRDefault="007F17CF" w:rsidP="007F17CF">
            <w:pPr>
              <w:pStyle w:val="TAC"/>
              <w:rPr>
                <w:sz w:val="16"/>
                <w:szCs w:val="16"/>
              </w:rPr>
            </w:pPr>
          </w:p>
        </w:tc>
        <w:tc>
          <w:tcPr>
            <w:tcW w:w="568" w:type="dxa"/>
            <w:shd w:val="solid" w:color="FFFFFF" w:fill="auto"/>
          </w:tcPr>
          <w:p w14:paraId="686D85E2" w14:textId="77777777" w:rsidR="007F17CF" w:rsidRDefault="007F17CF" w:rsidP="007F17CF">
            <w:pPr>
              <w:pStyle w:val="TAL"/>
              <w:rPr>
                <w:sz w:val="16"/>
                <w:szCs w:val="16"/>
              </w:rPr>
            </w:pPr>
          </w:p>
        </w:tc>
        <w:tc>
          <w:tcPr>
            <w:tcW w:w="426" w:type="dxa"/>
            <w:shd w:val="solid" w:color="FFFFFF" w:fill="auto"/>
          </w:tcPr>
          <w:p w14:paraId="4CB62AF5" w14:textId="77777777" w:rsidR="007F17CF" w:rsidRDefault="007F17CF" w:rsidP="007F17CF">
            <w:pPr>
              <w:pStyle w:val="TAR"/>
              <w:rPr>
                <w:sz w:val="16"/>
                <w:szCs w:val="16"/>
              </w:rPr>
            </w:pPr>
          </w:p>
        </w:tc>
        <w:tc>
          <w:tcPr>
            <w:tcW w:w="426" w:type="dxa"/>
            <w:shd w:val="solid" w:color="FFFFFF" w:fill="auto"/>
          </w:tcPr>
          <w:p w14:paraId="039ADC83" w14:textId="77777777" w:rsidR="007F17CF" w:rsidRDefault="007F17CF" w:rsidP="007F17CF">
            <w:pPr>
              <w:pStyle w:val="TAC"/>
              <w:rPr>
                <w:sz w:val="16"/>
                <w:szCs w:val="16"/>
              </w:rPr>
            </w:pPr>
          </w:p>
        </w:tc>
        <w:tc>
          <w:tcPr>
            <w:tcW w:w="4821" w:type="dxa"/>
            <w:shd w:val="solid" w:color="FFFFFF" w:fill="auto"/>
          </w:tcPr>
          <w:p w14:paraId="670A4975" w14:textId="77777777" w:rsidR="007F17CF" w:rsidRDefault="007F17CF" w:rsidP="007F17CF">
            <w:pPr>
              <w:pStyle w:val="TAL"/>
              <w:rPr>
                <w:snapToGrid w:val="0"/>
                <w:sz w:val="16"/>
                <w:szCs w:val="16"/>
                <w:lang w:val="en-AU"/>
              </w:rPr>
            </w:pPr>
            <w:r>
              <w:rPr>
                <w:snapToGrid w:val="0"/>
                <w:sz w:val="16"/>
                <w:szCs w:val="16"/>
                <w:lang w:val="en-AU"/>
              </w:rPr>
              <w:t>Alignment with FORGE code (MCC)</w:t>
            </w:r>
          </w:p>
        </w:tc>
        <w:tc>
          <w:tcPr>
            <w:tcW w:w="709" w:type="dxa"/>
            <w:shd w:val="solid" w:color="FFFFFF" w:fill="auto"/>
          </w:tcPr>
          <w:p w14:paraId="10B0EC5E" w14:textId="77777777" w:rsidR="007F17CF" w:rsidRDefault="007F17CF" w:rsidP="007F17CF">
            <w:pPr>
              <w:pStyle w:val="TAC"/>
              <w:rPr>
                <w:sz w:val="16"/>
                <w:szCs w:val="16"/>
                <w:lang w:val="en-AU"/>
              </w:rPr>
            </w:pPr>
            <w:r>
              <w:rPr>
                <w:sz w:val="16"/>
                <w:szCs w:val="16"/>
                <w:lang w:val="en-AU"/>
              </w:rPr>
              <w:t>17.3.1</w:t>
            </w:r>
          </w:p>
        </w:tc>
      </w:tr>
      <w:tr w:rsidR="00E91FD3" w14:paraId="2016F05E" w14:textId="77777777" w:rsidTr="00843100">
        <w:tc>
          <w:tcPr>
            <w:tcW w:w="805" w:type="dxa"/>
            <w:shd w:val="solid" w:color="FFFFFF" w:fill="auto"/>
          </w:tcPr>
          <w:p w14:paraId="3A9BDFA5" w14:textId="77777777" w:rsidR="00E91FD3" w:rsidRDefault="00E91FD3" w:rsidP="007F17CF">
            <w:pPr>
              <w:pStyle w:val="TAC"/>
              <w:rPr>
                <w:sz w:val="16"/>
                <w:szCs w:val="16"/>
              </w:rPr>
            </w:pPr>
            <w:r>
              <w:rPr>
                <w:sz w:val="16"/>
                <w:szCs w:val="16"/>
              </w:rPr>
              <w:t>2022-12</w:t>
            </w:r>
          </w:p>
        </w:tc>
        <w:tc>
          <w:tcPr>
            <w:tcW w:w="801" w:type="dxa"/>
            <w:shd w:val="solid" w:color="FFFFFF" w:fill="auto"/>
          </w:tcPr>
          <w:p w14:paraId="08DF7DE8" w14:textId="77777777" w:rsidR="00E91FD3" w:rsidRDefault="00E91FD3" w:rsidP="007F17CF">
            <w:pPr>
              <w:pStyle w:val="TAC"/>
              <w:rPr>
                <w:sz w:val="16"/>
                <w:szCs w:val="16"/>
              </w:rPr>
            </w:pPr>
            <w:r>
              <w:rPr>
                <w:sz w:val="16"/>
                <w:szCs w:val="16"/>
              </w:rPr>
              <w:t>SA#98e</w:t>
            </w:r>
          </w:p>
        </w:tc>
        <w:tc>
          <w:tcPr>
            <w:tcW w:w="1095" w:type="dxa"/>
            <w:shd w:val="solid" w:color="FFFFFF" w:fill="auto"/>
          </w:tcPr>
          <w:p w14:paraId="00EDF345" w14:textId="77777777" w:rsidR="00E91FD3" w:rsidRDefault="00E91FD3" w:rsidP="007F17CF">
            <w:pPr>
              <w:pStyle w:val="TAC"/>
              <w:rPr>
                <w:sz w:val="16"/>
                <w:szCs w:val="16"/>
              </w:rPr>
            </w:pPr>
            <w:r>
              <w:rPr>
                <w:sz w:val="16"/>
                <w:szCs w:val="16"/>
              </w:rPr>
              <w:t>SP-221168</w:t>
            </w:r>
          </w:p>
        </w:tc>
        <w:tc>
          <w:tcPr>
            <w:tcW w:w="568" w:type="dxa"/>
            <w:shd w:val="solid" w:color="FFFFFF" w:fill="auto"/>
          </w:tcPr>
          <w:p w14:paraId="439A4434" w14:textId="77777777" w:rsidR="00E91FD3" w:rsidRDefault="00E91FD3" w:rsidP="007F17CF">
            <w:pPr>
              <w:pStyle w:val="TAL"/>
              <w:rPr>
                <w:sz w:val="16"/>
                <w:szCs w:val="16"/>
              </w:rPr>
            </w:pPr>
            <w:r>
              <w:rPr>
                <w:sz w:val="16"/>
                <w:szCs w:val="16"/>
              </w:rPr>
              <w:t>0190</w:t>
            </w:r>
          </w:p>
        </w:tc>
        <w:tc>
          <w:tcPr>
            <w:tcW w:w="426" w:type="dxa"/>
            <w:shd w:val="solid" w:color="FFFFFF" w:fill="auto"/>
          </w:tcPr>
          <w:p w14:paraId="10376A31" w14:textId="77777777" w:rsidR="00E91FD3" w:rsidRDefault="00E91FD3" w:rsidP="007F17CF">
            <w:pPr>
              <w:pStyle w:val="TAR"/>
              <w:rPr>
                <w:sz w:val="16"/>
                <w:szCs w:val="16"/>
              </w:rPr>
            </w:pPr>
            <w:r>
              <w:rPr>
                <w:sz w:val="16"/>
                <w:szCs w:val="16"/>
              </w:rPr>
              <w:t>-</w:t>
            </w:r>
          </w:p>
        </w:tc>
        <w:tc>
          <w:tcPr>
            <w:tcW w:w="426" w:type="dxa"/>
            <w:shd w:val="solid" w:color="FFFFFF" w:fill="auto"/>
          </w:tcPr>
          <w:p w14:paraId="38F19CF0" w14:textId="77777777" w:rsidR="00E91FD3" w:rsidRDefault="00E91FD3" w:rsidP="007F17CF">
            <w:pPr>
              <w:pStyle w:val="TAC"/>
              <w:rPr>
                <w:sz w:val="16"/>
                <w:szCs w:val="16"/>
              </w:rPr>
            </w:pPr>
            <w:r>
              <w:rPr>
                <w:sz w:val="16"/>
                <w:szCs w:val="16"/>
              </w:rPr>
              <w:t>F</w:t>
            </w:r>
          </w:p>
        </w:tc>
        <w:tc>
          <w:tcPr>
            <w:tcW w:w="4821" w:type="dxa"/>
            <w:shd w:val="solid" w:color="FFFFFF" w:fill="auto"/>
          </w:tcPr>
          <w:p w14:paraId="281E7370" w14:textId="77777777" w:rsidR="00E91FD3" w:rsidRDefault="00E91FD3" w:rsidP="007F17CF">
            <w:pPr>
              <w:pStyle w:val="TAL"/>
              <w:rPr>
                <w:snapToGrid w:val="0"/>
                <w:sz w:val="16"/>
                <w:szCs w:val="16"/>
                <w:lang w:val="en-AU"/>
              </w:rPr>
            </w:pPr>
            <w:r>
              <w:rPr>
                <w:snapToGrid w:val="0"/>
                <w:sz w:val="16"/>
                <w:szCs w:val="16"/>
                <w:lang w:val="en-AU"/>
              </w:rPr>
              <w:t>YANG Corrections in Word TS</w:t>
            </w:r>
          </w:p>
        </w:tc>
        <w:tc>
          <w:tcPr>
            <w:tcW w:w="709" w:type="dxa"/>
            <w:shd w:val="solid" w:color="FFFFFF" w:fill="auto"/>
          </w:tcPr>
          <w:p w14:paraId="333F57C5" w14:textId="77777777" w:rsidR="00E91FD3" w:rsidRDefault="00E91FD3" w:rsidP="007F17CF">
            <w:pPr>
              <w:pStyle w:val="TAC"/>
              <w:rPr>
                <w:sz w:val="16"/>
                <w:szCs w:val="16"/>
                <w:lang w:val="en-AU"/>
              </w:rPr>
            </w:pPr>
            <w:r>
              <w:rPr>
                <w:sz w:val="16"/>
                <w:szCs w:val="16"/>
                <w:lang w:val="en-AU"/>
              </w:rPr>
              <w:t>17.4.0</w:t>
            </w:r>
          </w:p>
        </w:tc>
      </w:tr>
      <w:tr w:rsidR="00562ACE" w14:paraId="7810291E" w14:textId="77777777" w:rsidTr="00843100">
        <w:tc>
          <w:tcPr>
            <w:tcW w:w="805" w:type="dxa"/>
            <w:shd w:val="solid" w:color="FFFFFF" w:fill="auto"/>
          </w:tcPr>
          <w:p w14:paraId="2B100AC9" w14:textId="77777777" w:rsidR="00562ACE" w:rsidRDefault="00562ACE" w:rsidP="007F17CF">
            <w:pPr>
              <w:pStyle w:val="TAC"/>
              <w:rPr>
                <w:sz w:val="16"/>
                <w:szCs w:val="16"/>
              </w:rPr>
            </w:pPr>
            <w:r>
              <w:rPr>
                <w:sz w:val="16"/>
                <w:szCs w:val="16"/>
              </w:rPr>
              <w:t>2022-12</w:t>
            </w:r>
          </w:p>
        </w:tc>
        <w:tc>
          <w:tcPr>
            <w:tcW w:w="801" w:type="dxa"/>
            <w:shd w:val="solid" w:color="FFFFFF" w:fill="auto"/>
          </w:tcPr>
          <w:p w14:paraId="217A832F" w14:textId="77777777" w:rsidR="00562ACE" w:rsidRDefault="00562ACE" w:rsidP="007F17CF">
            <w:pPr>
              <w:pStyle w:val="TAC"/>
              <w:rPr>
                <w:sz w:val="16"/>
                <w:szCs w:val="16"/>
              </w:rPr>
            </w:pPr>
            <w:r>
              <w:rPr>
                <w:sz w:val="16"/>
                <w:szCs w:val="16"/>
              </w:rPr>
              <w:t>SA#98e</w:t>
            </w:r>
          </w:p>
        </w:tc>
        <w:tc>
          <w:tcPr>
            <w:tcW w:w="1095" w:type="dxa"/>
            <w:shd w:val="solid" w:color="FFFFFF" w:fill="auto"/>
          </w:tcPr>
          <w:p w14:paraId="74076475" w14:textId="77777777" w:rsidR="00562ACE" w:rsidRDefault="00562ACE" w:rsidP="007F17CF">
            <w:pPr>
              <w:pStyle w:val="TAC"/>
              <w:rPr>
                <w:sz w:val="16"/>
                <w:szCs w:val="16"/>
              </w:rPr>
            </w:pPr>
            <w:r>
              <w:rPr>
                <w:sz w:val="16"/>
                <w:szCs w:val="16"/>
              </w:rPr>
              <w:t>SP-221186</w:t>
            </w:r>
          </w:p>
        </w:tc>
        <w:tc>
          <w:tcPr>
            <w:tcW w:w="568" w:type="dxa"/>
            <w:shd w:val="solid" w:color="FFFFFF" w:fill="auto"/>
          </w:tcPr>
          <w:p w14:paraId="5AA5DA28" w14:textId="77777777" w:rsidR="00562ACE" w:rsidRDefault="00562ACE" w:rsidP="007F17CF">
            <w:pPr>
              <w:pStyle w:val="TAL"/>
              <w:rPr>
                <w:sz w:val="16"/>
                <w:szCs w:val="16"/>
              </w:rPr>
            </w:pPr>
            <w:r>
              <w:rPr>
                <w:sz w:val="16"/>
                <w:szCs w:val="16"/>
              </w:rPr>
              <w:t>0193</w:t>
            </w:r>
          </w:p>
        </w:tc>
        <w:tc>
          <w:tcPr>
            <w:tcW w:w="426" w:type="dxa"/>
            <w:shd w:val="solid" w:color="FFFFFF" w:fill="auto"/>
          </w:tcPr>
          <w:p w14:paraId="27AF21E6" w14:textId="77777777" w:rsidR="00562ACE" w:rsidRDefault="00562ACE" w:rsidP="007F17CF">
            <w:pPr>
              <w:pStyle w:val="TAR"/>
              <w:rPr>
                <w:sz w:val="16"/>
                <w:szCs w:val="16"/>
              </w:rPr>
            </w:pPr>
            <w:r>
              <w:rPr>
                <w:sz w:val="16"/>
                <w:szCs w:val="16"/>
              </w:rPr>
              <w:t>-</w:t>
            </w:r>
          </w:p>
        </w:tc>
        <w:tc>
          <w:tcPr>
            <w:tcW w:w="426" w:type="dxa"/>
            <w:shd w:val="solid" w:color="FFFFFF" w:fill="auto"/>
          </w:tcPr>
          <w:p w14:paraId="04B44794" w14:textId="77777777" w:rsidR="00562ACE" w:rsidRDefault="00562ACE" w:rsidP="007F17CF">
            <w:pPr>
              <w:pStyle w:val="TAC"/>
              <w:rPr>
                <w:sz w:val="16"/>
                <w:szCs w:val="16"/>
              </w:rPr>
            </w:pPr>
            <w:r>
              <w:rPr>
                <w:sz w:val="16"/>
                <w:szCs w:val="16"/>
              </w:rPr>
              <w:t>F</w:t>
            </w:r>
          </w:p>
        </w:tc>
        <w:tc>
          <w:tcPr>
            <w:tcW w:w="4821" w:type="dxa"/>
            <w:shd w:val="solid" w:color="FFFFFF" w:fill="auto"/>
          </w:tcPr>
          <w:p w14:paraId="132AB623" w14:textId="77777777" w:rsidR="00562ACE" w:rsidRDefault="00562ACE" w:rsidP="007F17CF">
            <w:pPr>
              <w:pStyle w:val="TAL"/>
              <w:rPr>
                <w:snapToGrid w:val="0"/>
                <w:sz w:val="16"/>
                <w:szCs w:val="16"/>
                <w:lang w:val="en-AU"/>
              </w:rPr>
            </w:pPr>
            <w:r>
              <w:rPr>
                <w:snapToGrid w:val="0"/>
                <w:sz w:val="16"/>
                <w:szCs w:val="16"/>
                <w:lang w:val="en-AU"/>
              </w:rPr>
              <w:t>Add YANG for ManagementDataCollection</w:t>
            </w:r>
          </w:p>
        </w:tc>
        <w:tc>
          <w:tcPr>
            <w:tcW w:w="709" w:type="dxa"/>
            <w:shd w:val="solid" w:color="FFFFFF" w:fill="auto"/>
          </w:tcPr>
          <w:p w14:paraId="689A071F" w14:textId="77777777" w:rsidR="00562ACE" w:rsidRDefault="00562ACE" w:rsidP="007F17CF">
            <w:pPr>
              <w:pStyle w:val="TAC"/>
              <w:rPr>
                <w:sz w:val="16"/>
                <w:szCs w:val="16"/>
                <w:lang w:val="en-AU"/>
              </w:rPr>
            </w:pPr>
            <w:r>
              <w:rPr>
                <w:sz w:val="16"/>
                <w:szCs w:val="16"/>
                <w:lang w:val="en-AU"/>
              </w:rPr>
              <w:t>17.4.0</w:t>
            </w:r>
          </w:p>
        </w:tc>
      </w:tr>
      <w:tr w:rsidR="00F72833" w14:paraId="1E0B1FEF" w14:textId="77777777" w:rsidTr="00843100">
        <w:tc>
          <w:tcPr>
            <w:tcW w:w="805" w:type="dxa"/>
            <w:shd w:val="solid" w:color="FFFFFF" w:fill="auto"/>
          </w:tcPr>
          <w:p w14:paraId="1F066394" w14:textId="77777777" w:rsidR="00F72833" w:rsidRDefault="00F72833" w:rsidP="007F17CF">
            <w:pPr>
              <w:pStyle w:val="TAC"/>
              <w:rPr>
                <w:sz w:val="16"/>
                <w:szCs w:val="16"/>
              </w:rPr>
            </w:pPr>
            <w:r>
              <w:rPr>
                <w:sz w:val="16"/>
                <w:szCs w:val="16"/>
              </w:rPr>
              <w:t>2022-12</w:t>
            </w:r>
          </w:p>
        </w:tc>
        <w:tc>
          <w:tcPr>
            <w:tcW w:w="801" w:type="dxa"/>
            <w:shd w:val="solid" w:color="FFFFFF" w:fill="auto"/>
          </w:tcPr>
          <w:p w14:paraId="5326EC06" w14:textId="77777777" w:rsidR="00F72833" w:rsidRDefault="00F72833" w:rsidP="007F17CF">
            <w:pPr>
              <w:pStyle w:val="TAC"/>
              <w:rPr>
                <w:sz w:val="16"/>
                <w:szCs w:val="16"/>
              </w:rPr>
            </w:pPr>
            <w:r>
              <w:rPr>
                <w:sz w:val="16"/>
                <w:szCs w:val="16"/>
              </w:rPr>
              <w:t>SA#98e</w:t>
            </w:r>
          </w:p>
        </w:tc>
        <w:tc>
          <w:tcPr>
            <w:tcW w:w="1095" w:type="dxa"/>
            <w:shd w:val="solid" w:color="FFFFFF" w:fill="auto"/>
          </w:tcPr>
          <w:p w14:paraId="1739720E" w14:textId="77777777" w:rsidR="00F72833" w:rsidRDefault="00F72833" w:rsidP="007F17CF">
            <w:pPr>
              <w:pStyle w:val="TAC"/>
              <w:rPr>
                <w:sz w:val="16"/>
                <w:szCs w:val="16"/>
              </w:rPr>
            </w:pPr>
            <w:r>
              <w:rPr>
                <w:sz w:val="16"/>
                <w:szCs w:val="16"/>
              </w:rPr>
              <w:t>SP-221173</w:t>
            </w:r>
          </w:p>
        </w:tc>
        <w:tc>
          <w:tcPr>
            <w:tcW w:w="568" w:type="dxa"/>
            <w:shd w:val="solid" w:color="FFFFFF" w:fill="auto"/>
          </w:tcPr>
          <w:p w14:paraId="11D94EB1" w14:textId="77777777" w:rsidR="00F72833" w:rsidRDefault="00F72833" w:rsidP="007F17CF">
            <w:pPr>
              <w:pStyle w:val="TAL"/>
              <w:rPr>
                <w:sz w:val="16"/>
                <w:szCs w:val="16"/>
              </w:rPr>
            </w:pPr>
            <w:r>
              <w:rPr>
                <w:sz w:val="16"/>
                <w:szCs w:val="16"/>
              </w:rPr>
              <w:t>0200</w:t>
            </w:r>
          </w:p>
        </w:tc>
        <w:tc>
          <w:tcPr>
            <w:tcW w:w="426" w:type="dxa"/>
            <w:shd w:val="solid" w:color="FFFFFF" w:fill="auto"/>
          </w:tcPr>
          <w:p w14:paraId="58AC9A57" w14:textId="77777777" w:rsidR="00F72833" w:rsidRDefault="00F72833" w:rsidP="007F17CF">
            <w:pPr>
              <w:pStyle w:val="TAR"/>
              <w:rPr>
                <w:sz w:val="16"/>
                <w:szCs w:val="16"/>
              </w:rPr>
            </w:pPr>
            <w:r>
              <w:rPr>
                <w:sz w:val="16"/>
                <w:szCs w:val="16"/>
              </w:rPr>
              <w:t>1</w:t>
            </w:r>
          </w:p>
        </w:tc>
        <w:tc>
          <w:tcPr>
            <w:tcW w:w="426" w:type="dxa"/>
            <w:shd w:val="solid" w:color="FFFFFF" w:fill="auto"/>
          </w:tcPr>
          <w:p w14:paraId="70A9E4BA" w14:textId="77777777" w:rsidR="00F72833" w:rsidRDefault="00F72833" w:rsidP="007F17CF">
            <w:pPr>
              <w:pStyle w:val="TAC"/>
              <w:rPr>
                <w:sz w:val="16"/>
                <w:szCs w:val="16"/>
              </w:rPr>
            </w:pPr>
            <w:r>
              <w:rPr>
                <w:sz w:val="16"/>
                <w:szCs w:val="16"/>
              </w:rPr>
              <w:t>A</w:t>
            </w:r>
          </w:p>
        </w:tc>
        <w:tc>
          <w:tcPr>
            <w:tcW w:w="4821" w:type="dxa"/>
            <w:shd w:val="solid" w:color="FFFFFF" w:fill="auto"/>
          </w:tcPr>
          <w:p w14:paraId="40B8ADB4" w14:textId="77777777" w:rsidR="00F72833" w:rsidRDefault="00F72833" w:rsidP="007F17CF">
            <w:pPr>
              <w:pStyle w:val="TAL"/>
              <w:rPr>
                <w:snapToGrid w:val="0"/>
                <w:sz w:val="16"/>
                <w:szCs w:val="16"/>
                <w:lang w:val="en-AU"/>
              </w:rPr>
            </w:pPr>
            <w:r>
              <w:rPr>
                <w:snapToGrid w:val="0"/>
                <w:sz w:val="16"/>
                <w:szCs w:val="16"/>
                <w:lang w:val="en-AU"/>
              </w:rPr>
              <w:t>Adding YANG begin and End markers</w:t>
            </w:r>
          </w:p>
        </w:tc>
        <w:tc>
          <w:tcPr>
            <w:tcW w:w="709" w:type="dxa"/>
            <w:shd w:val="solid" w:color="FFFFFF" w:fill="auto"/>
          </w:tcPr>
          <w:p w14:paraId="07ECAF3B" w14:textId="77777777" w:rsidR="00F72833" w:rsidRDefault="00F72833" w:rsidP="007F17CF">
            <w:pPr>
              <w:pStyle w:val="TAC"/>
              <w:rPr>
                <w:sz w:val="16"/>
                <w:szCs w:val="16"/>
                <w:lang w:val="en-AU"/>
              </w:rPr>
            </w:pPr>
            <w:r>
              <w:rPr>
                <w:sz w:val="16"/>
                <w:szCs w:val="16"/>
                <w:lang w:val="en-AU"/>
              </w:rPr>
              <w:t>17.4.0</w:t>
            </w:r>
          </w:p>
        </w:tc>
      </w:tr>
      <w:tr w:rsidR="00706DFF" w14:paraId="543FD86E" w14:textId="77777777" w:rsidTr="00843100">
        <w:tc>
          <w:tcPr>
            <w:tcW w:w="805" w:type="dxa"/>
            <w:shd w:val="solid" w:color="FFFFFF" w:fill="auto"/>
          </w:tcPr>
          <w:p w14:paraId="2BD4E1D3" w14:textId="77777777" w:rsidR="00706DFF" w:rsidRDefault="00706DFF" w:rsidP="007F17CF">
            <w:pPr>
              <w:pStyle w:val="TAC"/>
              <w:rPr>
                <w:sz w:val="16"/>
                <w:szCs w:val="16"/>
              </w:rPr>
            </w:pPr>
            <w:r>
              <w:rPr>
                <w:sz w:val="16"/>
                <w:szCs w:val="16"/>
              </w:rPr>
              <w:t>2022-12</w:t>
            </w:r>
          </w:p>
        </w:tc>
        <w:tc>
          <w:tcPr>
            <w:tcW w:w="801" w:type="dxa"/>
            <w:shd w:val="solid" w:color="FFFFFF" w:fill="auto"/>
          </w:tcPr>
          <w:p w14:paraId="20E838DE" w14:textId="77777777" w:rsidR="00706DFF" w:rsidRDefault="00706DFF" w:rsidP="007F17CF">
            <w:pPr>
              <w:pStyle w:val="TAC"/>
              <w:rPr>
                <w:sz w:val="16"/>
                <w:szCs w:val="16"/>
              </w:rPr>
            </w:pPr>
            <w:r>
              <w:rPr>
                <w:sz w:val="16"/>
                <w:szCs w:val="16"/>
              </w:rPr>
              <w:t>SA#98e</w:t>
            </w:r>
          </w:p>
        </w:tc>
        <w:tc>
          <w:tcPr>
            <w:tcW w:w="1095" w:type="dxa"/>
            <w:shd w:val="solid" w:color="FFFFFF" w:fill="auto"/>
          </w:tcPr>
          <w:p w14:paraId="07DA4EA1" w14:textId="77777777" w:rsidR="00706DFF" w:rsidRDefault="00706DFF" w:rsidP="007F17CF">
            <w:pPr>
              <w:pStyle w:val="TAC"/>
              <w:rPr>
                <w:sz w:val="16"/>
                <w:szCs w:val="16"/>
              </w:rPr>
            </w:pPr>
            <w:r>
              <w:rPr>
                <w:sz w:val="16"/>
                <w:szCs w:val="16"/>
              </w:rPr>
              <w:t>SP-221186</w:t>
            </w:r>
          </w:p>
        </w:tc>
        <w:tc>
          <w:tcPr>
            <w:tcW w:w="568" w:type="dxa"/>
            <w:shd w:val="solid" w:color="FFFFFF" w:fill="auto"/>
          </w:tcPr>
          <w:p w14:paraId="5D072FE2" w14:textId="77777777" w:rsidR="00706DFF" w:rsidRDefault="00706DFF" w:rsidP="007F17CF">
            <w:pPr>
              <w:pStyle w:val="TAL"/>
              <w:rPr>
                <w:sz w:val="16"/>
                <w:szCs w:val="16"/>
              </w:rPr>
            </w:pPr>
            <w:r>
              <w:rPr>
                <w:sz w:val="16"/>
                <w:szCs w:val="16"/>
              </w:rPr>
              <w:t>0203</w:t>
            </w:r>
          </w:p>
        </w:tc>
        <w:tc>
          <w:tcPr>
            <w:tcW w:w="426" w:type="dxa"/>
            <w:shd w:val="solid" w:color="FFFFFF" w:fill="auto"/>
          </w:tcPr>
          <w:p w14:paraId="77C4D02F" w14:textId="77777777" w:rsidR="00706DFF" w:rsidRDefault="00706DFF" w:rsidP="007F17CF">
            <w:pPr>
              <w:pStyle w:val="TAR"/>
              <w:rPr>
                <w:sz w:val="16"/>
                <w:szCs w:val="16"/>
              </w:rPr>
            </w:pPr>
            <w:r>
              <w:rPr>
                <w:sz w:val="16"/>
                <w:szCs w:val="16"/>
              </w:rPr>
              <w:t>1</w:t>
            </w:r>
          </w:p>
        </w:tc>
        <w:tc>
          <w:tcPr>
            <w:tcW w:w="426" w:type="dxa"/>
            <w:shd w:val="solid" w:color="FFFFFF" w:fill="auto"/>
          </w:tcPr>
          <w:p w14:paraId="5473882B" w14:textId="77777777" w:rsidR="00706DFF" w:rsidRDefault="00706DFF" w:rsidP="007F17CF">
            <w:pPr>
              <w:pStyle w:val="TAC"/>
              <w:rPr>
                <w:sz w:val="16"/>
                <w:szCs w:val="16"/>
              </w:rPr>
            </w:pPr>
            <w:r>
              <w:rPr>
                <w:sz w:val="16"/>
                <w:szCs w:val="16"/>
              </w:rPr>
              <w:t>F</w:t>
            </w:r>
          </w:p>
        </w:tc>
        <w:tc>
          <w:tcPr>
            <w:tcW w:w="4821" w:type="dxa"/>
            <w:shd w:val="solid" w:color="FFFFFF" w:fill="auto"/>
          </w:tcPr>
          <w:p w14:paraId="6F3BC571" w14:textId="77777777" w:rsidR="00706DFF" w:rsidRDefault="00706DFF" w:rsidP="007F17CF">
            <w:pPr>
              <w:pStyle w:val="TAL"/>
              <w:rPr>
                <w:snapToGrid w:val="0"/>
                <w:sz w:val="16"/>
                <w:szCs w:val="16"/>
                <w:lang w:val="en-AU"/>
              </w:rPr>
            </w:pPr>
            <w:r>
              <w:rPr>
                <w:snapToGrid w:val="0"/>
                <w:sz w:val="16"/>
                <w:szCs w:val="16"/>
                <w:lang w:val="en-AU"/>
              </w:rPr>
              <w:t>Correct yaml definition for ManagementDataCollection IOC</w:t>
            </w:r>
          </w:p>
        </w:tc>
        <w:tc>
          <w:tcPr>
            <w:tcW w:w="709" w:type="dxa"/>
            <w:shd w:val="solid" w:color="FFFFFF" w:fill="auto"/>
          </w:tcPr>
          <w:p w14:paraId="63126880" w14:textId="77777777" w:rsidR="00706DFF" w:rsidRDefault="00706DFF" w:rsidP="007F17CF">
            <w:pPr>
              <w:pStyle w:val="TAC"/>
              <w:rPr>
                <w:sz w:val="16"/>
                <w:szCs w:val="16"/>
                <w:lang w:val="en-AU"/>
              </w:rPr>
            </w:pPr>
            <w:r>
              <w:rPr>
                <w:sz w:val="16"/>
                <w:szCs w:val="16"/>
                <w:lang w:val="en-AU"/>
              </w:rPr>
              <w:t>17.4.0</w:t>
            </w:r>
          </w:p>
        </w:tc>
      </w:tr>
      <w:tr w:rsidR="00706DFF" w14:paraId="57F86464" w14:textId="77777777" w:rsidTr="00843100">
        <w:tc>
          <w:tcPr>
            <w:tcW w:w="805" w:type="dxa"/>
            <w:shd w:val="solid" w:color="FFFFFF" w:fill="auto"/>
          </w:tcPr>
          <w:p w14:paraId="305EDD50" w14:textId="77777777" w:rsidR="00706DFF" w:rsidRDefault="00706DFF" w:rsidP="007F17CF">
            <w:pPr>
              <w:pStyle w:val="TAC"/>
              <w:rPr>
                <w:sz w:val="16"/>
                <w:szCs w:val="16"/>
              </w:rPr>
            </w:pPr>
            <w:r>
              <w:rPr>
                <w:sz w:val="16"/>
                <w:szCs w:val="16"/>
              </w:rPr>
              <w:t>2022-12</w:t>
            </w:r>
          </w:p>
        </w:tc>
        <w:tc>
          <w:tcPr>
            <w:tcW w:w="801" w:type="dxa"/>
            <w:shd w:val="solid" w:color="FFFFFF" w:fill="auto"/>
          </w:tcPr>
          <w:p w14:paraId="425D0860" w14:textId="77777777" w:rsidR="00706DFF" w:rsidRDefault="00706DFF" w:rsidP="007F17CF">
            <w:pPr>
              <w:pStyle w:val="TAC"/>
              <w:rPr>
                <w:sz w:val="16"/>
                <w:szCs w:val="16"/>
              </w:rPr>
            </w:pPr>
            <w:r>
              <w:rPr>
                <w:sz w:val="16"/>
                <w:szCs w:val="16"/>
              </w:rPr>
              <w:t>SA#98e</w:t>
            </w:r>
          </w:p>
        </w:tc>
        <w:tc>
          <w:tcPr>
            <w:tcW w:w="1095" w:type="dxa"/>
            <w:shd w:val="solid" w:color="FFFFFF" w:fill="auto"/>
          </w:tcPr>
          <w:p w14:paraId="06171B34" w14:textId="77777777" w:rsidR="00706DFF" w:rsidRDefault="00706DFF" w:rsidP="007F17CF">
            <w:pPr>
              <w:pStyle w:val="TAC"/>
              <w:rPr>
                <w:sz w:val="16"/>
                <w:szCs w:val="16"/>
              </w:rPr>
            </w:pPr>
            <w:r>
              <w:rPr>
                <w:sz w:val="16"/>
                <w:szCs w:val="16"/>
              </w:rPr>
              <w:t>SP-221187</w:t>
            </w:r>
          </w:p>
        </w:tc>
        <w:tc>
          <w:tcPr>
            <w:tcW w:w="568" w:type="dxa"/>
            <w:shd w:val="solid" w:color="FFFFFF" w:fill="auto"/>
          </w:tcPr>
          <w:p w14:paraId="3F7B4294" w14:textId="77777777" w:rsidR="00706DFF" w:rsidRDefault="00706DFF" w:rsidP="007F17CF">
            <w:pPr>
              <w:pStyle w:val="TAL"/>
              <w:rPr>
                <w:sz w:val="16"/>
                <w:szCs w:val="16"/>
              </w:rPr>
            </w:pPr>
            <w:r>
              <w:rPr>
                <w:sz w:val="16"/>
                <w:szCs w:val="16"/>
              </w:rPr>
              <w:t>0205</w:t>
            </w:r>
          </w:p>
        </w:tc>
        <w:tc>
          <w:tcPr>
            <w:tcW w:w="426" w:type="dxa"/>
            <w:shd w:val="solid" w:color="FFFFFF" w:fill="auto"/>
          </w:tcPr>
          <w:p w14:paraId="76B5F371" w14:textId="77777777" w:rsidR="00706DFF" w:rsidRDefault="00706DFF" w:rsidP="007F17CF">
            <w:pPr>
              <w:pStyle w:val="TAR"/>
              <w:rPr>
                <w:sz w:val="16"/>
                <w:szCs w:val="16"/>
              </w:rPr>
            </w:pPr>
            <w:r>
              <w:rPr>
                <w:sz w:val="16"/>
                <w:szCs w:val="16"/>
              </w:rPr>
              <w:t>-</w:t>
            </w:r>
          </w:p>
        </w:tc>
        <w:tc>
          <w:tcPr>
            <w:tcW w:w="426" w:type="dxa"/>
            <w:shd w:val="solid" w:color="FFFFFF" w:fill="auto"/>
          </w:tcPr>
          <w:p w14:paraId="3D49216C" w14:textId="77777777" w:rsidR="00706DFF" w:rsidRDefault="00706DFF" w:rsidP="007F17CF">
            <w:pPr>
              <w:pStyle w:val="TAC"/>
              <w:rPr>
                <w:sz w:val="16"/>
                <w:szCs w:val="16"/>
              </w:rPr>
            </w:pPr>
            <w:r>
              <w:rPr>
                <w:sz w:val="16"/>
                <w:szCs w:val="16"/>
              </w:rPr>
              <w:t>F</w:t>
            </w:r>
          </w:p>
        </w:tc>
        <w:tc>
          <w:tcPr>
            <w:tcW w:w="4821" w:type="dxa"/>
            <w:shd w:val="solid" w:color="FFFFFF" w:fill="auto"/>
          </w:tcPr>
          <w:p w14:paraId="39941150" w14:textId="77777777" w:rsidR="00706DFF" w:rsidRDefault="00706DFF" w:rsidP="007F17CF">
            <w:pPr>
              <w:pStyle w:val="TAL"/>
              <w:rPr>
                <w:snapToGrid w:val="0"/>
                <w:sz w:val="16"/>
                <w:szCs w:val="16"/>
                <w:lang w:val="en-AU"/>
              </w:rPr>
            </w:pPr>
            <w:r>
              <w:rPr>
                <w:snapToGrid w:val="0"/>
                <w:sz w:val="16"/>
                <w:szCs w:val="16"/>
                <w:lang w:val="en-AU"/>
              </w:rPr>
              <w:t>Adding a new data type to represent GeoArea via convex polygon - Stage 3</w:t>
            </w:r>
          </w:p>
        </w:tc>
        <w:tc>
          <w:tcPr>
            <w:tcW w:w="709" w:type="dxa"/>
            <w:shd w:val="solid" w:color="FFFFFF" w:fill="auto"/>
          </w:tcPr>
          <w:p w14:paraId="0069052E" w14:textId="77777777" w:rsidR="00706DFF" w:rsidRDefault="00706DFF" w:rsidP="007F17CF">
            <w:pPr>
              <w:pStyle w:val="TAC"/>
              <w:rPr>
                <w:sz w:val="16"/>
                <w:szCs w:val="16"/>
                <w:lang w:val="en-AU"/>
              </w:rPr>
            </w:pPr>
            <w:r>
              <w:rPr>
                <w:sz w:val="16"/>
                <w:szCs w:val="16"/>
                <w:lang w:val="en-AU"/>
              </w:rPr>
              <w:t>17.4.0</w:t>
            </w:r>
          </w:p>
        </w:tc>
      </w:tr>
      <w:tr w:rsidR="004B755D" w14:paraId="09D18415" w14:textId="77777777" w:rsidTr="00843100">
        <w:tc>
          <w:tcPr>
            <w:tcW w:w="805" w:type="dxa"/>
            <w:shd w:val="solid" w:color="FFFFFF" w:fill="auto"/>
          </w:tcPr>
          <w:p w14:paraId="6F303063" w14:textId="77777777" w:rsidR="004B755D" w:rsidRDefault="004B755D" w:rsidP="007F17CF">
            <w:pPr>
              <w:pStyle w:val="TAC"/>
              <w:rPr>
                <w:sz w:val="16"/>
                <w:szCs w:val="16"/>
              </w:rPr>
            </w:pPr>
            <w:r>
              <w:rPr>
                <w:sz w:val="16"/>
                <w:szCs w:val="16"/>
              </w:rPr>
              <w:t>2022-12</w:t>
            </w:r>
          </w:p>
        </w:tc>
        <w:tc>
          <w:tcPr>
            <w:tcW w:w="801" w:type="dxa"/>
            <w:shd w:val="solid" w:color="FFFFFF" w:fill="auto"/>
          </w:tcPr>
          <w:p w14:paraId="26BD28F2" w14:textId="77777777" w:rsidR="004B755D" w:rsidRDefault="004B755D" w:rsidP="007F17CF">
            <w:pPr>
              <w:pStyle w:val="TAC"/>
              <w:rPr>
                <w:sz w:val="16"/>
                <w:szCs w:val="16"/>
              </w:rPr>
            </w:pPr>
            <w:r>
              <w:rPr>
                <w:sz w:val="16"/>
                <w:szCs w:val="16"/>
              </w:rPr>
              <w:t>SA#98e</w:t>
            </w:r>
          </w:p>
        </w:tc>
        <w:tc>
          <w:tcPr>
            <w:tcW w:w="1095" w:type="dxa"/>
            <w:shd w:val="solid" w:color="FFFFFF" w:fill="auto"/>
          </w:tcPr>
          <w:p w14:paraId="41D8A3CE" w14:textId="77777777" w:rsidR="004B755D" w:rsidRDefault="004B755D" w:rsidP="007F17CF">
            <w:pPr>
              <w:pStyle w:val="TAC"/>
              <w:rPr>
                <w:sz w:val="16"/>
                <w:szCs w:val="16"/>
              </w:rPr>
            </w:pPr>
            <w:r>
              <w:rPr>
                <w:sz w:val="16"/>
                <w:szCs w:val="16"/>
              </w:rPr>
              <w:t>SP-221197</w:t>
            </w:r>
          </w:p>
        </w:tc>
        <w:tc>
          <w:tcPr>
            <w:tcW w:w="568" w:type="dxa"/>
            <w:shd w:val="solid" w:color="FFFFFF" w:fill="auto"/>
          </w:tcPr>
          <w:p w14:paraId="2F10F226" w14:textId="77777777" w:rsidR="004B755D" w:rsidRDefault="004B755D" w:rsidP="007F17CF">
            <w:pPr>
              <w:pStyle w:val="TAL"/>
              <w:rPr>
                <w:sz w:val="16"/>
                <w:szCs w:val="16"/>
              </w:rPr>
            </w:pPr>
            <w:r>
              <w:rPr>
                <w:sz w:val="16"/>
                <w:szCs w:val="16"/>
              </w:rPr>
              <w:t>0213</w:t>
            </w:r>
          </w:p>
        </w:tc>
        <w:tc>
          <w:tcPr>
            <w:tcW w:w="426" w:type="dxa"/>
            <w:shd w:val="solid" w:color="FFFFFF" w:fill="auto"/>
          </w:tcPr>
          <w:p w14:paraId="38266D41" w14:textId="77777777" w:rsidR="004B755D" w:rsidRDefault="004B755D" w:rsidP="007F17CF">
            <w:pPr>
              <w:pStyle w:val="TAR"/>
              <w:rPr>
                <w:sz w:val="16"/>
                <w:szCs w:val="16"/>
              </w:rPr>
            </w:pPr>
            <w:r>
              <w:rPr>
                <w:sz w:val="16"/>
                <w:szCs w:val="16"/>
              </w:rPr>
              <w:t>1</w:t>
            </w:r>
          </w:p>
        </w:tc>
        <w:tc>
          <w:tcPr>
            <w:tcW w:w="426" w:type="dxa"/>
            <w:shd w:val="solid" w:color="FFFFFF" w:fill="auto"/>
          </w:tcPr>
          <w:p w14:paraId="353A1B19" w14:textId="77777777" w:rsidR="004B755D" w:rsidRDefault="004B755D" w:rsidP="007F17CF">
            <w:pPr>
              <w:pStyle w:val="TAC"/>
              <w:rPr>
                <w:sz w:val="16"/>
                <w:szCs w:val="16"/>
              </w:rPr>
            </w:pPr>
            <w:r>
              <w:rPr>
                <w:sz w:val="16"/>
                <w:szCs w:val="16"/>
              </w:rPr>
              <w:t>F</w:t>
            </w:r>
          </w:p>
        </w:tc>
        <w:tc>
          <w:tcPr>
            <w:tcW w:w="4821" w:type="dxa"/>
            <w:shd w:val="solid" w:color="FFFFFF" w:fill="auto"/>
          </w:tcPr>
          <w:p w14:paraId="112E68AC" w14:textId="77777777" w:rsidR="004B755D" w:rsidRDefault="004B755D" w:rsidP="007F17CF">
            <w:pPr>
              <w:pStyle w:val="TAL"/>
              <w:rPr>
                <w:snapToGrid w:val="0"/>
                <w:sz w:val="16"/>
                <w:szCs w:val="16"/>
                <w:lang w:val="en-AU"/>
              </w:rPr>
            </w:pPr>
            <w:r>
              <w:rPr>
                <w:snapToGrid w:val="0"/>
                <w:sz w:val="16"/>
                <w:szCs w:val="16"/>
                <w:lang w:val="en-AU"/>
              </w:rPr>
              <w:t xml:space="preserve">Correct M6 Delay Threshold to align with TS 38.314 and TS 38.413 </w:t>
            </w:r>
          </w:p>
        </w:tc>
        <w:tc>
          <w:tcPr>
            <w:tcW w:w="709" w:type="dxa"/>
            <w:shd w:val="solid" w:color="FFFFFF" w:fill="auto"/>
          </w:tcPr>
          <w:p w14:paraId="3C72591D" w14:textId="77777777" w:rsidR="004B755D" w:rsidRDefault="004B755D" w:rsidP="007F17CF">
            <w:pPr>
              <w:pStyle w:val="TAC"/>
              <w:rPr>
                <w:sz w:val="16"/>
                <w:szCs w:val="16"/>
                <w:lang w:val="en-AU"/>
              </w:rPr>
            </w:pPr>
            <w:r>
              <w:rPr>
                <w:sz w:val="16"/>
                <w:szCs w:val="16"/>
                <w:lang w:val="en-AU"/>
              </w:rPr>
              <w:t>17.4.0</w:t>
            </w:r>
          </w:p>
        </w:tc>
      </w:tr>
      <w:tr w:rsidR="004B755D" w14:paraId="712749B4" w14:textId="77777777" w:rsidTr="00843100">
        <w:tc>
          <w:tcPr>
            <w:tcW w:w="805" w:type="dxa"/>
            <w:shd w:val="solid" w:color="FFFFFF" w:fill="auto"/>
          </w:tcPr>
          <w:p w14:paraId="45C4C53D" w14:textId="77777777" w:rsidR="004B755D" w:rsidRDefault="004B755D" w:rsidP="007F17CF">
            <w:pPr>
              <w:pStyle w:val="TAC"/>
              <w:rPr>
                <w:sz w:val="16"/>
                <w:szCs w:val="16"/>
              </w:rPr>
            </w:pPr>
            <w:r>
              <w:rPr>
                <w:sz w:val="16"/>
                <w:szCs w:val="16"/>
              </w:rPr>
              <w:t>2022-12</w:t>
            </w:r>
          </w:p>
        </w:tc>
        <w:tc>
          <w:tcPr>
            <w:tcW w:w="801" w:type="dxa"/>
            <w:shd w:val="solid" w:color="FFFFFF" w:fill="auto"/>
          </w:tcPr>
          <w:p w14:paraId="28CF8410" w14:textId="77777777" w:rsidR="004B755D" w:rsidRDefault="004B755D" w:rsidP="007F17CF">
            <w:pPr>
              <w:pStyle w:val="TAC"/>
              <w:rPr>
                <w:sz w:val="16"/>
                <w:szCs w:val="16"/>
              </w:rPr>
            </w:pPr>
            <w:r>
              <w:rPr>
                <w:sz w:val="16"/>
                <w:szCs w:val="16"/>
              </w:rPr>
              <w:t>SA#98e</w:t>
            </w:r>
          </w:p>
        </w:tc>
        <w:tc>
          <w:tcPr>
            <w:tcW w:w="1095" w:type="dxa"/>
            <w:shd w:val="solid" w:color="FFFFFF" w:fill="auto"/>
          </w:tcPr>
          <w:p w14:paraId="3C0A178E" w14:textId="77777777" w:rsidR="004B755D" w:rsidRDefault="004B755D" w:rsidP="007F17CF">
            <w:pPr>
              <w:pStyle w:val="TAC"/>
              <w:rPr>
                <w:sz w:val="16"/>
                <w:szCs w:val="16"/>
              </w:rPr>
            </w:pPr>
            <w:r>
              <w:rPr>
                <w:sz w:val="16"/>
                <w:szCs w:val="16"/>
              </w:rPr>
              <w:t>SP-221170</w:t>
            </w:r>
          </w:p>
        </w:tc>
        <w:tc>
          <w:tcPr>
            <w:tcW w:w="568" w:type="dxa"/>
            <w:shd w:val="solid" w:color="FFFFFF" w:fill="auto"/>
          </w:tcPr>
          <w:p w14:paraId="6A366FD6" w14:textId="77777777" w:rsidR="004B755D" w:rsidRDefault="004B755D" w:rsidP="007F17CF">
            <w:pPr>
              <w:pStyle w:val="TAL"/>
              <w:rPr>
                <w:sz w:val="16"/>
                <w:szCs w:val="16"/>
              </w:rPr>
            </w:pPr>
            <w:r>
              <w:rPr>
                <w:sz w:val="16"/>
                <w:szCs w:val="16"/>
              </w:rPr>
              <w:t>0217</w:t>
            </w:r>
          </w:p>
        </w:tc>
        <w:tc>
          <w:tcPr>
            <w:tcW w:w="426" w:type="dxa"/>
            <w:shd w:val="solid" w:color="FFFFFF" w:fill="auto"/>
          </w:tcPr>
          <w:p w14:paraId="456D48FF" w14:textId="77777777" w:rsidR="004B755D" w:rsidRDefault="004B755D" w:rsidP="007F17CF">
            <w:pPr>
              <w:pStyle w:val="TAR"/>
              <w:rPr>
                <w:sz w:val="16"/>
                <w:szCs w:val="16"/>
              </w:rPr>
            </w:pPr>
            <w:r>
              <w:rPr>
                <w:sz w:val="16"/>
                <w:szCs w:val="16"/>
              </w:rPr>
              <w:t>-</w:t>
            </w:r>
          </w:p>
        </w:tc>
        <w:tc>
          <w:tcPr>
            <w:tcW w:w="426" w:type="dxa"/>
            <w:shd w:val="solid" w:color="FFFFFF" w:fill="auto"/>
          </w:tcPr>
          <w:p w14:paraId="0C9639D4" w14:textId="77777777" w:rsidR="004B755D" w:rsidRDefault="004B755D" w:rsidP="007F17CF">
            <w:pPr>
              <w:pStyle w:val="TAC"/>
              <w:rPr>
                <w:sz w:val="16"/>
                <w:szCs w:val="16"/>
              </w:rPr>
            </w:pPr>
            <w:r>
              <w:rPr>
                <w:sz w:val="16"/>
                <w:szCs w:val="16"/>
              </w:rPr>
              <w:t>A</w:t>
            </w:r>
          </w:p>
        </w:tc>
        <w:tc>
          <w:tcPr>
            <w:tcW w:w="4821" w:type="dxa"/>
            <w:shd w:val="solid" w:color="FFFFFF" w:fill="auto"/>
          </w:tcPr>
          <w:p w14:paraId="7A352FA9" w14:textId="77777777" w:rsidR="004B755D" w:rsidRDefault="004B755D" w:rsidP="007F17CF">
            <w:pPr>
              <w:pStyle w:val="TAL"/>
              <w:rPr>
                <w:snapToGrid w:val="0"/>
                <w:sz w:val="16"/>
                <w:szCs w:val="16"/>
                <w:lang w:val="en-AU"/>
              </w:rPr>
            </w:pPr>
            <w:r>
              <w:rPr>
                <w:snapToGrid w:val="0"/>
                <w:sz w:val="16"/>
                <w:szCs w:val="16"/>
                <w:lang w:val="en-AU"/>
              </w:rPr>
              <w:t>Add missing attribute properties to YANG</w:t>
            </w:r>
          </w:p>
        </w:tc>
        <w:tc>
          <w:tcPr>
            <w:tcW w:w="709" w:type="dxa"/>
            <w:shd w:val="solid" w:color="FFFFFF" w:fill="auto"/>
          </w:tcPr>
          <w:p w14:paraId="657268B1" w14:textId="77777777" w:rsidR="004B755D" w:rsidRDefault="004B755D" w:rsidP="007F17CF">
            <w:pPr>
              <w:pStyle w:val="TAC"/>
              <w:rPr>
                <w:sz w:val="16"/>
                <w:szCs w:val="16"/>
                <w:lang w:val="en-AU"/>
              </w:rPr>
            </w:pPr>
            <w:r>
              <w:rPr>
                <w:sz w:val="16"/>
                <w:szCs w:val="16"/>
                <w:lang w:val="en-AU"/>
              </w:rPr>
              <w:t>17.4.0</w:t>
            </w:r>
          </w:p>
        </w:tc>
      </w:tr>
      <w:tr w:rsidR="00B77092" w14:paraId="5D637D28" w14:textId="77777777" w:rsidTr="00843100">
        <w:tc>
          <w:tcPr>
            <w:tcW w:w="805" w:type="dxa"/>
            <w:shd w:val="solid" w:color="FFFFFF" w:fill="auto"/>
          </w:tcPr>
          <w:p w14:paraId="0B4384D1" w14:textId="77777777" w:rsidR="00B77092" w:rsidRDefault="00B77092" w:rsidP="00B77092">
            <w:pPr>
              <w:pStyle w:val="TAC"/>
              <w:rPr>
                <w:sz w:val="16"/>
                <w:szCs w:val="16"/>
              </w:rPr>
            </w:pPr>
            <w:r>
              <w:rPr>
                <w:sz w:val="16"/>
                <w:szCs w:val="16"/>
              </w:rPr>
              <w:t>2023-01</w:t>
            </w:r>
          </w:p>
        </w:tc>
        <w:tc>
          <w:tcPr>
            <w:tcW w:w="801" w:type="dxa"/>
            <w:shd w:val="solid" w:color="FFFFFF" w:fill="auto"/>
          </w:tcPr>
          <w:p w14:paraId="384AF44F" w14:textId="77777777" w:rsidR="00B77092" w:rsidRDefault="00B77092" w:rsidP="00B77092">
            <w:pPr>
              <w:pStyle w:val="TAC"/>
              <w:rPr>
                <w:sz w:val="16"/>
                <w:szCs w:val="16"/>
              </w:rPr>
            </w:pPr>
            <w:r>
              <w:rPr>
                <w:sz w:val="16"/>
                <w:szCs w:val="16"/>
              </w:rPr>
              <w:t>SA#98e</w:t>
            </w:r>
          </w:p>
        </w:tc>
        <w:tc>
          <w:tcPr>
            <w:tcW w:w="1095" w:type="dxa"/>
            <w:shd w:val="solid" w:color="FFFFFF" w:fill="auto"/>
          </w:tcPr>
          <w:p w14:paraId="2E8B3EE3" w14:textId="77777777" w:rsidR="00B77092" w:rsidRDefault="00B77092" w:rsidP="00B77092">
            <w:pPr>
              <w:pStyle w:val="TAC"/>
              <w:rPr>
                <w:sz w:val="16"/>
                <w:szCs w:val="16"/>
              </w:rPr>
            </w:pPr>
          </w:p>
        </w:tc>
        <w:tc>
          <w:tcPr>
            <w:tcW w:w="568" w:type="dxa"/>
            <w:shd w:val="solid" w:color="FFFFFF" w:fill="auto"/>
          </w:tcPr>
          <w:p w14:paraId="2EF8492E" w14:textId="77777777" w:rsidR="00B77092" w:rsidRDefault="00B77092" w:rsidP="00B77092">
            <w:pPr>
              <w:pStyle w:val="TAL"/>
              <w:rPr>
                <w:sz w:val="16"/>
                <w:szCs w:val="16"/>
              </w:rPr>
            </w:pPr>
          </w:p>
        </w:tc>
        <w:tc>
          <w:tcPr>
            <w:tcW w:w="426" w:type="dxa"/>
            <w:shd w:val="solid" w:color="FFFFFF" w:fill="auto"/>
          </w:tcPr>
          <w:p w14:paraId="061C44D4" w14:textId="77777777" w:rsidR="00B77092" w:rsidRDefault="00B77092" w:rsidP="00B77092">
            <w:pPr>
              <w:pStyle w:val="TAR"/>
              <w:rPr>
                <w:sz w:val="16"/>
                <w:szCs w:val="16"/>
              </w:rPr>
            </w:pPr>
          </w:p>
        </w:tc>
        <w:tc>
          <w:tcPr>
            <w:tcW w:w="426" w:type="dxa"/>
            <w:shd w:val="solid" w:color="FFFFFF" w:fill="auto"/>
          </w:tcPr>
          <w:p w14:paraId="058927B3" w14:textId="77777777" w:rsidR="00B77092" w:rsidRDefault="00B77092" w:rsidP="00B77092">
            <w:pPr>
              <w:pStyle w:val="TAC"/>
              <w:rPr>
                <w:sz w:val="16"/>
                <w:szCs w:val="16"/>
              </w:rPr>
            </w:pPr>
          </w:p>
        </w:tc>
        <w:tc>
          <w:tcPr>
            <w:tcW w:w="4821" w:type="dxa"/>
            <w:shd w:val="solid" w:color="FFFFFF" w:fill="auto"/>
          </w:tcPr>
          <w:p w14:paraId="79C4B7B8" w14:textId="77777777" w:rsidR="00B77092" w:rsidRDefault="00B77092" w:rsidP="00B77092">
            <w:pPr>
              <w:pStyle w:val="TAL"/>
              <w:rPr>
                <w:snapToGrid w:val="0"/>
                <w:sz w:val="16"/>
                <w:szCs w:val="16"/>
                <w:lang w:val="en-AU"/>
              </w:rPr>
            </w:pPr>
            <w:r>
              <w:rPr>
                <w:snapToGrid w:val="0"/>
                <w:sz w:val="16"/>
                <w:szCs w:val="16"/>
                <w:lang w:val="en-AU"/>
              </w:rPr>
              <w:t>Removes yang files from the zip file that were added by mistake.</w:t>
            </w:r>
          </w:p>
        </w:tc>
        <w:tc>
          <w:tcPr>
            <w:tcW w:w="709" w:type="dxa"/>
            <w:shd w:val="solid" w:color="FFFFFF" w:fill="auto"/>
          </w:tcPr>
          <w:p w14:paraId="0AC908CE" w14:textId="77777777" w:rsidR="00B77092" w:rsidRDefault="00B77092" w:rsidP="00B77092">
            <w:pPr>
              <w:pStyle w:val="TAC"/>
              <w:rPr>
                <w:sz w:val="16"/>
                <w:szCs w:val="16"/>
                <w:lang w:val="en-AU"/>
              </w:rPr>
            </w:pPr>
            <w:r>
              <w:rPr>
                <w:sz w:val="16"/>
                <w:szCs w:val="16"/>
                <w:lang w:val="en-AU"/>
              </w:rPr>
              <w:t>17.4.1</w:t>
            </w:r>
          </w:p>
        </w:tc>
      </w:tr>
      <w:tr w:rsidR="005B2667" w14:paraId="7F01BF2B" w14:textId="77777777" w:rsidTr="00843100">
        <w:tc>
          <w:tcPr>
            <w:tcW w:w="805" w:type="dxa"/>
            <w:shd w:val="solid" w:color="FFFFFF" w:fill="auto"/>
          </w:tcPr>
          <w:p w14:paraId="4CC55BD2" w14:textId="77777777" w:rsidR="005B2667" w:rsidRDefault="005B2667" w:rsidP="005B2667">
            <w:pPr>
              <w:pStyle w:val="TAC"/>
              <w:rPr>
                <w:sz w:val="16"/>
                <w:szCs w:val="16"/>
              </w:rPr>
            </w:pPr>
            <w:r>
              <w:rPr>
                <w:sz w:val="16"/>
                <w:szCs w:val="16"/>
              </w:rPr>
              <w:t>2023-01</w:t>
            </w:r>
          </w:p>
        </w:tc>
        <w:tc>
          <w:tcPr>
            <w:tcW w:w="801" w:type="dxa"/>
            <w:shd w:val="solid" w:color="FFFFFF" w:fill="auto"/>
          </w:tcPr>
          <w:p w14:paraId="4A605D88" w14:textId="77777777" w:rsidR="005B2667" w:rsidRDefault="005B2667" w:rsidP="005B2667">
            <w:pPr>
              <w:pStyle w:val="TAC"/>
              <w:rPr>
                <w:sz w:val="16"/>
                <w:szCs w:val="16"/>
              </w:rPr>
            </w:pPr>
            <w:r>
              <w:rPr>
                <w:sz w:val="16"/>
                <w:szCs w:val="16"/>
              </w:rPr>
              <w:t>SA#98e</w:t>
            </w:r>
          </w:p>
        </w:tc>
        <w:tc>
          <w:tcPr>
            <w:tcW w:w="1095" w:type="dxa"/>
            <w:shd w:val="solid" w:color="FFFFFF" w:fill="auto"/>
          </w:tcPr>
          <w:p w14:paraId="6DF106DE" w14:textId="77777777" w:rsidR="005B2667" w:rsidRDefault="005B2667" w:rsidP="005B2667">
            <w:pPr>
              <w:pStyle w:val="TAC"/>
              <w:rPr>
                <w:sz w:val="16"/>
                <w:szCs w:val="16"/>
              </w:rPr>
            </w:pPr>
          </w:p>
        </w:tc>
        <w:tc>
          <w:tcPr>
            <w:tcW w:w="568" w:type="dxa"/>
            <w:shd w:val="solid" w:color="FFFFFF" w:fill="auto"/>
          </w:tcPr>
          <w:p w14:paraId="52A15208" w14:textId="77777777" w:rsidR="005B2667" w:rsidRDefault="005B2667" w:rsidP="005B2667">
            <w:pPr>
              <w:pStyle w:val="TAL"/>
              <w:rPr>
                <w:sz w:val="16"/>
                <w:szCs w:val="16"/>
              </w:rPr>
            </w:pPr>
          </w:p>
        </w:tc>
        <w:tc>
          <w:tcPr>
            <w:tcW w:w="426" w:type="dxa"/>
            <w:shd w:val="solid" w:color="FFFFFF" w:fill="auto"/>
          </w:tcPr>
          <w:p w14:paraId="11D4DF97" w14:textId="77777777" w:rsidR="005B2667" w:rsidRDefault="005B2667" w:rsidP="005B2667">
            <w:pPr>
              <w:pStyle w:val="TAR"/>
              <w:rPr>
                <w:sz w:val="16"/>
                <w:szCs w:val="16"/>
              </w:rPr>
            </w:pPr>
          </w:p>
        </w:tc>
        <w:tc>
          <w:tcPr>
            <w:tcW w:w="426" w:type="dxa"/>
            <w:shd w:val="solid" w:color="FFFFFF" w:fill="auto"/>
          </w:tcPr>
          <w:p w14:paraId="2E925FCD" w14:textId="77777777" w:rsidR="005B2667" w:rsidRDefault="005B2667" w:rsidP="005B2667">
            <w:pPr>
              <w:pStyle w:val="TAC"/>
              <w:rPr>
                <w:sz w:val="16"/>
                <w:szCs w:val="16"/>
              </w:rPr>
            </w:pPr>
          </w:p>
        </w:tc>
        <w:tc>
          <w:tcPr>
            <w:tcW w:w="4821" w:type="dxa"/>
            <w:shd w:val="solid" w:color="FFFFFF" w:fill="auto"/>
          </w:tcPr>
          <w:p w14:paraId="4071FAF0" w14:textId="77777777" w:rsidR="005B2667" w:rsidRDefault="005B2667" w:rsidP="005B2667">
            <w:pPr>
              <w:pStyle w:val="TAL"/>
              <w:rPr>
                <w:snapToGrid w:val="0"/>
                <w:sz w:val="16"/>
                <w:szCs w:val="16"/>
                <w:lang w:val="en-AU"/>
              </w:rPr>
            </w:pPr>
            <w:r>
              <w:rPr>
                <w:snapToGrid w:val="0"/>
                <w:sz w:val="16"/>
                <w:szCs w:val="16"/>
                <w:lang w:val="en-AU"/>
              </w:rPr>
              <w:t>Correcting the placing of &lt;CODE ENDS&gt; as a CR implementation error (MCC)</w:t>
            </w:r>
          </w:p>
        </w:tc>
        <w:tc>
          <w:tcPr>
            <w:tcW w:w="709" w:type="dxa"/>
            <w:shd w:val="solid" w:color="FFFFFF" w:fill="auto"/>
          </w:tcPr>
          <w:p w14:paraId="6FB49D41" w14:textId="77777777" w:rsidR="005B2667" w:rsidRDefault="005B2667" w:rsidP="005B2667">
            <w:pPr>
              <w:pStyle w:val="TAC"/>
              <w:rPr>
                <w:sz w:val="16"/>
                <w:szCs w:val="16"/>
                <w:lang w:val="en-AU"/>
              </w:rPr>
            </w:pPr>
            <w:r>
              <w:rPr>
                <w:sz w:val="16"/>
                <w:szCs w:val="16"/>
                <w:lang w:val="en-AU"/>
              </w:rPr>
              <w:t>17.4.2</w:t>
            </w:r>
          </w:p>
        </w:tc>
      </w:tr>
      <w:tr w:rsidR="00843100" w14:paraId="4FBA97A4" w14:textId="77777777" w:rsidTr="00843100">
        <w:tc>
          <w:tcPr>
            <w:tcW w:w="805" w:type="dxa"/>
            <w:shd w:val="solid" w:color="FFFFFF" w:fill="auto"/>
          </w:tcPr>
          <w:p w14:paraId="010FDEDE" w14:textId="77777777" w:rsidR="00843100" w:rsidRDefault="00843100" w:rsidP="00843100">
            <w:pPr>
              <w:pStyle w:val="TAC"/>
              <w:rPr>
                <w:sz w:val="16"/>
                <w:szCs w:val="16"/>
              </w:rPr>
            </w:pPr>
            <w:r>
              <w:rPr>
                <w:sz w:val="16"/>
                <w:szCs w:val="16"/>
              </w:rPr>
              <w:t>2023-03</w:t>
            </w:r>
          </w:p>
        </w:tc>
        <w:tc>
          <w:tcPr>
            <w:tcW w:w="801" w:type="dxa"/>
            <w:shd w:val="solid" w:color="FFFFFF" w:fill="auto"/>
          </w:tcPr>
          <w:p w14:paraId="58E5A311" w14:textId="77777777" w:rsidR="00843100" w:rsidRDefault="00843100" w:rsidP="00843100">
            <w:pPr>
              <w:pStyle w:val="TAC"/>
              <w:rPr>
                <w:sz w:val="16"/>
                <w:szCs w:val="16"/>
              </w:rPr>
            </w:pPr>
            <w:r>
              <w:rPr>
                <w:sz w:val="16"/>
                <w:szCs w:val="16"/>
              </w:rPr>
              <w:t>SA#99</w:t>
            </w:r>
          </w:p>
        </w:tc>
        <w:tc>
          <w:tcPr>
            <w:tcW w:w="1095" w:type="dxa"/>
            <w:shd w:val="solid" w:color="FFFFFF" w:fill="auto"/>
          </w:tcPr>
          <w:p w14:paraId="7CADBAC2" w14:textId="77777777" w:rsidR="00843100" w:rsidRDefault="00843100" w:rsidP="00843100">
            <w:pPr>
              <w:pStyle w:val="TAC"/>
              <w:rPr>
                <w:sz w:val="16"/>
                <w:szCs w:val="16"/>
              </w:rPr>
            </w:pPr>
            <w:r>
              <w:rPr>
                <w:sz w:val="16"/>
                <w:szCs w:val="16"/>
              </w:rPr>
              <w:t>SP-230199</w:t>
            </w:r>
          </w:p>
        </w:tc>
        <w:tc>
          <w:tcPr>
            <w:tcW w:w="568" w:type="dxa"/>
            <w:shd w:val="solid" w:color="FFFFFF" w:fill="auto"/>
          </w:tcPr>
          <w:p w14:paraId="2FE2AC3F" w14:textId="77777777" w:rsidR="00843100" w:rsidRDefault="00843100" w:rsidP="00843100">
            <w:pPr>
              <w:pStyle w:val="TAL"/>
              <w:rPr>
                <w:sz w:val="16"/>
                <w:szCs w:val="16"/>
              </w:rPr>
            </w:pPr>
            <w:r>
              <w:rPr>
                <w:sz w:val="16"/>
                <w:szCs w:val="16"/>
              </w:rPr>
              <w:t>0222</w:t>
            </w:r>
          </w:p>
        </w:tc>
        <w:tc>
          <w:tcPr>
            <w:tcW w:w="426" w:type="dxa"/>
            <w:shd w:val="solid" w:color="FFFFFF" w:fill="auto"/>
          </w:tcPr>
          <w:p w14:paraId="25F6CBD3" w14:textId="77777777" w:rsidR="00843100" w:rsidRDefault="00843100" w:rsidP="00843100">
            <w:pPr>
              <w:pStyle w:val="TAR"/>
              <w:rPr>
                <w:sz w:val="16"/>
                <w:szCs w:val="16"/>
              </w:rPr>
            </w:pPr>
            <w:r>
              <w:rPr>
                <w:sz w:val="16"/>
                <w:szCs w:val="16"/>
              </w:rPr>
              <w:t>2</w:t>
            </w:r>
          </w:p>
        </w:tc>
        <w:tc>
          <w:tcPr>
            <w:tcW w:w="426" w:type="dxa"/>
            <w:shd w:val="solid" w:color="FFFFFF" w:fill="auto"/>
          </w:tcPr>
          <w:p w14:paraId="07F61674" w14:textId="77777777" w:rsidR="00843100" w:rsidRDefault="00843100" w:rsidP="00843100">
            <w:pPr>
              <w:pStyle w:val="TAC"/>
              <w:rPr>
                <w:sz w:val="16"/>
                <w:szCs w:val="16"/>
              </w:rPr>
            </w:pPr>
            <w:r>
              <w:rPr>
                <w:sz w:val="16"/>
                <w:szCs w:val="16"/>
              </w:rPr>
              <w:t>A</w:t>
            </w:r>
          </w:p>
        </w:tc>
        <w:tc>
          <w:tcPr>
            <w:tcW w:w="4821" w:type="dxa"/>
            <w:shd w:val="solid" w:color="FFFFFF" w:fill="auto"/>
          </w:tcPr>
          <w:p w14:paraId="06C8077B" w14:textId="77777777" w:rsidR="00843100" w:rsidRDefault="00843100" w:rsidP="00843100">
            <w:pPr>
              <w:pStyle w:val="TAL"/>
              <w:rPr>
                <w:snapToGrid w:val="0"/>
                <w:sz w:val="16"/>
                <w:szCs w:val="16"/>
                <w:lang w:val="en-AU"/>
              </w:rPr>
            </w:pPr>
            <w:r>
              <w:rPr>
                <w:snapToGrid w:val="0"/>
                <w:sz w:val="16"/>
                <w:szCs w:val="16"/>
                <w:lang w:val="en-AU"/>
              </w:rPr>
              <w:t>Fix IpAddr stage 3 definition</w:t>
            </w:r>
          </w:p>
        </w:tc>
        <w:tc>
          <w:tcPr>
            <w:tcW w:w="709" w:type="dxa"/>
            <w:shd w:val="solid" w:color="FFFFFF" w:fill="auto"/>
          </w:tcPr>
          <w:p w14:paraId="42D3BB05" w14:textId="77777777" w:rsidR="00843100" w:rsidRDefault="00843100" w:rsidP="00843100">
            <w:pPr>
              <w:pStyle w:val="TAC"/>
              <w:rPr>
                <w:sz w:val="16"/>
                <w:szCs w:val="16"/>
                <w:lang w:val="en-AU"/>
              </w:rPr>
            </w:pPr>
            <w:r>
              <w:rPr>
                <w:sz w:val="16"/>
                <w:szCs w:val="16"/>
                <w:lang w:val="en-AU"/>
              </w:rPr>
              <w:t>17.5.0</w:t>
            </w:r>
          </w:p>
        </w:tc>
      </w:tr>
      <w:tr w:rsidR="00843100" w14:paraId="26468DCB" w14:textId="77777777" w:rsidTr="00843100">
        <w:tc>
          <w:tcPr>
            <w:tcW w:w="805" w:type="dxa"/>
            <w:shd w:val="solid" w:color="FFFFFF" w:fill="auto"/>
          </w:tcPr>
          <w:p w14:paraId="44584CD7" w14:textId="77777777" w:rsidR="00843100" w:rsidRDefault="00843100" w:rsidP="00843100">
            <w:pPr>
              <w:pStyle w:val="TAC"/>
              <w:rPr>
                <w:sz w:val="16"/>
                <w:szCs w:val="16"/>
              </w:rPr>
            </w:pPr>
            <w:r>
              <w:rPr>
                <w:sz w:val="16"/>
                <w:szCs w:val="16"/>
              </w:rPr>
              <w:t>2023-03</w:t>
            </w:r>
          </w:p>
        </w:tc>
        <w:tc>
          <w:tcPr>
            <w:tcW w:w="801" w:type="dxa"/>
            <w:shd w:val="solid" w:color="FFFFFF" w:fill="auto"/>
          </w:tcPr>
          <w:p w14:paraId="0A889AEB" w14:textId="77777777" w:rsidR="00843100" w:rsidRDefault="00843100" w:rsidP="00843100">
            <w:pPr>
              <w:pStyle w:val="TAC"/>
              <w:rPr>
                <w:sz w:val="16"/>
                <w:szCs w:val="16"/>
              </w:rPr>
            </w:pPr>
            <w:r>
              <w:rPr>
                <w:sz w:val="16"/>
                <w:szCs w:val="16"/>
              </w:rPr>
              <w:t>SA#99</w:t>
            </w:r>
          </w:p>
        </w:tc>
        <w:tc>
          <w:tcPr>
            <w:tcW w:w="1095" w:type="dxa"/>
            <w:shd w:val="solid" w:color="FFFFFF" w:fill="auto"/>
          </w:tcPr>
          <w:p w14:paraId="35ABCF70" w14:textId="77777777" w:rsidR="00843100" w:rsidRDefault="00843100" w:rsidP="00843100">
            <w:pPr>
              <w:pStyle w:val="TAC"/>
              <w:rPr>
                <w:sz w:val="16"/>
                <w:szCs w:val="16"/>
              </w:rPr>
            </w:pPr>
            <w:r>
              <w:rPr>
                <w:sz w:val="16"/>
                <w:szCs w:val="16"/>
              </w:rPr>
              <w:t>SP-230207</w:t>
            </w:r>
          </w:p>
        </w:tc>
        <w:tc>
          <w:tcPr>
            <w:tcW w:w="568" w:type="dxa"/>
            <w:shd w:val="solid" w:color="FFFFFF" w:fill="auto"/>
          </w:tcPr>
          <w:p w14:paraId="1B41B9A8" w14:textId="77777777" w:rsidR="00843100" w:rsidRDefault="00843100" w:rsidP="00843100">
            <w:pPr>
              <w:pStyle w:val="TAL"/>
              <w:rPr>
                <w:sz w:val="16"/>
                <w:szCs w:val="16"/>
              </w:rPr>
            </w:pPr>
            <w:r>
              <w:rPr>
                <w:sz w:val="16"/>
                <w:szCs w:val="16"/>
              </w:rPr>
              <w:t>0224</w:t>
            </w:r>
          </w:p>
        </w:tc>
        <w:tc>
          <w:tcPr>
            <w:tcW w:w="426" w:type="dxa"/>
            <w:shd w:val="solid" w:color="FFFFFF" w:fill="auto"/>
          </w:tcPr>
          <w:p w14:paraId="437C1DD3" w14:textId="77777777" w:rsidR="00843100" w:rsidRDefault="00843100" w:rsidP="00843100">
            <w:pPr>
              <w:pStyle w:val="TAR"/>
              <w:rPr>
                <w:sz w:val="16"/>
                <w:szCs w:val="16"/>
              </w:rPr>
            </w:pPr>
            <w:r>
              <w:rPr>
                <w:sz w:val="16"/>
                <w:szCs w:val="16"/>
              </w:rPr>
              <w:t>-</w:t>
            </w:r>
          </w:p>
        </w:tc>
        <w:tc>
          <w:tcPr>
            <w:tcW w:w="426" w:type="dxa"/>
            <w:shd w:val="solid" w:color="FFFFFF" w:fill="auto"/>
          </w:tcPr>
          <w:p w14:paraId="0B90FF8C" w14:textId="77777777" w:rsidR="00843100" w:rsidRDefault="00843100" w:rsidP="00843100">
            <w:pPr>
              <w:pStyle w:val="TAC"/>
              <w:rPr>
                <w:sz w:val="16"/>
                <w:szCs w:val="16"/>
              </w:rPr>
            </w:pPr>
            <w:r>
              <w:rPr>
                <w:sz w:val="16"/>
                <w:szCs w:val="16"/>
              </w:rPr>
              <w:t>F</w:t>
            </w:r>
          </w:p>
        </w:tc>
        <w:tc>
          <w:tcPr>
            <w:tcW w:w="4821" w:type="dxa"/>
            <w:shd w:val="solid" w:color="FFFFFF" w:fill="auto"/>
          </w:tcPr>
          <w:p w14:paraId="54A853CF" w14:textId="77777777" w:rsidR="00843100" w:rsidRDefault="00843100" w:rsidP="00843100">
            <w:pPr>
              <w:pStyle w:val="TAL"/>
              <w:rPr>
                <w:snapToGrid w:val="0"/>
                <w:sz w:val="16"/>
                <w:szCs w:val="16"/>
                <w:lang w:val="en-AU"/>
              </w:rPr>
            </w:pPr>
            <w:r>
              <w:rPr>
                <w:snapToGrid w:val="0"/>
                <w:sz w:val="16"/>
                <w:szCs w:val="16"/>
                <w:lang w:val="en-AU"/>
              </w:rPr>
              <w:t xml:space="preserve">Adding altitude to GeoArea datatype - Stage 3  </w:t>
            </w:r>
          </w:p>
        </w:tc>
        <w:tc>
          <w:tcPr>
            <w:tcW w:w="709" w:type="dxa"/>
            <w:shd w:val="solid" w:color="FFFFFF" w:fill="auto"/>
          </w:tcPr>
          <w:p w14:paraId="58A3FDA5" w14:textId="77777777" w:rsidR="00843100" w:rsidRDefault="00843100" w:rsidP="00843100">
            <w:pPr>
              <w:pStyle w:val="TAC"/>
              <w:rPr>
                <w:sz w:val="16"/>
                <w:szCs w:val="16"/>
                <w:lang w:val="en-AU"/>
              </w:rPr>
            </w:pPr>
            <w:r>
              <w:rPr>
                <w:sz w:val="16"/>
                <w:szCs w:val="16"/>
                <w:lang w:val="en-AU"/>
              </w:rPr>
              <w:t>17.5.0</w:t>
            </w:r>
          </w:p>
        </w:tc>
      </w:tr>
      <w:tr w:rsidR="00843100" w14:paraId="7F1E523F" w14:textId="77777777" w:rsidTr="00843100">
        <w:tc>
          <w:tcPr>
            <w:tcW w:w="805" w:type="dxa"/>
            <w:shd w:val="solid" w:color="FFFFFF" w:fill="auto"/>
          </w:tcPr>
          <w:p w14:paraId="7BBA58F8" w14:textId="77777777" w:rsidR="00843100" w:rsidRDefault="00843100" w:rsidP="00843100">
            <w:pPr>
              <w:pStyle w:val="TAC"/>
              <w:rPr>
                <w:sz w:val="16"/>
                <w:szCs w:val="16"/>
              </w:rPr>
            </w:pPr>
            <w:r>
              <w:rPr>
                <w:sz w:val="16"/>
                <w:szCs w:val="16"/>
              </w:rPr>
              <w:t>2023-03</w:t>
            </w:r>
          </w:p>
        </w:tc>
        <w:tc>
          <w:tcPr>
            <w:tcW w:w="801" w:type="dxa"/>
            <w:shd w:val="solid" w:color="FFFFFF" w:fill="auto"/>
          </w:tcPr>
          <w:p w14:paraId="36F41316" w14:textId="77777777" w:rsidR="00843100" w:rsidRDefault="00843100" w:rsidP="00843100">
            <w:pPr>
              <w:pStyle w:val="TAC"/>
              <w:rPr>
                <w:sz w:val="16"/>
                <w:szCs w:val="16"/>
              </w:rPr>
            </w:pPr>
            <w:r>
              <w:rPr>
                <w:sz w:val="16"/>
                <w:szCs w:val="16"/>
              </w:rPr>
              <w:t>SA#99</w:t>
            </w:r>
          </w:p>
        </w:tc>
        <w:tc>
          <w:tcPr>
            <w:tcW w:w="1095" w:type="dxa"/>
            <w:shd w:val="solid" w:color="FFFFFF" w:fill="auto"/>
          </w:tcPr>
          <w:p w14:paraId="4C8D0989" w14:textId="77777777" w:rsidR="00843100" w:rsidRDefault="00843100" w:rsidP="00843100">
            <w:pPr>
              <w:pStyle w:val="TAC"/>
              <w:rPr>
                <w:sz w:val="16"/>
                <w:szCs w:val="16"/>
              </w:rPr>
            </w:pPr>
            <w:r>
              <w:rPr>
                <w:sz w:val="16"/>
                <w:szCs w:val="16"/>
              </w:rPr>
              <w:t>SP-230200</w:t>
            </w:r>
          </w:p>
        </w:tc>
        <w:tc>
          <w:tcPr>
            <w:tcW w:w="568" w:type="dxa"/>
            <w:shd w:val="solid" w:color="FFFFFF" w:fill="auto"/>
          </w:tcPr>
          <w:p w14:paraId="59B39EBD" w14:textId="77777777" w:rsidR="00843100" w:rsidRDefault="00843100" w:rsidP="00843100">
            <w:pPr>
              <w:pStyle w:val="TAL"/>
              <w:rPr>
                <w:sz w:val="16"/>
                <w:szCs w:val="16"/>
              </w:rPr>
            </w:pPr>
            <w:r>
              <w:rPr>
                <w:sz w:val="16"/>
                <w:szCs w:val="16"/>
              </w:rPr>
              <w:t>0229</w:t>
            </w:r>
          </w:p>
        </w:tc>
        <w:tc>
          <w:tcPr>
            <w:tcW w:w="426" w:type="dxa"/>
            <w:shd w:val="solid" w:color="FFFFFF" w:fill="auto"/>
          </w:tcPr>
          <w:p w14:paraId="5ADDADEC" w14:textId="77777777" w:rsidR="00843100" w:rsidRDefault="00843100" w:rsidP="00843100">
            <w:pPr>
              <w:pStyle w:val="TAR"/>
              <w:rPr>
                <w:sz w:val="16"/>
                <w:szCs w:val="16"/>
              </w:rPr>
            </w:pPr>
            <w:r>
              <w:rPr>
                <w:sz w:val="16"/>
                <w:szCs w:val="16"/>
              </w:rPr>
              <w:t>-</w:t>
            </w:r>
          </w:p>
        </w:tc>
        <w:tc>
          <w:tcPr>
            <w:tcW w:w="426" w:type="dxa"/>
            <w:shd w:val="solid" w:color="FFFFFF" w:fill="auto"/>
          </w:tcPr>
          <w:p w14:paraId="05661AD8" w14:textId="77777777" w:rsidR="00843100" w:rsidRDefault="00843100" w:rsidP="00843100">
            <w:pPr>
              <w:pStyle w:val="TAC"/>
              <w:rPr>
                <w:sz w:val="16"/>
                <w:szCs w:val="16"/>
              </w:rPr>
            </w:pPr>
            <w:r>
              <w:rPr>
                <w:sz w:val="16"/>
                <w:szCs w:val="16"/>
              </w:rPr>
              <w:t>A</w:t>
            </w:r>
          </w:p>
        </w:tc>
        <w:tc>
          <w:tcPr>
            <w:tcW w:w="4821" w:type="dxa"/>
            <w:shd w:val="solid" w:color="FFFFFF" w:fill="auto"/>
          </w:tcPr>
          <w:p w14:paraId="3920775B" w14:textId="77777777" w:rsidR="00843100" w:rsidRDefault="00843100" w:rsidP="00843100">
            <w:pPr>
              <w:pStyle w:val="TAL"/>
              <w:rPr>
                <w:snapToGrid w:val="0"/>
                <w:sz w:val="16"/>
                <w:szCs w:val="16"/>
                <w:lang w:val="en-AU"/>
              </w:rPr>
            </w:pPr>
            <w:r>
              <w:rPr>
                <w:snapToGrid w:val="0"/>
                <w:sz w:val="16"/>
                <w:szCs w:val="16"/>
                <w:lang w:val="en-AU"/>
              </w:rPr>
              <w:t>Missing Mount information</w:t>
            </w:r>
          </w:p>
        </w:tc>
        <w:tc>
          <w:tcPr>
            <w:tcW w:w="709" w:type="dxa"/>
            <w:shd w:val="solid" w:color="FFFFFF" w:fill="auto"/>
          </w:tcPr>
          <w:p w14:paraId="2D8FC250" w14:textId="77777777" w:rsidR="00843100" w:rsidRDefault="00843100" w:rsidP="00843100">
            <w:pPr>
              <w:pStyle w:val="TAC"/>
              <w:rPr>
                <w:sz w:val="16"/>
                <w:szCs w:val="16"/>
                <w:lang w:val="en-AU"/>
              </w:rPr>
            </w:pPr>
            <w:r>
              <w:rPr>
                <w:sz w:val="16"/>
                <w:szCs w:val="16"/>
                <w:lang w:val="en-AU"/>
              </w:rPr>
              <w:t>17.5.0</w:t>
            </w:r>
          </w:p>
        </w:tc>
      </w:tr>
      <w:tr w:rsidR="00843100" w14:paraId="5B9C1DC4" w14:textId="77777777" w:rsidTr="00843100">
        <w:tc>
          <w:tcPr>
            <w:tcW w:w="805" w:type="dxa"/>
            <w:shd w:val="solid" w:color="FFFFFF" w:fill="auto"/>
          </w:tcPr>
          <w:p w14:paraId="49463D43" w14:textId="77777777" w:rsidR="00843100" w:rsidRDefault="00843100" w:rsidP="00843100">
            <w:pPr>
              <w:pStyle w:val="TAC"/>
              <w:rPr>
                <w:sz w:val="16"/>
                <w:szCs w:val="16"/>
              </w:rPr>
            </w:pPr>
            <w:r>
              <w:rPr>
                <w:sz w:val="16"/>
                <w:szCs w:val="16"/>
              </w:rPr>
              <w:t>2023-03</w:t>
            </w:r>
          </w:p>
        </w:tc>
        <w:tc>
          <w:tcPr>
            <w:tcW w:w="801" w:type="dxa"/>
            <w:shd w:val="solid" w:color="FFFFFF" w:fill="auto"/>
          </w:tcPr>
          <w:p w14:paraId="26A90F47" w14:textId="77777777" w:rsidR="00843100" w:rsidRDefault="00843100" w:rsidP="00843100">
            <w:pPr>
              <w:pStyle w:val="TAC"/>
              <w:rPr>
                <w:sz w:val="16"/>
                <w:szCs w:val="16"/>
              </w:rPr>
            </w:pPr>
            <w:r>
              <w:rPr>
                <w:sz w:val="16"/>
                <w:szCs w:val="16"/>
              </w:rPr>
              <w:t>SA#99</w:t>
            </w:r>
          </w:p>
        </w:tc>
        <w:tc>
          <w:tcPr>
            <w:tcW w:w="1095" w:type="dxa"/>
            <w:shd w:val="solid" w:color="FFFFFF" w:fill="auto"/>
          </w:tcPr>
          <w:p w14:paraId="3EBBEBC3" w14:textId="77777777" w:rsidR="00843100" w:rsidRDefault="00843100" w:rsidP="00843100">
            <w:pPr>
              <w:pStyle w:val="TAC"/>
              <w:rPr>
                <w:sz w:val="16"/>
                <w:szCs w:val="16"/>
              </w:rPr>
            </w:pPr>
            <w:r>
              <w:rPr>
                <w:sz w:val="16"/>
                <w:szCs w:val="16"/>
              </w:rPr>
              <w:t>SP-230210</w:t>
            </w:r>
          </w:p>
        </w:tc>
        <w:tc>
          <w:tcPr>
            <w:tcW w:w="568" w:type="dxa"/>
            <w:shd w:val="solid" w:color="FFFFFF" w:fill="auto"/>
          </w:tcPr>
          <w:p w14:paraId="4A5070EE" w14:textId="77777777" w:rsidR="00843100" w:rsidRDefault="00843100" w:rsidP="00843100">
            <w:pPr>
              <w:pStyle w:val="TAL"/>
              <w:rPr>
                <w:sz w:val="16"/>
                <w:szCs w:val="16"/>
              </w:rPr>
            </w:pPr>
            <w:r>
              <w:rPr>
                <w:sz w:val="16"/>
                <w:szCs w:val="16"/>
              </w:rPr>
              <w:t>0232</w:t>
            </w:r>
          </w:p>
        </w:tc>
        <w:tc>
          <w:tcPr>
            <w:tcW w:w="426" w:type="dxa"/>
            <w:shd w:val="solid" w:color="FFFFFF" w:fill="auto"/>
          </w:tcPr>
          <w:p w14:paraId="0B09332E" w14:textId="77777777" w:rsidR="00843100" w:rsidRDefault="00843100" w:rsidP="00843100">
            <w:pPr>
              <w:pStyle w:val="TAR"/>
              <w:rPr>
                <w:sz w:val="16"/>
                <w:szCs w:val="16"/>
              </w:rPr>
            </w:pPr>
            <w:r>
              <w:rPr>
                <w:sz w:val="16"/>
                <w:szCs w:val="16"/>
              </w:rPr>
              <w:t>1</w:t>
            </w:r>
          </w:p>
        </w:tc>
        <w:tc>
          <w:tcPr>
            <w:tcW w:w="426" w:type="dxa"/>
            <w:shd w:val="solid" w:color="FFFFFF" w:fill="auto"/>
          </w:tcPr>
          <w:p w14:paraId="7AFD2195" w14:textId="77777777" w:rsidR="00843100" w:rsidRDefault="00843100" w:rsidP="00843100">
            <w:pPr>
              <w:pStyle w:val="TAC"/>
              <w:rPr>
                <w:sz w:val="16"/>
                <w:szCs w:val="16"/>
              </w:rPr>
            </w:pPr>
            <w:r>
              <w:rPr>
                <w:sz w:val="16"/>
                <w:szCs w:val="16"/>
              </w:rPr>
              <w:t>A</w:t>
            </w:r>
          </w:p>
        </w:tc>
        <w:tc>
          <w:tcPr>
            <w:tcW w:w="4821" w:type="dxa"/>
            <w:shd w:val="solid" w:color="FFFFFF" w:fill="auto"/>
          </w:tcPr>
          <w:p w14:paraId="5BFE41F8" w14:textId="77777777" w:rsidR="00843100" w:rsidRDefault="00843100" w:rsidP="00843100">
            <w:pPr>
              <w:pStyle w:val="TAL"/>
              <w:rPr>
                <w:snapToGrid w:val="0"/>
                <w:sz w:val="16"/>
                <w:szCs w:val="16"/>
                <w:lang w:val="en-AU"/>
              </w:rPr>
            </w:pPr>
            <w:r>
              <w:rPr>
                <w:snapToGrid w:val="0"/>
                <w:sz w:val="16"/>
                <w:szCs w:val="16"/>
                <w:lang w:val="en-AU"/>
              </w:rPr>
              <w:t>Correcting traceRecordingSessionReference property (stage3)</w:t>
            </w:r>
          </w:p>
        </w:tc>
        <w:tc>
          <w:tcPr>
            <w:tcW w:w="709" w:type="dxa"/>
            <w:shd w:val="solid" w:color="FFFFFF" w:fill="auto"/>
          </w:tcPr>
          <w:p w14:paraId="4435B636" w14:textId="77777777" w:rsidR="00843100" w:rsidRDefault="00843100" w:rsidP="00843100">
            <w:pPr>
              <w:pStyle w:val="TAC"/>
              <w:rPr>
                <w:sz w:val="16"/>
                <w:szCs w:val="16"/>
                <w:lang w:val="en-AU"/>
              </w:rPr>
            </w:pPr>
            <w:r>
              <w:rPr>
                <w:sz w:val="16"/>
                <w:szCs w:val="16"/>
                <w:lang w:val="en-AU"/>
              </w:rPr>
              <w:t>17.5.0</w:t>
            </w:r>
          </w:p>
        </w:tc>
      </w:tr>
      <w:tr w:rsidR="00843100" w14:paraId="25B631FA" w14:textId="77777777" w:rsidTr="00843100">
        <w:tc>
          <w:tcPr>
            <w:tcW w:w="805" w:type="dxa"/>
            <w:shd w:val="solid" w:color="FFFFFF" w:fill="auto"/>
          </w:tcPr>
          <w:p w14:paraId="0F2ED47A" w14:textId="77777777" w:rsidR="00843100" w:rsidRDefault="00843100" w:rsidP="00843100">
            <w:pPr>
              <w:pStyle w:val="TAC"/>
              <w:rPr>
                <w:sz w:val="16"/>
                <w:szCs w:val="16"/>
              </w:rPr>
            </w:pPr>
            <w:r>
              <w:rPr>
                <w:sz w:val="16"/>
                <w:szCs w:val="16"/>
              </w:rPr>
              <w:t>2023-03</w:t>
            </w:r>
          </w:p>
        </w:tc>
        <w:tc>
          <w:tcPr>
            <w:tcW w:w="801" w:type="dxa"/>
            <w:shd w:val="solid" w:color="FFFFFF" w:fill="auto"/>
          </w:tcPr>
          <w:p w14:paraId="129A11DB" w14:textId="77777777" w:rsidR="00843100" w:rsidRDefault="00843100" w:rsidP="00843100">
            <w:pPr>
              <w:pStyle w:val="TAC"/>
              <w:rPr>
                <w:sz w:val="16"/>
                <w:szCs w:val="16"/>
              </w:rPr>
            </w:pPr>
            <w:r>
              <w:rPr>
                <w:sz w:val="16"/>
                <w:szCs w:val="16"/>
              </w:rPr>
              <w:t>SA#99</w:t>
            </w:r>
          </w:p>
        </w:tc>
        <w:tc>
          <w:tcPr>
            <w:tcW w:w="1095" w:type="dxa"/>
            <w:shd w:val="solid" w:color="FFFFFF" w:fill="auto"/>
          </w:tcPr>
          <w:p w14:paraId="3BABC79D" w14:textId="77777777" w:rsidR="00843100" w:rsidRDefault="00843100" w:rsidP="00843100">
            <w:pPr>
              <w:pStyle w:val="TAC"/>
              <w:rPr>
                <w:sz w:val="16"/>
                <w:szCs w:val="16"/>
              </w:rPr>
            </w:pPr>
            <w:r>
              <w:rPr>
                <w:sz w:val="16"/>
                <w:szCs w:val="16"/>
              </w:rPr>
              <w:t>SP-230210</w:t>
            </w:r>
          </w:p>
        </w:tc>
        <w:tc>
          <w:tcPr>
            <w:tcW w:w="568" w:type="dxa"/>
            <w:shd w:val="solid" w:color="FFFFFF" w:fill="auto"/>
          </w:tcPr>
          <w:p w14:paraId="4815AFB2" w14:textId="77777777" w:rsidR="00843100" w:rsidRDefault="00843100" w:rsidP="00843100">
            <w:pPr>
              <w:pStyle w:val="TAL"/>
              <w:rPr>
                <w:sz w:val="16"/>
                <w:szCs w:val="16"/>
              </w:rPr>
            </w:pPr>
            <w:r>
              <w:rPr>
                <w:sz w:val="16"/>
                <w:szCs w:val="16"/>
              </w:rPr>
              <w:t>0236</w:t>
            </w:r>
          </w:p>
        </w:tc>
        <w:tc>
          <w:tcPr>
            <w:tcW w:w="426" w:type="dxa"/>
            <w:shd w:val="solid" w:color="FFFFFF" w:fill="auto"/>
          </w:tcPr>
          <w:p w14:paraId="03021B75" w14:textId="77777777" w:rsidR="00843100" w:rsidRDefault="00843100" w:rsidP="00843100">
            <w:pPr>
              <w:pStyle w:val="TAR"/>
              <w:rPr>
                <w:sz w:val="16"/>
                <w:szCs w:val="16"/>
              </w:rPr>
            </w:pPr>
          </w:p>
        </w:tc>
        <w:tc>
          <w:tcPr>
            <w:tcW w:w="426" w:type="dxa"/>
            <w:shd w:val="solid" w:color="FFFFFF" w:fill="auto"/>
          </w:tcPr>
          <w:p w14:paraId="02E3F82D" w14:textId="77777777" w:rsidR="00843100" w:rsidRDefault="00843100" w:rsidP="00843100">
            <w:pPr>
              <w:pStyle w:val="TAC"/>
              <w:rPr>
                <w:sz w:val="16"/>
                <w:szCs w:val="16"/>
              </w:rPr>
            </w:pPr>
            <w:r>
              <w:rPr>
                <w:sz w:val="16"/>
                <w:szCs w:val="16"/>
              </w:rPr>
              <w:t>A</w:t>
            </w:r>
          </w:p>
        </w:tc>
        <w:tc>
          <w:tcPr>
            <w:tcW w:w="4821" w:type="dxa"/>
            <w:shd w:val="solid" w:color="FFFFFF" w:fill="auto"/>
          </w:tcPr>
          <w:p w14:paraId="7EB49151" w14:textId="77777777" w:rsidR="00843100" w:rsidRDefault="00843100" w:rsidP="00843100">
            <w:pPr>
              <w:pStyle w:val="TAL"/>
              <w:rPr>
                <w:snapToGrid w:val="0"/>
                <w:sz w:val="16"/>
                <w:szCs w:val="16"/>
                <w:lang w:val="en-AU"/>
              </w:rPr>
            </w:pPr>
            <w:r>
              <w:rPr>
                <w:snapToGrid w:val="0"/>
                <w:sz w:val="16"/>
                <w:szCs w:val="16"/>
                <w:lang w:val="en-AU"/>
              </w:rPr>
              <w:t>Correct Trace IOC attribute names (stage3, yang)</w:t>
            </w:r>
          </w:p>
        </w:tc>
        <w:tc>
          <w:tcPr>
            <w:tcW w:w="709" w:type="dxa"/>
            <w:shd w:val="solid" w:color="FFFFFF" w:fill="auto"/>
          </w:tcPr>
          <w:p w14:paraId="7037BF63" w14:textId="77777777" w:rsidR="00843100" w:rsidRDefault="00843100" w:rsidP="00843100">
            <w:pPr>
              <w:pStyle w:val="TAC"/>
              <w:rPr>
                <w:sz w:val="16"/>
                <w:szCs w:val="16"/>
                <w:lang w:val="en-AU"/>
              </w:rPr>
            </w:pPr>
            <w:r>
              <w:rPr>
                <w:sz w:val="16"/>
                <w:szCs w:val="16"/>
                <w:lang w:val="en-AU"/>
              </w:rPr>
              <w:t>17.5.0</w:t>
            </w:r>
          </w:p>
        </w:tc>
      </w:tr>
      <w:tr w:rsidR="00843100" w14:paraId="58130A5E" w14:textId="77777777" w:rsidTr="00843100">
        <w:tc>
          <w:tcPr>
            <w:tcW w:w="805" w:type="dxa"/>
            <w:shd w:val="solid" w:color="FFFFFF" w:fill="auto"/>
          </w:tcPr>
          <w:p w14:paraId="59A804C8" w14:textId="77777777" w:rsidR="00843100" w:rsidRDefault="00843100" w:rsidP="00843100">
            <w:pPr>
              <w:pStyle w:val="TAC"/>
              <w:rPr>
                <w:sz w:val="16"/>
                <w:szCs w:val="16"/>
              </w:rPr>
            </w:pPr>
            <w:r>
              <w:rPr>
                <w:sz w:val="16"/>
                <w:szCs w:val="16"/>
              </w:rPr>
              <w:t>2023-03</w:t>
            </w:r>
          </w:p>
        </w:tc>
        <w:tc>
          <w:tcPr>
            <w:tcW w:w="801" w:type="dxa"/>
            <w:shd w:val="solid" w:color="FFFFFF" w:fill="auto"/>
          </w:tcPr>
          <w:p w14:paraId="1DCC5901" w14:textId="77777777" w:rsidR="00843100" w:rsidRDefault="00843100" w:rsidP="00843100">
            <w:pPr>
              <w:pStyle w:val="TAC"/>
              <w:rPr>
                <w:sz w:val="16"/>
                <w:szCs w:val="16"/>
              </w:rPr>
            </w:pPr>
            <w:r>
              <w:rPr>
                <w:sz w:val="16"/>
                <w:szCs w:val="16"/>
              </w:rPr>
              <w:t>SA#99</w:t>
            </w:r>
          </w:p>
        </w:tc>
        <w:tc>
          <w:tcPr>
            <w:tcW w:w="1095" w:type="dxa"/>
            <w:shd w:val="solid" w:color="FFFFFF" w:fill="auto"/>
          </w:tcPr>
          <w:p w14:paraId="437F47DD" w14:textId="77777777" w:rsidR="00843100" w:rsidRDefault="00843100" w:rsidP="00843100">
            <w:pPr>
              <w:pStyle w:val="TAC"/>
              <w:rPr>
                <w:sz w:val="16"/>
                <w:szCs w:val="16"/>
              </w:rPr>
            </w:pPr>
            <w:r>
              <w:rPr>
                <w:sz w:val="16"/>
                <w:szCs w:val="16"/>
              </w:rPr>
              <w:t>SP-230208</w:t>
            </w:r>
          </w:p>
        </w:tc>
        <w:tc>
          <w:tcPr>
            <w:tcW w:w="568" w:type="dxa"/>
            <w:shd w:val="solid" w:color="FFFFFF" w:fill="auto"/>
          </w:tcPr>
          <w:p w14:paraId="04F4D496" w14:textId="77777777" w:rsidR="00843100" w:rsidRDefault="00843100" w:rsidP="00843100">
            <w:pPr>
              <w:pStyle w:val="TAL"/>
              <w:rPr>
                <w:sz w:val="16"/>
                <w:szCs w:val="16"/>
              </w:rPr>
            </w:pPr>
            <w:r>
              <w:rPr>
                <w:sz w:val="16"/>
                <w:szCs w:val="16"/>
              </w:rPr>
              <w:t>0239</w:t>
            </w:r>
          </w:p>
        </w:tc>
        <w:tc>
          <w:tcPr>
            <w:tcW w:w="426" w:type="dxa"/>
            <w:shd w:val="solid" w:color="FFFFFF" w:fill="auto"/>
          </w:tcPr>
          <w:p w14:paraId="3F8C362A" w14:textId="77777777" w:rsidR="00843100" w:rsidRDefault="00843100" w:rsidP="00843100">
            <w:pPr>
              <w:pStyle w:val="TAR"/>
              <w:rPr>
                <w:sz w:val="16"/>
                <w:szCs w:val="16"/>
              </w:rPr>
            </w:pPr>
            <w:r>
              <w:rPr>
                <w:sz w:val="16"/>
                <w:szCs w:val="16"/>
              </w:rPr>
              <w:t>1</w:t>
            </w:r>
          </w:p>
        </w:tc>
        <w:tc>
          <w:tcPr>
            <w:tcW w:w="426" w:type="dxa"/>
            <w:shd w:val="solid" w:color="FFFFFF" w:fill="auto"/>
          </w:tcPr>
          <w:p w14:paraId="0106C187" w14:textId="77777777" w:rsidR="00843100" w:rsidRDefault="00843100" w:rsidP="00843100">
            <w:pPr>
              <w:pStyle w:val="TAC"/>
              <w:rPr>
                <w:sz w:val="16"/>
                <w:szCs w:val="16"/>
              </w:rPr>
            </w:pPr>
            <w:r>
              <w:rPr>
                <w:sz w:val="16"/>
                <w:szCs w:val="16"/>
              </w:rPr>
              <w:t>A</w:t>
            </w:r>
          </w:p>
        </w:tc>
        <w:tc>
          <w:tcPr>
            <w:tcW w:w="4821" w:type="dxa"/>
            <w:shd w:val="solid" w:color="FFFFFF" w:fill="auto"/>
          </w:tcPr>
          <w:p w14:paraId="7B3B0A77" w14:textId="77777777" w:rsidR="00843100" w:rsidRDefault="00843100" w:rsidP="00843100">
            <w:pPr>
              <w:pStyle w:val="TAL"/>
              <w:rPr>
                <w:snapToGrid w:val="0"/>
                <w:sz w:val="16"/>
                <w:szCs w:val="16"/>
                <w:lang w:val="en-AU"/>
              </w:rPr>
            </w:pPr>
            <w:r>
              <w:rPr>
                <w:snapToGrid w:val="0"/>
                <w:sz w:val="16"/>
                <w:szCs w:val="16"/>
                <w:lang w:val="en-AU"/>
              </w:rPr>
              <w:t xml:space="preserve">Clarify reporting and monitoring period usage in SupportedPerfMetricGroup datatype.  </w:t>
            </w:r>
          </w:p>
        </w:tc>
        <w:tc>
          <w:tcPr>
            <w:tcW w:w="709" w:type="dxa"/>
            <w:shd w:val="solid" w:color="FFFFFF" w:fill="auto"/>
          </w:tcPr>
          <w:p w14:paraId="230D80CD" w14:textId="77777777" w:rsidR="00843100" w:rsidRDefault="00843100" w:rsidP="00843100">
            <w:pPr>
              <w:pStyle w:val="TAC"/>
              <w:rPr>
                <w:sz w:val="16"/>
                <w:szCs w:val="16"/>
                <w:lang w:val="en-AU"/>
              </w:rPr>
            </w:pPr>
            <w:r>
              <w:rPr>
                <w:sz w:val="16"/>
                <w:szCs w:val="16"/>
                <w:lang w:val="en-AU"/>
              </w:rPr>
              <w:t>17.5.0</w:t>
            </w:r>
          </w:p>
        </w:tc>
      </w:tr>
      <w:tr w:rsidR="00843100" w14:paraId="07118A3E" w14:textId="77777777" w:rsidTr="00843100">
        <w:tc>
          <w:tcPr>
            <w:tcW w:w="805" w:type="dxa"/>
            <w:shd w:val="solid" w:color="FFFFFF" w:fill="auto"/>
          </w:tcPr>
          <w:p w14:paraId="6D81A671" w14:textId="77777777" w:rsidR="00843100" w:rsidRDefault="00843100" w:rsidP="00843100">
            <w:pPr>
              <w:pStyle w:val="TAC"/>
              <w:rPr>
                <w:sz w:val="16"/>
                <w:szCs w:val="16"/>
              </w:rPr>
            </w:pPr>
            <w:r>
              <w:rPr>
                <w:sz w:val="16"/>
                <w:szCs w:val="16"/>
              </w:rPr>
              <w:t>2023-03</w:t>
            </w:r>
          </w:p>
        </w:tc>
        <w:tc>
          <w:tcPr>
            <w:tcW w:w="801" w:type="dxa"/>
            <w:shd w:val="solid" w:color="FFFFFF" w:fill="auto"/>
          </w:tcPr>
          <w:p w14:paraId="21DB2547" w14:textId="77777777" w:rsidR="00843100" w:rsidRDefault="00843100" w:rsidP="00843100">
            <w:pPr>
              <w:pStyle w:val="TAC"/>
              <w:rPr>
                <w:sz w:val="16"/>
                <w:szCs w:val="16"/>
              </w:rPr>
            </w:pPr>
            <w:r>
              <w:rPr>
                <w:sz w:val="16"/>
                <w:szCs w:val="16"/>
              </w:rPr>
              <w:t>SA#99</w:t>
            </w:r>
          </w:p>
        </w:tc>
        <w:tc>
          <w:tcPr>
            <w:tcW w:w="1095" w:type="dxa"/>
            <w:shd w:val="solid" w:color="FFFFFF" w:fill="auto"/>
          </w:tcPr>
          <w:p w14:paraId="6F31E1BE" w14:textId="77777777" w:rsidR="00843100" w:rsidRDefault="00843100" w:rsidP="00843100">
            <w:pPr>
              <w:pStyle w:val="TAC"/>
              <w:rPr>
                <w:sz w:val="16"/>
                <w:szCs w:val="16"/>
              </w:rPr>
            </w:pPr>
          </w:p>
        </w:tc>
        <w:tc>
          <w:tcPr>
            <w:tcW w:w="568" w:type="dxa"/>
            <w:shd w:val="solid" w:color="FFFFFF" w:fill="auto"/>
          </w:tcPr>
          <w:p w14:paraId="67AE24C4" w14:textId="77777777" w:rsidR="00843100" w:rsidRDefault="00843100" w:rsidP="00843100">
            <w:pPr>
              <w:pStyle w:val="TAL"/>
              <w:rPr>
                <w:sz w:val="16"/>
                <w:szCs w:val="16"/>
              </w:rPr>
            </w:pPr>
          </w:p>
        </w:tc>
        <w:tc>
          <w:tcPr>
            <w:tcW w:w="426" w:type="dxa"/>
            <w:shd w:val="solid" w:color="FFFFFF" w:fill="auto"/>
          </w:tcPr>
          <w:p w14:paraId="1EC55F07" w14:textId="77777777" w:rsidR="00843100" w:rsidRDefault="00843100" w:rsidP="00843100">
            <w:pPr>
              <w:pStyle w:val="TAR"/>
              <w:rPr>
                <w:sz w:val="16"/>
                <w:szCs w:val="16"/>
              </w:rPr>
            </w:pPr>
          </w:p>
        </w:tc>
        <w:tc>
          <w:tcPr>
            <w:tcW w:w="426" w:type="dxa"/>
            <w:shd w:val="solid" w:color="FFFFFF" w:fill="auto"/>
          </w:tcPr>
          <w:p w14:paraId="14DB51A2" w14:textId="77777777" w:rsidR="00843100" w:rsidRDefault="00843100" w:rsidP="00843100">
            <w:pPr>
              <w:pStyle w:val="TAC"/>
              <w:rPr>
                <w:sz w:val="16"/>
                <w:szCs w:val="16"/>
              </w:rPr>
            </w:pPr>
          </w:p>
        </w:tc>
        <w:tc>
          <w:tcPr>
            <w:tcW w:w="4821" w:type="dxa"/>
            <w:shd w:val="solid" w:color="FFFFFF" w:fill="auto"/>
          </w:tcPr>
          <w:p w14:paraId="3CD76F45" w14:textId="77777777" w:rsidR="00843100" w:rsidRDefault="00843100" w:rsidP="00843100">
            <w:pPr>
              <w:pStyle w:val="TAL"/>
              <w:rPr>
                <w:snapToGrid w:val="0"/>
                <w:sz w:val="16"/>
                <w:szCs w:val="16"/>
                <w:lang w:val="en-AU"/>
              </w:rPr>
            </w:pPr>
            <w:r>
              <w:rPr>
                <w:snapToGrid w:val="0"/>
                <w:sz w:val="16"/>
                <w:szCs w:val="16"/>
                <w:lang w:val="en-AU"/>
              </w:rPr>
              <w:t>Alignment of the code with FORGE</w:t>
            </w:r>
          </w:p>
        </w:tc>
        <w:tc>
          <w:tcPr>
            <w:tcW w:w="709" w:type="dxa"/>
            <w:shd w:val="solid" w:color="FFFFFF" w:fill="auto"/>
          </w:tcPr>
          <w:p w14:paraId="2FD4857B" w14:textId="77777777" w:rsidR="00843100" w:rsidRDefault="00843100" w:rsidP="00843100">
            <w:pPr>
              <w:pStyle w:val="TAC"/>
              <w:rPr>
                <w:sz w:val="16"/>
                <w:szCs w:val="16"/>
                <w:lang w:val="en-AU"/>
              </w:rPr>
            </w:pPr>
            <w:r>
              <w:rPr>
                <w:sz w:val="16"/>
                <w:szCs w:val="16"/>
                <w:lang w:val="en-AU"/>
              </w:rPr>
              <w:t>17.5.1</w:t>
            </w:r>
          </w:p>
        </w:tc>
      </w:tr>
      <w:tr w:rsidR="00843100" w14:paraId="186B626C" w14:textId="77777777" w:rsidTr="00843100">
        <w:tc>
          <w:tcPr>
            <w:tcW w:w="805" w:type="dxa"/>
            <w:shd w:val="solid" w:color="FFFFFF" w:fill="auto"/>
          </w:tcPr>
          <w:p w14:paraId="46F115BC" w14:textId="77777777" w:rsidR="00843100" w:rsidRDefault="00843100" w:rsidP="00843100">
            <w:pPr>
              <w:pStyle w:val="TAC"/>
              <w:rPr>
                <w:sz w:val="16"/>
                <w:szCs w:val="16"/>
              </w:rPr>
            </w:pPr>
            <w:r>
              <w:rPr>
                <w:sz w:val="16"/>
                <w:szCs w:val="16"/>
              </w:rPr>
              <w:t>2023-06</w:t>
            </w:r>
          </w:p>
        </w:tc>
        <w:tc>
          <w:tcPr>
            <w:tcW w:w="801" w:type="dxa"/>
            <w:shd w:val="solid" w:color="FFFFFF" w:fill="auto"/>
          </w:tcPr>
          <w:p w14:paraId="29DBA364" w14:textId="77777777" w:rsidR="00843100" w:rsidRDefault="00843100" w:rsidP="00843100">
            <w:pPr>
              <w:pStyle w:val="TAC"/>
              <w:rPr>
                <w:sz w:val="16"/>
                <w:szCs w:val="16"/>
              </w:rPr>
            </w:pPr>
            <w:r>
              <w:rPr>
                <w:sz w:val="16"/>
                <w:szCs w:val="16"/>
              </w:rPr>
              <w:t>SA#100</w:t>
            </w:r>
          </w:p>
        </w:tc>
        <w:tc>
          <w:tcPr>
            <w:tcW w:w="1095" w:type="dxa"/>
            <w:shd w:val="solid" w:color="FFFFFF" w:fill="auto"/>
          </w:tcPr>
          <w:p w14:paraId="6A1801DA" w14:textId="77777777" w:rsidR="00843100" w:rsidRDefault="00843100" w:rsidP="00843100">
            <w:pPr>
              <w:pStyle w:val="TAC"/>
              <w:rPr>
                <w:sz w:val="16"/>
                <w:szCs w:val="16"/>
              </w:rPr>
            </w:pPr>
            <w:r>
              <w:rPr>
                <w:sz w:val="16"/>
                <w:szCs w:val="16"/>
              </w:rPr>
              <w:t>SP-230649</w:t>
            </w:r>
          </w:p>
        </w:tc>
        <w:tc>
          <w:tcPr>
            <w:tcW w:w="568" w:type="dxa"/>
            <w:shd w:val="solid" w:color="FFFFFF" w:fill="auto"/>
          </w:tcPr>
          <w:p w14:paraId="360BEFD2" w14:textId="77777777" w:rsidR="00843100" w:rsidRDefault="00843100" w:rsidP="00843100">
            <w:pPr>
              <w:pStyle w:val="TAL"/>
              <w:rPr>
                <w:sz w:val="16"/>
                <w:szCs w:val="16"/>
              </w:rPr>
            </w:pPr>
            <w:r>
              <w:rPr>
                <w:sz w:val="16"/>
                <w:szCs w:val="16"/>
              </w:rPr>
              <w:t>0245</w:t>
            </w:r>
          </w:p>
        </w:tc>
        <w:tc>
          <w:tcPr>
            <w:tcW w:w="426" w:type="dxa"/>
            <w:shd w:val="solid" w:color="FFFFFF" w:fill="auto"/>
          </w:tcPr>
          <w:p w14:paraId="02FC2D26" w14:textId="77777777" w:rsidR="00843100" w:rsidRDefault="00843100" w:rsidP="00843100">
            <w:pPr>
              <w:pStyle w:val="TAR"/>
              <w:rPr>
                <w:sz w:val="16"/>
                <w:szCs w:val="16"/>
              </w:rPr>
            </w:pPr>
            <w:r>
              <w:rPr>
                <w:sz w:val="16"/>
                <w:szCs w:val="16"/>
              </w:rPr>
              <w:t>-</w:t>
            </w:r>
          </w:p>
        </w:tc>
        <w:tc>
          <w:tcPr>
            <w:tcW w:w="426" w:type="dxa"/>
            <w:shd w:val="solid" w:color="FFFFFF" w:fill="auto"/>
          </w:tcPr>
          <w:p w14:paraId="1F5CC6D3" w14:textId="77777777" w:rsidR="00843100" w:rsidRDefault="00843100" w:rsidP="00843100">
            <w:pPr>
              <w:pStyle w:val="TAC"/>
              <w:rPr>
                <w:sz w:val="16"/>
                <w:szCs w:val="16"/>
              </w:rPr>
            </w:pPr>
            <w:r>
              <w:rPr>
                <w:sz w:val="16"/>
                <w:szCs w:val="16"/>
              </w:rPr>
              <w:t>F</w:t>
            </w:r>
          </w:p>
        </w:tc>
        <w:tc>
          <w:tcPr>
            <w:tcW w:w="4821" w:type="dxa"/>
            <w:shd w:val="solid" w:color="FFFFFF" w:fill="auto"/>
          </w:tcPr>
          <w:p w14:paraId="45445316" w14:textId="77777777" w:rsidR="00843100" w:rsidRDefault="00843100" w:rsidP="00843100">
            <w:pPr>
              <w:pStyle w:val="TAL"/>
              <w:rPr>
                <w:snapToGrid w:val="0"/>
                <w:sz w:val="16"/>
                <w:szCs w:val="16"/>
                <w:lang w:val="en-AU"/>
              </w:rPr>
            </w:pPr>
            <w:r>
              <w:rPr>
                <w:snapToGrid w:val="0"/>
                <w:sz w:val="16"/>
                <w:szCs w:val="16"/>
                <w:lang w:val="en-AU"/>
              </w:rPr>
              <w:t>Correction to stage 3 implementation for MnSInfo and MnsRegistry</w:t>
            </w:r>
          </w:p>
        </w:tc>
        <w:tc>
          <w:tcPr>
            <w:tcW w:w="709" w:type="dxa"/>
            <w:shd w:val="solid" w:color="FFFFFF" w:fill="auto"/>
          </w:tcPr>
          <w:p w14:paraId="693459F1" w14:textId="77777777" w:rsidR="00843100" w:rsidRDefault="00843100" w:rsidP="00843100">
            <w:pPr>
              <w:pStyle w:val="TAC"/>
              <w:rPr>
                <w:sz w:val="16"/>
                <w:szCs w:val="16"/>
                <w:lang w:val="en-AU"/>
              </w:rPr>
            </w:pPr>
            <w:r>
              <w:rPr>
                <w:sz w:val="16"/>
                <w:szCs w:val="16"/>
                <w:lang w:val="en-AU"/>
              </w:rPr>
              <w:t>17.6.0</w:t>
            </w:r>
          </w:p>
        </w:tc>
      </w:tr>
      <w:tr w:rsidR="00843100" w14:paraId="559C9504" w14:textId="77777777" w:rsidTr="00843100">
        <w:tc>
          <w:tcPr>
            <w:tcW w:w="805" w:type="dxa"/>
            <w:shd w:val="solid" w:color="FFFFFF" w:fill="auto"/>
          </w:tcPr>
          <w:p w14:paraId="6AAB83FA" w14:textId="77777777" w:rsidR="00843100" w:rsidRDefault="00843100" w:rsidP="00843100">
            <w:pPr>
              <w:pStyle w:val="TAC"/>
              <w:rPr>
                <w:sz w:val="16"/>
                <w:szCs w:val="16"/>
              </w:rPr>
            </w:pPr>
            <w:r>
              <w:rPr>
                <w:sz w:val="16"/>
                <w:szCs w:val="16"/>
              </w:rPr>
              <w:t>2023-06</w:t>
            </w:r>
          </w:p>
        </w:tc>
        <w:tc>
          <w:tcPr>
            <w:tcW w:w="801" w:type="dxa"/>
            <w:shd w:val="solid" w:color="FFFFFF" w:fill="auto"/>
          </w:tcPr>
          <w:p w14:paraId="50F2F73E" w14:textId="77777777" w:rsidR="00843100" w:rsidRDefault="00843100" w:rsidP="00843100">
            <w:pPr>
              <w:pStyle w:val="TAC"/>
              <w:rPr>
                <w:sz w:val="16"/>
                <w:szCs w:val="16"/>
              </w:rPr>
            </w:pPr>
            <w:r>
              <w:rPr>
                <w:sz w:val="16"/>
                <w:szCs w:val="16"/>
              </w:rPr>
              <w:t>SA#100</w:t>
            </w:r>
          </w:p>
        </w:tc>
        <w:tc>
          <w:tcPr>
            <w:tcW w:w="1095" w:type="dxa"/>
            <w:shd w:val="solid" w:color="FFFFFF" w:fill="auto"/>
          </w:tcPr>
          <w:p w14:paraId="1403F52B" w14:textId="77777777" w:rsidR="00843100" w:rsidRDefault="00843100" w:rsidP="00843100">
            <w:pPr>
              <w:pStyle w:val="TAC"/>
              <w:rPr>
                <w:sz w:val="16"/>
                <w:szCs w:val="16"/>
              </w:rPr>
            </w:pPr>
            <w:r>
              <w:rPr>
                <w:sz w:val="16"/>
                <w:szCs w:val="16"/>
              </w:rPr>
              <w:t>SP-230649</w:t>
            </w:r>
          </w:p>
        </w:tc>
        <w:tc>
          <w:tcPr>
            <w:tcW w:w="568" w:type="dxa"/>
            <w:shd w:val="solid" w:color="FFFFFF" w:fill="auto"/>
          </w:tcPr>
          <w:p w14:paraId="76E13ED2" w14:textId="77777777" w:rsidR="00843100" w:rsidRDefault="00843100" w:rsidP="00843100">
            <w:pPr>
              <w:pStyle w:val="TAL"/>
              <w:rPr>
                <w:sz w:val="16"/>
                <w:szCs w:val="16"/>
              </w:rPr>
            </w:pPr>
            <w:r>
              <w:rPr>
                <w:sz w:val="16"/>
                <w:szCs w:val="16"/>
              </w:rPr>
              <w:t>0249</w:t>
            </w:r>
          </w:p>
        </w:tc>
        <w:tc>
          <w:tcPr>
            <w:tcW w:w="426" w:type="dxa"/>
            <w:shd w:val="solid" w:color="FFFFFF" w:fill="auto"/>
          </w:tcPr>
          <w:p w14:paraId="3A33F414" w14:textId="77777777" w:rsidR="00843100" w:rsidRDefault="00843100" w:rsidP="00843100">
            <w:pPr>
              <w:pStyle w:val="TAR"/>
              <w:rPr>
                <w:sz w:val="16"/>
                <w:szCs w:val="16"/>
              </w:rPr>
            </w:pPr>
            <w:r>
              <w:rPr>
                <w:sz w:val="16"/>
                <w:szCs w:val="16"/>
              </w:rPr>
              <w:t>-</w:t>
            </w:r>
          </w:p>
        </w:tc>
        <w:tc>
          <w:tcPr>
            <w:tcW w:w="426" w:type="dxa"/>
            <w:shd w:val="solid" w:color="FFFFFF" w:fill="auto"/>
          </w:tcPr>
          <w:p w14:paraId="76276B6B" w14:textId="77777777" w:rsidR="00843100" w:rsidRDefault="00843100" w:rsidP="00843100">
            <w:pPr>
              <w:pStyle w:val="TAC"/>
              <w:rPr>
                <w:sz w:val="16"/>
                <w:szCs w:val="16"/>
              </w:rPr>
            </w:pPr>
            <w:r>
              <w:rPr>
                <w:sz w:val="16"/>
                <w:szCs w:val="16"/>
              </w:rPr>
              <w:t>F</w:t>
            </w:r>
          </w:p>
        </w:tc>
        <w:tc>
          <w:tcPr>
            <w:tcW w:w="4821" w:type="dxa"/>
            <w:shd w:val="solid" w:color="FFFFFF" w:fill="auto"/>
          </w:tcPr>
          <w:p w14:paraId="6150E500" w14:textId="77777777" w:rsidR="00843100" w:rsidRDefault="00843100" w:rsidP="00843100">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776E1806" w14:textId="77777777" w:rsidR="00843100" w:rsidRDefault="00843100" w:rsidP="00843100">
            <w:pPr>
              <w:pStyle w:val="TAC"/>
              <w:rPr>
                <w:sz w:val="16"/>
                <w:szCs w:val="16"/>
                <w:lang w:val="en-AU"/>
              </w:rPr>
            </w:pPr>
            <w:r>
              <w:rPr>
                <w:sz w:val="16"/>
                <w:szCs w:val="16"/>
                <w:lang w:val="en-AU"/>
              </w:rPr>
              <w:t>17.6.0</w:t>
            </w:r>
          </w:p>
        </w:tc>
      </w:tr>
      <w:tr w:rsidR="00843100" w14:paraId="051DFD00" w14:textId="77777777" w:rsidTr="00843100">
        <w:tc>
          <w:tcPr>
            <w:tcW w:w="805" w:type="dxa"/>
            <w:shd w:val="solid" w:color="FFFFFF" w:fill="auto"/>
          </w:tcPr>
          <w:p w14:paraId="730D9796" w14:textId="77777777" w:rsidR="00843100" w:rsidRDefault="00843100" w:rsidP="00843100">
            <w:pPr>
              <w:pStyle w:val="TAC"/>
              <w:rPr>
                <w:sz w:val="16"/>
                <w:szCs w:val="16"/>
              </w:rPr>
            </w:pPr>
            <w:r>
              <w:rPr>
                <w:sz w:val="16"/>
                <w:szCs w:val="16"/>
              </w:rPr>
              <w:t>2023-06</w:t>
            </w:r>
          </w:p>
        </w:tc>
        <w:tc>
          <w:tcPr>
            <w:tcW w:w="801" w:type="dxa"/>
            <w:shd w:val="solid" w:color="FFFFFF" w:fill="auto"/>
          </w:tcPr>
          <w:p w14:paraId="6B7D4D3A" w14:textId="77777777" w:rsidR="00843100" w:rsidRDefault="00843100" w:rsidP="00843100">
            <w:pPr>
              <w:pStyle w:val="TAC"/>
              <w:rPr>
                <w:sz w:val="16"/>
                <w:szCs w:val="16"/>
              </w:rPr>
            </w:pPr>
            <w:r>
              <w:rPr>
                <w:sz w:val="16"/>
                <w:szCs w:val="16"/>
              </w:rPr>
              <w:t>SA#100</w:t>
            </w:r>
          </w:p>
        </w:tc>
        <w:tc>
          <w:tcPr>
            <w:tcW w:w="1095" w:type="dxa"/>
            <w:shd w:val="solid" w:color="FFFFFF" w:fill="auto"/>
          </w:tcPr>
          <w:p w14:paraId="41088E1A" w14:textId="77777777" w:rsidR="00843100" w:rsidRDefault="00843100" w:rsidP="00843100">
            <w:pPr>
              <w:pStyle w:val="TAC"/>
              <w:rPr>
                <w:sz w:val="16"/>
                <w:szCs w:val="16"/>
              </w:rPr>
            </w:pPr>
          </w:p>
        </w:tc>
        <w:tc>
          <w:tcPr>
            <w:tcW w:w="568" w:type="dxa"/>
            <w:shd w:val="solid" w:color="FFFFFF" w:fill="auto"/>
          </w:tcPr>
          <w:p w14:paraId="004041CF" w14:textId="77777777" w:rsidR="00843100" w:rsidRDefault="00843100" w:rsidP="00843100">
            <w:pPr>
              <w:pStyle w:val="TAL"/>
              <w:rPr>
                <w:sz w:val="16"/>
                <w:szCs w:val="16"/>
              </w:rPr>
            </w:pPr>
          </w:p>
        </w:tc>
        <w:tc>
          <w:tcPr>
            <w:tcW w:w="426" w:type="dxa"/>
            <w:shd w:val="solid" w:color="FFFFFF" w:fill="auto"/>
          </w:tcPr>
          <w:p w14:paraId="3C2944D1" w14:textId="77777777" w:rsidR="00843100" w:rsidRDefault="00843100" w:rsidP="00843100">
            <w:pPr>
              <w:pStyle w:val="TAR"/>
              <w:rPr>
                <w:sz w:val="16"/>
                <w:szCs w:val="16"/>
              </w:rPr>
            </w:pPr>
          </w:p>
        </w:tc>
        <w:tc>
          <w:tcPr>
            <w:tcW w:w="426" w:type="dxa"/>
            <w:shd w:val="solid" w:color="FFFFFF" w:fill="auto"/>
          </w:tcPr>
          <w:p w14:paraId="1641DC9F" w14:textId="77777777" w:rsidR="00843100" w:rsidRDefault="00843100" w:rsidP="00843100">
            <w:pPr>
              <w:pStyle w:val="TAC"/>
              <w:rPr>
                <w:sz w:val="16"/>
                <w:szCs w:val="16"/>
              </w:rPr>
            </w:pPr>
          </w:p>
        </w:tc>
        <w:tc>
          <w:tcPr>
            <w:tcW w:w="4821" w:type="dxa"/>
            <w:shd w:val="solid" w:color="FFFFFF" w:fill="auto"/>
          </w:tcPr>
          <w:p w14:paraId="77B987B1" w14:textId="77777777" w:rsidR="00843100" w:rsidRDefault="00843100" w:rsidP="00843100">
            <w:pPr>
              <w:pStyle w:val="TAL"/>
              <w:rPr>
                <w:snapToGrid w:val="0"/>
                <w:sz w:val="16"/>
                <w:szCs w:val="16"/>
                <w:lang w:val="en-AU"/>
              </w:rPr>
            </w:pPr>
            <w:r>
              <w:rPr>
                <w:snapToGrid w:val="0"/>
                <w:sz w:val="16"/>
                <w:szCs w:val="16"/>
                <w:lang w:val="en-AU"/>
              </w:rPr>
              <w:t>CR implementation corrections</w:t>
            </w:r>
          </w:p>
        </w:tc>
        <w:tc>
          <w:tcPr>
            <w:tcW w:w="709" w:type="dxa"/>
            <w:shd w:val="solid" w:color="FFFFFF" w:fill="auto"/>
          </w:tcPr>
          <w:p w14:paraId="23977987" w14:textId="77777777" w:rsidR="00843100" w:rsidRDefault="00843100" w:rsidP="00843100">
            <w:pPr>
              <w:pStyle w:val="TAC"/>
              <w:rPr>
                <w:sz w:val="16"/>
                <w:szCs w:val="16"/>
                <w:lang w:val="en-AU"/>
              </w:rPr>
            </w:pPr>
            <w:r>
              <w:rPr>
                <w:sz w:val="16"/>
                <w:szCs w:val="16"/>
                <w:lang w:val="en-AU"/>
              </w:rPr>
              <w:t>17.6.1</w:t>
            </w:r>
          </w:p>
        </w:tc>
      </w:tr>
      <w:tr w:rsidR="00843100" w14:paraId="1AD0CDA1" w14:textId="77777777" w:rsidTr="00843100">
        <w:tc>
          <w:tcPr>
            <w:tcW w:w="805" w:type="dxa"/>
            <w:shd w:val="solid" w:color="FFFFFF" w:fill="auto"/>
          </w:tcPr>
          <w:p w14:paraId="6A7F8B04" w14:textId="77777777" w:rsidR="00843100" w:rsidRDefault="00843100" w:rsidP="00843100">
            <w:pPr>
              <w:pStyle w:val="TAC"/>
              <w:rPr>
                <w:sz w:val="16"/>
                <w:szCs w:val="16"/>
              </w:rPr>
            </w:pPr>
            <w:r>
              <w:rPr>
                <w:sz w:val="16"/>
                <w:szCs w:val="16"/>
              </w:rPr>
              <w:t>2023-09</w:t>
            </w:r>
          </w:p>
        </w:tc>
        <w:tc>
          <w:tcPr>
            <w:tcW w:w="801" w:type="dxa"/>
            <w:shd w:val="solid" w:color="FFFFFF" w:fill="auto"/>
          </w:tcPr>
          <w:p w14:paraId="3A050420" w14:textId="77777777" w:rsidR="00843100" w:rsidRDefault="00843100" w:rsidP="00843100">
            <w:pPr>
              <w:pStyle w:val="TAC"/>
              <w:rPr>
                <w:sz w:val="16"/>
                <w:szCs w:val="16"/>
              </w:rPr>
            </w:pPr>
            <w:r>
              <w:rPr>
                <w:sz w:val="16"/>
                <w:szCs w:val="16"/>
              </w:rPr>
              <w:t>SA#101</w:t>
            </w:r>
          </w:p>
        </w:tc>
        <w:tc>
          <w:tcPr>
            <w:tcW w:w="1095" w:type="dxa"/>
            <w:shd w:val="solid" w:color="FFFFFF" w:fill="auto"/>
          </w:tcPr>
          <w:p w14:paraId="6D7C1A23" w14:textId="77777777" w:rsidR="00843100" w:rsidRDefault="00843100" w:rsidP="00843100">
            <w:pPr>
              <w:pStyle w:val="TAC"/>
              <w:rPr>
                <w:sz w:val="16"/>
                <w:szCs w:val="16"/>
              </w:rPr>
            </w:pPr>
            <w:r>
              <w:rPr>
                <w:sz w:val="16"/>
                <w:szCs w:val="16"/>
              </w:rPr>
              <w:t>SP-230944</w:t>
            </w:r>
          </w:p>
        </w:tc>
        <w:tc>
          <w:tcPr>
            <w:tcW w:w="568" w:type="dxa"/>
            <w:shd w:val="solid" w:color="FFFFFF" w:fill="auto"/>
          </w:tcPr>
          <w:p w14:paraId="4D039ABD" w14:textId="77777777" w:rsidR="00843100" w:rsidRDefault="00843100" w:rsidP="00843100">
            <w:pPr>
              <w:pStyle w:val="TAL"/>
              <w:rPr>
                <w:sz w:val="16"/>
                <w:szCs w:val="16"/>
              </w:rPr>
            </w:pPr>
            <w:r>
              <w:rPr>
                <w:sz w:val="16"/>
                <w:szCs w:val="16"/>
              </w:rPr>
              <w:t>0242</w:t>
            </w:r>
          </w:p>
        </w:tc>
        <w:tc>
          <w:tcPr>
            <w:tcW w:w="426" w:type="dxa"/>
            <w:shd w:val="solid" w:color="FFFFFF" w:fill="auto"/>
          </w:tcPr>
          <w:p w14:paraId="1E541F67" w14:textId="77777777" w:rsidR="00843100" w:rsidRDefault="00843100" w:rsidP="00843100">
            <w:pPr>
              <w:pStyle w:val="TAR"/>
              <w:rPr>
                <w:sz w:val="16"/>
                <w:szCs w:val="16"/>
              </w:rPr>
            </w:pPr>
            <w:r>
              <w:rPr>
                <w:sz w:val="16"/>
                <w:szCs w:val="16"/>
              </w:rPr>
              <w:t>4</w:t>
            </w:r>
          </w:p>
        </w:tc>
        <w:tc>
          <w:tcPr>
            <w:tcW w:w="426" w:type="dxa"/>
            <w:shd w:val="solid" w:color="FFFFFF" w:fill="auto"/>
          </w:tcPr>
          <w:p w14:paraId="1C45649F" w14:textId="77777777" w:rsidR="00843100" w:rsidRDefault="00843100" w:rsidP="00843100">
            <w:pPr>
              <w:pStyle w:val="TAC"/>
              <w:rPr>
                <w:sz w:val="16"/>
                <w:szCs w:val="16"/>
              </w:rPr>
            </w:pPr>
            <w:r>
              <w:rPr>
                <w:sz w:val="16"/>
                <w:szCs w:val="16"/>
              </w:rPr>
              <w:t>F</w:t>
            </w:r>
          </w:p>
        </w:tc>
        <w:tc>
          <w:tcPr>
            <w:tcW w:w="4821" w:type="dxa"/>
            <w:shd w:val="solid" w:color="FFFFFF" w:fill="auto"/>
          </w:tcPr>
          <w:p w14:paraId="2D31F610" w14:textId="77777777" w:rsidR="00843100" w:rsidRDefault="00843100" w:rsidP="00843100">
            <w:pPr>
              <w:pStyle w:val="TAL"/>
              <w:rPr>
                <w:snapToGrid w:val="0"/>
                <w:sz w:val="16"/>
                <w:szCs w:val="16"/>
                <w:lang w:val="en-AU"/>
              </w:rPr>
            </w:pPr>
            <w:r>
              <w:rPr>
                <w:snapToGrid w:val="0"/>
                <w:sz w:val="16"/>
                <w:szCs w:val="16"/>
                <w:lang w:val="en-AU"/>
              </w:rPr>
              <w:t>Clarify MnsRegistry handling, YANG SS R17</w:t>
            </w:r>
          </w:p>
        </w:tc>
        <w:tc>
          <w:tcPr>
            <w:tcW w:w="709" w:type="dxa"/>
            <w:shd w:val="solid" w:color="FFFFFF" w:fill="auto"/>
          </w:tcPr>
          <w:p w14:paraId="70B99688" w14:textId="77777777" w:rsidR="00843100" w:rsidRDefault="00843100" w:rsidP="00843100">
            <w:pPr>
              <w:pStyle w:val="TAC"/>
              <w:rPr>
                <w:sz w:val="16"/>
                <w:szCs w:val="16"/>
                <w:lang w:val="en-AU"/>
              </w:rPr>
            </w:pPr>
            <w:r>
              <w:rPr>
                <w:sz w:val="16"/>
                <w:szCs w:val="16"/>
                <w:lang w:val="en-AU"/>
              </w:rPr>
              <w:t>17.7.0</w:t>
            </w:r>
          </w:p>
        </w:tc>
      </w:tr>
      <w:tr w:rsidR="00843100" w14:paraId="51E1578C" w14:textId="77777777" w:rsidTr="00843100">
        <w:tc>
          <w:tcPr>
            <w:tcW w:w="805" w:type="dxa"/>
            <w:shd w:val="solid" w:color="FFFFFF" w:fill="auto"/>
          </w:tcPr>
          <w:p w14:paraId="576D5475" w14:textId="77777777" w:rsidR="00843100" w:rsidRDefault="00843100" w:rsidP="00843100">
            <w:pPr>
              <w:pStyle w:val="TAC"/>
              <w:rPr>
                <w:sz w:val="16"/>
                <w:szCs w:val="16"/>
              </w:rPr>
            </w:pPr>
            <w:r>
              <w:rPr>
                <w:sz w:val="16"/>
                <w:szCs w:val="16"/>
              </w:rPr>
              <w:t>2023-09</w:t>
            </w:r>
          </w:p>
        </w:tc>
        <w:tc>
          <w:tcPr>
            <w:tcW w:w="801" w:type="dxa"/>
            <w:shd w:val="solid" w:color="FFFFFF" w:fill="auto"/>
          </w:tcPr>
          <w:p w14:paraId="184DE479" w14:textId="77777777" w:rsidR="00843100" w:rsidRDefault="00843100" w:rsidP="00843100">
            <w:pPr>
              <w:pStyle w:val="TAC"/>
              <w:rPr>
                <w:sz w:val="16"/>
                <w:szCs w:val="16"/>
              </w:rPr>
            </w:pPr>
            <w:r>
              <w:rPr>
                <w:sz w:val="16"/>
                <w:szCs w:val="16"/>
              </w:rPr>
              <w:t>SA#101</w:t>
            </w:r>
          </w:p>
        </w:tc>
        <w:tc>
          <w:tcPr>
            <w:tcW w:w="1095" w:type="dxa"/>
            <w:shd w:val="solid" w:color="FFFFFF" w:fill="auto"/>
          </w:tcPr>
          <w:p w14:paraId="7F42B2DF" w14:textId="77777777" w:rsidR="00843100" w:rsidRDefault="00843100" w:rsidP="00843100">
            <w:pPr>
              <w:pStyle w:val="TAC"/>
              <w:rPr>
                <w:sz w:val="16"/>
                <w:szCs w:val="16"/>
              </w:rPr>
            </w:pPr>
            <w:r>
              <w:rPr>
                <w:sz w:val="16"/>
                <w:szCs w:val="16"/>
              </w:rPr>
              <w:t>SP-230944</w:t>
            </w:r>
          </w:p>
        </w:tc>
        <w:tc>
          <w:tcPr>
            <w:tcW w:w="568" w:type="dxa"/>
            <w:shd w:val="solid" w:color="FFFFFF" w:fill="auto"/>
          </w:tcPr>
          <w:p w14:paraId="3CD508B4" w14:textId="77777777" w:rsidR="00843100" w:rsidRDefault="00843100" w:rsidP="00843100">
            <w:pPr>
              <w:pStyle w:val="TAL"/>
              <w:rPr>
                <w:sz w:val="16"/>
                <w:szCs w:val="16"/>
              </w:rPr>
            </w:pPr>
            <w:r>
              <w:rPr>
                <w:sz w:val="16"/>
                <w:szCs w:val="16"/>
              </w:rPr>
              <w:t>0252</w:t>
            </w:r>
          </w:p>
        </w:tc>
        <w:tc>
          <w:tcPr>
            <w:tcW w:w="426" w:type="dxa"/>
            <w:shd w:val="solid" w:color="FFFFFF" w:fill="auto"/>
          </w:tcPr>
          <w:p w14:paraId="53BBA640" w14:textId="77777777" w:rsidR="00843100" w:rsidRDefault="00843100" w:rsidP="00843100">
            <w:pPr>
              <w:pStyle w:val="TAR"/>
              <w:rPr>
                <w:sz w:val="16"/>
                <w:szCs w:val="16"/>
              </w:rPr>
            </w:pPr>
            <w:r>
              <w:rPr>
                <w:sz w:val="16"/>
                <w:szCs w:val="16"/>
              </w:rPr>
              <w:t>-</w:t>
            </w:r>
          </w:p>
        </w:tc>
        <w:tc>
          <w:tcPr>
            <w:tcW w:w="426" w:type="dxa"/>
            <w:shd w:val="solid" w:color="FFFFFF" w:fill="auto"/>
          </w:tcPr>
          <w:p w14:paraId="60E5BC51" w14:textId="77777777" w:rsidR="00843100" w:rsidRDefault="00843100" w:rsidP="00843100">
            <w:pPr>
              <w:pStyle w:val="TAC"/>
              <w:rPr>
                <w:sz w:val="16"/>
                <w:szCs w:val="16"/>
              </w:rPr>
            </w:pPr>
            <w:r>
              <w:rPr>
                <w:sz w:val="16"/>
                <w:szCs w:val="16"/>
              </w:rPr>
              <w:t>F</w:t>
            </w:r>
          </w:p>
        </w:tc>
        <w:tc>
          <w:tcPr>
            <w:tcW w:w="4821" w:type="dxa"/>
            <w:shd w:val="solid" w:color="FFFFFF" w:fill="auto"/>
          </w:tcPr>
          <w:p w14:paraId="68764BCF" w14:textId="77777777" w:rsidR="00843100" w:rsidRDefault="00843100" w:rsidP="00843100">
            <w:pPr>
              <w:pStyle w:val="TAL"/>
              <w:rPr>
                <w:snapToGrid w:val="0"/>
                <w:sz w:val="16"/>
                <w:szCs w:val="16"/>
                <w:lang w:val="en-AU"/>
              </w:rPr>
            </w:pPr>
            <w:r>
              <w:rPr>
                <w:snapToGrid w:val="0"/>
                <w:sz w:val="16"/>
                <w:szCs w:val="16"/>
                <w:lang w:val="en-AU"/>
              </w:rPr>
              <w:t>YANG Corrections 28.623 R17</w:t>
            </w:r>
          </w:p>
        </w:tc>
        <w:tc>
          <w:tcPr>
            <w:tcW w:w="709" w:type="dxa"/>
            <w:shd w:val="solid" w:color="FFFFFF" w:fill="auto"/>
          </w:tcPr>
          <w:p w14:paraId="1D4742FB" w14:textId="77777777" w:rsidR="00843100" w:rsidRDefault="00843100" w:rsidP="00843100">
            <w:pPr>
              <w:pStyle w:val="TAC"/>
              <w:rPr>
                <w:sz w:val="16"/>
                <w:szCs w:val="16"/>
                <w:lang w:val="en-AU"/>
              </w:rPr>
            </w:pPr>
            <w:r>
              <w:rPr>
                <w:sz w:val="16"/>
                <w:szCs w:val="16"/>
                <w:lang w:val="en-AU"/>
              </w:rPr>
              <w:t>17.7.0</w:t>
            </w:r>
          </w:p>
        </w:tc>
      </w:tr>
      <w:tr w:rsidR="00843100" w14:paraId="5A24830A" w14:textId="77777777" w:rsidTr="00843100">
        <w:tc>
          <w:tcPr>
            <w:tcW w:w="805" w:type="dxa"/>
            <w:shd w:val="solid" w:color="FFFFFF" w:fill="auto"/>
          </w:tcPr>
          <w:p w14:paraId="4CE870D2" w14:textId="77777777" w:rsidR="00843100" w:rsidRDefault="00843100" w:rsidP="00843100">
            <w:pPr>
              <w:pStyle w:val="TAC"/>
              <w:rPr>
                <w:sz w:val="16"/>
                <w:szCs w:val="16"/>
              </w:rPr>
            </w:pPr>
            <w:r>
              <w:rPr>
                <w:sz w:val="16"/>
                <w:szCs w:val="16"/>
              </w:rPr>
              <w:t>2023-09</w:t>
            </w:r>
          </w:p>
        </w:tc>
        <w:tc>
          <w:tcPr>
            <w:tcW w:w="801" w:type="dxa"/>
            <w:shd w:val="solid" w:color="FFFFFF" w:fill="auto"/>
          </w:tcPr>
          <w:p w14:paraId="0C3D15C3" w14:textId="77777777" w:rsidR="00843100" w:rsidRDefault="00843100" w:rsidP="00843100">
            <w:pPr>
              <w:pStyle w:val="TAC"/>
              <w:rPr>
                <w:sz w:val="16"/>
                <w:szCs w:val="16"/>
              </w:rPr>
            </w:pPr>
            <w:r>
              <w:rPr>
                <w:sz w:val="16"/>
                <w:szCs w:val="16"/>
              </w:rPr>
              <w:t>SA#101</w:t>
            </w:r>
          </w:p>
        </w:tc>
        <w:tc>
          <w:tcPr>
            <w:tcW w:w="1095" w:type="dxa"/>
            <w:shd w:val="solid" w:color="FFFFFF" w:fill="auto"/>
          </w:tcPr>
          <w:p w14:paraId="1E789BC7" w14:textId="77777777" w:rsidR="00843100" w:rsidRDefault="00843100" w:rsidP="00843100">
            <w:pPr>
              <w:pStyle w:val="TAC"/>
              <w:rPr>
                <w:sz w:val="16"/>
                <w:szCs w:val="16"/>
              </w:rPr>
            </w:pPr>
            <w:r>
              <w:rPr>
                <w:sz w:val="16"/>
                <w:szCs w:val="16"/>
              </w:rPr>
              <w:t>SP-230942</w:t>
            </w:r>
          </w:p>
        </w:tc>
        <w:tc>
          <w:tcPr>
            <w:tcW w:w="568" w:type="dxa"/>
            <w:shd w:val="solid" w:color="FFFFFF" w:fill="auto"/>
          </w:tcPr>
          <w:p w14:paraId="13FCF524" w14:textId="77777777" w:rsidR="00843100" w:rsidRDefault="00843100" w:rsidP="00843100">
            <w:pPr>
              <w:pStyle w:val="TAL"/>
              <w:rPr>
                <w:sz w:val="16"/>
                <w:szCs w:val="16"/>
              </w:rPr>
            </w:pPr>
            <w:r>
              <w:rPr>
                <w:sz w:val="16"/>
                <w:szCs w:val="16"/>
              </w:rPr>
              <w:t>0259</w:t>
            </w:r>
          </w:p>
        </w:tc>
        <w:tc>
          <w:tcPr>
            <w:tcW w:w="426" w:type="dxa"/>
            <w:shd w:val="solid" w:color="FFFFFF" w:fill="auto"/>
          </w:tcPr>
          <w:p w14:paraId="6A55235E" w14:textId="77777777" w:rsidR="00843100" w:rsidRDefault="00843100" w:rsidP="00843100">
            <w:pPr>
              <w:pStyle w:val="TAR"/>
              <w:rPr>
                <w:sz w:val="16"/>
                <w:szCs w:val="16"/>
              </w:rPr>
            </w:pPr>
            <w:r>
              <w:rPr>
                <w:sz w:val="16"/>
                <w:szCs w:val="16"/>
              </w:rPr>
              <w:t>1</w:t>
            </w:r>
          </w:p>
        </w:tc>
        <w:tc>
          <w:tcPr>
            <w:tcW w:w="426" w:type="dxa"/>
            <w:shd w:val="solid" w:color="FFFFFF" w:fill="auto"/>
          </w:tcPr>
          <w:p w14:paraId="5F3ABD51" w14:textId="77777777" w:rsidR="00843100" w:rsidRDefault="00843100" w:rsidP="00843100">
            <w:pPr>
              <w:pStyle w:val="TAC"/>
              <w:rPr>
                <w:sz w:val="16"/>
                <w:szCs w:val="16"/>
              </w:rPr>
            </w:pPr>
            <w:r>
              <w:rPr>
                <w:sz w:val="16"/>
                <w:szCs w:val="16"/>
              </w:rPr>
              <w:t>A</w:t>
            </w:r>
          </w:p>
        </w:tc>
        <w:tc>
          <w:tcPr>
            <w:tcW w:w="4821" w:type="dxa"/>
            <w:shd w:val="solid" w:color="FFFFFF" w:fill="auto"/>
          </w:tcPr>
          <w:p w14:paraId="6B7DA30A" w14:textId="77777777" w:rsidR="00843100" w:rsidRDefault="00843100" w:rsidP="00843100">
            <w:pPr>
              <w:pStyle w:val="TAL"/>
              <w:rPr>
                <w:snapToGrid w:val="0"/>
                <w:sz w:val="16"/>
                <w:szCs w:val="16"/>
                <w:lang w:val="en-AU"/>
              </w:rPr>
            </w:pPr>
            <w:r>
              <w:rPr>
                <w:snapToGrid w:val="0"/>
                <w:sz w:val="16"/>
                <w:szCs w:val="16"/>
                <w:lang w:val="en-AU"/>
              </w:rPr>
              <w:t>Rel-17 CR 28.622 Clarify HeartbeatControl IOC definition (stage3, yang)</w:t>
            </w:r>
          </w:p>
        </w:tc>
        <w:tc>
          <w:tcPr>
            <w:tcW w:w="709" w:type="dxa"/>
            <w:shd w:val="solid" w:color="FFFFFF" w:fill="auto"/>
          </w:tcPr>
          <w:p w14:paraId="4DE4B5EF" w14:textId="77777777" w:rsidR="00843100" w:rsidRDefault="00843100" w:rsidP="00843100">
            <w:pPr>
              <w:pStyle w:val="TAC"/>
              <w:rPr>
                <w:sz w:val="16"/>
                <w:szCs w:val="16"/>
                <w:lang w:val="en-AU"/>
              </w:rPr>
            </w:pPr>
            <w:r>
              <w:rPr>
                <w:sz w:val="16"/>
                <w:szCs w:val="16"/>
                <w:lang w:val="en-AU"/>
              </w:rPr>
              <w:t>17.7.0</w:t>
            </w:r>
          </w:p>
        </w:tc>
      </w:tr>
      <w:tr w:rsidR="00843100" w14:paraId="3F830B03" w14:textId="77777777" w:rsidTr="00843100">
        <w:tc>
          <w:tcPr>
            <w:tcW w:w="805" w:type="dxa"/>
            <w:shd w:val="solid" w:color="FFFFFF" w:fill="auto"/>
          </w:tcPr>
          <w:p w14:paraId="45C40214" w14:textId="77777777" w:rsidR="00843100" w:rsidRDefault="00843100" w:rsidP="00843100">
            <w:pPr>
              <w:pStyle w:val="TAC"/>
              <w:rPr>
                <w:sz w:val="16"/>
                <w:szCs w:val="16"/>
              </w:rPr>
            </w:pPr>
            <w:r>
              <w:rPr>
                <w:sz w:val="16"/>
                <w:szCs w:val="16"/>
              </w:rPr>
              <w:t>2023-09</w:t>
            </w:r>
          </w:p>
        </w:tc>
        <w:tc>
          <w:tcPr>
            <w:tcW w:w="801" w:type="dxa"/>
            <w:shd w:val="solid" w:color="FFFFFF" w:fill="auto"/>
          </w:tcPr>
          <w:p w14:paraId="0B90A53E" w14:textId="77777777" w:rsidR="00843100" w:rsidRDefault="00843100" w:rsidP="00843100">
            <w:pPr>
              <w:pStyle w:val="TAC"/>
              <w:rPr>
                <w:sz w:val="16"/>
                <w:szCs w:val="16"/>
              </w:rPr>
            </w:pPr>
            <w:r>
              <w:rPr>
                <w:sz w:val="16"/>
                <w:szCs w:val="16"/>
              </w:rPr>
              <w:t>SA#101</w:t>
            </w:r>
          </w:p>
        </w:tc>
        <w:tc>
          <w:tcPr>
            <w:tcW w:w="1095" w:type="dxa"/>
            <w:shd w:val="solid" w:color="FFFFFF" w:fill="auto"/>
          </w:tcPr>
          <w:p w14:paraId="471FE52F" w14:textId="77777777" w:rsidR="00843100" w:rsidRDefault="00843100" w:rsidP="00843100">
            <w:pPr>
              <w:pStyle w:val="TAC"/>
              <w:rPr>
                <w:sz w:val="16"/>
                <w:szCs w:val="16"/>
              </w:rPr>
            </w:pPr>
            <w:r>
              <w:rPr>
                <w:sz w:val="16"/>
                <w:szCs w:val="16"/>
              </w:rPr>
              <w:t>SP-230944</w:t>
            </w:r>
          </w:p>
        </w:tc>
        <w:tc>
          <w:tcPr>
            <w:tcW w:w="568" w:type="dxa"/>
            <w:shd w:val="solid" w:color="FFFFFF" w:fill="auto"/>
          </w:tcPr>
          <w:p w14:paraId="2DA8159D" w14:textId="77777777" w:rsidR="00843100" w:rsidRDefault="00843100" w:rsidP="00843100">
            <w:pPr>
              <w:pStyle w:val="TAL"/>
              <w:rPr>
                <w:sz w:val="16"/>
                <w:szCs w:val="16"/>
              </w:rPr>
            </w:pPr>
            <w:r>
              <w:rPr>
                <w:sz w:val="16"/>
                <w:szCs w:val="16"/>
              </w:rPr>
              <w:t>0265</w:t>
            </w:r>
          </w:p>
        </w:tc>
        <w:tc>
          <w:tcPr>
            <w:tcW w:w="426" w:type="dxa"/>
            <w:shd w:val="solid" w:color="FFFFFF" w:fill="auto"/>
          </w:tcPr>
          <w:p w14:paraId="24520433" w14:textId="77777777" w:rsidR="00843100" w:rsidRDefault="00843100" w:rsidP="00843100">
            <w:pPr>
              <w:pStyle w:val="TAR"/>
              <w:rPr>
                <w:sz w:val="16"/>
                <w:szCs w:val="16"/>
              </w:rPr>
            </w:pPr>
            <w:r>
              <w:rPr>
                <w:sz w:val="16"/>
                <w:szCs w:val="16"/>
              </w:rPr>
              <w:t>-</w:t>
            </w:r>
          </w:p>
        </w:tc>
        <w:tc>
          <w:tcPr>
            <w:tcW w:w="426" w:type="dxa"/>
            <w:shd w:val="solid" w:color="FFFFFF" w:fill="auto"/>
          </w:tcPr>
          <w:p w14:paraId="7977DC09" w14:textId="77777777" w:rsidR="00843100" w:rsidRDefault="00843100" w:rsidP="00843100">
            <w:pPr>
              <w:pStyle w:val="TAC"/>
              <w:rPr>
                <w:sz w:val="16"/>
                <w:szCs w:val="16"/>
              </w:rPr>
            </w:pPr>
            <w:r>
              <w:rPr>
                <w:sz w:val="16"/>
                <w:szCs w:val="16"/>
              </w:rPr>
              <w:t>F</w:t>
            </w:r>
          </w:p>
        </w:tc>
        <w:tc>
          <w:tcPr>
            <w:tcW w:w="4821" w:type="dxa"/>
            <w:shd w:val="solid" w:color="FFFFFF" w:fill="auto"/>
          </w:tcPr>
          <w:p w14:paraId="0641385D" w14:textId="77777777" w:rsidR="00843100" w:rsidRDefault="00843100" w:rsidP="00843100">
            <w:pPr>
              <w:pStyle w:val="TAL"/>
              <w:rPr>
                <w:snapToGrid w:val="0"/>
                <w:sz w:val="16"/>
                <w:szCs w:val="16"/>
                <w:lang w:val="en-AU"/>
              </w:rPr>
            </w:pPr>
            <w:r>
              <w:rPr>
                <w:snapToGrid w:val="0"/>
                <w:sz w:val="16"/>
                <w:szCs w:val="16"/>
                <w:lang w:val="en-AU"/>
              </w:rPr>
              <w:t>Improve Distinguished Name pattern in YANG - R17</w:t>
            </w:r>
          </w:p>
        </w:tc>
        <w:tc>
          <w:tcPr>
            <w:tcW w:w="709" w:type="dxa"/>
            <w:shd w:val="solid" w:color="FFFFFF" w:fill="auto"/>
          </w:tcPr>
          <w:p w14:paraId="0F1BFB44" w14:textId="77777777" w:rsidR="00843100" w:rsidRDefault="00843100" w:rsidP="00843100">
            <w:pPr>
              <w:pStyle w:val="TAC"/>
              <w:rPr>
                <w:sz w:val="16"/>
                <w:szCs w:val="16"/>
                <w:lang w:val="en-AU"/>
              </w:rPr>
            </w:pPr>
            <w:r>
              <w:rPr>
                <w:sz w:val="16"/>
                <w:szCs w:val="16"/>
                <w:lang w:val="en-AU"/>
              </w:rPr>
              <w:t>17.7.0</w:t>
            </w:r>
          </w:p>
        </w:tc>
      </w:tr>
      <w:tr w:rsidR="00843100" w14:paraId="3365F252" w14:textId="77777777" w:rsidTr="00843100">
        <w:tc>
          <w:tcPr>
            <w:tcW w:w="805" w:type="dxa"/>
            <w:shd w:val="solid" w:color="FFFFFF" w:fill="auto"/>
          </w:tcPr>
          <w:p w14:paraId="214A4B7B" w14:textId="77777777" w:rsidR="00843100" w:rsidRDefault="00843100" w:rsidP="00843100">
            <w:pPr>
              <w:pStyle w:val="TAC"/>
              <w:rPr>
                <w:sz w:val="16"/>
                <w:szCs w:val="16"/>
              </w:rPr>
            </w:pPr>
            <w:r>
              <w:rPr>
                <w:sz w:val="16"/>
                <w:szCs w:val="16"/>
              </w:rPr>
              <w:t>2023-12</w:t>
            </w:r>
          </w:p>
        </w:tc>
        <w:tc>
          <w:tcPr>
            <w:tcW w:w="801" w:type="dxa"/>
            <w:shd w:val="solid" w:color="FFFFFF" w:fill="auto"/>
          </w:tcPr>
          <w:p w14:paraId="3A3E7BE9" w14:textId="77777777" w:rsidR="00843100" w:rsidRDefault="00843100" w:rsidP="00843100">
            <w:pPr>
              <w:pStyle w:val="TAC"/>
              <w:rPr>
                <w:sz w:val="16"/>
                <w:szCs w:val="16"/>
              </w:rPr>
            </w:pPr>
            <w:r>
              <w:rPr>
                <w:sz w:val="16"/>
                <w:szCs w:val="16"/>
              </w:rPr>
              <w:t>SA#102</w:t>
            </w:r>
          </w:p>
        </w:tc>
        <w:tc>
          <w:tcPr>
            <w:tcW w:w="1095" w:type="dxa"/>
            <w:shd w:val="solid" w:color="FFFFFF" w:fill="auto"/>
          </w:tcPr>
          <w:p w14:paraId="0A246567" w14:textId="77777777" w:rsidR="00843100" w:rsidRDefault="00843100" w:rsidP="00843100">
            <w:pPr>
              <w:pStyle w:val="TAC"/>
              <w:rPr>
                <w:sz w:val="16"/>
                <w:szCs w:val="16"/>
              </w:rPr>
            </w:pPr>
            <w:r>
              <w:rPr>
                <w:sz w:val="16"/>
                <w:szCs w:val="16"/>
              </w:rPr>
              <w:t>SP-231492</w:t>
            </w:r>
          </w:p>
        </w:tc>
        <w:tc>
          <w:tcPr>
            <w:tcW w:w="568" w:type="dxa"/>
            <w:shd w:val="solid" w:color="FFFFFF" w:fill="auto"/>
          </w:tcPr>
          <w:p w14:paraId="3152C608" w14:textId="77777777" w:rsidR="00843100" w:rsidRDefault="00843100" w:rsidP="00843100">
            <w:pPr>
              <w:pStyle w:val="TAL"/>
              <w:rPr>
                <w:sz w:val="16"/>
                <w:szCs w:val="16"/>
              </w:rPr>
            </w:pPr>
            <w:r>
              <w:rPr>
                <w:sz w:val="16"/>
                <w:szCs w:val="16"/>
              </w:rPr>
              <w:t>0270</w:t>
            </w:r>
          </w:p>
        </w:tc>
        <w:tc>
          <w:tcPr>
            <w:tcW w:w="426" w:type="dxa"/>
            <w:shd w:val="solid" w:color="FFFFFF" w:fill="auto"/>
          </w:tcPr>
          <w:p w14:paraId="4F8401CA" w14:textId="77777777" w:rsidR="00843100" w:rsidRDefault="00843100" w:rsidP="00843100">
            <w:pPr>
              <w:pStyle w:val="TAR"/>
              <w:rPr>
                <w:sz w:val="16"/>
                <w:szCs w:val="16"/>
              </w:rPr>
            </w:pPr>
            <w:r>
              <w:rPr>
                <w:sz w:val="16"/>
                <w:szCs w:val="16"/>
              </w:rPr>
              <w:t>1</w:t>
            </w:r>
          </w:p>
        </w:tc>
        <w:tc>
          <w:tcPr>
            <w:tcW w:w="426" w:type="dxa"/>
            <w:shd w:val="solid" w:color="FFFFFF" w:fill="auto"/>
          </w:tcPr>
          <w:p w14:paraId="164576E8" w14:textId="77777777" w:rsidR="00843100" w:rsidRDefault="00843100" w:rsidP="00843100">
            <w:pPr>
              <w:pStyle w:val="TAC"/>
              <w:rPr>
                <w:sz w:val="16"/>
                <w:szCs w:val="16"/>
              </w:rPr>
            </w:pPr>
            <w:r>
              <w:rPr>
                <w:sz w:val="16"/>
                <w:szCs w:val="16"/>
              </w:rPr>
              <w:t>F</w:t>
            </w:r>
          </w:p>
        </w:tc>
        <w:tc>
          <w:tcPr>
            <w:tcW w:w="4821" w:type="dxa"/>
            <w:shd w:val="solid" w:color="FFFFFF" w:fill="auto"/>
          </w:tcPr>
          <w:p w14:paraId="01EF5191" w14:textId="77777777" w:rsidR="00843100" w:rsidRDefault="00843100" w:rsidP="00843100">
            <w:pPr>
              <w:pStyle w:val="TAL"/>
              <w:rPr>
                <w:snapToGrid w:val="0"/>
                <w:sz w:val="16"/>
                <w:szCs w:val="16"/>
                <w:lang w:val="en-AU"/>
              </w:rPr>
            </w:pPr>
            <w:r>
              <w:rPr>
                <w:snapToGrid w:val="0"/>
                <w:sz w:val="16"/>
                <w:szCs w:val="16"/>
                <w:lang w:val="en-AU"/>
              </w:rPr>
              <w:t>Rel-17 CR 28.623 YANG Corrections and inVariant</w:t>
            </w:r>
          </w:p>
        </w:tc>
        <w:tc>
          <w:tcPr>
            <w:tcW w:w="709" w:type="dxa"/>
            <w:shd w:val="solid" w:color="FFFFFF" w:fill="auto"/>
          </w:tcPr>
          <w:p w14:paraId="5518CC64" w14:textId="77777777" w:rsidR="00843100" w:rsidRDefault="00843100" w:rsidP="00843100">
            <w:pPr>
              <w:pStyle w:val="TAC"/>
              <w:rPr>
                <w:sz w:val="16"/>
                <w:szCs w:val="16"/>
                <w:lang w:val="en-AU"/>
              </w:rPr>
            </w:pPr>
            <w:r>
              <w:rPr>
                <w:sz w:val="16"/>
                <w:szCs w:val="16"/>
                <w:lang w:val="en-AU"/>
              </w:rPr>
              <w:t>17.8.0</w:t>
            </w:r>
          </w:p>
        </w:tc>
      </w:tr>
      <w:tr w:rsidR="00843100" w14:paraId="6C3398C2" w14:textId="77777777" w:rsidTr="00843100">
        <w:tc>
          <w:tcPr>
            <w:tcW w:w="805" w:type="dxa"/>
            <w:shd w:val="solid" w:color="FFFFFF" w:fill="auto"/>
          </w:tcPr>
          <w:p w14:paraId="690E0409" w14:textId="77777777" w:rsidR="00843100" w:rsidRDefault="00843100" w:rsidP="00843100">
            <w:pPr>
              <w:pStyle w:val="TAC"/>
              <w:rPr>
                <w:sz w:val="16"/>
                <w:szCs w:val="16"/>
              </w:rPr>
            </w:pPr>
            <w:r>
              <w:rPr>
                <w:sz w:val="16"/>
                <w:szCs w:val="16"/>
              </w:rPr>
              <w:t>2023-12</w:t>
            </w:r>
          </w:p>
        </w:tc>
        <w:tc>
          <w:tcPr>
            <w:tcW w:w="801" w:type="dxa"/>
            <w:shd w:val="solid" w:color="FFFFFF" w:fill="auto"/>
          </w:tcPr>
          <w:p w14:paraId="59BDBBB6" w14:textId="77777777" w:rsidR="00843100" w:rsidRDefault="00843100" w:rsidP="00843100">
            <w:pPr>
              <w:pStyle w:val="TAC"/>
              <w:rPr>
                <w:sz w:val="16"/>
                <w:szCs w:val="16"/>
              </w:rPr>
            </w:pPr>
            <w:r>
              <w:rPr>
                <w:sz w:val="16"/>
                <w:szCs w:val="16"/>
              </w:rPr>
              <w:t>SA#102</w:t>
            </w:r>
          </w:p>
        </w:tc>
        <w:tc>
          <w:tcPr>
            <w:tcW w:w="1095" w:type="dxa"/>
            <w:shd w:val="solid" w:color="FFFFFF" w:fill="auto"/>
          </w:tcPr>
          <w:p w14:paraId="5ED72B47" w14:textId="77777777" w:rsidR="00843100" w:rsidRDefault="00843100" w:rsidP="00843100">
            <w:pPr>
              <w:pStyle w:val="TAC"/>
              <w:rPr>
                <w:sz w:val="16"/>
                <w:szCs w:val="16"/>
              </w:rPr>
            </w:pPr>
            <w:r>
              <w:rPr>
                <w:sz w:val="16"/>
                <w:szCs w:val="16"/>
              </w:rPr>
              <w:t>SP-231492</w:t>
            </w:r>
          </w:p>
        </w:tc>
        <w:tc>
          <w:tcPr>
            <w:tcW w:w="568" w:type="dxa"/>
            <w:shd w:val="solid" w:color="FFFFFF" w:fill="auto"/>
          </w:tcPr>
          <w:p w14:paraId="7FA42DC9" w14:textId="77777777" w:rsidR="00843100" w:rsidRDefault="00843100" w:rsidP="00843100">
            <w:pPr>
              <w:pStyle w:val="TAL"/>
              <w:rPr>
                <w:sz w:val="16"/>
                <w:szCs w:val="16"/>
              </w:rPr>
            </w:pPr>
            <w:r>
              <w:rPr>
                <w:sz w:val="16"/>
                <w:szCs w:val="16"/>
              </w:rPr>
              <w:t>0273</w:t>
            </w:r>
          </w:p>
        </w:tc>
        <w:tc>
          <w:tcPr>
            <w:tcW w:w="426" w:type="dxa"/>
            <w:shd w:val="solid" w:color="FFFFFF" w:fill="auto"/>
          </w:tcPr>
          <w:p w14:paraId="587D86E8" w14:textId="77777777" w:rsidR="00843100" w:rsidRDefault="00843100" w:rsidP="00843100">
            <w:pPr>
              <w:pStyle w:val="TAR"/>
              <w:rPr>
                <w:sz w:val="16"/>
                <w:szCs w:val="16"/>
              </w:rPr>
            </w:pPr>
            <w:r>
              <w:rPr>
                <w:sz w:val="16"/>
                <w:szCs w:val="16"/>
              </w:rPr>
              <w:t>-</w:t>
            </w:r>
          </w:p>
        </w:tc>
        <w:tc>
          <w:tcPr>
            <w:tcW w:w="426" w:type="dxa"/>
            <w:shd w:val="solid" w:color="FFFFFF" w:fill="auto"/>
          </w:tcPr>
          <w:p w14:paraId="62AD5B1B" w14:textId="77777777" w:rsidR="00843100" w:rsidRDefault="00843100" w:rsidP="00843100">
            <w:pPr>
              <w:pStyle w:val="TAC"/>
              <w:rPr>
                <w:sz w:val="16"/>
                <w:szCs w:val="16"/>
              </w:rPr>
            </w:pPr>
            <w:r>
              <w:rPr>
                <w:sz w:val="16"/>
                <w:szCs w:val="16"/>
              </w:rPr>
              <w:t>F</w:t>
            </w:r>
          </w:p>
        </w:tc>
        <w:tc>
          <w:tcPr>
            <w:tcW w:w="4821" w:type="dxa"/>
            <w:shd w:val="solid" w:color="FFFFFF" w:fill="auto"/>
          </w:tcPr>
          <w:p w14:paraId="2F8CF912" w14:textId="77777777" w:rsidR="00843100" w:rsidRDefault="00843100" w:rsidP="00843100">
            <w:pPr>
              <w:pStyle w:val="TAL"/>
              <w:rPr>
                <w:snapToGrid w:val="0"/>
                <w:sz w:val="16"/>
                <w:szCs w:val="16"/>
                <w:lang w:val="en-AU"/>
              </w:rPr>
            </w:pPr>
            <w:r>
              <w:rPr>
                <w:snapToGrid w:val="0"/>
                <w:sz w:val="16"/>
                <w:szCs w:val="16"/>
                <w:lang w:val="en-AU"/>
              </w:rPr>
              <w:t>Rel-17 CR TS 28.623 Stage 3 Correction of ExcessPacketDelayThreshold definition</w:t>
            </w:r>
          </w:p>
        </w:tc>
        <w:tc>
          <w:tcPr>
            <w:tcW w:w="709" w:type="dxa"/>
            <w:shd w:val="solid" w:color="FFFFFF" w:fill="auto"/>
          </w:tcPr>
          <w:p w14:paraId="4E3BEE59" w14:textId="77777777" w:rsidR="00843100" w:rsidRDefault="00843100" w:rsidP="00843100">
            <w:pPr>
              <w:pStyle w:val="TAC"/>
              <w:rPr>
                <w:sz w:val="16"/>
                <w:szCs w:val="16"/>
                <w:lang w:val="en-AU"/>
              </w:rPr>
            </w:pPr>
            <w:r>
              <w:rPr>
                <w:sz w:val="16"/>
                <w:szCs w:val="16"/>
                <w:lang w:val="en-AU"/>
              </w:rPr>
              <w:t>17.8.0</w:t>
            </w:r>
          </w:p>
        </w:tc>
      </w:tr>
      <w:tr w:rsidR="00843100" w14:paraId="658AB5E0" w14:textId="77777777" w:rsidTr="00843100">
        <w:tc>
          <w:tcPr>
            <w:tcW w:w="805" w:type="dxa"/>
            <w:shd w:val="solid" w:color="FFFFFF" w:fill="auto"/>
          </w:tcPr>
          <w:p w14:paraId="12782ECF" w14:textId="77777777" w:rsidR="00843100" w:rsidRDefault="00843100" w:rsidP="00843100">
            <w:pPr>
              <w:pStyle w:val="TAC"/>
              <w:rPr>
                <w:sz w:val="16"/>
                <w:szCs w:val="16"/>
              </w:rPr>
            </w:pPr>
            <w:r>
              <w:rPr>
                <w:sz w:val="16"/>
                <w:szCs w:val="16"/>
              </w:rPr>
              <w:t>2023-12</w:t>
            </w:r>
          </w:p>
        </w:tc>
        <w:tc>
          <w:tcPr>
            <w:tcW w:w="801" w:type="dxa"/>
            <w:shd w:val="solid" w:color="FFFFFF" w:fill="auto"/>
          </w:tcPr>
          <w:p w14:paraId="27A87712" w14:textId="77777777" w:rsidR="00843100" w:rsidRDefault="00843100" w:rsidP="00843100">
            <w:pPr>
              <w:pStyle w:val="TAC"/>
              <w:rPr>
                <w:sz w:val="16"/>
                <w:szCs w:val="16"/>
              </w:rPr>
            </w:pPr>
            <w:r>
              <w:rPr>
                <w:sz w:val="16"/>
                <w:szCs w:val="16"/>
              </w:rPr>
              <w:t>SA#102</w:t>
            </w:r>
          </w:p>
        </w:tc>
        <w:tc>
          <w:tcPr>
            <w:tcW w:w="1095" w:type="dxa"/>
            <w:shd w:val="solid" w:color="FFFFFF" w:fill="auto"/>
          </w:tcPr>
          <w:p w14:paraId="04ECA60A" w14:textId="77777777" w:rsidR="00843100" w:rsidRDefault="00843100" w:rsidP="00843100">
            <w:pPr>
              <w:pStyle w:val="TAC"/>
              <w:rPr>
                <w:sz w:val="16"/>
                <w:szCs w:val="16"/>
              </w:rPr>
            </w:pPr>
            <w:r>
              <w:rPr>
                <w:sz w:val="16"/>
                <w:szCs w:val="16"/>
              </w:rPr>
              <w:t>SP-231452</w:t>
            </w:r>
          </w:p>
        </w:tc>
        <w:tc>
          <w:tcPr>
            <w:tcW w:w="568" w:type="dxa"/>
            <w:shd w:val="solid" w:color="FFFFFF" w:fill="auto"/>
          </w:tcPr>
          <w:p w14:paraId="05AA7F77" w14:textId="77777777" w:rsidR="00843100" w:rsidRDefault="00843100" w:rsidP="00843100">
            <w:pPr>
              <w:pStyle w:val="TAL"/>
              <w:rPr>
                <w:sz w:val="16"/>
                <w:szCs w:val="16"/>
              </w:rPr>
            </w:pPr>
            <w:r>
              <w:rPr>
                <w:sz w:val="16"/>
                <w:szCs w:val="16"/>
              </w:rPr>
              <w:t>0277</w:t>
            </w:r>
          </w:p>
        </w:tc>
        <w:tc>
          <w:tcPr>
            <w:tcW w:w="426" w:type="dxa"/>
            <w:shd w:val="solid" w:color="FFFFFF" w:fill="auto"/>
          </w:tcPr>
          <w:p w14:paraId="78E8A3B0" w14:textId="77777777" w:rsidR="00843100" w:rsidRDefault="00843100" w:rsidP="00843100">
            <w:pPr>
              <w:pStyle w:val="TAR"/>
              <w:rPr>
                <w:sz w:val="16"/>
                <w:szCs w:val="16"/>
              </w:rPr>
            </w:pPr>
            <w:r>
              <w:rPr>
                <w:sz w:val="16"/>
                <w:szCs w:val="16"/>
              </w:rPr>
              <w:t>-</w:t>
            </w:r>
          </w:p>
        </w:tc>
        <w:tc>
          <w:tcPr>
            <w:tcW w:w="426" w:type="dxa"/>
            <w:shd w:val="solid" w:color="FFFFFF" w:fill="auto"/>
          </w:tcPr>
          <w:p w14:paraId="0FDC7E44" w14:textId="77777777" w:rsidR="00843100" w:rsidRDefault="00843100" w:rsidP="00843100">
            <w:pPr>
              <w:pStyle w:val="TAC"/>
              <w:rPr>
                <w:sz w:val="16"/>
                <w:szCs w:val="16"/>
              </w:rPr>
            </w:pPr>
            <w:r>
              <w:rPr>
                <w:sz w:val="16"/>
                <w:szCs w:val="16"/>
              </w:rPr>
              <w:t>F</w:t>
            </w:r>
          </w:p>
        </w:tc>
        <w:tc>
          <w:tcPr>
            <w:tcW w:w="4821" w:type="dxa"/>
            <w:shd w:val="solid" w:color="FFFFFF" w:fill="auto"/>
          </w:tcPr>
          <w:p w14:paraId="18E4BCC4" w14:textId="77777777" w:rsidR="00843100" w:rsidRDefault="00843100" w:rsidP="00843100">
            <w:pPr>
              <w:pStyle w:val="TAL"/>
              <w:rPr>
                <w:snapToGrid w:val="0"/>
                <w:sz w:val="16"/>
                <w:szCs w:val="16"/>
                <w:lang w:val="en-AU"/>
              </w:rPr>
            </w:pPr>
            <w:r>
              <w:rPr>
                <w:snapToGrid w:val="0"/>
                <w:sz w:val="16"/>
                <w:szCs w:val="16"/>
              </w:rPr>
              <w:t>Rel-17 CR 28.623 Clarify MnS scope value for Managed Elements (stage3, yang)</w:t>
            </w:r>
          </w:p>
        </w:tc>
        <w:tc>
          <w:tcPr>
            <w:tcW w:w="709" w:type="dxa"/>
            <w:shd w:val="solid" w:color="FFFFFF" w:fill="auto"/>
          </w:tcPr>
          <w:p w14:paraId="1A2A5850" w14:textId="77777777" w:rsidR="00843100" w:rsidRDefault="00843100" w:rsidP="00843100">
            <w:pPr>
              <w:pStyle w:val="TAC"/>
              <w:rPr>
                <w:sz w:val="16"/>
                <w:szCs w:val="16"/>
                <w:lang w:val="en-AU"/>
              </w:rPr>
            </w:pPr>
            <w:r>
              <w:rPr>
                <w:sz w:val="16"/>
                <w:szCs w:val="16"/>
                <w:lang w:val="en-AU"/>
              </w:rPr>
              <w:t>17.8.0</w:t>
            </w:r>
          </w:p>
        </w:tc>
      </w:tr>
      <w:tr w:rsidR="00843100" w14:paraId="6526BCAE" w14:textId="77777777" w:rsidTr="00843100">
        <w:tc>
          <w:tcPr>
            <w:tcW w:w="805" w:type="dxa"/>
            <w:shd w:val="solid" w:color="FFFFFF" w:fill="auto"/>
          </w:tcPr>
          <w:p w14:paraId="157030CA" w14:textId="77777777" w:rsidR="00843100" w:rsidRDefault="00843100" w:rsidP="00843100">
            <w:pPr>
              <w:pStyle w:val="TAC"/>
              <w:rPr>
                <w:sz w:val="16"/>
                <w:szCs w:val="16"/>
              </w:rPr>
            </w:pPr>
            <w:r>
              <w:rPr>
                <w:sz w:val="16"/>
                <w:szCs w:val="16"/>
              </w:rPr>
              <w:lastRenderedPageBreak/>
              <w:t>2023-12</w:t>
            </w:r>
          </w:p>
        </w:tc>
        <w:tc>
          <w:tcPr>
            <w:tcW w:w="801" w:type="dxa"/>
            <w:shd w:val="solid" w:color="FFFFFF" w:fill="auto"/>
          </w:tcPr>
          <w:p w14:paraId="0C0C63C4" w14:textId="77777777" w:rsidR="00843100" w:rsidRDefault="00843100" w:rsidP="00843100">
            <w:pPr>
              <w:pStyle w:val="TAC"/>
              <w:rPr>
                <w:sz w:val="16"/>
                <w:szCs w:val="16"/>
              </w:rPr>
            </w:pPr>
            <w:r>
              <w:rPr>
                <w:sz w:val="16"/>
                <w:szCs w:val="16"/>
              </w:rPr>
              <w:t>SA#102</w:t>
            </w:r>
          </w:p>
        </w:tc>
        <w:tc>
          <w:tcPr>
            <w:tcW w:w="1095" w:type="dxa"/>
            <w:shd w:val="solid" w:color="FFFFFF" w:fill="auto"/>
          </w:tcPr>
          <w:p w14:paraId="525C1A63" w14:textId="77777777" w:rsidR="00843100" w:rsidRDefault="00843100" w:rsidP="00843100">
            <w:pPr>
              <w:pStyle w:val="TAC"/>
              <w:rPr>
                <w:sz w:val="16"/>
                <w:szCs w:val="16"/>
              </w:rPr>
            </w:pPr>
            <w:r>
              <w:rPr>
                <w:sz w:val="16"/>
                <w:szCs w:val="16"/>
              </w:rPr>
              <w:t>SP-231457</w:t>
            </w:r>
          </w:p>
        </w:tc>
        <w:tc>
          <w:tcPr>
            <w:tcW w:w="568" w:type="dxa"/>
            <w:shd w:val="solid" w:color="FFFFFF" w:fill="auto"/>
          </w:tcPr>
          <w:p w14:paraId="326D2D0B" w14:textId="77777777" w:rsidR="00843100" w:rsidRDefault="00843100" w:rsidP="00843100">
            <w:pPr>
              <w:pStyle w:val="TAL"/>
              <w:rPr>
                <w:sz w:val="16"/>
                <w:szCs w:val="16"/>
              </w:rPr>
            </w:pPr>
            <w:r>
              <w:rPr>
                <w:sz w:val="16"/>
                <w:szCs w:val="16"/>
              </w:rPr>
              <w:t>0286</w:t>
            </w:r>
          </w:p>
        </w:tc>
        <w:tc>
          <w:tcPr>
            <w:tcW w:w="426" w:type="dxa"/>
            <w:shd w:val="solid" w:color="FFFFFF" w:fill="auto"/>
          </w:tcPr>
          <w:p w14:paraId="2165DA1C" w14:textId="77777777" w:rsidR="00843100" w:rsidRDefault="00843100" w:rsidP="00843100">
            <w:pPr>
              <w:pStyle w:val="TAR"/>
              <w:rPr>
                <w:sz w:val="16"/>
                <w:szCs w:val="16"/>
              </w:rPr>
            </w:pPr>
            <w:r>
              <w:rPr>
                <w:sz w:val="16"/>
                <w:szCs w:val="16"/>
              </w:rPr>
              <w:t>1</w:t>
            </w:r>
          </w:p>
        </w:tc>
        <w:tc>
          <w:tcPr>
            <w:tcW w:w="426" w:type="dxa"/>
            <w:shd w:val="solid" w:color="FFFFFF" w:fill="auto"/>
          </w:tcPr>
          <w:p w14:paraId="5B6D3937" w14:textId="77777777" w:rsidR="00843100" w:rsidRDefault="00843100" w:rsidP="00843100">
            <w:pPr>
              <w:pStyle w:val="TAC"/>
              <w:rPr>
                <w:sz w:val="16"/>
                <w:szCs w:val="16"/>
              </w:rPr>
            </w:pPr>
            <w:r>
              <w:rPr>
                <w:sz w:val="16"/>
                <w:szCs w:val="16"/>
              </w:rPr>
              <w:t>F</w:t>
            </w:r>
          </w:p>
        </w:tc>
        <w:tc>
          <w:tcPr>
            <w:tcW w:w="4821" w:type="dxa"/>
            <w:shd w:val="solid" w:color="FFFFFF" w:fill="auto"/>
          </w:tcPr>
          <w:p w14:paraId="0838D30B" w14:textId="77777777" w:rsidR="00843100" w:rsidRDefault="00843100" w:rsidP="00843100">
            <w:pPr>
              <w:pStyle w:val="TAL"/>
              <w:rPr>
                <w:snapToGrid w:val="0"/>
                <w:sz w:val="16"/>
                <w:szCs w:val="16"/>
                <w:lang w:val="en-AU"/>
              </w:rPr>
            </w:pPr>
            <w:r>
              <w:rPr>
                <w:snapToGrid w:val="0"/>
                <w:sz w:val="16"/>
                <w:szCs w:val="16"/>
                <w:lang w:val="en-AU"/>
              </w:rPr>
              <w:t>Rel-17 CR TS28.623 Correct the yaml definition for ThresholdMonitor IOC to align with stage2 definition</w:t>
            </w:r>
          </w:p>
        </w:tc>
        <w:tc>
          <w:tcPr>
            <w:tcW w:w="709" w:type="dxa"/>
            <w:shd w:val="solid" w:color="FFFFFF" w:fill="auto"/>
          </w:tcPr>
          <w:p w14:paraId="0704FB3B" w14:textId="77777777" w:rsidR="00843100" w:rsidRDefault="00843100" w:rsidP="00843100">
            <w:pPr>
              <w:pStyle w:val="TAC"/>
              <w:rPr>
                <w:sz w:val="16"/>
                <w:szCs w:val="16"/>
                <w:lang w:val="en-AU"/>
              </w:rPr>
            </w:pPr>
            <w:r>
              <w:rPr>
                <w:sz w:val="16"/>
                <w:szCs w:val="16"/>
                <w:lang w:val="en-AU"/>
              </w:rPr>
              <w:t>17.8.0</w:t>
            </w:r>
          </w:p>
        </w:tc>
      </w:tr>
      <w:tr w:rsidR="00843100" w14:paraId="687DD4D1" w14:textId="77777777" w:rsidTr="00843100">
        <w:tc>
          <w:tcPr>
            <w:tcW w:w="805" w:type="dxa"/>
            <w:shd w:val="solid" w:color="FFFFFF" w:fill="auto"/>
          </w:tcPr>
          <w:p w14:paraId="1A214C89" w14:textId="77777777" w:rsidR="00843100" w:rsidRDefault="00843100" w:rsidP="00843100">
            <w:pPr>
              <w:pStyle w:val="TAC"/>
              <w:rPr>
                <w:sz w:val="16"/>
                <w:szCs w:val="16"/>
              </w:rPr>
            </w:pPr>
            <w:r>
              <w:rPr>
                <w:sz w:val="16"/>
                <w:szCs w:val="16"/>
              </w:rPr>
              <w:t>2023-12</w:t>
            </w:r>
          </w:p>
        </w:tc>
        <w:tc>
          <w:tcPr>
            <w:tcW w:w="801" w:type="dxa"/>
            <w:shd w:val="solid" w:color="FFFFFF" w:fill="auto"/>
          </w:tcPr>
          <w:p w14:paraId="0A81D7C6" w14:textId="77777777" w:rsidR="00843100" w:rsidRDefault="00843100" w:rsidP="00843100">
            <w:pPr>
              <w:pStyle w:val="TAC"/>
              <w:rPr>
                <w:sz w:val="16"/>
                <w:szCs w:val="16"/>
              </w:rPr>
            </w:pPr>
            <w:r>
              <w:rPr>
                <w:sz w:val="16"/>
                <w:szCs w:val="16"/>
              </w:rPr>
              <w:t>SA#102</w:t>
            </w:r>
          </w:p>
        </w:tc>
        <w:tc>
          <w:tcPr>
            <w:tcW w:w="1095" w:type="dxa"/>
            <w:shd w:val="solid" w:color="FFFFFF" w:fill="auto"/>
          </w:tcPr>
          <w:p w14:paraId="323F7CA8" w14:textId="77777777" w:rsidR="00843100" w:rsidRDefault="00843100" w:rsidP="00843100">
            <w:pPr>
              <w:pStyle w:val="TAC"/>
              <w:rPr>
                <w:sz w:val="16"/>
                <w:szCs w:val="16"/>
              </w:rPr>
            </w:pPr>
            <w:r>
              <w:rPr>
                <w:sz w:val="16"/>
                <w:szCs w:val="16"/>
              </w:rPr>
              <w:t>SP-231488</w:t>
            </w:r>
          </w:p>
        </w:tc>
        <w:tc>
          <w:tcPr>
            <w:tcW w:w="568" w:type="dxa"/>
            <w:shd w:val="solid" w:color="FFFFFF" w:fill="auto"/>
          </w:tcPr>
          <w:p w14:paraId="489DF593" w14:textId="77777777" w:rsidR="00843100" w:rsidRDefault="00843100" w:rsidP="00843100">
            <w:pPr>
              <w:pStyle w:val="TAL"/>
              <w:rPr>
                <w:sz w:val="16"/>
                <w:szCs w:val="16"/>
              </w:rPr>
            </w:pPr>
            <w:r>
              <w:rPr>
                <w:sz w:val="16"/>
                <w:szCs w:val="16"/>
              </w:rPr>
              <w:t>0293</w:t>
            </w:r>
          </w:p>
        </w:tc>
        <w:tc>
          <w:tcPr>
            <w:tcW w:w="426" w:type="dxa"/>
            <w:shd w:val="solid" w:color="FFFFFF" w:fill="auto"/>
          </w:tcPr>
          <w:p w14:paraId="6EE2D93F" w14:textId="77777777" w:rsidR="00843100" w:rsidRDefault="00843100" w:rsidP="00843100">
            <w:pPr>
              <w:pStyle w:val="TAR"/>
              <w:rPr>
                <w:sz w:val="16"/>
                <w:szCs w:val="16"/>
              </w:rPr>
            </w:pPr>
            <w:r>
              <w:rPr>
                <w:sz w:val="16"/>
                <w:szCs w:val="16"/>
              </w:rPr>
              <w:t>2</w:t>
            </w:r>
          </w:p>
        </w:tc>
        <w:tc>
          <w:tcPr>
            <w:tcW w:w="426" w:type="dxa"/>
            <w:shd w:val="solid" w:color="FFFFFF" w:fill="auto"/>
          </w:tcPr>
          <w:p w14:paraId="0FB545B8" w14:textId="77777777" w:rsidR="00843100" w:rsidRDefault="00843100" w:rsidP="00843100">
            <w:pPr>
              <w:pStyle w:val="TAC"/>
              <w:rPr>
                <w:sz w:val="16"/>
                <w:szCs w:val="16"/>
              </w:rPr>
            </w:pPr>
            <w:r>
              <w:rPr>
                <w:sz w:val="16"/>
                <w:szCs w:val="16"/>
              </w:rPr>
              <w:t>A</w:t>
            </w:r>
          </w:p>
        </w:tc>
        <w:tc>
          <w:tcPr>
            <w:tcW w:w="4821" w:type="dxa"/>
            <w:shd w:val="solid" w:color="FFFFFF" w:fill="auto"/>
          </w:tcPr>
          <w:p w14:paraId="384052D3" w14:textId="77777777" w:rsidR="00843100" w:rsidRDefault="00843100" w:rsidP="00843100">
            <w:pPr>
              <w:pStyle w:val="TAL"/>
              <w:rPr>
                <w:snapToGrid w:val="0"/>
                <w:sz w:val="16"/>
                <w:szCs w:val="16"/>
                <w:lang w:val="en-AU"/>
              </w:rPr>
            </w:pPr>
            <w:r>
              <w:rPr>
                <w:snapToGrid w:val="0"/>
                <w:sz w:val="16"/>
                <w:szCs w:val="16"/>
                <w:lang w:val="en-AU"/>
              </w:rPr>
              <w:t>Rel-17 CR TS28.623 Align N38 in SMF with TS23.501</w:t>
            </w:r>
          </w:p>
        </w:tc>
        <w:tc>
          <w:tcPr>
            <w:tcW w:w="709" w:type="dxa"/>
            <w:shd w:val="solid" w:color="FFFFFF" w:fill="auto"/>
          </w:tcPr>
          <w:p w14:paraId="16B63E39" w14:textId="77777777" w:rsidR="00843100" w:rsidRDefault="00843100" w:rsidP="00843100">
            <w:pPr>
              <w:pStyle w:val="TAC"/>
              <w:rPr>
                <w:sz w:val="16"/>
                <w:szCs w:val="16"/>
                <w:lang w:val="en-AU"/>
              </w:rPr>
            </w:pPr>
            <w:r>
              <w:rPr>
                <w:sz w:val="16"/>
                <w:szCs w:val="16"/>
                <w:lang w:val="en-AU"/>
              </w:rPr>
              <w:t>17.8.0</w:t>
            </w:r>
          </w:p>
        </w:tc>
      </w:tr>
      <w:tr w:rsidR="00843100" w14:paraId="00E3593F" w14:textId="77777777" w:rsidTr="00843100">
        <w:tc>
          <w:tcPr>
            <w:tcW w:w="805" w:type="dxa"/>
            <w:shd w:val="solid" w:color="FFFFFF" w:fill="auto"/>
          </w:tcPr>
          <w:p w14:paraId="3E5A3409" w14:textId="77777777" w:rsidR="00843100" w:rsidRDefault="00843100" w:rsidP="00843100">
            <w:pPr>
              <w:pStyle w:val="TAC"/>
              <w:rPr>
                <w:sz w:val="16"/>
                <w:szCs w:val="16"/>
              </w:rPr>
            </w:pPr>
            <w:r>
              <w:rPr>
                <w:sz w:val="16"/>
                <w:szCs w:val="16"/>
              </w:rPr>
              <w:t>2023-12</w:t>
            </w:r>
          </w:p>
        </w:tc>
        <w:tc>
          <w:tcPr>
            <w:tcW w:w="801" w:type="dxa"/>
            <w:shd w:val="solid" w:color="FFFFFF" w:fill="auto"/>
          </w:tcPr>
          <w:p w14:paraId="258B1C81" w14:textId="77777777" w:rsidR="00843100" w:rsidRDefault="00843100" w:rsidP="00843100">
            <w:pPr>
              <w:pStyle w:val="TAC"/>
              <w:rPr>
                <w:sz w:val="16"/>
                <w:szCs w:val="16"/>
              </w:rPr>
            </w:pPr>
            <w:r>
              <w:rPr>
                <w:sz w:val="16"/>
                <w:szCs w:val="16"/>
              </w:rPr>
              <w:t>SA#102</w:t>
            </w:r>
          </w:p>
        </w:tc>
        <w:tc>
          <w:tcPr>
            <w:tcW w:w="1095" w:type="dxa"/>
            <w:shd w:val="solid" w:color="FFFFFF" w:fill="auto"/>
          </w:tcPr>
          <w:p w14:paraId="64D15588" w14:textId="77777777" w:rsidR="00843100" w:rsidRDefault="00843100" w:rsidP="00843100">
            <w:pPr>
              <w:pStyle w:val="TAC"/>
              <w:rPr>
                <w:sz w:val="16"/>
                <w:szCs w:val="16"/>
              </w:rPr>
            </w:pPr>
            <w:r>
              <w:rPr>
                <w:sz w:val="16"/>
                <w:szCs w:val="16"/>
              </w:rPr>
              <w:t>SP-231471</w:t>
            </w:r>
          </w:p>
        </w:tc>
        <w:tc>
          <w:tcPr>
            <w:tcW w:w="568" w:type="dxa"/>
            <w:shd w:val="solid" w:color="FFFFFF" w:fill="auto"/>
          </w:tcPr>
          <w:p w14:paraId="4DCB25FC" w14:textId="77777777" w:rsidR="00843100" w:rsidRDefault="00843100" w:rsidP="00843100">
            <w:pPr>
              <w:pStyle w:val="TAL"/>
              <w:rPr>
                <w:sz w:val="16"/>
                <w:szCs w:val="16"/>
              </w:rPr>
            </w:pPr>
            <w:r>
              <w:rPr>
                <w:sz w:val="16"/>
                <w:szCs w:val="16"/>
              </w:rPr>
              <w:t>0298</w:t>
            </w:r>
          </w:p>
        </w:tc>
        <w:tc>
          <w:tcPr>
            <w:tcW w:w="426" w:type="dxa"/>
            <w:shd w:val="solid" w:color="FFFFFF" w:fill="auto"/>
          </w:tcPr>
          <w:p w14:paraId="057D1DC0" w14:textId="77777777" w:rsidR="00843100" w:rsidRDefault="00843100" w:rsidP="00843100">
            <w:pPr>
              <w:pStyle w:val="TAR"/>
              <w:rPr>
                <w:sz w:val="16"/>
                <w:szCs w:val="16"/>
              </w:rPr>
            </w:pPr>
            <w:r>
              <w:rPr>
                <w:sz w:val="16"/>
                <w:szCs w:val="16"/>
              </w:rPr>
              <w:t>1</w:t>
            </w:r>
          </w:p>
        </w:tc>
        <w:tc>
          <w:tcPr>
            <w:tcW w:w="426" w:type="dxa"/>
            <w:shd w:val="solid" w:color="FFFFFF" w:fill="auto"/>
          </w:tcPr>
          <w:p w14:paraId="2BEB0320" w14:textId="77777777" w:rsidR="00843100" w:rsidRDefault="00843100" w:rsidP="00843100">
            <w:pPr>
              <w:pStyle w:val="TAC"/>
              <w:rPr>
                <w:sz w:val="16"/>
                <w:szCs w:val="16"/>
              </w:rPr>
            </w:pPr>
            <w:r>
              <w:rPr>
                <w:sz w:val="16"/>
                <w:szCs w:val="16"/>
              </w:rPr>
              <w:t>F</w:t>
            </w:r>
          </w:p>
        </w:tc>
        <w:tc>
          <w:tcPr>
            <w:tcW w:w="4821" w:type="dxa"/>
            <w:shd w:val="solid" w:color="FFFFFF" w:fill="auto"/>
          </w:tcPr>
          <w:p w14:paraId="71E3BB30" w14:textId="77777777" w:rsidR="00843100" w:rsidRDefault="00843100" w:rsidP="00843100">
            <w:pPr>
              <w:pStyle w:val="TAL"/>
              <w:rPr>
                <w:snapToGrid w:val="0"/>
                <w:sz w:val="16"/>
                <w:szCs w:val="16"/>
                <w:lang w:val="en-AU"/>
              </w:rPr>
            </w:pPr>
            <w:r>
              <w:rPr>
                <w:snapToGrid w:val="0"/>
                <w:sz w:val="16"/>
                <w:szCs w:val="16"/>
                <w:lang w:val="en-AU"/>
              </w:rPr>
              <w:t>Rel-17 CR 28.623 Add measurement bin support to NRM (stage3, yang)</w:t>
            </w:r>
          </w:p>
        </w:tc>
        <w:tc>
          <w:tcPr>
            <w:tcW w:w="709" w:type="dxa"/>
            <w:shd w:val="solid" w:color="FFFFFF" w:fill="auto"/>
          </w:tcPr>
          <w:p w14:paraId="4891151A" w14:textId="77777777" w:rsidR="00843100" w:rsidRDefault="00843100" w:rsidP="00843100">
            <w:pPr>
              <w:pStyle w:val="TAC"/>
              <w:rPr>
                <w:sz w:val="16"/>
                <w:szCs w:val="16"/>
                <w:lang w:val="en-AU"/>
              </w:rPr>
            </w:pPr>
            <w:r>
              <w:rPr>
                <w:sz w:val="16"/>
                <w:szCs w:val="16"/>
                <w:lang w:val="en-AU"/>
              </w:rPr>
              <w:t>17.8.0</w:t>
            </w:r>
          </w:p>
        </w:tc>
      </w:tr>
      <w:tr w:rsidR="00843100" w14:paraId="1D14FB72" w14:textId="77777777" w:rsidTr="00843100">
        <w:tc>
          <w:tcPr>
            <w:tcW w:w="805" w:type="dxa"/>
            <w:shd w:val="solid" w:color="FFFFFF" w:fill="auto"/>
          </w:tcPr>
          <w:p w14:paraId="2CE36E59" w14:textId="77777777" w:rsidR="00843100" w:rsidRDefault="00843100" w:rsidP="00843100">
            <w:pPr>
              <w:pStyle w:val="TAC"/>
              <w:rPr>
                <w:sz w:val="16"/>
                <w:szCs w:val="16"/>
              </w:rPr>
            </w:pPr>
            <w:r>
              <w:rPr>
                <w:sz w:val="16"/>
                <w:szCs w:val="16"/>
              </w:rPr>
              <w:t>2023-12</w:t>
            </w:r>
          </w:p>
        </w:tc>
        <w:tc>
          <w:tcPr>
            <w:tcW w:w="801" w:type="dxa"/>
            <w:shd w:val="solid" w:color="FFFFFF" w:fill="auto"/>
          </w:tcPr>
          <w:p w14:paraId="2C0D2978" w14:textId="77777777" w:rsidR="00843100" w:rsidRDefault="00843100" w:rsidP="00843100">
            <w:pPr>
              <w:pStyle w:val="TAC"/>
              <w:rPr>
                <w:sz w:val="16"/>
                <w:szCs w:val="16"/>
              </w:rPr>
            </w:pPr>
            <w:r>
              <w:rPr>
                <w:sz w:val="16"/>
                <w:szCs w:val="16"/>
              </w:rPr>
              <w:t>SA#102</w:t>
            </w:r>
          </w:p>
        </w:tc>
        <w:tc>
          <w:tcPr>
            <w:tcW w:w="1095" w:type="dxa"/>
            <w:shd w:val="solid" w:color="FFFFFF" w:fill="auto"/>
          </w:tcPr>
          <w:p w14:paraId="0FFCBD78" w14:textId="77777777" w:rsidR="00843100" w:rsidRDefault="00843100" w:rsidP="00843100">
            <w:pPr>
              <w:pStyle w:val="TAC"/>
              <w:rPr>
                <w:sz w:val="16"/>
                <w:szCs w:val="16"/>
              </w:rPr>
            </w:pPr>
            <w:r>
              <w:rPr>
                <w:sz w:val="16"/>
                <w:szCs w:val="16"/>
              </w:rPr>
              <w:t>SP-231488</w:t>
            </w:r>
          </w:p>
        </w:tc>
        <w:tc>
          <w:tcPr>
            <w:tcW w:w="568" w:type="dxa"/>
            <w:shd w:val="solid" w:color="FFFFFF" w:fill="auto"/>
          </w:tcPr>
          <w:p w14:paraId="6DFD70C2" w14:textId="77777777" w:rsidR="00843100" w:rsidRDefault="00843100" w:rsidP="00843100">
            <w:pPr>
              <w:pStyle w:val="TAL"/>
              <w:rPr>
                <w:sz w:val="16"/>
                <w:szCs w:val="16"/>
              </w:rPr>
            </w:pPr>
            <w:r>
              <w:rPr>
                <w:sz w:val="16"/>
                <w:szCs w:val="16"/>
              </w:rPr>
              <w:t>0301</w:t>
            </w:r>
          </w:p>
        </w:tc>
        <w:tc>
          <w:tcPr>
            <w:tcW w:w="426" w:type="dxa"/>
            <w:shd w:val="solid" w:color="FFFFFF" w:fill="auto"/>
          </w:tcPr>
          <w:p w14:paraId="2EDBA199" w14:textId="77777777" w:rsidR="00843100" w:rsidRDefault="00843100" w:rsidP="00843100">
            <w:pPr>
              <w:pStyle w:val="TAR"/>
              <w:rPr>
                <w:sz w:val="16"/>
                <w:szCs w:val="16"/>
              </w:rPr>
            </w:pPr>
          </w:p>
        </w:tc>
        <w:tc>
          <w:tcPr>
            <w:tcW w:w="426" w:type="dxa"/>
            <w:shd w:val="solid" w:color="FFFFFF" w:fill="auto"/>
          </w:tcPr>
          <w:p w14:paraId="3AD34805" w14:textId="77777777" w:rsidR="00843100" w:rsidRDefault="00843100" w:rsidP="00843100">
            <w:pPr>
              <w:pStyle w:val="TAC"/>
              <w:rPr>
                <w:sz w:val="16"/>
                <w:szCs w:val="16"/>
              </w:rPr>
            </w:pPr>
            <w:r>
              <w:rPr>
                <w:sz w:val="16"/>
                <w:szCs w:val="16"/>
              </w:rPr>
              <w:t>A</w:t>
            </w:r>
          </w:p>
        </w:tc>
        <w:tc>
          <w:tcPr>
            <w:tcW w:w="4821" w:type="dxa"/>
            <w:shd w:val="solid" w:color="FFFFFF" w:fill="auto"/>
          </w:tcPr>
          <w:p w14:paraId="567EAEB3" w14:textId="77777777" w:rsidR="00843100" w:rsidRDefault="00843100" w:rsidP="00843100">
            <w:pPr>
              <w:pStyle w:val="TAL"/>
              <w:rPr>
                <w:snapToGrid w:val="0"/>
                <w:sz w:val="16"/>
                <w:szCs w:val="16"/>
                <w:lang w:val="en-AU"/>
              </w:rPr>
            </w:pPr>
            <w:r>
              <w:rPr>
                <w:snapToGrid w:val="0"/>
                <w:sz w:val="16"/>
                <w:szCs w:val="16"/>
                <w:lang w:val="en-AU"/>
              </w:rPr>
              <w:t>Rel-17 CR TS28.623 Adding N16 and N16a into module_3gpp-common-trace.yang</w:t>
            </w:r>
          </w:p>
        </w:tc>
        <w:tc>
          <w:tcPr>
            <w:tcW w:w="709" w:type="dxa"/>
            <w:shd w:val="solid" w:color="FFFFFF" w:fill="auto"/>
          </w:tcPr>
          <w:p w14:paraId="5500DC6C" w14:textId="77777777" w:rsidR="00843100" w:rsidRDefault="00843100" w:rsidP="00843100">
            <w:pPr>
              <w:pStyle w:val="TAC"/>
              <w:rPr>
                <w:sz w:val="16"/>
                <w:szCs w:val="16"/>
                <w:lang w:val="en-AU"/>
              </w:rPr>
            </w:pPr>
            <w:r>
              <w:rPr>
                <w:sz w:val="16"/>
                <w:szCs w:val="16"/>
                <w:lang w:val="en-AU"/>
              </w:rPr>
              <w:t>17.8.0</w:t>
            </w:r>
          </w:p>
        </w:tc>
      </w:tr>
      <w:tr w:rsidR="00843100" w14:paraId="144F6E46" w14:textId="77777777" w:rsidTr="00843100">
        <w:tc>
          <w:tcPr>
            <w:tcW w:w="805" w:type="dxa"/>
            <w:shd w:val="solid" w:color="FFFFFF" w:fill="auto"/>
          </w:tcPr>
          <w:p w14:paraId="48FF0095" w14:textId="77777777" w:rsidR="00843100" w:rsidRDefault="00843100" w:rsidP="00843100">
            <w:pPr>
              <w:pStyle w:val="TAC"/>
              <w:rPr>
                <w:sz w:val="16"/>
                <w:szCs w:val="16"/>
              </w:rPr>
            </w:pPr>
            <w:r>
              <w:rPr>
                <w:sz w:val="16"/>
                <w:szCs w:val="16"/>
              </w:rPr>
              <w:t>2023-12</w:t>
            </w:r>
          </w:p>
        </w:tc>
        <w:tc>
          <w:tcPr>
            <w:tcW w:w="801" w:type="dxa"/>
            <w:shd w:val="solid" w:color="FFFFFF" w:fill="auto"/>
          </w:tcPr>
          <w:p w14:paraId="79C6287F" w14:textId="77777777" w:rsidR="00843100" w:rsidRDefault="00843100" w:rsidP="00843100">
            <w:pPr>
              <w:pStyle w:val="TAC"/>
              <w:rPr>
                <w:sz w:val="16"/>
                <w:szCs w:val="16"/>
              </w:rPr>
            </w:pPr>
            <w:r>
              <w:rPr>
                <w:sz w:val="16"/>
                <w:szCs w:val="16"/>
              </w:rPr>
              <w:t>SA#102</w:t>
            </w:r>
          </w:p>
        </w:tc>
        <w:tc>
          <w:tcPr>
            <w:tcW w:w="1095" w:type="dxa"/>
            <w:shd w:val="solid" w:color="FFFFFF" w:fill="auto"/>
          </w:tcPr>
          <w:p w14:paraId="420C7E35" w14:textId="77777777" w:rsidR="00843100" w:rsidRDefault="00843100" w:rsidP="00843100">
            <w:pPr>
              <w:pStyle w:val="TAC"/>
              <w:rPr>
                <w:sz w:val="16"/>
                <w:szCs w:val="16"/>
              </w:rPr>
            </w:pPr>
            <w:r>
              <w:rPr>
                <w:sz w:val="16"/>
                <w:szCs w:val="16"/>
              </w:rPr>
              <w:t>SP-231492</w:t>
            </w:r>
          </w:p>
        </w:tc>
        <w:tc>
          <w:tcPr>
            <w:tcW w:w="568" w:type="dxa"/>
            <w:shd w:val="solid" w:color="FFFFFF" w:fill="auto"/>
          </w:tcPr>
          <w:p w14:paraId="74528AA5" w14:textId="77777777" w:rsidR="00843100" w:rsidRDefault="00843100" w:rsidP="00843100">
            <w:pPr>
              <w:pStyle w:val="TAL"/>
              <w:rPr>
                <w:sz w:val="16"/>
                <w:szCs w:val="16"/>
              </w:rPr>
            </w:pPr>
            <w:r>
              <w:rPr>
                <w:sz w:val="16"/>
                <w:szCs w:val="16"/>
              </w:rPr>
              <w:t>0306</w:t>
            </w:r>
          </w:p>
        </w:tc>
        <w:tc>
          <w:tcPr>
            <w:tcW w:w="426" w:type="dxa"/>
            <w:shd w:val="solid" w:color="FFFFFF" w:fill="auto"/>
          </w:tcPr>
          <w:p w14:paraId="1D9DE284" w14:textId="77777777" w:rsidR="00843100" w:rsidRDefault="00843100" w:rsidP="00843100">
            <w:pPr>
              <w:pStyle w:val="TAR"/>
              <w:rPr>
                <w:sz w:val="16"/>
                <w:szCs w:val="16"/>
              </w:rPr>
            </w:pPr>
          </w:p>
        </w:tc>
        <w:tc>
          <w:tcPr>
            <w:tcW w:w="426" w:type="dxa"/>
            <w:shd w:val="solid" w:color="FFFFFF" w:fill="auto"/>
          </w:tcPr>
          <w:p w14:paraId="4D079E1F" w14:textId="77777777" w:rsidR="00843100" w:rsidRDefault="00843100" w:rsidP="00843100">
            <w:pPr>
              <w:pStyle w:val="TAC"/>
              <w:rPr>
                <w:sz w:val="16"/>
                <w:szCs w:val="16"/>
              </w:rPr>
            </w:pPr>
            <w:r>
              <w:rPr>
                <w:sz w:val="16"/>
                <w:szCs w:val="16"/>
              </w:rPr>
              <w:t>F</w:t>
            </w:r>
          </w:p>
        </w:tc>
        <w:tc>
          <w:tcPr>
            <w:tcW w:w="4821" w:type="dxa"/>
            <w:shd w:val="solid" w:color="FFFFFF" w:fill="auto"/>
          </w:tcPr>
          <w:p w14:paraId="3849DFA2" w14:textId="77777777" w:rsidR="00843100" w:rsidRDefault="00843100" w:rsidP="00843100">
            <w:pPr>
              <w:pStyle w:val="TAL"/>
              <w:rPr>
                <w:snapToGrid w:val="0"/>
                <w:sz w:val="16"/>
                <w:szCs w:val="16"/>
                <w:lang w:val="en-AU"/>
              </w:rPr>
            </w:pPr>
            <w:r>
              <w:rPr>
                <w:snapToGrid w:val="0"/>
                <w:sz w:val="16"/>
                <w:szCs w:val="16"/>
                <w:lang w:val="en-AU"/>
              </w:rPr>
              <w:t>Rel-17 CR 28.623 YANG Corrections (SA5#152)</w:t>
            </w:r>
          </w:p>
        </w:tc>
        <w:tc>
          <w:tcPr>
            <w:tcW w:w="709" w:type="dxa"/>
            <w:shd w:val="solid" w:color="FFFFFF" w:fill="auto"/>
          </w:tcPr>
          <w:p w14:paraId="05151190" w14:textId="77777777" w:rsidR="00843100" w:rsidRDefault="00843100" w:rsidP="00843100">
            <w:pPr>
              <w:pStyle w:val="TAC"/>
              <w:rPr>
                <w:sz w:val="16"/>
                <w:szCs w:val="16"/>
                <w:lang w:val="en-AU"/>
              </w:rPr>
            </w:pPr>
            <w:r>
              <w:rPr>
                <w:sz w:val="16"/>
                <w:szCs w:val="16"/>
                <w:lang w:val="en-AU"/>
              </w:rPr>
              <w:t>17.8.0</w:t>
            </w:r>
          </w:p>
        </w:tc>
      </w:tr>
      <w:tr w:rsidR="00843100" w14:paraId="2CBDCDF3" w14:textId="77777777" w:rsidTr="00843100">
        <w:tc>
          <w:tcPr>
            <w:tcW w:w="805" w:type="dxa"/>
            <w:shd w:val="solid" w:color="FFFFFF" w:fill="auto"/>
          </w:tcPr>
          <w:p w14:paraId="4646264E" w14:textId="77777777" w:rsidR="00843100" w:rsidRDefault="00843100" w:rsidP="00843100">
            <w:pPr>
              <w:pStyle w:val="TAC"/>
              <w:rPr>
                <w:sz w:val="16"/>
                <w:szCs w:val="16"/>
              </w:rPr>
            </w:pPr>
            <w:r>
              <w:rPr>
                <w:sz w:val="16"/>
                <w:szCs w:val="16"/>
              </w:rPr>
              <w:t>2024-03</w:t>
            </w:r>
          </w:p>
        </w:tc>
        <w:tc>
          <w:tcPr>
            <w:tcW w:w="801" w:type="dxa"/>
            <w:shd w:val="solid" w:color="FFFFFF" w:fill="auto"/>
          </w:tcPr>
          <w:p w14:paraId="0C3864FE" w14:textId="77777777" w:rsidR="00843100" w:rsidRDefault="00843100" w:rsidP="00843100">
            <w:pPr>
              <w:pStyle w:val="TAC"/>
              <w:rPr>
                <w:sz w:val="16"/>
                <w:szCs w:val="16"/>
              </w:rPr>
            </w:pPr>
            <w:r>
              <w:rPr>
                <w:sz w:val="16"/>
                <w:szCs w:val="16"/>
              </w:rPr>
              <w:t>SA#103</w:t>
            </w:r>
          </w:p>
        </w:tc>
        <w:tc>
          <w:tcPr>
            <w:tcW w:w="1095" w:type="dxa"/>
            <w:shd w:val="solid" w:color="FFFFFF" w:fill="auto"/>
          </w:tcPr>
          <w:p w14:paraId="6A8711E7"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5AC6BC82" w14:textId="77777777" w:rsidR="00843100" w:rsidRDefault="00843100" w:rsidP="00843100">
            <w:pPr>
              <w:pStyle w:val="TAL"/>
              <w:rPr>
                <w:sz w:val="16"/>
                <w:szCs w:val="16"/>
              </w:rPr>
            </w:pPr>
            <w:r>
              <w:rPr>
                <w:sz w:val="16"/>
                <w:szCs w:val="16"/>
              </w:rPr>
              <w:t>0310</w:t>
            </w:r>
          </w:p>
        </w:tc>
        <w:tc>
          <w:tcPr>
            <w:tcW w:w="426" w:type="dxa"/>
            <w:shd w:val="solid" w:color="FFFFFF" w:fill="auto"/>
          </w:tcPr>
          <w:p w14:paraId="153AAF28" w14:textId="77777777" w:rsidR="00843100" w:rsidRDefault="00843100" w:rsidP="00843100">
            <w:pPr>
              <w:pStyle w:val="TAR"/>
              <w:rPr>
                <w:sz w:val="16"/>
                <w:szCs w:val="16"/>
              </w:rPr>
            </w:pPr>
            <w:r>
              <w:rPr>
                <w:sz w:val="16"/>
                <w:szCs w:val="16"/>
              </w:rPr>
              <w:t>-</w:t>
            </w:r>
          </w:p>
        </w:tc>
        <w:tc>
          <w:tcPr>
            <w:tcW w:w="426" w:type="dxa"/>
            <w:shd w:val="solid" w:color="FFFFFF" w:fill="auto"/>
          </w:tcPr>
          <w:p w14:paraId="075E428A" w14:textId="77777777" w:rsidR="00843100" w:rsidRDefault="00843100" w:rsidP="00843100">
            <w:pPr>
              <w:pStyle w:val="TAC"/>
              <w:rPr>
                <w:sz w:val="16"/>
                <w:szCs w:val="16"/>
              </w:rPr>
            </w:pPr>
            <w:r>
              <w:rPr>
                <w:sz w:val="16"/>
                <w:szCs w:val="16"/>
              </w:rPr>
              <w:t>F</w:t>
            </w:r>
          </w:p>
        </w:tc>
        <w:tc>
          <w:tcPr>
            <w:tcW w:w="4821" w:type="dxa"/>
            <w:shd w:val="solid" w:color="FFFFFF" w:fill="auto"/>
          </w:tcPr>
          <w:p w14:paraId="462B53AB" w14:textId="77777777" w:rsidR="00843100" w:rsidRDefault="00843100" w:rsidP="00843100">
            <w:pPr>
              <w:pStyle w:val="TAL"/>
              <w:rPr>
                <w:snapToGrid w:val="0"/>
                <w:sz w:val="16"/>
                <w:szCs w:val="16"/>
                <w:lang w:val="en-AU"/>
              </w:rPr>
            </w:pPr>
            <w:r>
              <w:rPr>
                <w:snapToGrid w:val="0"/>
                <w:sz w:val="16"/>
                <w:szCs w:val="16"/>
                <w:lang w:val="en-AU"/>
              </w:rPr>
              <w:t>TS28.623 Rel17 correction to ReportingCtrl stage 3 OpenAPI implementation</w:t>
            </w:r>
          </w:p>
        </w:tc>
        <w:tc>
          <w:tcPr>
            <w:tcW w:w="709" w:type="dxa"/>
            <w:shd w:val="solid" w:color="FFFFFF" w:fill="auto"/>
          </w:tcPr>
          <w:p w14:paraId="07358F0E" w14:textId="77777777" w:rsidR="00843100" w:rsidRDefault="00843100" w:rsidP="00843100">
            <w:pPr>
              <w:pStyle w:val="TAC"/>
              <w:rPr>
                <w:sz w:val="16"/>
                <w:szCs w:val="16"/>
                <w:lang w:val="en-AU"/>
              </w:rPr>
            </w:pPr>
            <w:r>
              <w:rPr>
                <w:sz w:val="16"/>
                <w:szCs w:val="16"/>
                <w:lang w:val="en-AU"/>
              </w:rPr>
              <w:t>17.9.0</w:t>
            </w:r>
          </w:p>
        </w:tc>
      </w:tr>
      <w:tr w:rsidR="00843100" w14:paraId="0C8BB945" w14:textId="77777777" w:rsidTr="00843100">
        <w:tc>
          <w:tcPr>
            <w:tcW w:w="805" w:type="dxa"/>
            <w:shd w:val="solid" w:color="FFFFFF" w:fill="auto"/>
          </w:tcPr>
          <w:p w14:paraId="0892B028" w14:textId="77777777" w:rsidR="00843100" w:rsidRDefault="00843100" w:rsidP="00843100">
            <w:pPr>
              <w:pStyle w:val="TAC"/>
              <w:rPr>
                <w:sz w:val="16"/>
                <w:szCs w:val="16"/>
              </w:rPr>
            </w:pPr>
            <w:r>
              <w:rPr>
                <w:sz w:val="16"/>
                <w:szCs w:val="16"/>
              </w:rPr>
              <w:t>2024-03</w:t>
            </w:r>
          </w:p>
        </w:tc>
        <w:tc>
          <w:tcPr>
            <w:tcW w:w="801" w:type="dxa"/>
            <w:shd w:val="solid" w:color="FFFFFF" w:fill="auto"/>
          </w:tcPr>
          <w:p w14:paraId="7E7CAFF1" w14:textId="77777777" w:rsidR="00843100" w:rsidRDefault="00843100" w:rsidP="00843100">
            <w:pPr>
              <w:pStyle w:val="TAC"/>
              <w:rPr>
                <w:sz w:val="16"/>
                <w:szCs w:val="16"/>
              </w:rPr>
            </w:pPr>
            <w:r>
              <w:rPr>
                <w:sz w:val="16"/>
                <w:szCs w:val="16"/>
              </w:rPr>
              <w:t>SA#103</w:t>
            </w:r>
          </w:p>
        </w:tc>
        <w:tc>
          <w:tcPr>
            <w:tcW w:w="1095" w:type="dxa"/>
            <w:shd w:val="solid" w:color="FFFFFF" w:fill="auto"/>
          </w:tcPr>
          <w:p w14:paraId="1076A059"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31F22A1C" w14:textId="77777777" w:rsidR="00843100" w:rsidRDefault="00843100" w:rsidP="00843100">
            <w:pPr>
              <w:pStyle w:val="TAL"/>
              <w:rPr>
                <w:sz w:val="16"/>
                <w:szCs w:val="16"/>
              </w:rPr>
            </w:pPr>
            <w:r>
              <w:rPr>
                <w:sz w:val="16"/>
                <w:szCs w:val="16"/>
              </w:rPr>
              <w:t>0327</w:t>
            </w:r>
          </w:p>
        </w:tc>
        <w:tc>
          <w:tcPr>
            <w:tcW w:w="426" w:type="dxa"/>
            <w:shd w:val="solid" w:color="FFFFFF" w:fill="auto"/>
          </w:tcPr>
          <w:p w14:paraId="32463B5B" w14:textId="77777777" w:rsidR="00843100" w:rsidRDefault="00843100" w:rsidP="00843100">
            <w:pPr>
              <w:pStyle w:val="TAR"/>
              <w:rPr>
                <w:sz w:val="16"/>
                <w:szCs w:val="16"/>
              </w:rPr>
            </w:pPr>
            <w:r>
              <w:rPr>
                <w:sz w:val="16"/>
                <w:szCs w:val="16"/>
              </w:rPr>
              <w:t>1</w:t>
            </w:r>
          </w:p>
        </w:tc>
        <w:tc>
          <w:tcPr>
            <w:tcW w:w="426" w:type="dxa"/>
            <w:shd w:val="solid" w:color="FFFFFF" w:fill="auto"/>
          </w:tcPr>
          <w:p w14:paraId="4B5FDAF7" w14:textId="77777777" w:rsidR="00843100" w:rsidRDefault="00843100" w:rsidP="00843100">
            <w:pPr>
              <w:pStyle w:val="TAC"/>
              <w:rPr>
                <w:sz w:val="16"/>
                <w:szCs w:val="16"/>
              </w:rPr>
            </w:pPr>
            <w:r>
              <w:rPr>
                <w:sz w:val="16"/>
                <w:szCs w:val="16"/>
              </w:rPr>
              <w:t>F</w:t>
            </w:r>
          </w:p>
        </w:tc>
        <w:tc>
          <w:tcPr>
            <w:tcW w:w="4821" w:type="dxa"/>
            <w:shd w:val="solid" w:color="FFFFFF" w:fill="auto"/>
          </w:tcPr>
          <w:p w14:paraId="37600574" w14:textId="77777777" w:rsidR="00843100" w:rsidRDefault="00843100" w:rsidP="00843100">
            <w:pPr>
              <w:pStyle w:val="TAL"/>
              <w:rPr>
                <w:snapToGrid w:val="0"/>
                <w:sz w:val="16"/>
                <w:szCs w:val="16"/>
                <w:lang w:val="en-AU"/>
              </w:rPr>
            </w:pPr>
            <w:r>
              <w:rPr>
                <w:snapToGrid w:val="0"/>
                <w:sz w:val="16"/>
                <w:szCs w:val="16"/>
                <w:lang w:val="en-AU"/>
              </w:rPr>
              <w:t>Rel-17 CR 28.623 YANG Corrections</w:t>
            </w:r>
          </w:p>
        </w:tc>
        <w:tc>
          <w:tcPr>
            <w:tcW w:w="709" w:type="dxa"/>
            <w:shd w:val="solid" w:color="FFFFFF" w:fill="auto"/>
          </w:tcPr>
          <w:p w14:paraId="79BE172B" w14:textId="77777777" w:rsidR="00843100" w:rsidRDefault="00843100" w:rsidP="00843100">
            <w:pPr>
              <w:pStyle w:val="TAC"/>
              <w:rPr>
                <w:sz w:val="16"/>
                <w:szCs w:val="16"/>
                <w:lang w:val="en-AU"/>
              </w:rPr>
            </w:pPr>
            <w:r>
              <w:rPr>
                <w:sz w:val="16"/>
                <w:szCs w:val="16"/>
                <w:lang w:val="en-AU"/>
              </w:rPr>
              <w:t>17.9.0</w:t>
            </w:r>
          </w:p>
        </w:tc>
      </w:tr>
      <w:tr w:rsidR="00843100" w14:paraId="4C762177" w14:textId="77777777" w:rsidTr="00843100">
        <w:tc>
          <w:tcPr>
            <w:tcW w:w="805" w:type="dxa"/>
            <w:shd w:val="solid" w:color="FFFFFF" w:fill="auto"/>
          </w:tcPr>
          <w:p w14:paraId="674F4E3A" w14:textId="77777777" w:rsidR="00843100" w:rsidRDefault="00843100" w:rsidP="00843100">
            <w:pPr>
              <w:pStyle w:val="TAC"/>
              <w:rPr>
                <w:sz w:val="16"/>
                <w:szCs w:val="16"/>
              </w:rPr>
            </w:pPr>
            <w:r>
              <w:rPr>
                <w:sz w:val="16"/>
                <w:szCs w:val="16"/>
              </w:rPr>
              <w:t>2024-06</w:t>
            </w:r>
          </w:p>
        </w:tc>
        <w:tc>
          <w:tcPr>
            <w:tcW w:w="801" w:type="dxa"/>
            <w:shd w:val="solid" w:color="FFFFFF" w:fill="auto"/>
          </w:tcPr>
          <w:p w14:paraId="6878EFD1" w14:textId="77777777" w:rsidR="00843100" w:rsidRDefault="00843100" w:rsidP="00843100">
            <w:pPr>
              <w:pStyle w:val="TAC"/>
              <w:rPr>
                <w:sz w:val="16"/>
                <w:szCs w:val="16"/>
              </w:rPr>
            </w:pPr>
            <w:r>
              <w:rPr>
                <w:sz w:val="16"/>
                <w:szCs w:val="16"/>
              </w:rPr>
              <w:t>SA#104</w:t>
            </w:r>
          </w:p>
        </w:tc>
        <w:tc>
          <w:tcPr>
            <w:tcW w:w="1095" w:type="dxa"/>
            <w:shd w:val="clear" w:color="auto" w:fill="auto"/>
          </w:tcPr>
          <w:p w14:paraId="02952296"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2E5C790F" w14:textId="77777777" w:rsidR="00843100" w:rsidRDefault="00843100" w:rsidP="00843100">
            <w:pPr>
              <w:pStyle w:val="TAL"/>
              <w:rPr>
                <w:sz w:val="16"/>
                <w:szCs w:val="18"/>
              </w:rPr>
            </w:pPr>
            <w:r>
              <w:rPr>
                <w:sz w:val="16"/>
                <w:szCs w:val="18"/>
              </w:rPr>
              <w:t>0332</w:t>
            </w:r>
          </w:p>
        </w:tc>
        <w:tc>
          <w:tcPr>
            <w:tcW w:w="426" w:type="dxa"/>
            <w:shd w:val="clear" w:color="auto" w:fill="auto"/>
          </w:tcPr>
          <w:p w14:paraId="2C9D0081" w14:textId="77777777" w:rsidR="00843100" w:rsidRDefault="00843100" w:rsidP="00057C59">
            <w:pPr>
              <w:pStyle w:val="TAC"/>
              <w:jc w:val="right"/>
              <w:rPr>
                <w:sz w:val="16"/>
                <w:szCs w:val="18"/>
              </w:rPr>
            </w:pPr>
            <w:r>
              <w:rPr>
                <w:sz w:val="16"/>
                <w:szCs w:val="18"/>
              </w:rPr>
              <w:t>1</w:t>
            </w:r>
          </w:p>
        </w:tc>
        <w:tc>
          <w:tcPr>
            <w:tcW w:w="426" w:type="dxa"/>
            <w:shd w:val="clear" w:color="auto" w:fill="auto"/>
          </w:tcPr>
          <w:p w14:paraId="1E292D5B" w14:textId="77777777" w:rsidR="00843100" w:rsidRDefault="00843100" w:rsidP="00843100">
            <w:pPr>
              <w:pStyle w:val="TAC"/>
              <w:rPr>
                <w:sz w:val="16"/>
                <w:szCs w:val="18"/>
              </w:rPr>
            </w:pPr>
            <w:r>
              <w:rPr>
                <w:sz w:val="16"/>
                <w:szCs w:val="18"/>
              </w:rPr>
              <w:t>F</w:t>
            </w:r>
          </w:p>
        </w:tc>
        <w:tc>
          <w:tcPr>
            <w:tcW w:w="4821" w:type="dxa"/>
            <w:shd w:val="clear" w:color="auto" w:fill="auto"/>
          </w:tcPr>
          <w:p w14:paraId="2CBDC364" w14:textId="77777777" w:rsidR="00843100" w:rsidRDefault="00843100" w:rsidP="00843100">
            <w:pPr>
              <w:pStyle w:val="TAL"/>
              <w:rPr>
                <w:snapToGrid w:val="0"/>
                <w:sz w:val="16"/>
                <w:szCs w:val="18"/>
                <w:lang w:val="en-AU"/>
              </w:rPr>
            </w:pPr>
            <w:r>
              <w:rPr>
                <w:sz w:val="16"/>
                <w:szCs w:val="18"/>
              </w:rPr>
              <w:t>Rel-17 CR 28.623 System created extension</w:t>
            </w:r>
          </w:p>
        </w:tc>
        <w:tc>
          <w:tcPr>
            <w:tcW w:w="709" w:type="dxa"/>
            <w:shd w:val="solid" w:color="FFFFFF" w:fill="auto"/>
          </w:tcPr>
          <w:p w14:paraId="06FDAA2C" w14:textId="77777777" w:rsidR="00843100" w:rsidRDefault="00843100" w:rsidP="00843100">
            <w:pPr>
              <w:pStyle w:val="TAC"/>
              <w:rPr>
                <w:sz w:val="16"/>
                <w:szCs w:val="16"/>
                <w:lang w:val="en-AU"/>
              </w:rPr>
            </w:pPr>
            <w:r>
              <w:rPr>
                <w:sz w:val="16"/>
                <w:szCs w:val="16"/>
                <w:lang w:val="en-AU"/>
              </w:rPr>
              <w:t>17.10.0</w:t>
            </w:r>
          </w:p>
        </w:tc>
      </w:tr>
      <w:tr w:rsidR="00843100" w14:paraId="6626D444" w14:textId="77777777" w:rsidTr="00843100">
        <w:tc>
          <w:tcPr>
            <w:tcW w:w="805" w:type="dxa"/>
            <w:shd w:val="solid" w:color="FFFFFF" w:fill="auto"/>
          </w:tcPr>
          <w:p w14:paraId="6AEEB702" w14:textId="77777777" w:rsidR="00843100" w:rsidRDefault="00843100" w:rsidP="00843100">
            <w:pPr>
              <w:pStyle w:val="TAC"/>
              <w:rPr>
                <w:sz w:val="16"/>
                <w:szCs w:val="16"/>
              </w:rPr>
            </w:pPr>
            <w:r>
              <w:rPr>
                <w:sz w:val="16"/>
                <w:szCs w:val="16"/>
              </w:rPr>
              <w:t>2024-06</w:t>
            </w:r>
          </w:p>
        </w:tc>
        <w:tc>
          <w:tcPr>
            <w:tcW w:w="801" w:type="dxa"/>
            <w:shd w:val="solid" w:color="FFFFFF" w:fill="auto"/>
          </w:tcPr>
          <w:p w14:paraId="62EFAD54" w14:textId="77777777" w:rsidR="00843100" w:rsidRDefault="00843100" w:rsidP="00843100">
            <w:pPr>
              <w:pStyle w:val="TAC"/>
              <w:rPr>
                <w:sz w:val="16"/>
                <w:szCs w:val="16"/>
              </w:rPr>
            </w:pPr>
            <w:r>
              <w:rPr>
                <w:sz w:val="16"/>
                <w:szCs w:val="16"/>
              </w:rPr>
              <w:t>SA#104</w:t>
            </w:r>
          </w:p>
        </w:tc>
        <w:tc>
          <w:tcPr>
            <w:tcW w:w="1095" w:type="dxa"/>
            <w:shd w:val="clear" w:color="auto" w:fill="auto"/>
          </w:tcPr>
          <w:p w14:paraId="1FD9550C"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6FA0658E" w14:textId="77777777" w:rsidR="00843100" w:rsidRDefault="00843100" w:rsidP="00843100">
            <w:pPr>
              <w:pStyle w:val="TAL"/>
              <w:rPr>
                <w:sz w:val="16"/>
                <w:szCs w:val="18"/>
              </w:rPr>
            </w:pPr>
            <w:r>
              <w:rPr>
                <w:sz w:val="16"/>
                <w:szCs w:val="18"/>
              </w:rPr>
              <w:t>0339</w:t>
            </w:r>
          </w:p>
        </w:tc>
        <w:tc>
          <w:tcPr>
            <w:tcW w:w="426" w:type="dxa"/>
            <w:shd w:val="clear" w:color="auto" w:fill="auto"/>
          </w:tcPr>
          <w:p w14:paraId="7764DB43" w14:textId="77777777" w:rsidR="00843100" w:rsidRDefault="00057C59" w:rsidP="00057C59">
            <w:pPr>
              <w:pStyle w:val="TAC"/>
              <w:jc w:val="right"/>
              <w:rPr>
                <w:sz w:val="16"/>
                <w:szCs w:val="18"/>
              </w:rPr>
            </w:pPr>
            <w:r>
              <w:rPr>
                <w:sz w:val="16"/>
                <w:szCs w:val="18"/>
              </w:rPr>
              <w:t>-</w:t>
            </w:r>
          </w:p>
        </w:tc>
        <w:tc>
          <w:tcPr>
            <w:tcW w:w="426" w:type="dxa"/>
            <w:shd w:val="clear" w:color="auto" w:fill="auto"/>
          </w:tcPr>
          <w:p w14:paraId="733CA215" w14:textId="77777777" w:rsidR="00843100" w:rsidRDefault="00843100" w:rsidP="00843100">
            <w:pPr>
              <w:pStyle w:val="TAC"/>
              <w:rPr>
                <w:sz w:val="16"/>
                <w:szCs w:val="18"/>
              </w:rPr>
            </w:pPr>
            <w:r>
              <w:rPr>
                <w:sz w:val="16"/>
                <w:szCs w:val="18"/>
              </w:rPr>
              <w:t>F</w:t>
            </w:r>
          </w:p>
        </w:tc>
        <w:tc>
          <w:tcPr>
            <w:tcW w:w="4821" w:type="dxa"/>
            <w:shd w:val="clear" w:color="auto" w:fill="auto"/>
          </w:tcPr>
          <w:p w14:paraId="7822EC7F" w14:textId="77777777" w:rsidR="00843100" w:rsidRDefault="00843100" w:rsidP="00843100">
            <w:pPr>
              <w:pStyle w:val="TAL"/>
              <w:rPr>
                <w:snapToGrid w:val="0"/>
                <w:sz w:val="16"/>
                <w:szCs w:val="18"/>
                <w:lang w:val="en-AU"/>
              </w:rPr>
            </w:pPr>
            <w:r>
              <w:rPr>
                <w:sz w:val="16"/>
                <w:szCs w:val="18"/>
              </w:rPr>
              <w:t>TS28.623 Rel17 correction to OpenAPI stage 3 issues in TS28623_ComDefs.yaml</w:t>
            </w:r>
          </w:p>
        </w:tc>
        <w:tc>
          <w:tcPr>
            <w:tcW w:w="709" w:type="dxa"/>
            <w:shd w:val="solid" w:color="FFFFFF" w:fill="auto"/>
          </w:tcPr>
          <w:p w14:paraId="6ED7C17D" w14:textId="77777777" w:rsidR="00843100" w:rsidRDefault="00843100" w:rsidP="00843100">
            <w:pPr>
              <w:pStyle w:val="TAC"/>
              <w:rPr>
                <w:sz w:val="16"/>
                <w:szCs w:val="16"/>
                <w:lang w:val="en-AU"/>
              </w:rPr>
            </w:pPr>
            <w:r>
              <w:rPr>
                <w:sz w:val="16"/>
                <w:szCs w:val="16"/>
                <w:lang w:val="en-AU"/>
              </w:rPr>
              <w:t>17.10.0</w:t>
            </w:r>
          </w:p>
        </w:tc>
      </w:tr>
      <w:tr w:rsidR="00843100" w14:paraId="51C2E38F" w14:textId="77777777" w:rsidTr="00843100">
        <w:tc>
          <w:tcPr>
            <w:tcW w:w="805" w:type="dxa"/>
            <w:shd w:val="solid" w:color="FFFFFF" w:fill="auto"/>
          </w:tcPr>
          <w:p w14:paraId="7AAA1848" w14:textId="77777777" w:rsidR="00843100" w:rsidRDefault="00843100" w:rsidP="00843100">
            <w:pPr>
              <w:pStyle w:val="TAC"/>
              <w:rPr>
                <w:sz w:val="16"/>
                <w:szCs w:val="16"/>
              </w:rPr>
            </w:pPr>
            <w:r>
              <w:rPr>
                <w:sz w:val="16"/>
                <w:szCs w:val="16"/>
              </w:rPr>
              <w:t>2024-06</w:t>
            </w:r>
          </w:p>
        </w:tc>
        <w:tc>
          <w:tcPr>
            <w:tcW w:w="801" w:type="dxa"/>
            <w:shd w:val="solid" w:color="FFFFFF" w:fill="auto"/>
          </w:tcPr>
          <w:p w14:paraId="6A726B5A" w14:textId="77777777" w:rsidR="00843100" w:rsidRDefault="00843100" w:rsidP="00843100">
            <w:pPr>
              <w:pStyle w:val="TAC"/>
              <w:rPr>
                <w:sz w:val="16"/>
                <w:szCs w:val="16"/>
              </w:rPr>
            </w:pPr>
            <w:r>
              <w:rPr>
                <w:sz w:val="16"/>
                <w:szCs w:val="16"/>
              </w:rPr>
              <w:t>SA#104</w:t>
            </w:r>
          </w:p>
        </w:tc>
        <w:tc>
          <w:tcPr>
            <w:tcW w:w="1095" w:type="dxa"/>
            <w:shd w:val="clear" w:color="auto" w:fill="auto"/>
          </w:tcPr>
          <w:p w14:paraId="428D5CCC"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442DD6AD" w14:textId="77777777" w:rsidR="00843100" w:rsidRDefault="00843100" w:rsidP="00843100">
            <w:pPr>
              <w:pStyle w:val="TAL"/>
              <w:rPr>
                <w:sz w:val="16"/>
                <w:szCs w:val="18"/>
              </w:rPr>
            </w:pPr>
            <w:r>
              <w:rPr>
                <w:sz w:val="16"/>
                <w:szCs w:val="18"/>
              </w:rPr>
              <w:t>0341</w:t>
            </w:r>
          </w:p>
        </w:tc>
        <w:tc>
          <w:tcPr>
            <w:tcW w:w="426" w:type="dxa"/>
            <w:shd w:val="clear" w:color="auto" w:fill="auto"/>
          </w:tcPr>
          <w:p w14:paraId="2D917926" w14:textId="77777777" w:rsidR="00843100" w:rsidRDefault="00843100" w:rsidP="00057C59">
            <w:pPr>
              <w:pStyle w:val="TAC"/>
              <w:jc w:val="right"/>
              <w:rPr>
                <w:sz w:val="16"/>
                <w:szCs w:val="18"/>
              </w:rPr>
            </w:pPr>
            <w:r>
              <w:rPr>
                <w:sz w:val="16"/>
                <w:szCs w:val="18"/>
              </w:rPr>
              <w:t>1</w:t>
            </w:r>
          </w:p>
        </w:tc>
        <w:tc>
          <w:tcPr>
            <w:tcW w:w="426" w:type="dxa"/>
            <w:shd w:val="clear" w:color="auto" w:fill="auto"/>
          </w:tcPr>
          <w:p w14:paraId="40E17987" w14:textId="77777777" w:rsidR="00843100" w:rsidRDefault="00843100" w:rsidP="00843100">
            <w:pPr>
              <w:pStyle w:val="TAC"/>
              <w:rPr>
                <w:sz w:val="16"/>
                <w:szCs w:val="18"/>
              </w:rPr>
            </w:pPr>
            <w:r>
              <w:rPr>
                <w:sz w:val="16"/>
                <w:szCs w:val="18"/>
              </w:rPr>
              <w:t>F</w:t>
            </w:r>
          </w:p>
        </w:tc>
        <w:tc>
          <w:tcPr>
            <w:tcW w:w="4821" w:type="dxa"/>
            <w:shd w:val="clear" w:color="auto" w:fill="auto"/>
          </w:tcPr>
          <w:p w14:paraId="24FFF7E7" w14:textId="77777777" w:rsidR="00843100" w:rsidRDefault="00843100" w:rsidP="00843100">
            <w:pPr>
              <w:pStyle w:val="TAL"/>
              <w:rPr>
                <w:snapToGrid w:val="0"/>
                <w:sz w:val="16"/>
                <w:szCs w:val="18"/>
                <w:lang w:val="en-AU"/>
              </w:rPr>
            </w:pPr>
            <w:r>
              <w:rPr>
                <w:sz w:val="16"/>
                <w:szCs w:val="18"/>
              </w:rPr>
              <w:t>Rel-17 CR 28.623 Add missing trace message support to trace job (stage 3, yang)</w:t>
            </w:r>
          </w:p>
        </w:tc>
        <w:tc>
          <w:tcPr>
            <w:tcW w:w="709" w:type="dxa"/>
            <w:shd w:val="solid" w:color="FFFFFF" w:fill="auto"/>
          </w:tcPr>
          <w:p w14:paraId="0AD613D1" w14:textId="77777777" w:rsidR="00843100" w:rsidRDefault="00843100" w:rsidP="00843100">
            <w:pPr>
              <w:pStyle w:val="TAC"/>
              <w:rPr>
                <w:sz w:val="16"/>
                <w:szCs w:val="16"/>
                <w:lang w:val="en-AU"/>
              </w:rPr>
            </w:pPr>
            <w:r>
              <w:rPr>
                <w:sz w:val="16"/>
                <w:szCs w:val="16"/>
                <w:lang w:val="en-AU"/>
              </w:rPr>
              <w:t>17.10.0</w:t>
            </w:r>
          </w:p>
        </w:tc>
      </w:tr>
      <w:tr w:rsidR="00843100" w14:paraId="44D230AF" w14:textId="77777777" w:rsidTr="00843100">
        <w:tc>
          <w:tcPr>
            <w:tcW w:w="805" w:type="dxa"/>
            <w:shd w:val="solid" w:color="FFFFFF" w:fill="auto"/>
          </w:tcPr>
          <w:p w14:paraId="3CA0CC5A" w14:textId="77777777" w:rsidR="00843100" w:rsidRDefault="00843100" w:rsidP="00843100">
            <w:pPr>
              <w:pStyle w:val="TAC"/>
              <w:rPr>
                <w:sz w:val="16"/>
                <w:szCs w:val="16"/>
              </w:rPr>
            </w:pPr>
            <w:r>
              <w:rPr>
                <w:sz w:val="16"/>
                <w:szCs w:val="16"/>
              </w:rPr>
              <w:t>2024-06</w:t>
            </w:r>
          </w:p>
        </w:tc>
        <w:tc>
          <w:tcPr>
            <w:tcW w:w="801" w:type="dxa"/>
            <w:shd w:val="solid" w:color="FFFFFF" w:fill="auto"/>
          </w:tcPr>
          <w:p w14:paraId="7FCC65A5" w14:textId="77777777" w:rsidR="00843100" w:rsidRDefault="00843100" w:rsidP="00843100">
            <w:pPr>
              <w:pStyle w:val="TAC"/>
              <w:rPr>
                <w:sz w:val="16"/>
                <w:szCs w:val="16"/>
              </w:rPr>
            </w:pPr>
            <w:r>
              <w:rPr>
                <w:sz w:val="16"/>
                <w:szCs w:val="16"/>
              </w:rPr>
              <w:t>SA#104</w:t>
            </w:r>
          </w:p>
        </w:tc>
        <w:tc>
          <w:tcPr>
            <w:tcW w:w="1095" w:type="dxa"/>
            <w:shd w:val="clear" w:color="auto" w:fill="auto"/>
          </w:tcPr>
          <w:p w14:paraId="5F6459AF"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27D17A66" w14:textId="77777777" w:rsidR="00843100" w:rsidRDefault="00843100" w:rsidP="00843100">
            <w:pPr>
              <w:pStyle w:val="TAL"/>
              <w:rPr>
                <w:sz w:val="16"/>
                <w:szCs w:val="18"/>
              </w:rPr>
            </w:pPr>
            <w:r>
              <w:rPr>
                <w:sz w:val="16"/>
                <w:szCs w:val="18"/>
              </w:rPr>
              <w:t>0343</w:t>
            </w:r>
          </w:p>
        </w:tc>
        <w:tc>
          <w:tcPr>
            <w:tcW w:w="426" w:type="dxa"/>
            <w:shd w:val="clear" w:color="auto" w:fill="auto"/>
          </w:tcPr>
          <w:p w14:paraId="2A515D25" w14:textId="77777777" w:rsidR="00843100" w:rsidRDefault="00843100" w:rsidP="00057C59">
            <w:pPr>
              <w:pStyle w:val="TAC"/>
              <w:jc w:val="right"/>
              <w:rPr>
                <w:sz w:val="16"/>
                <w:szCs w:val="18"/>
              </w:rPr>
            </w:pPr>
            <w:r>
              <w:rPr>
                <w:sz w:val="16"/>
                <w:szCs w:val="18"/>
              </w:rPr>
              <w:t>1</w:t>
            </w:r>
          </w:p>
        </w:tc>
        <w:tc>
          <w:tcPr>
            <w:tcW w:w="426" w:type="dxa"/>
            <w:shd w:val="clear" w:color="auto" w:fill="auto"/>
          </w:tcPr>
          <w:p w14:paraId="0E6F0FDD" w14:textId="77777777" w:rsidR="00843100" w:rsidRDefault="00843100" w:rsidP="00843100">
            <w:pPr>
              <w:pStyle w:val="TAC"/>
              <w:rPr>
                <w:sz w:val="16"/>
                <w:szCs w:val="18"/>
              </w:rPr>
            </w:pPr>
            <w:r>
              <w:rPr>
                <w:sz w:val="16"/>
                <w:szCs w:val="18"/>
              </w:rPr>
              <w:t>F</w:t>
            </w:r>
          </w:p>
        </w:tc>
        <w:tc>
          <w:tcPr>
            <w:tcW w:w="4821" w:type="dxa"/>
            <w:shd w:val="clear" w:color="auto" w:fill="auto"/>
          </w:tcPr>
          <w:p w14:paraId="55C04655" w14:textId="77777777" w:rsidR="00843100" w:rsidRDefault="00843100" w:rsidP="00843100">
            <w:pPr>
              <w:pStyle w:val="TAL"/>
              <w:rPr>
                <w:snapToGrid w:val="0"/>
                <w:sz w:val="16"/>
                <w:szCs w:val="18"/>
                <w:lang w:val="en-AU"/>
              </w:rPr>
            </w:pPr>
            <w:r>
              <w:rPr>
                <w:sz w:val="16"/>
                <w:szCs w:val="18"/>
              </w:rPr>
              <w:t>Rel-17 CR 28.623 Add missing trace message support to trace job (stage 3, yaml)</w:t>
            </w:r>
          </w:p>
        </w:tc>
        <w:tc>
          <w:tcPr>
            <w:tcW w:w="709" w:type="dxa"/>
            <w:shd w:val="solid" w:color="FFFFFF" w:fill="auto"/>
          </w:tcPr>
          <w:p w14:paraId="4C571BCC" w14:textId="77777777" w:rsidR="00843100" w:rsidRDefault="00843100" w:rsidP="00843100">
            <w:pPr>
              <w:pStyle w:val="TAC"/>
              <w:rPr>
                <w:sz w:val="16"/>
                <w:szCs w:val="16"/>
                <w:lang w:val="en-AU"/>
              </w:rPr>
            </w:pPr>
            <w:r>
              <w:rPr>
                <w:sz w:val="16"/>
                <w:szCs w:val="16"/>
                <w:lang w:val="en-AU"/>
              </w:rPr>
              <w:t>17.10.0</w:t>
            </w:r>
          </w:p>
        </w:tc>
      </w:tr>
      <w:tr w:rsidR="00843100" w14:paraId="3668B24B" w14:textId="77777777" w:rsidTr="00843100">
        <w:tc>
          <w:tcPr>
            <w:tcW w:w="805" w:type="dxa"/>
            <w:shd w:val="solid" w:color="FFFFFF" w:fill="auto"/>
          </w:tcPr>
          <w:p w14:paraId="4EA27FAB" w14:textId="77777777" w:rsidR="00843100" w:rsidRDefault="00843100" w:rsidP="00843100">
            <w:pPr>
              <w:pStyle w:val="TAC"/>
              <w:rPr>
                <w:sz w:val="16"/>
                <w:szCs w:val="16"/>
              </w:rPr>
            </w:pPr>
            <w:r>
              <w:rPr>
                <w:sz w:val="16"/>
                <w:szCs w:val="16"/>
              </w:rPr>
              <w:t>2024-06</w:t>
            </w:r>
          </w:p>
        </w:tc>
        <w:tc>
          <w:tcPr>
            <w:tcW w:w="801" w:type="dxa"/>
            <w:shd w:val="solid" w:color="FFFFFF" w:fill="auto"/>
          </w:tcPr>
          <w:p w14:paraId="4B0891A5" w14:textId="77777777" w:rsidR="00843100" w:rsidRDefault="00843100" w:rsidP="00843100">
            <w:pPr>
              <w:pStyle w:val="TAC"/>
              <w:rPr>
                <w:sz w:val="16"/>
                <w:szCs w:val="16"/>
              </w:rPr>
            </w:pPr>
            <w:r>
              <w:rPr>
                <w:sz w:val="16"/>
                <w:szCs w:val="16"/>
              </w:rPr>
              <w:t>SA#104</w:t>
            </w:r>
          </w:p>
        </w:tc>
        <w:tc>
          <w:tcPr>
            <w:tcW w:w="1095" w:type="dxa"/>
            <w:shd w:val="clear" w:color="auto" w:fill="auto"/>
          </w:tcPr>
          <w:p w14:paraId="22C84E92"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797AF287" w14:textId="77777777" w:rsidR="00843100" w:rsidRDefault="00843100" w:rsidP="00843100">
            <w:pPr>
              <w:pStyle w:val="TAL"/>
              <w:rPr>
                <w:sz w:val="16"/>
                <w:szCs w:val="18"/>
              </w:rPr>
            </w:pPr>
            <w:r>
              <w:rPr>
                <w:sz w:val="16"/>
                <w:szCs w:val="18"/>
              </w:rPr>
              <w:t>0347</w:t>
            </w:r>
          </w:p>
        </w:tc>
        <w:tc>
          <w:tcPr>
            <w:tcW w:w="426" w:type="dxa"/>
            <w:shd w:val="clear" w:color="auto" w:fill="auto"/>
          </w:tcPr>
          <w:p w14:paraId="7CB72DC9" w14:textId="77777777" w:rsidR="00843100" w:rsidRDefault="00057C59" w:rsidP="00057C59">
            <w:pPr>
              <w:pStyle w:val="TAC"/>
              <w:jc w:val="right"/>
              <w:rPr>
                <w:sz w:val="16"/>
                <w:szCs w:val="18"/>
              </w:rPr>
            </w:pPr>
            <w:r>
              <w:rPr>
                <w:sz w:val="16"/>
                <w:szCs w:val="18"/>
              </w:rPr>
              <w:t>-</w:t>
            </w:r>
          </w:p>
        </w:tc>
        <w:tc>
          <w:tcPr>
            <w:tcW w:w="426" w:type="dxa"/>
            <w:shd w:val="clear" w:color="auto" w:fill="auto"/>
          </w:tcPr>
          <w:p w14:paraId="1A6464E5" w14:textId="77777777" w:rsidR="00843100" w:rsidRDefault="00843100" w:rsidP="00843100">
            <w:pPr>
              <w:pStyle w:val="TAC"/>
              <w:rPr>
                <w:sz w:val="16"/>
                <w:szCs w:val="18"/>
              </w:rPr>
            </w:pPr>
            <w:r>
              <w:rPr>
                <w:sz w:val="16"/>
                <w:szCs w:val="18"/>
              </w:rPr>
              <w:t>F</w:t>
            </w:r>
          </w:p>
        </w:tc>
        <w:tc>
          <w:tcPr>
            <w:tcW w:w="4821" w:type="dxa"/>
            <w:shd w:val="clear" w:color="auto" w:fill="auto"/>
          </w:tcPr>
          <w:p w14:paraId="187F55D3" w14:textId="77777777" w:rsidR="00843100" w:rsidRDefault="00843100" w:rsidP="00843100">
            <w:pPr>
              <w:pStyle w:val="TAL"/>
              <w:rPr>
                <w:snapToGrid w:val="0"/>
                <w:sz w:val="16"/>
                <w:szCs w:val="18"/>
                <w:lang w:val="en-AU"/>
              </w:rPr>
            </w:pPr>
            <w:r>
              <w:rPr>
                <w:sz w:val="16"/>
                <w:szCs w:val="18"/>
              </w:rPr>
              <w:t>Rel-17 CR 28.623 YANG Corrections</w:t>
            </w:r>
          </w:p>
        </w:tc>
        <w:tc>
          <w:tcPr>
            <w:tcW w:w="709" w:type="dxa"/>
            <w:shd w:val="solid" w:color="FFFFFF" w:fill="auto"/>
          </w:tcPr>
          <w:p w14:paraId="680C2EB5" w14:textId="77777777" w:rsidR="00843100" w:rsidRDefault="00843100" w:rsidP="00843100">
            <w:pPr>
              <w:pStyle w:val="TAC"/>
              <w:rPr>
                <w:sz w:val="16"/>
                <w:szCs w:val="16"/>
                <w:lang w:val="en-AU"/>
              </w:rPr>
            </w:pPr>
            <w:r>
              <w:rPr>
                <w:sz w:val="16"/>
                <w:szCs w:val="16"/>
                <w:lang w:val="en-AU"/>
              </w:rPr>
              <w:t>17.10.0</w:t>
            </w:r>
          </w:p>
        </w:tc>
      </w:tr>
      <w:tr w:rsidR="00843100" w14:paraId="79545F13" w14:textId="77777777" w:rsidTr="00843100">
        <w:tc>
          <w:tcPr>
            <w:tcW w:w="805" w:type="dxa"/>
            <w:shd w:val="solid" w:color="FFFFFF" w:fill="auto"/>
          </w:tcPr>
          <w:p w14:paraId="698CA73C" w14:textId="77777777" w:rsidR="00843100" w:rsidRDefault="00843100" w:rsidP="00843100">
            <w:pPr>
              <w:pStyle w:val="TAC"/>
              <w:rPr>
                <w:sz w:val="16"/>
                <w:szCs w:val="16"/>
              </w:rPr>
            </w:pPr>
            <w:r>
              <w:rPr>
                <w:sz w:val="16"/>
                <w:szCs w:val="16"/>
              </w:rPr>
              <w:t>2024-06</w:t>
            </w:r>
          </w:p>
        </w:tc>
        <w:tc>
          <w:tcPr>
            <w:tcW w:w="801" w:type="dxa"/>
            <w:shd w:val="solid" w:color="FFFFFF" w:fill="auto"/>
          </w:tcPr>
          <w:p w14:paraId="53F88748" w14:textId="77777777" w:rsidR="00843100" w:rsidRDefault="00843100" w:rsidP="00843100">
            <w:pPr>
              <w:pStyle w:val="TAC"/>
              <w:rPr>
                <w:sz w:val="16"/>
                <w:szCs w:val="16"/>
              </w:rPr>
            </w:pPr>
            <w:r>
              <w:rPr>
                <w:sz w:val="16"/>
                <w:szCs w:val="16"/>
              </w:rPr>
              <w:t>SA#104</w:t>
            </w:r>
          </w:p>
        </w:tc>
        <w:tc>
          <w:tcPr>
            <w:tcW w:w="1095" w:type="dxa"/>
            <w:shd w:val="clear" w:color="auto" w:fill="auto"/>
          </w:tcPr>
          <w:p w14:paraId="006AB0DF"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18101B14" w14:textId="77777777" w:rsidR="00843100" w:rsidRDefault="00843100" w:rsidP="00843100">
            <w:pPr>
              <w:pStyle w:val="TAL"/>
              <w:rPr>
                <w:sz w:val="16"/>
                <w:szCs w:val="18"/>
              </w:rPr>
            </w:pPr>
            <w:r>
              <w:rPr>
                <w:sz w:val="16"/>
                <w:szCs w:val="18"/>
              </w:rPr>
              <w:t>0361</w:t>
            </w:r>
          </w:p>
        </w:tc>
        <w:tc>
          <w:tcPr>
            <w:tcW w:w="426" w:type="dxa"/>
            <w:shd w:val="clear" w:color="auto" w:fill="auto"/>
          </w:tcPr>
          <w:p w14:paraId="3CEB8D5B" w14:textId="77777777" w:rsidR="00843100" w:rsidRDefault="00057C59" w:rsidP="00057C59">
            <w:pPr>
              <w:pStyle w:val="TAC"/>
              <w:jc w:val="right"/>
              <w:rPr>
                <w:sz w:val="16"/>
                <w:szCs w:val="18"/>
              </w:rPr>
            </w:pPr>
            <w:r>
              <w:rPr>
                <w:sz w:val="16"/>
                <w:szCs w:val="18"/>
              </w:rPr>
              <w:t>-</w:t>
            </w:r>
          </w:p>
        </w:tc>
        <w:tc>
          <w:tcPr>
            <w:tcW w:w="426" w:type="dxa"/>
            <w:shd w:val="clear" w:color="auto" w:fill="auto"/>
          </w:tcPr>
          <w:p w14:paraId="339ABF27" w14:textId="77777777" w:rsidR="00843100" w:rsidRDefault="00843100" w:rsidP="00843100">
            <w:pPr>
              <w:pStyle w:val="TAC"/>
              <w:rPr>
                <w:sz w:val="16"/>
                <w:szCs w:val="18"/>
              </w:rPr>
            </w:pPr>
            <w:r>
              <w:rPr>
                <w:sz w:val="16"/>
                <w:szCs w:val="18"/>
              </w:rPr>
              <w:t>F</w:t>
            </w:r>
          </w:p>
        </w:tc>
        <w:tc>
          <w:tcPr>
            <w:tcW w:w="4821" w:type="dxa"/>
            <w:shd w:val="clear" w:color="auto" w:fill="auto"/>
          </w:tcPr>
          <w:p w14:paraId="52A40A4B" w14:textId="77777777" w:rsidR="00843100" w:rsidRDefault="00843100" w:rsidP="00843100">
            <w:pPr>
              <w:pStyle w:val="TAL"/>
              <w:rPr>
                <w:snapToGrid w:val="0"/>
                <w:sz w:val="16"/>
                <w:szCs w:val="18"/>
                <w:lang w:val="en-AU"/>
              </w:rPr>
            </w:pPr>
            <w:r>
              <w:rPr>
                <w:sz w:val="16"/>
                <w:szCs w:val="18"/>
              </w:rPr>
              <w:t>Rel-17 CR TS 28.623 Remove notifyFileDeletion as notification type (YANG, stage 3)</w:t>
            </w:r>
          </w:p>
        </w:tc>
        <w:tc>
          <w:tcPr>
            <w:tcW w:w="709" w:type="dxa"/>
            <w:shd w:val="solid" w:color="FFFFFF" w:fill="auto"/>
          </w:tcPr>
          <w:p w14:paraId="7A2BB1E4" w14:textId="77777777" w:rsidR="00843100" w:rsidRDefault="00843100" w:rsidP="00843100">
            <w:pPr>
              <w:pStyle w:val="TAC"/>
              <w:rPr>
                <w:sz w:val="16"/>
                <w:szCs w:val="16"/>
                <w:lang w:val="en-AU"/>
              </w:rPr>
            </w:pPr>
            <w:r>
              <w:rPr>
                <w:sz w:val="16"/>
                <w:szCs w:val="16"/>
                <w:lang w:val="en-AU"/>
              </w:rPr>
              <w:t>17.10.0</w:t>
            </w:r>
          </w:p>
        </w:tc>
      </w:tr>
      <w:tr w:rsidR="00843100" w14:paraId="60DA2ECA" w14:textId="77777777" w:rsidTr="00843100">
        <w:tc>
          <w:tcPr>
            <w:tcW w:w="805" w:type="dxa"/>
            <w:shd w:val="solid" w:color="FFFFFF" w:fill="auto"/>
          </w:tcPr>
          <w:p w14:paraId="34D067CB" w14:textId="77777777" w:rsidR="00843100" w:rsidRDefault="00843100" w:rsidP="00843100">
            <w:pPr>
              <w:pStyle w:val="TAC"/>
              <w:rPr>
                <w:sz w:val="16"/>
                <w:szCs w:val="16"/>
              </w:rPr>
            </w:pPr>
            <w:r>
              <w:rPr>
                <w:sz w:val="16"/>
                <w:szCs w:val="16"/>
              </w:rPr>
              <w:t>2024-06</w:t>
            </w:r>
          </w:p>
        </w:tc>
        <w:tc>
          <w:tcPr>
            <w:tcW w:w="801" w:type="dxa"/>
            <w:shd w:val="solid" w:color="FFFFFF" w:fill="auto"/>
          </w:tcPr>
          <w:p w14:paraId="3A2AB562" w14:textId="77777777" w:rsidR="00843100" w:rsidRDefault="00843100" w:rsidP="00843100">
            <w:pPr>
              <w:pStyle w:val="TAC"/>
              <w:rPr>
                <w:sz w:val="16"/>
                <w:szCs w:val="16"/>
              </w:rPr>
            </w:pPr>
            <w:r>
              <w:rPr>
                <w:sz w:val="16"/>
                <w:szCs w:val="16"/>
              </w:rPr>
              <w:t>SA#104</w:t>
            </w:r>
          </w:p>
        </w:tc>
        <w:tc>
          <w:tcPr>
            <w:tcW w:w="1095" w:type="dxa"/>
            <w:shd w:val="clear" w:color="auto" w:fill="auto"/>
          </w:tcPr>
          <w:p w14:paraId="137D33E4"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453C69A6" w14:textId="77777777" w:rsidR="00843100" w:rsidRDefault="00843100" w:rsidP="00843100">
            <w:pPr>
              <w:pStyle w:val="TAL"/>
              <w:rPr>
                <w:sz w:val="16"/>
                <w:szCs w:val="18"/>
              </w:rPr>
            </w:pPr>
            <w:r>
              <w:rPr>
                <w:sz w:val="16"/>
                <w:szCs w:val="18"/>
              </w:rPr>
              <w:t>0363</w:t>
            </w:r>
          </w:p>
        </w:tc>
        <w:tc>
          <w:tcPr>
            <w:tcW w:w="426" w:type="dxa"/>
            <w:shd w:val="clear" w:color="auto" w:fill="auto"/>
          </w:tcPr>
          <w:p w14:paraId="39ADEB82" w14:textId="77777777" w:rsidR="00843100" w:rsidRDefault="00057C59" w:rsidP="00057C59">
            <w:pPr>
              <w:pStyle w:val="TAC"/>
              <w:jc w:val="right"/>
              <w:rPr>
                <w:sz w:val="16"/>
                <w:szCs w:val="18"/>
              </w:rPr>
            </w:pPr>
            <w:r>
              <w:rPr>
                <w:sz w:val="16"/>
                <w:szCs w:val="18"/>
              </w:rPr>
              <w:t>-</w:t>
            </w:r>
          </w:p>
        </w:tc>
        <w:tc>
          <w:tcPr>
            <w:tcW w:w="426" w:type="dxa"/>
            <w:shd w:val="clear" w:color="auto" w:fill="auto"/>
          </w:tcPr>
          <w:p w14:paraId="6030AAC6" w14:textId="77777777" w:rsidR="00843100" w:rsidRDefault="00843100" w:rsidP="00843100">
            <w:pPr>
              <w:pStyle w:val="TAC"/>
              <w:rPr>
                <w:sz w:val="16"/>
                <w:szCs w:val="18"/>
              </w:rPr>
            </w:pPr>
            <w:r>
              <w:rPr>
                <w:sz w:val="16"/>
                <w:szCs w:val="18"/>
              </w:rPr>
              <w:t>F</w:t>
            </w:r>
          </w:p>
        </w:tc>
        <w:tc>
          <w:tcPr>
            <w:tcW w:w="4821" w:type="dxa"/>
            <w:shd w:val="clear" w:color="auto" w:fill="auto"/>
          </w:tcPr>
          <w:p w14:paraId="461451E2" w14:textId="77777777" w:rsidR="00843100" w:rsidRDefault="00843100" w:rsidP="00843100">
            <w:pPr>
              <w:pStyle w:val="TAL"/>
              <w:rPr>
                <w:snapToGrid w:val="0"/>
                <w:sz w:val="16"/>
                <w:szCs w:val="18"/>
                <w:lang w:val="en-AU"/>
              </w:rPr>
            </w:pPr>
            <w:r>
              <w:rPr>
                <w:sz w:val="16"/>
                <w:szCs w:val="18"/>
              </w:rPr>
              <w:t>Rel-17 CR 28.623 Fix trace attribute definition (stage 3, yaml)</w:t>
            </w:r>
          </w:p>
        </w:tc>
        <w:tc>
          <w:tcPr>
            <w:tcW w:w="709" w:type="dxa"/>
            <w:shd w:val="solid" w:color="FFFFFF" w:fill="auto"/>
          </w:tcPr>
          <w:p w14:paraId="149630C8" w14:textId="77777777" w:rsidR="00843100" w:rsidRDefault="00843100" w:rsidP="00843100">
            <w:pPr>
              <w:pStyle w:val="TAC"/>
              <w:rPr>
                <w:sz w:val="16"/>
                <w:szCs w:val="16"/>
                <w:lang w:val="en-AU"/>
              </w:rPr>
            </w:pPr>
            <w:r>
              <w:rPr>
                <w:sz w:val="16"/>
                <w:szCs w:val="16"/>
                <w:lang w:val="en-AU"/>
              </w:rPr>
              <w:t>17.10.0</w:t>
            </w:r>
          </w:p>
        </w:tc>
      </w:tr>
      <w:tr w:rsidR="00843100" w14:paraId="3B1223A8" w14:textId="77777777" w:rsidTr="00843100">
        <w:tc>
          <w:tcPr>
            <w:tcW w:w="805" w:type="dxa"/>
            <w:shd w:val="solid" w:color="FFFFFF" w:fill="auto"/>
          </w:tcPr>
          <w:p w14:paraId="2D41D5D3" w14:textId="77777777" w:rsidR="00843100" w:rsidRDefault="00843100" w:rsidP="00843100">
            <w:pPr>
              <w:pStyle w:val="TAC"/>
              <w:rPr>
                <w:sz w:val="16"/>
                <w:szCs w:val="16"/>
              </w:rPr>
            </w:pPr>
            <w:r>
              <w:rPr>
                <w:sz w:val="16"/>
                <w:szCs w:val="16"/>
              </w:rPr>
              <w:t>2024-06</w:t>
            </w:r>
          </w:p>
        </w:tc>
        <w:tc>
          <w:tcPr>
            <w:tcW w:w="801" w:type="dxa"/>
            <w:shd w:val="solid" w:color="FFFFFF" w:fill="auto"/>
          </w:tcPr>
          <w:p w14:paraId="51B4BC58" w14:textId="77777777" w:rsidR="00843100" w:rsidRDefault="00843100" w:rsidP="00843100">
            <w:pPr>
              <w:pStyle w:val="TAC"/>
              <w:rPr>
                <w:sz w:val="16"/>
                <w:szCs w:val="16"/>
              </w:rPr>
            </w:pPr>
            <w:r>
              <w:rPr>
                <w:sz w:val="16"/>
                <w:szCs w:val="16"/>
              </w:rPr>
              <w:t>SA#104</w:t>
            </w:r>
          </w:p>
        </w:tc>
        <w:tc>
          <w:tcPr>
            <w:tcW w:w="1095" w:type="dxa"/>
            <w:shd w:val="clear" w:color="auto" w:fill="auto"/>
          </w:tcPr>
          <w:p w14:paraId="1DAA5AC1" w14:textId="77777777" w:rsidR="00843100" w:rsidRDefault="00843100" w:rsidP="00843100">
            <w:pPr>
              <w:pStyle w:val="TAC"/>
              <w:rPr>
                <w:rFonts w:cs="Arial"/>
                <w:sz w:val="16"/>
                <w:szCs w:val="18"/>
              </w:rPr>
            </w:pPr>
            <w:r>
              <w:rPr>
                <w:sz w:val="16"/>
                <w:szCs w:val="18"/>
              </w:rPr>
              <w:t>SP-240805</w:t>
            </w:r>
          </w:p>
        </w:tc>
        <w:tc>
          <w:tcPr>
            <w:tcW w:w="568" w:type="dxa"/>
            <w:shd w:val="clear" w:color="auto" w:fill="auto"/>
          </w:tcPr>
          <w:p w14:paraId="2B686F56" w14:textId="77777777" w:rsidR="00843100" w:rsidRDefault="00843100" w:rsidP="00843100">
            <w:pPr>
              <w:pStyle w:val="TAL"/>
              <w:rPr>
                <w:sz w:val="16"/>
                <w:szCs w:val="18"/>
              </w:rPr>
            </w:pPr>
            <w:r>
              <w:rPr>
                <w:sz w:val="16"/>
                <w:szCs w:val="18"/>
              </w:rPr>
              <w:t>0364</w:t>
            </w:r>
          </w:p>
        </w:tc>
        <w:tc>
          <w:tcPr>
            <w:tcW w:w="426" w:type="dxa"/>
            <w:shd w:val="clear" w:color="auto" w:fill="auto"/>
          </w:tcPr>
          <w:p w14:paraId="60840C2F" w14:textId="77777777" w:rsidR="00843100" w:rsidRDefault="00843100" w:rsidP="00057C59">
            <w:pPr>
              <w:pStyle w:val="TAC"/>
              <w:jc w:val="right"/>
              <w:rPr>
                <w:sz w:val="16"/>
                <w:szCs w:val="18"/>
              </w:rPr>
            </w:pPr>
            <w:r>
              <w:rPr>
                <w:sz w:val="16"/>
                <w:szCs w:val="18"/>
              </w:rPr>
              <w:t>1</w:t>
            </w:r>
          </w:p>
        </w:tc>
        <w:tc>
          <w:tcPr>
            <w:tcW w:w="426" w:type="dxa"/>
            <w:shd w:val="clear" w:color="auto" w:fill="auto"/>
          </w:tcPr>
          <w:p w14:paraId="44D44E07" w14:textId="77777777" w:rsidR="00843100" w:rsidRDefault="00843100" w:rsidP="00843100">
            <w:pPr>
              <w:pStyle w:val="TAC"/>
              <w:rPr>
                <w:sz w:val="16"/>
                <w:szCs w:val="18"/>
              </w:rPr>
            </w:pPr>
            <w:r>
              <w:rPr>
                <w:sz w:val="16"/>
                <w:szCs w:val="18"/>
              </w:rPr>
              <w:t>F</w:t>
            </w:r>
          </w:p>
        </w:tc>
        <w:tc>
          <w:tcPr>
            <w:tcW w:w="4821" w:type="dxa"/>
            <w:shd w:val="clear" w:color="auto" w:fill="auto"/>
          </w:tcPr>
          <w:p w14:paraId="1FC22C0D" w14:textId="77777777" w:rsidR="00843100" w:rsidRDefault="00843100" w:rsidP="00843100">
            <w:pPr>
              <w:pStyle w:val="TAL"/>
              <w:rPr>
                <w:snapToGrid w:val="0"/>
                <w:sz w:val="16"/>
                <w:szCs w:val="18"/>
                <w:lang w:val="en-AU"/>
              </w:rPr>
            </w:pPr>
            <w:r>
              <w:rPr>
                <w:sz w:val="16"/>
                <w:szCs w:val="18"/>
              </w:rPr>
              <w:t>Rel-17 CR 28.623 Fix trace attribute definition (stage 3, yang)</w:t>
            </w:r>
          </w:p>
        </w:tc>
        <w:tc>
          <w:tcPr>
            <w:tcW w:w="709" w:type="dxa"/>
            <w:shd w:val="solid" w:color="FFFFFF" w:fill="auto"/>
          </w:tcPr>
          <w:p w14:paraId="7720A977" w14:textId="77777777" w:rsidR="00843100" w:rsidRDefault="00843100" w:rsidP="00843100">
            <w:pPr>
              <w:pStyle w:val="TAC"/>
              <w:rPr>
                <w:sz w:val="16"/>
                <w:szCs w:val="16"/>
                <w:lang w:val="en-AU"/>
              </w:rPr>
            </w:pPr>
            <w:r>
              <w:rPr>
                <w:sz w:val="16"/>
                <w:szCs w:val="16"/>
                <w:lang w:val="en-AU"/>
              </w:rPr>
              <w:t>17.10.0</w:t>
            </w:r>
          </w:p>
        </w:tc>
      </w:tr>
      <w:tr w:rsidR="00152413" w14:paraId="736DAF37" w14:textId="77777777" w:rsidTr="00843100">
        <w:tc>
          <w:tcPr>
            <w:tcW w:w="805" w:type="dxa"/>
            <w:shd w:val="solid" w:color="FFFFFF" w:fill="auto"/>
          </w:tcPr>
          <w:p w14:paraId="081A8478" w14:textId="51E7D12F" w:rsidR="00152413" w:rsidRDefault="00152413" w:rsidP="00843100">
            <w:pPr>
              <w:pStyle w:val="TAC"/>
              <w:rPr>
                <w:sz w:val="16"/>
                <w:szCs w:val="16"/>
              </w:rPr>
            </w:pPr>
            <w:r>
              <w:rPr>
                <w:sz w:val="16"/>
                <w:szCs w:val="16"/>
              </w:rPr>
              <w:t>2024-09</w:t>
            </w:r>
          </w:p>
        </w:tc>
        <w:tc>
          <w:tcPr>
            <w:tcW w:w="801" w:type="dxa"/>
            <w:shd w:val="solid" w:color="FFFFFF" w:fill="auto"/>
          </w:tcPr>
          <w:p w14:paraId="7C58A4DD" w14:textId="4550C9D2" w:rsidR="00152413" w:rsidRDefault="00152413" w:rsidP="00843100">
            <w:pPr>
              <w:pStyle w:val="TAC"/>
              <w:rPr>
                <w:sz w:val="16"/>
                <w:szCs w:val="16"/>
              </w:rPr>
            </w:pPr>
            <w:r>
              <w:rPr>
                <w:sz w:val="16"/>
                <w:szCs w:val="16"/>
              </w:rPr>
              <w:t>SA#105</w:t>
            </w:r>
          </w:p>
        </w:tc>
        <w:tc>
          <w:tcPr>
            <w:tcW w:w="1095" w:type="dxa"/>
            <w:shd w:val="clear" w:color="auto" w:fill="auto"/>
          </w:tcPr>
          <w:p w14:paraId="6FB9B81B" w14:textId="01882BEA" w:rsidR="00152413" w:rsidRDefault="00152413" w:rsidP="00843100">
            <w:pPr>
              <w:pStyle w:val="TAC"/>
              <w:rPr>
                <w:sz w:val="16"/>
                <w:szCs w:val="18"/>
              </w:rPr>
            </w:pPr>
            <w:r>
              <w:rPr>
                <w:sz w:val="16"/>
                <w:szCs w:val="18"/>
              </w:rPr>
              <w:t>SP-241162</w:t>
            </w:r>
          </w:p>
        </w:tc>
        <w:tc>
          <w:tcPr>
            <w:tcW w:w="568" w:type="dxa"/>
            <w:shd w:val="clear" w:color="auto" w:fill="auto"/>
          </w:tcPr>
          <w:p w14:paraId="42D8CD88" w14:textId="475B5DA6" w:rsidR="00152413" w:rsidRDefault="00152413" w:rsidP="00843100">
            <w:pPr>
              <w:pStyle w:val="TAL"/>
              <w:rPr>
                <w:sz w:val="16"/>
                <w:szCs w:val="18"/>
              </w:rPr>
            </w:pPr>
            <w:r>
              <w:rPr>
                <w:sz w:val="16"/>
                <w:szCs w:val="18"/>
              </w:rPr>
              <w:t>0381</w:t>
            </w:r>
          </w:p>
        </w:tc>
        <w:tc>
          <w:tcPr>
            <w:tcW w:w="426" w:type="dxa"/>
            <w:shd w:val="clear" w:color="auto" w:fill="auto"/>
          </w:tcPr>
          <w:p w14:paraId="1251BFA3" w14:textId="17247369" w:rsidR="00152413" w:rsidRDefault="00152413" w:rsidP="00057C59">
            <w:pPr>
              <w:pStyle w:val="TAC"/>
              <w:jc w:val="right"/>
              <w:rPr>
                <w:sz w:val="16"/>
                <w:szCs w:val="18"/>
              </w:rPr>
            </w:pPr>
            <w:r>
              <w:rPr>
                <w:sz w:val="16"/>
                <w:szCs w:val="18"/>
              </w:rPr>
              <w:t>-</w:t>
            </w:r>
          </w:p>
        </w:tc>
        <w:tc>
          <w:tcPr>
            <w:tcW w:w="426" w:type="dxa"/>
            <w:shd w:val="clear" w:color="auto" w:fill="auto"/>
          </w:tcPr>
          <w:p w14:paraId="653192E6" w14:textId="6C6C4F45" w:rsidR="00152413" w:rsidRDefault="00152413" w:rsidP="00843100">
            <w:pPr>
              <w:pStyle w:val="TAC"/>
              <w:rPr>
                <w:sz w:val="16"/>
                <w:szCs w:val="18"/>
              </w:rPr>
            </w:pPr>
            <w:r>
              <w:rPr>
                <w:sz w:val="16"/>
                <w:szCs w:val="18"/>
              </w:rPr>
              <w:t>F</w:t>
            </w:r>
          </w:p>
        </w:tc>
        <w:tc>
          <w:tcPr>
            <w:tcW w:w="4821" w:type="dxa"/>
            <w:shd w:val="clear" w:color="auto" w:fill="auto"/>
          </w:tcPr>
          <w:p w14:paraId="39DD74B8" w14:textId="1229F8E3" w:rsidR="00152413" w:rsidRDefault="00152413" w:rsidP="00843100">
            <w:pPr>
              <w:pStyle w:val="TAL"/>
              <w:rPr>
                <w:sz w:val="16"/>
                <w:szCs w:val="18"/>
              </w:rPr>
            </w:pPr>
            <w:r>
              <w:rPr>
                <w:sz w:val="16"/>
                <w:szCs w:val="18"/>
              </w:rPr>
              <w:t>Rel-17 CR 28.623 MeContext YANG mapping</w:t>
            </w:r>
          </w:p>
        </w:tc>
        <w:tc>
          <w:tcPr>
            <w:tcW w:w="709" w:type="dxa"/>
            <w:shd w:val="solid" w:color="FFFFFF" w:fill="auto"/>
          </w:tcPr>
          <w:p w14:paraId="7FD397A6" w14:textId="6F3DE8D0" w:rsidR="00152413" w:rsidRDefault="00152413" w:rsidP="00843100">
            <w:pPr>
              <w:pStyle w:val="TAC"/>
              <w:rPr>
                <w:sz w:val="16"/>
                <w:szCs w:val="16"/>
                <w:lang w:val="en-AU"/>
              </w:rPr>
            </w:pPr>
            <w:r>
              <w:rPr>
                <w:sz w:val="16"/>
                <w:szCs w:val="16"/>
                <w:lang w:val="en-AU"/>
              </w:rPr>
              <w:t>17.11.0</w:t>
            </w:r>
          </w:p>
        </w:tc>
      </w:tr>
      <w:tr w:rsidR="003F0A3B" w14:paraId="74BE5D9A" w14:textId="77777777" w:rsidTr="00843100">
        <w:tc>
          <w:tcPr>
            <w:tcW w:w="805" w:type="dxa"/>
            <w:shd w:val="solid" w:color="FFFFFF" w:fill="auto"/>
          </w:tcPr>
          <w:p w14:paraId="03626A0C" w14:textId="4619E0AB" w:rsidR="003F0A3B" w:rsidRDefault="003F0A3B" w:rsidP="00843100">
            <w:pPr>
              <w:pStyle w:val="TAC"/>
              <w:rPr>
                <w:sz w:val="16"/>
                <w:szCs w:val="16"/>
              </w:rPr>
            </w:pPr>
            <w:r>
              <w:rPr>
                <w:sz w:val="16"/>
                <w:szCs w:val="16"/>
              </w:rPr>
              <w:t>2024-09</w:t>
            </w:r>
          </w:p>
        </w:tc>
        <w:tc>
          <w:tcPr>
            <w:tcW w:w="801" w:type="dxa"/>
            <w:shd w:val="solid" w:color="FFFFFF" w:fill="auto"/>
          </w:tcPr>
          <w:p w14:paraId="718B073A" w14:textId="2B1A8CCA" w:rsidR="003F0A3B" w:rsidRDefault="003F0A3B" w:rsidP="00843100">
            <w:pPr>
              <w:pStyle w:val="TAC"/>
              <w:rPr>
                <w:sz w:val="16"/>
                <w:szCs w:val="16"/>
              </w:rPr>
            </w:pPr>
            <w:r>
              <w:rPr>
                <w:sz w:val="16"/>
                <w:szCs w:val="16"/>
              </w:rPr>
              <w:t>SA#105</w:t>
            </w:r>
          </w:p>
        </w:tc>
        <w:tc>
          <w:tcPr>
            <w:tcW w:w="1095" w:type="dxa"/>
            <w:shd w:val="clear" w:color="auto" w:fill="auto"/>
          </w:tcPr>
          <w:p w14:paraId="7DA13719" w14:textId="66E42844" w:rsidR="003F0A3B" w:rsidRDefault="003F0A3B" w:rsidP="00843100">
            <w:pPr>
              <w:pStyle w:val="TAC"/>
              <w:rPr>
                <w:sz w:val="16"/>
                <w:szCs w:val="18"/>
              </w:rPr>
            </w:pPr>
            <w:r>
              <w:rPr>
                <w:sz w:val="16"/>
                <w:szCs w:val="18"/>
              </w:rPr>
              <w:t>SP-241170</w:t>
            </w:r>
          </w:p>
        </w:tc>
        <w:tc>
          <w:tcPr>
            <w:tcW w:w="568" w:type="dxa"/>
            <w:shd w:val="clear" w:color="auto" w:fill="auto"/>
          </w:tcPr>
          <w:p w14:paraId="2CCBC42D" w14:textId="28C95643" w:rsidR="003F0A3B" w:rsidRDefault="003F0A3B" w:rsidP="00843100">
            <w:pPr>
              <w:pStyle w:val="TAL"/>
              <w:rPr>
                <w:sz w:val="16"/>
                <w:szCs w:val="18"/>
              </w:rPr>
            </w:pPr>
            <w:r>
              <w:rPr>
                <w:sz w:val="16"/>
                <w:szCs w:val="18"/>
              </w:rPr>
              <w:t>0396</w:t>
            </w:r>
          </w:p>
        </w:tc>
        <w:tc>
          <w:tcPr>
            <w:tcW w:w="426" w:type="dxa"/>
            <w:shd w:val="clear" w:color="auto" w:fill="auto"/>
          </w:tcPr>
          <w:p w14:paraId="2031C333" w14:textId="5514B03E" w:rsidR="003F0A3B" w:rsidRDefault="003F0A3B" w:rsidP="00057C59">
            <w:pPr>
              <w:pStyle w:val="TAC"/>
              <w:jc w:val="right"/>
              <w:rPr>
                <w:sz w:val="16"/>
                <w:szCs w:val="18"/>
              </w:rPr>
            </w:pPr>
            <w:r>
              <w:rPr>
                <w:sz w:val="16"/>
                <w:szCs w:val="18"/>
              </w:rPr>
              <w:t>-</w:t>
            </w:r>
          </w:p>
        </w:tc>
        <w:tc>
          <w:tcPr>
            <w:tcW w:w="426" w:type="dxa"/>
            <w:shd w:val="clear" w:color="auto" w:fill="auto"/>
          </w:tcPr>
          <w:p w14:paraId="301A2EA1" w14:textId="6A3570C2" w:rsidR="003F0A3B" w:rsidRDefault="003F0A3B" w:rsidP="00843100">
            <w:pPr>
              <w:pStyle w:val="TAC"/>
              <w:rPr>
                <w:sz w:val="16"/>
                <w:szCs w:val="18"/>
              </w:rPr>
            </w:pPr>
            <w:r>
              <w:rPr>
                <w:sz w:val="16"/>
                <w:szCs w:val="18"/>
              </w:rPr>
              <w:t>A</w:t>
            </w:r>
          </w:p>
        </w:tc>
        <w:tc>
          <w:tcPr>
            <w:tcW w:w="4821" w:type="dxa"/>
            <w:shd w:val="clear" w:color="auto" w:fill="auto"/>
          </w:tcPr>
          <w:p w14:paraId="777BABAE" w14:textId="34CA0759" w:rsidR="003F0A3B" w:rsidRDefault="003F0A3B" w:rsidP="00843100">
            <w:pPr>
              <w:pStyle w:val="TAL"/>
              <w:rPr>
                <w:sz w:val="16"/>
                <w:szCs w:val="18"/>
              </w:rPr>
            </w:pPr>
            <w:r>
              <w:rPr>
                <w:sz w:val="16"/>
                <w:szCs w:val="18"/>
              </w:rPr>
              <w:t>Rel-17 CR 28.623 Cleanup of TraceJob</w:t>
            </w:r>
          </w:p>
        </w:tc>
        <w:tc>
          <w:tcPr>
            <w:tcW w:w="709" w:type="dxa"/>
            <w:shd w:val="solid" w:color="FFFFFF" w:fill="auto"/>
          </w:tcPr>
          <w:p w14:paraId="5E762034" w14:textId="1CEABD2F" w:rsidR="003F0A3B" w:rsidRDefault="003F0A3B" w:rsidP="00843100">
            <w:pPr>
              <w:pStyle w:val="TAC"/>
              <w:rPr>
                <w:sz w:val="16"/>
                <w:szCs w:val="16"/>
                <w:lang w:val="en-AU"/>
              </w:rPr>
            </w:pPr>
            <w:r>
              <w:rPr>
                <w:sz w:val="16"/>
                <w:szCs w:val="16"/>
                <w:lang w:val="en-AU"/>
              </w:rPr>
              <w:t>17.11.0</w:t>
            </w:r>
          </w:p>
        </w:tc>
      </w:tr>
      <w:tr w:rsidR="00D224F8" w14:paraId="30EE13CC" w14:textId="77777777" w:rsidTr="00843100">
        <w:tc>
          <w:tcPr>
            <w:tcW w:w="805" w:type="dxa"/>
            <w:shd w:val="solid" w:color="FFFFFF" w:fill="auto"/>
          </w:tcPr>
          <w:p w14:paraId="7906AF9C" w14:textId="387A447D" w:rsidR="00D224F8" w:rsidRDefault="00D224F8" w:rsidP="00843100">
            <w:pPr>
              <w:pStyle w:val="TAC"/>
              <w:rPr>
                <w:sz w:val="16"/>
                <w:szCs w:val="16"/>
              </w:rPr>
            </w:pPr>
            <w:r>
              <w:rPr>
                <w:sz w:val="16"/>
                <w:szCs w:val="16"/>
              </w:rPr>
              <w:t>2024-09</w:t>
            </w:r>
          </w:p>
        </w:tc>
        <w:tc>
          <w:tcPr>
            <w:tcW w:w="801" w:type="dxa"/>
            <w:shd w:val="solid" w:color="FFFFFF" w:fill="auto"/>
          </w:tcPr>
          <w:p w14:paraId="108BDB9A" w14:textId="1FFC54F9" w:rsidR="00D224F8" w:rsidRDefault="00D224F8" w:rsidP="00843100">
            <w:pPr>
              <w:pStyle w:val="TAC"/>
              <w:rPr>
                <w:sz w:val="16"/>
                <w:szCs w:val="16"/>
              </w:rPr>
            </w:pPr>
            <w:r>
              <w:rPr>
                <w:sz w:val="16"/>
                <w:szCs w:val="16"/>
              </w:rPr>
              <w:t>SA#105</w:t>
            </w:r>
          </w:p>
        </w:tc>
        <w:tc>
          <w:tcPr>
            <w:tcW w:w="1095" w:type="dxa"/>
            <w:shd w:val="clear" w:color="auto" w:fill="auto"/>
          </w:tcPr>
          <w:p w14:paraId="60745406" w14:textId="43D31172" w:rsidR="00D224F8" w:rsidRDefault="00D224F8" w:rsidP="00843100">
            <w:pPr>
              <w:pStyle w:val="TAC"/>
              <w:rPr>
                <w:sz w:val="16"/>
                <w:szCs w:val="18"/>
              </w:rPr>
            </w:pPr>
            <w:r>
              <w:rPr>
                <w:sz w:val="16"/>
                <w:szCs w:val="18"/>
              </w:rPr>
              <w:t>SP-241170</w:t>
            </w:r>
          </w:p>
        </w:tc>
        <w:tc>
          <w:tcPr>
            <w:tcW w:w="568" w:type="dxa"/>
            <w:shd w:val="clear" w:color="auto" w:fill="auto"/>
          </w:tcPr>
          <w:p w14:paraId="69C8430B" w14:textId="4076F12F" w:rsidR="00D224F8" w:rsidRDefault="00D224F8" w:rsidP="00843100">
            <w:pPr>
              <w:pStyle w:val="TAL"/>
              <w:rPr>
                <w:sz w:val="16"/>
                <w:szCs w:val="18"/>
              </w:rPr>
            </w:pPr>
            <w:r>
              <w:rPr>
                <w:sz w:val="16"/>
                <w:szCs w:val="18"/>
              </w:rPr>
              <w:t>0400</w:t>
            </w:r>
          </w:p>
        </w:tc>
        <w:tc>
          <w:tcPr>
            <w:tcW w:w="426" w:type="dxa"/>
            <w:shd w:val="clear" w:color="auto" w:fill="auto"/>
          </w:tcPr>
          <w:p w14:paraId="42C0E72B" w14:textId="538241DC" w:rsidR="00D224F8" w:rsidRDefault="00D224F8" w:rsidP="00057C59">
            <w:pPr>
              <w:pStyle w:val="TAC"/>
              <w:jc w:val="right"/>
              <w:rPr>
                <w:sz w:val="16"/>
                <w:szCs w:val="18"/>
              </w:rPr>
            </w:pPr>
            <w:r>
              <w:rPr>
                <w:sz w:val="16"/>
                <w:szCs w:val="18"/>
              </w:rPr>
              <w:t>1</w:t>
            </w:r>
          </w:p>
        </w:tc>
        <w:tc>
          <w:tcPr>
            <w:tcW w:w="426" w:type="dxa"/>
            <w:shd w:val="clear" w:color="auto" w:fill="auto"/>
          </w:tcPr>
          <w:p w14:paraId="7D714538" w14:textId="0261A42C" w:rsidR="00D224F8" w:rsidRDefault="00D224F8" w:rsidP="00843100">
            <w:pPr>
              <w:pStyle w:val="TAC"/>
              <w:rPr>
                <w:sz w:val="16"/>
                <w:szCs w:val="18"/>
              </w:rPr>
            </w:pPr>
            <w:r>
              <w:rPr>
                <w:sz w:val="16"/>
                <w:szCs w:val="18"/>
              </w:rPr>
              <w:t>A</w:t>
            </w:r>
          </w:p>
        </w:tc>
        <w:tc>
          <w:tcPr>
            <w:tcW w:w="4821" w:type="dxa"/>
            <w:shd w:val="clear" w:color="auto" w:fill="auto"/>
          </w:tcPr>
          <w:p w14:paraId="7D79650F" w14:textId="11BF2799" w:rsidR="00D224F8" w:rsidRDefault="00D224F8" w:rsidP="00843100">
            <w:pPr>
              <w:pStyle w:val="TAL"/>
              <w:rPr>
                <w:sz w:val="16"/>
                <w:szCs w:val="18"/>
              </w:rPr>
            </w:pPr>
            <w:r>
              <w:rPr>
                <w:sz w:val="16"/>
                <w:szCs w:val="18"/>
              </w:rPr>
              <w:t>Rel-17 CR 28.623 Correction of TraceJob attributes MBSFN Area List and Area Configuration For Neighboring Cells (stage 3)</w:t>
            </w:r>
          </w:p>
        </w:tc>
        <w:tc>
          <w:tcPr>
            <w:tcW w:w="709" w:type="dxa"/>
            <w:shd w:val="solid" w:color="FFFFFF" w:fill="auto"/>
          </w:tcPr>
          <w:p w14:paraId="3526EA0F" w14:textId="5FA9616C" w:rsidR="00D224F8" w:rsidRDefault="00D224F8" w:rsidP="00843100">
            <w:pPr>
              <w:pStyle w:val="TAC"/>
              <w:rPr>
                <w:sz w:val="16"/>
                <w:szCs w:val="16"/>
                <w:lang w:val="en-AU"/>
              </w:rPr>
            </w:pPr>
            <w:r>
              <w:rPr>
                <w:sz w:val="16"/>
                <w:szCs w:val="16"/>
                <w:lang w:val="en-AU"/>
              </w:rPr>
              <w:t>17.11.0</w:t>
            </w:r>
          </w:p>
        </w:tc>
      </w:tr>
      <w:tr w:rsidR="00CB4D7D" w14:paraId="3D1C6936" w14:textId="77777777" w:rsidTr="00843100">
        <w:tc>
          <w:tcPr>
            <w:tcW w:w="805" w:type="dxa"/>
            <w:shd w:val="solid" w:color="FFFFFF" w:fill="auto"/>
          </w:tcPr>
          <w:p w14:paraId="1DB17426" w14:textId="05FD1BA1" w:rsidR="00CB4D7D" w:rsidRDefault="00CB4D7D" w:rsidP="00843100">
            <w:pPr>
              <w:pStyle w:val="TAC"/>
              <w:rPr>
                <w:sz w:val="16"/>
                <w:szCs w:val="16"/>
              </w:rPr>
            </w:pPr>
            <w:r>
              <w:rPr>
                <w:sz w:val="16"/>
                <w:szCs w:val="16"/>
              </w:rPr>
              <w:t>2024-09</w:t>
            </w:r>
          </w:p>
        </w:tc>
        <w:tc>
          <w:tcPr>
            <w:tcW w:w="801" w:type="dxa"/>
            <w:shd w:val="solid" w:color="FFFFFF" w:fill="auto"/>
          </w:tcPr>
          <w:p w14:paraId="3BC19B30" w14:textId="7E58D1C4" w:rsidR="00CB4D7D" w:rsidRDefault="00CB4D7D" w:rsidP="00843100">
            <w:pPr>
              <w:pStyle w:val="TAC"/>
              <w:rPr>
                <w:sz w:val="16"/>
                <w:szCs w:val="16"/>
              </w:rPr>
            </w:pPr>
            <w:r>
              <w:rPr>
                <w:sz w:val="16"/>
                <w:szCs w:val="16"/>
              </w:rPr>
              <w:t>SA#105</w:t>
            </w:r>
          </w:p>
        </w:tc>
        <w:tc>
          <w:tcPr>
            <w:tcW w:w="1095" w:type="dxa"/>
            <w:shd w:val="clear" w:color="auto" w:fill="auto"/>
          </w:tcPr>
          <w:p w14:paraId="0D6B61EC" w14:textId="5FC8057B" w:rsidR="00CB4D7D" w:rsidRDefault="00CB4D7D" w:rsidP="00843100">
            <w:pPr>
              <w:pStyle w:val="TAC"/>
              <w:rPr>
                <w:sz w:val="16"/>
                <w:szCs w:val="18"/>
              </w:rPr>
            </w:pPr>
            <w:r>
              <w:rPr>
                <w:sz w:val="16"/>
                <w:szCs w:val="18"/>
              </w:rPr>
              <w:t>SP-241162</w:t>
            </w:r>
          </w:p>
        </w:tc>
        <w:tc>
          <w:tcPr>
            <w:tcW w:w="568" w:type="dxa"/>
            <w:shd w:val="clear" w:color="auto" w:fill="auto"/>
          </w:tcPr>
          <w:p w14:paraId="6B985A45" w14:textId="1BC3F54D" w:rsidR="00CB4D7D" w:rsidRDefault="00CB4D7D" w:rsidP="00843100">
            <w:pPr>
              <w:pStyle w:val="TAL"/>
              <w:rPr>
                <w:sz w:val="16"/>
                <w:szCs w:val="18"/>
              </w:rPr>
            </w:pPr>
            <w:r>
              <w:rPr>
                <w:sz w:val="16"/>
                <w:szCs w:val="18"/>
              </w:rPr>
              <w:t>0406</w:t>
            </w:r>
          </w:p>
        </w:tc>
        <w:tc>
          <w:tcPr>
            <w:tcW w:w="426" w:type="dxa"/>
            <w:shd w:val="clear" w:color="auto" w:fill="auto"/>
          </w:tcPr>
          <w:p w14:paraId="4ECC0A78" w14:textId="039DCCEE" w:rsidR="00CB4D7D" w:rsidRDefault="00CB4D7D" w:rsidP="00057C59">
            <w:pPr>
              <w:pStyle w:val="TAC"/>
              <w:jc w:val="right"/>
              <w:rPr>
                <w:sz w:val="16"/>
                <w:szCs w:val="18"/>
              </w:rPr>
            </w:pPr>
            <w:r>
              <w:rPr>
                <w:sz w:val="16"/>
                <w:szCs w:val="18"/>
              </w:rPr>
              <w:t>1</w:t>
            </w:r>
          </w:p>
        </w:tc>
        <w:tc>
          <w:tcPr>
            <w:tcW w:w="426" w:type="dxa"/>
            <w:shd w:val="clear" w:color="auto" w:fill="auto"/>
          </w:tcPr>
          <w:p w14:paraId="04BA6BBF" w14:textId="78A9B18F" w:rsidR="00CB4D7D" w:rsidRDefault="00CB4D7D" w:rsidP="00843100">
            <w:pPr>
              <w:pStyle w:val="TAC"/>
              <w:rPr>
                <w:sz w:val="16"/>
                <w:szCs w:val="18"/>
              </w:rPr>
            </w:pPr>
            <w:r>
              <w:rPr>
                <w:sz w:val="16"/>
                <w:szCs w:val="18"/>
              </w:rPr>
              <w:t>F</w:t>
            </w:r>
          </w:p>
        </w:tc>
        <w:tc>
          <w:tcPr>
            <w:tcW w:w="4821" w:type="dxa"/>
            <w:shd w:val="clear" w:color="auto" w:fill="auto"/>
          </w:tcPr>
          <w:p w14:paraId="7EC4432B" w14:textId="4EFA15B5" w:rsidR="00CB4D7D" w:rsidRDefault="00CB4D7D" w:rsidP="00843100">
            <w:pPr>
              <w:pStyle w:val="TAL"/>
              <w:rPr>
                <w:sz w:val="16"/>
                <w:szCs w:val="18"/>
              </w:rPr>
            </w:pPr>
            <w:r>
              <w:rPr>
                <w:sz w:val="16"/>
                <w:szCs w:val="18"/>
              </w:rPr>
              <w:t>Rel-17 CR TS 28.623 Remove version number from TS</w:t>
            </w:r>
          </w:p>
        </w:tc>
        <w:tc>
          <w:tcPr>
            <w:tcW w:w="709" w:type="dxa"/>
            <w:shd w:val="solid" w:color="FFFFFF" w:fill="auto"/>
          </w:tcPr>
          <w:p w14:paraId="4A51BF15" w14:textId="23AE08BA" w:rsidR="00CB4D7D" w:rsidRDefault="00CB4D7D" w:rsidP="00843100">
            <w:pPr>
              <w:pStyle w:val="TAC"/>
              <w:rPr>
                <w:sz w:val="16"/>
                <w:szCs w:val="16"/>
                <w:lang w:val="en-AU"/>
              </w:rPr>
            </w:pPr>
            <w:r>
              <w:rPr>
                <w:sz w:val="16"/>
                <w:szCs w:val="16"/>
                <w:lang w:val="en-AU"/>
              </w:rPr>
              <w:t>17.11.0</w:t>
            </w:r>
          </w:p>
        </w:tc>
      </w:tr>
      <w:tr w:rsidR="00CB4D7D" w14:paraId="04A5AD04" w14:textId="77777777" w:rsidTr="00843100">
        <w:tc>
          <w:tcPr>
            <w:tcW w:w="805" w:type="dxa"/>
            <w:shd w:val="solid" w:color="FFFFFF" w:fill="auto"/>
          </w:tcPr>
          <w:p w14:paraId="5540797A" w14:textId="62EB2939" w:rsidR="00CB4D7D" w:rsidRDefault="00CB4D7D" w:rsidP="00843100">
            <w:pPr>
              <w:pStyle w:val="TAC"/>
              <w:rPr>
                <w:sz w:val="16"/>
                <w:szCs w:val="16"/>
              </w:rPr>
            </w:pPr>
            <w:r>
              <w:rPr>
                <w:sz w:val="16"/>
                <w:szCs w:val="16"/>
              </w:rPr>
              <w:t>2024-09</w:t>
            </w:r>
          </w:p>
        </w:tc>
        <w:tc>
          <w:tcPr>
            <w:tcW w:w="801" w:type="dxa"/>
            <w:shd w:val="solid" w:color="FFFFFF" w:fill="auto"/>
          </w:tcPr>
          <w:p w14:paraId="258132A9" w14:textId="30967E20" w:rsidR="00CB4D7D" w:rsidRDefault="00CB4D7D" w:rsidP="00843100">
            <w:pPr>
              <w:pStyle w:val="TAC"/>
              <w:rPr>
                <w:sz w:val="16"/>
                <w:szCs w:val="16"/>
              </w:rPr>
            </w:pPr>
            <w:r>
              <w:rPr>
                <w:sz w:val="16"/>
                <w:szCs w:val="16"/>
              </w:rPr>
              <w:t>SA#105</w:t>
            </w:r>
          </w:p>
        </w:tc>
        <w:tc>
          <w:tcPr>
            <w:tcW w:w="1095" w:type="dxa"/>
            <w:shd w:val="clear" w:color="auto" w:fill="auto"/>
          </w:tcPr>
          <w:p w14:paraId="6881421A" w14:textId="73384952" w:rsidR="00CB4D7D" w:rsidRDefault="00CB4D7D" w:rsidP="00843100">
            <w:pPr>
              <w:pStyle w:val="TAC"/>
              <w:rPr>
                <w:sz w:val="16"/>
                <w:szCs w:val="18"/>
              </w:rPr>
            </w:pPr>
            <w:r>
              <w:rPr>
                <w:sz w:val="16"/>
                <w:szCs w:val="18"/>
              </w:rPr>
              <w:t>SP-241162</w:t>
            </w:r>
          </w:p>
        </w:tc>
        <w:tc>
          <w:tcPr>
            <w:tcW w:w="568" w:type="dxa"/>
            <w:shd w:val="clear" w:color="auto" w:fill="auto"/>
          </w:tcPr>
          <w:p w14:paraId="41D1CEF0" w14:textId="18715BBB" w:rsidR="00CB4D7D" w:rsidRDefault="00CB4D7D" w:rsidP="00843100">
            <w:pPr>
              <w:pStyle w:val="TAL"/>
              <w:rPr>
                <w:sz w:val="16"/>
                <w:szCs w:val="18"/>
              </w:rPr>
            </w:pPr>
            <w:r>
              <w:rPr>
                <w:sz w:val="16"/>
                <w:szCs w:val="18"/>
              </w:rPr>
              <w:t>0417</w:t>
            </w:r>
          </w:p>
        </w:tc>
        <w:tc>
          <w:tcPr>
            <w:tcW w:w="426" w:type="dxa"/>
            <w:shd w:val="clear" w:color="auto" w:fill="auto"/>
          </w:tcPr>
          <w:p w14:paraId="28FCB1D1" w14:textId="4FD8E10F" w:rsidR="00CB4D7D" w:rsidRDefault="00CB4D7D" w:rsidP="00057C59">
            <w:pPr>
              <w:pStyle w:val="TAC"/>
              <w:jc w:val="right"/>
              <w:rPr>
                <w:sz w:val="16"/>
                <w:szCs w:val="18"/>
              </w:rPr>
            </w:pPr>
            <w:r>
              <w:rPr>
                <w:sz w:val="16"/>
                <w:szCs w:val="18"/>
              </w:rPr>
              <w:t>-</w:t>
            </w:r>
          </w:p>
        </w:tc>
        <w:tc>
          <w:tcPr>
            <w:tcW w:w="426" w:type="dxa"/>
            <w:shd w:val="clear" w:color="auto" w:fill="auto"/>
          </w:tcPr>
          <w:p w14:paraId="013E7699" w14:textId="4E3EEB45" w:rsidR="00CB4D7D" w:rsidRDefault="00CB4D7D" w:rsidP="00843100">
            <w:pPr>
              <w:pStyle w:val="TAC"/>
              <w:rPr>
                <w:sz w:val="16"/>
                <w:szCs w:val="18"/>
              </w:rPr>
            </w:pPr>
            <w:r>
              <w:rPr>
                <w:sz w:val="16"/>
                <w:szCs w:val="18"/>
              </w:rPr>
              <w:t>F</w:t>
            </w:r>
          </w:p>
        </w:tc>
        <w:tc>
          <w:tcPr>
            <w:tcW w:w="4821" w:type="dxa"/>
            <w:shd w:val="clear" w:color="auto" w:fill="auto"/>
          </w:tcPr>
          <w:p w14:paraId="54586CA0" w14:textId="5ED48258" w:rsidR="00CB4D7D" w:rsidRDefault="00CB4D7D" w:rsidP="00843100">
            <w:pPr>
              <w:pStyle w:val="TAL"/>
              <w:rPr>
                <w:sz w:val="16"/>
                <w:szCs w:val="18"/>
              </w:rPr>
            </w:pPr>
            <w:r>
              <w:rPr>
                <w:sz w:val="16"/>
                <w:szCs w:val="18"/>
              </w:rPr>
              <w:t xml:space="preserve">Rel-17 CR TS 28.623 Common data types for YANG solution set </w:t>
            </w:r>
          </w:p>
        </w:tc>
        <w:tc>
          <w:tcPr>
            <w:tcW w:w="709" w:type="dxa"/>
            <w:shd w:val="solid" w:color="FFFFFF" w:fill="auto"/>
          </w:tcPr>
          <w:p w14:paraId="5F4C13EF" w14:textId="1999405D" w:rsidR="00CB4D7D" w:rsidRDefault="00CB4D7D" w:rsidP="00843100">
            <w:pPr>
              <w:pStyle w:val="TAC"/>
              <w:rPr>
                <w:sz w:val="16"/>
                <w:szCs w:val="16"/>
                <w:lang w:val="en-AU"/>
              </w:rPr>
            </w:pPr>
            <w:r>
              <w:rPr>
                <w:sz w:val="16"/>
                <w:szCs w:val="16"/>
                <w:lang w:val="en-AU"/>
              </w:rPr>
              <w:t>17.11.0</w:t>
            </w:r>
          </w:p>
        </w:tc>
      </w:tr>
      <w:tr w:rsidR="009C7592" w14:paraId="0A72A13C" w14:textId="77777777" w:rsidTr="00843100">
        <w:tc>
          <w:tcPr>
            <w:tcW w:w="805" w:type="dxa"/>
            <w:shd w:val="solid" w:color="FFFFFF" w:fill="auto"/>
          </w:tcPr>
          <w:p w14:paraId="1A79076F" w14:textId="6AA02E45" w:rsidR="009C7592" w:rsidRDefault="009C7592" w:rsidP="00843100">
            <w:pPr>
              <w:pStyle w:val="TAC"/>
              <w:rPr>
                <w:sz w:val="16"/>
                <w:szCs w:val="16"/>
              </w:rPr>
            </w:pPr>
            <w:r>
              <w:rPr>
                <w:sz w:val="16"/>
                <w:szCs w:val="16"/>
              </w:rPr>
              <w:t>2024-09</w:t>
            </w:r>
          </w:p>
        </w:tc>
        <w:tc>
          <w:tcPr>
            <w:tcW w:w="801" w:type="dxa"/>
            <w:shd w:val="solid" w:color="FFFFFF" w:fill="auto"/>
          </w:tcPr>
          <w:p w14:paraId="301EF82E" w14:textId="35B52F96" w:rsidR="009C7592" w:rsidRDefault="009C7592" w:rsidP="00843100">
            <w:pPr>
              <w:pStyle w:val="TAC"/>
              <w:rPr>
                <w:sz w:val="16"/>
                <w:szCs w:val="16"/>
              </w:rPr>
            </w:pPr>
            <w:r>
              <w:rPr>
                <w:sz w:val="16"/>
                <w:szCs w:val="16"/>
              </w:rPr>
              <w:t>SA#105</w:t>
            </w:r>
          </w:p>
        </w:tc>
        <w:tc>
          <w:tcPr>
            <w:tcW w:w="1095" w:type="dxa"/>
            <w:shd w:val="clear" w:color="auto" w:fill="auto"/>
          </w:tcPr>
          <w:p w14:paraId="2F23C1CC" w14:textId="006DF810" w:rsidR="009C7592" w:rsidRDefault="009C7592" w:rsidP="00843100">
            <w:pPr>
              <w:pStyle w:val="TAC"/>
              <w:rPr>
                <w:sz w:val="16"/>
                <w:szCs w:val="18"/>
              </w:rPr>
            </w:pPr>
            <w:r>
              <w:rPr>
                <w:sz w:val="16"/>
                <w:szCs w:val="18"/>
              </w:rPr>
              <w:t>SP-241162</w:t>
            </w:r>
          </w:p>
        </w:tc>
        <w:tc>
          <w:tcPr>
            <w:tcW w:w="568" w:type="dxa"/>
            <w:shd w:val="clear" w:color="auto" w:fill="auto"/>
          </w:tcPr>
          <w:p w14:paraId="09CE74B9" w14:textId="02EF70C7" w:rsidR="009C7592" w:rsidRDefault="009C7592" w:rsidP="00843100">
            <w:pPr>
              <w:pStyle w:val="TAL"/>
              <w:rPr>
                <w:sz w:val="16"/>
                <w:szCs w:val="18"/>
              </w:rPr>
            </w:pPr>
            <w:r>
              <w:rPr>
                <w:sz w:val="16"/>
                <w:szCs w:val="18"/>
              </w:rPr>
              <w:t>0419</w:t>
            </w:r>
          </w:p>
        </w:tc>
        <w:tc>
          <w:tcPr>
            <w:tcW w:w="426" w:type="dxa"/>
            <w:shd w:val="clear" w:color="auto" w:fill="auto"/>
          </w:tcPr>
          <w:p w14:paraId="506086DE" w14:textId="36C62942" w:rsidR="009C7592" w:rsidRDefault="009C7592" w:rsidP="00057C59">
            <w:pPr>
              <w:pStyle w:val="TAC"/>
              <w:jc w:val="right"/>
              <w:rPr>
                <w:sz w:val="16"/>
                <w:szCs w:val="18"/>
              </w:rPr>
            </w:pPr>
            <w:r>
              <w:rPr>
                <w:sz w:val="16"/>
                <w:szCs w:val="18"/>
              </w:rPr>
              <w:t>-</w:t>
            </w:r>
          </w:p>
        </w:tc>
        <w:tc>
          <w:tcPr>
            <w:tcW w:w="426" w:type="dxa"/>
            <w:shd w:val="clear" w:color="auto" w:fill="auto"/>
          </w:tcPr>
          <w:p w14:paraId="2222CC31" w14:textId="6B298DD6" w:rsidR="009C7592" w:rsidRDefault="009C7592" w:rsidP="00843100">
            <w:pPr>
              <w:pStyle w:val="TAC"/>
              <w:rPr>
                <w:sz w:val="16"/>
                <w:szCs w:val="18"/>
              </w:rPr>
            </w:pPr>
            <w:r>
              <w:rPr>
                <w:sz w:val="16"/>
                <w:szCs w:val="18"/>
              </w:rPr>
              <w:t>F</w:t>
            </w:r>
          </w:p>
        </w:tc>
        <w:tc>
          <w:tcPr>
            <w:tcW w:w="4821" w:type="dxa"/>
            <w:shd w:val="clear" w:color="auto" w:fill="auto"/>
          </w:tcPr>
          <w:p w14:paraId="2C00299A" w14:textId="343338D0" w:rsidR="009C7592" w:rsidRDefault="009C7592" w:rsidP="00843100">
            <w:pPr>
              <w:pStyle w:val="TAL"/>
              <w:rPr>
                <w:sz w:val="16"/>
                <w:szCs w:val="18"/>
              </w:rPr>
            </w:pPr>
            <w:r>
              <w:rPr>
                <w:sz w:val="16"/>
                <w:szCs w:val="18"/>
              </w:rPr>
              <w:t xml:space="preserve">Rel-17 CR TS 28.623 Correction to AreaScope (stage 3, YANG) </w:t>
            </w:r>
          </w:p>
        </w:tc>
        <w:tc>
          <w:tcPr>
            <w:tcW w:w="709" w:type="dxa"/>
            <w:shd w:val="solid" w:color="FFFFFF" w:fill="auto"/>
          </w:tcPr>
          <w:p w14:paraId="1D48BC75" w14:textId="2C1756F6" w:rsidR="009C7592" w:rsidRDefault="009C7592" w:rsidP="00843100">
            <w:pPr>
              <w:pStyle w:val="TAC"/>
              <w:rPr>
                <w:sz w:val="16"/>
                <w:szCs w:val="16"/>
                <w:lang w:val="en-AU"/>
              </w:rPr>
            </w:pPr>
            <w:r>
              <w:rPr>
                <w:sz w:val="16"/>
                <w:szCs w:val="16"/>
                <w:lang w:val="en-AU"/>
              </w:rPr>
              <w:t>17.11.0</w:t>
            </w:r>
          </w:p>
        </w:tc>
      </w:tr>
      <w:tr w:rsidR="00A62E11" w14:paraId="0BEE5CB4" w14:textId="77777777" w:rsidTr="00843100">
        <w:tc>
          <w:tcPr>
            <w:tcW w:w="805" w:type="dxa"/>
            <w:shd w:val="solid" w:color="FFFFFF" w:fill="auto"/>
          </w:tcPr>
          <w:p w14:paraId="0E574429" w14:textId="1BB71F42"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44DE8746" w14:textId="5B36F86C"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27F872FB" w14:textId="66E53214" w:rsidR="00A62E11" w:rsidRDefault="00A62E11" w:rsidP="00A62E11">
            <w:pPr>
              <w:pStyle w:val="TAC"/>
              <w:rPr>
                <w:sz w:val="16"/>
                <w:szCs w:val="18"/>
              </w:rPr>
            </w:pPr>
            <w:r>
              <w:rPr>
                <w:rFonts w:cs="Arial"/>
                <w:sz w:val="16"/>
                <w:szCs w:val="16"/>
                <w:lang w:eastAsia="ko-KR"/>
              </w:rPr>
              <w:t>SP-241631</w:t>
            </w:r>
          </w:p>
        </w:tc>
        <w:tc>
          <w:tcPr>
            <w:tcW w:w="568" w:type="dxa"/>
            <w:shd w:val="clear" w:color="auto" w:fill="auto"/>
          </w:tcPr>
          <w:p w14:paraId="015FC5E7" w14:textId="01BF2A39" w:rsidR="00A62E11" w:rsidRDefault="00A62E11" w:rsidP="00A62E11">
            <w:pPr>
              <w:pStyle w:val="TAL"/>
              <w:rPr>
                <w:sz w:val="16"/>
                <w:szCs w:val="18"/>
              </w:rPr>
            </w:pPr>
            <w:r>
              <w:rPr>
                <w:rFonts w:cs="Arial"/>
                <w:sz w:val="16"/>
                <w:szCs w:val="16"/>
                <w:lang w:eastAsia="ko-KR"/>
              </w:rPr>
              <w:t>0433</w:t>
            </w:r>
          </w:p>
        </w:tc>
        <w:tc>
          <w:tcPr>
            <w:tcW w:w="426" w:type="dxa"/>
            <w:shd w:val="clear" w:color="auto" w:fill="auto"/>
          </w:tcPr>
          <w:p w14:paraId="5237E3AB" w14:textId="1DC370FA" w:rsidR="00A62E11" w:rsidRDefault="00A62E11" w:rsidP="00A62E11">
            <w:pPr>
              <w:pStyle w:val="TAC"/>
              <w:jc w:val="right"/>
              <w:rPr>
                <w:sz w:val="16"/>
                <w:szCs w:val="18"/>
              </w:rPr>
            </w:pPr>
            <w:r>
              <w:rPr>
                <w:rFonts w:cs="Arial"/>
                <w:sz w:val="16"/>
                <w:szCs w:val="16"/>
                <w:lang w:eastAsia="ko-KR"/>
              </w:rPr>
              <w:t> </w:t>
            </w:r>
          </w:p>
        </w:tc>
        <w:tc>
          <w:tcPr>
            <w:tcW w:w="426" w:type="dxa"/>
            <w:shd w:val="clear" w:color="auto" w:fill="auto"/>
          </w:tcPr>
          <w:p w14:paraId="4525EC2A" w14:textId="6DD1D700" w:rsidR="00A62E11" w:rsidRDefault="00A62E11" w:rsidP="00A62E11">
            <w:pPr>
              <w:pStyle w:val="TAC"/>
              <w:rPr>
                <w:sz w:val="16"/>
                <w:szCs w:val="18"/>
              </w:rPr>
            </w:pPr>
            <w:r>
              <w:rPr>
                <w:rFonts w:cs="Arial"/>
                <w:sz w:val="16"/>
                <w:szCs w:val="16"/>
                <w:lang w:eastAsia="ko-KR"/>
              </w:rPr>
              <w:t>F</w:t>
            </w:r>
          </w:p>
        </w:tc>
        <w:tc>
          <w:tcPr>
            <w:tcW w:w="4821" w:type="dxa"/>
            <w:shd w:val="clear" w:color="auto" w:fill="auto"/>
          </w:tcPr>
          <w:p w14:paraId="5AE1F2C7" w14:textId="263203FA" w:rsidR="00A62E11" w:rsidRDefault="00A62E11" w:rsidP="00A62E11">
            <w:pPr>
              <w:pStyle w:val="TAL"/>
              <w:rPr>
                <w:sz w:val="16"/>
                <w:szCs w:val="18"/>
              </w:rPr>
            </w:pPr>
            <w:r>
              <w:rPr>
                <w:rFonts w:cs="Arial"/>
                <w:sz w:val="16"/>
                <w:szCs w:val="16"/>
                <w:lang w:eastAsia="ko-KR"/>
              </w:rPr>
              <w:t>Rel-17 CR TS 28.623 Correct the YAML definition for PerfMetricJob and ProcessMonitor to align with stage2</w:t>
            </w:r>
          </w:p>
        </w:tc>
        <w:tc>
          <w:tcPr>
            <w:tcW w:w="709" w:type="dxa"/>
            <w:shd w:val="solid" w:color="FFFFFF" w:fill="auto"/>
          </w:tcPr>
          <w:p w14:paraId="292BAF3C" w14:textId="25F99AC5" w:rsidR="00A62E11" w:rsidRDefault="00A62E11" w:rsidP="00A62E11">
            <w:pPr>
              <w:pStyle w:val="TAC"/>
              <w:rPr>
                <w:sz w:val="16"/>
                <w:szCs w:val="16"/>
                <w:lang w:val="en-AU"/>
              </w:rPr>
            </w:pPr>
            <w:r>
              <w:rPr>
                <w:sz w:val="16"/>
                <w:szCs w:val="16"/>
                <w:lang w:val="en-AU"/>
              </w:rPr>
              <w:t>17.12.0</w:t>
            </w:r>
          </w:p>
        </w:tc>
      </w:tr>
      <w:tr w:rsidR="00A62E11" w14:paraId="324E69D6" w14:textId="77777777" w:rsidTr="00843100">
        <w:tc>
          <w:tcPr>
            <w:tcW w:w="805" w:type="dxa"/>
            <w:shd w:val="solid" w:color="FFFFFF" w:fill="auto"/>
          </w:tcPr>
          <w:p w14:paraId="785A876B" w14:textId="67CF53BA"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440A0C6E" w14:textId="17CBF278"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508BBBD7" w14:textId="0621AEA7" w:rsidR="00A62E11" w:rsidRDefault="00A62E11" w:rsidP="00A62E11">
            <w:pPr>
              <w:pStyle w:val="TAC"/>
              <w:rPr>
                <w:sz w:val="16"/>
                <w:szCs w:val="18"/>
              </w:rPr>
            </w:pPr>
            <w:r>
              <w:rPr>
                <w:rFonts w:cs="Arial"/>
                <w:sz w:val="16"/>
                <w:szCs w:val="16"/>
                <w:lang w:eastAsia="ko-KR"/>
              </w:rPr>
              <w:t>SP-241636</w:t>
            </w:r>
          </w:p>
        </w:tc>
        <w:tc>
          <w:tcPr>
            <w:tcW w:w="568" w:type="dxa"/>
            <w:shd w:val="clear" w:color="auto" w:fill="auto"/>
          </w:tcPr>
          <w:p w14:paraId="1BB205D1" w14:textId="5535F3F7" w:rsidR="00A62E11" w:rsidRDefault="00A62E11" w:rsidP="00A62E11">
            <w:pPr>
              <w:pStyle w:val="TAL"/>
              <w:rPr>
                <w:sz w:val="16"/>
                <w:szCs w:val="18"/>
              </w:rPr>
            </w:pPr>
            <w:r>
              <w:rPr>
                <w:rFonts w:cs="Arial"/>
                <w:sz w:val="16"/>
                <w:szCs w:val="16"/>
                <w:lang w:eastAsia="ko-KR"/>
              </w:rPr>
              <w:t>0447</w:t>
            </w:r>
          </w:p>
        </w:tc>
        <w:tc>
          <w:tcPr>
            <w:tcW w:w="426" w:type="dxa"/>
            <w:shd w:val="clear" w:color="auto" w:fill="auto"/>
          </w:tcPr>
          <w:p w14:paraId="1795ED2F" w14:textId="11DD2685" w:rsidR="00A62E11" w:rsidRDefault="00A62E11" w:rsidP="00A62E11">
            <w:pPr>
              <w:pStyle w:val="TAC"/>
              <w:jc w:val="right"/>
              <w:rPr>
                <w:sz w:val="16"/>
                <w:szCs w:val="18"/>
              </w:rPr>
            </w:pPr>
            <w:r>
              <w:rPr>
                <w:rFonts w:cs="Arial"/>
                <w:sz w:val="16"/>
                <w:szCs w:val="16"/>
                <w:lang w:eastAsia="ko-KR"/>
              </w:rPr>
              <w:t>1</w:t>
            </w:r>
          </w:p>
        </w:tc>
        <w:tc>
          <w:tcPr>
            <w:tcW w:w="426" w:type="dxa"/>
            <w:shd w:val="clear" w:color="auto" w:fill="auto"/>
          </w:tcPr>
          <w:p w14:paraId="6DB8D7C6" w14:textId="6C1B8359" w:rsidR="00A62E11" w:rsidRDefault="00A62E11" w:rsidP="00A62E11">
            <w:pPr>
              <w:pStyle w:val="TAC"/>
              <w:rPr>
                <w:sz w:val="16"/>
                <w:szCs w:val="18"/>
              </w:rPr>
            </w:pPr>
            <w:r>
              <w:rPr>
                <w:rFonts w:cs="Arial"/>
                <w:sz w:val="16"/>
                <w:szCs w:val="16"/>
                <w:lang w:eastAsia="ko-KR"/>
              </w:rPr>
              <w:t>A</w:t>
            </w:r>
          </w:p>
        </w:tc>
        <w:tc>
          <w:tcPr>
            <w:tcW w:w="4821" w:type="dxa"/>
            <w:shd w:val="clear" w:color="auto" w:fill="auto"/>
          </w:tcPr>
          <w:p w14:paraId="673AAD81" w14:textId="768ACEA9" w:rsidR="00A62E11" w:rsidRDefault="00A62E11" w:rsidP="00A62E11">
            <w:pPr>
              <w:pStyle w:val="TAL"/>
              <w:rPr>
                <w:sz w:val="16"/>
                <w:szCs w:val="18"/>
              </w:rPr>
            </w:pPr>
            <w:r>
              <w:rPr>
                <w:rFonts w:cs="Arial"/>
                <w:sz w:val="16"/>
                <w:szCs w:val="16"/>
                <w:lang w:eastAsia="ko-KR"/>
              </w:rPr>
              <w:t>Rel-17 CR 28.623 Correction for "NR Measurent Type" for "GenericNrm"</w:t>
            </w:r>
          </w:p>
        </w:tc>
        <w:tc>
          <w:tcPr>
            <w:tcW w:w="709" w:type="dxa"/>
            <w:shd w:val="solid" w:color="FFFFFF" w:fill="auto"/>
          </w:tcPr>
          <w:p w14:paraId="511F2154" w14:textId="04C80DC5" w:rsidR="00A62E11" w:rsidRDefault="00A62E11" w:rsidP="00A62E11">
            <w:pPr>
              <w:pStyle w:val="TAC"/>
              <w:rPr>
                <w:sz w:val="16"/>
                <w:szCs w:val="16"/>
                <w:lang w:val="en-AU"/>
              </w:rPr>
            </w:pPr>
            <w:r>
              <w:rPr>
                <w:sz w:val="16"/>
                <w:szCs w:val="16"/>
                <w:lang w:val="en-AU"/>
              </w:rPr>
              <w:t>17.12.0</w:t>
            </w:r>
          </w:p>
        </w:tc>
      </w:tr>
      <w:tr w:rsidR="00A62E11" w14:paraId="63D7CA14" w14:textId="77777777" w:rsidTr="00843100">
        <w:tc>
          <w:tcPr>
            <w:tcW w:w="805" w:type="dxa"/>
            <w:shd w:val="solid" w:color="FFFFFF" w:fill="auto"/>
          </w:tcPr>
          <w:p w14:paraId="1593784A" w14:textId="462727CC"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557A62F5" w14:textId="672EA76E"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5333340F" w14:textId="03DA1D80" w:rsidR="00A62E11" w:rsidRDefault="00A62E11" w:rsidP="00A62E11">
            <w:pPr>
              <w:pStyle w:val="TAC"/>
              <w:rPr>
                <w:sz w:val="16"/>
                <w:szCs w:val="18"/>
              </w:rPr>
            </w:pPr>
            <w:r>
              <w:rPr>
                <w:rFonts w:cs="Arial"/>
                <w:sz w:val="16"/>
                <w:szCs w:val="16"/>
                <w:lang w:eastAsia="ko-KR"/>
              </w:rPr>
              <w:t>SP-241636</w:t>
            </w:r>
          </w:p>
        </w:tc>
        <w:tc>
          <w:tcPr>
            <w:tcW w:w="568" w:type="dxa"/>
            <w:shd w:val="clear" w:color="auto" w:fill="auto"/>
          </w:tcPr>
          <w:p w14:paraId="6E61023B" w14:textId="61AA789C" w:rsidR="00A62E11" w:rsidRDefault="00A62E11" w:rsidP="00A62E11">
            <w:pPr>
              <w:pStyle w:val="TAL"/>
              <w:rPr>
                <w:sz w:val="16"/>
                <w:szCs w:val="18"/>
              </w:rPr>
            </w:pPr>
            <w:r>
              <w:rPr>
                <w:rFonts w:cs="Arial"/>
                <w:sz w:val="16"/>
                <w:szCs w:val="16"/>
                <w:lang w:eastAsia="ko-KR"/>
              </w:rPr>
              <w:t>0469</w:t>
            </w:r>
          </w:p>
        </w:tc>
        <w:tc>
          <w:tcPr>
            <w:tcW w:w="426" w:type="dxa"/>
            <w:shd w:val="clear" w:color="auto" w:fill="auto"/>
          </w:tcPr>
          <w:p w14:paraId="1A9F8906" w14:textId="63E1F2F4" w:rsidR="00A62E11" w:rsidRDefault="00A62E11" w:rsidP="00A62E11">
            <w:pPr>
              <w:pStyle w:val="TAC"/>
              <w:jc w:val="right"/>
              <w:rPr>
                <w:sz w:val="16"/>
                <w:szCs w:val="18"/>
              </w:rPr>
            </w:pPr>
            <w:r>
              <w:rPr>
                <w:rFonts w:cs="Arial"/>
                <w:sz w:val="16"/>
                <w:szCs w:val="16"/>
                <w:lang w:eastAsia="ko-KR"/>
              </w:rPr>
              <w:t>1</w:t>
            </w:r>
          </w:p>
        </w:tc>
        <w:tc>
          <w:tcPr>
            <w:tcW w:w="426" w:type="dxa"/>
            <w:shd w:val="clear" w:color="auto" w:fill="auto"/>
          </w:tcPr>
          <w:p w14:paraId="75585AC2" w14:textId="6E326543" w:rsidR="00A62E11" w:rsidRDefault="00A62E11" w:rsidP="00A62E11">
            <w:pPr>
              <w:pStyle w:val="TAC"/>
              <w:rPr>
                <w:sz w:val="16"/>
                <w:szCs w:val="18"/>
              </w:rPr>
            </w:pPr>
            <w:r>
              <w:rPr>
                <w:rFonts w:cs="Arial"/>
                <w:sz w:val="16"/>
                <w:szCs w:val="16"/>
                <w:lang w:eastAsia="ko-KR"/>
              </w:rPr>
              <w:t>A</w:t>
            </w:r>
          </w:p>
        </w:tc>
        <w:tc>
          <w:tcPr>
            <w:tcW w:w="4821" w:type="dxa"/>
            <w:shd w:val="clear" w:color="auto" w:fill="auto"/>
          </w:tcPr>
          <w:p w14:paraId="599EAB6D" w14:textId="1E63A764" w:rsidR="00A62E11" w:rsidRDefault="00A62E11" w:rsidP="00A62E11">
            <w:pPr>
              <w:pStyle w:val="TAL"/>
              <w:rPr>
                <w:sz w:val="16"/>
                <w:szCs w:val="18"/>
              </w:rPr>
            </w:pPr>
            <w:r>
              <w:rPr>
                <w:rFonts w:cs="Arial"/>
                <w:sz w:val="16"/>
                <w:szCs w:val="16"/>
                <w:lang w:eastAsia="ko-KR"/>
              </w:rPr>
              <w:t>Rel-17 CR TS 28.623 Correction to AreaScope (stage 3, YANG)</w:t>
            </w:r>
          </w:p>
        </w:tc>
        <w:tc>
          <w:tcPr>
            <w:tcW w:w="709" w:type="dxa"/>
            <w:shd w:val="solid" w:color="FFFFFF" w:fill="auto"/>
          </w:tcPr>
          <w:p w14:paraId="3723649E" w14:textId="4958966B" w:rsidR="00A62E11" w:rsidRDefault="00A62E11" w:rsidP="00A62E11">
            <w:pPr>
              <w:pStyle w:val="TAC"/>
              <w:rPr>
                <w:sz w:val="16"/>
                <w:szCs w:val="16"/>
                <w:lang w:val="en-AU"/>
              </w:rPr>
            </w:pPr>
            <w:r>
              <w:rPr>
                <w:sz w:val="16"/>
                <w:szCs w:val="16"/>
                <w:lang w:val="en-AU"/>
              </w:rPr>
              <w:t>17.12.0</w:t>
            </w:r>
          </w:p>
        </w:tc>
      </w:tr>
      <w:tr w:rsidR="00A62E11" w14:paraId="3D2973C5" w14:textId="77777777" w:rsidTr="00843100">
        <w:tc>
          <w:tcPr>
            <w:tcW w:w="805" w:type="dxa"/>
            <w:shd w:val="solid" w:color="FFFFFF" w:fill="auto"/>
          </w:tcPr>
          <w:p w14:paraId="330ABEED" w14:textId="7019581B"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3E4B5FBE" w14:textId="1755E72B"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6CA4C719" w14:textId="55920AB3" w:rsidR="00A62E11" w:rsidRDefault="00A62E11" w:rsidP="00A62E11">
            <w:pPr>
              <w:pStyle w:val="TAC"/>
              <w:rPr>
                <w:sz w:val="16"/>
                <w:szCs w:val="18"/>
              </w:rPr>
            </w:pPr>
            <w:r>
              <w:rPr>
                <w:rFonts w:cs="Arial"/>
                <w:sz w:val="16"/>
                <w:szCs w:val="16"/>
                <w:lang w:eastAsia="ko-KR"/>
              </w:rPr>
              <w:t>SP-241631</w:t>
            </w:r>
          </w:p>
        </w:tc>
        <w:tc>
          <w:tcPr>
            <w:tcW w:w="568" w:type="dxa"/>
            <w:shd w:val="clear" w:color="auto" w:fill="auto"/>
          </w:tcPr>
          <w:p w14:paraId="08770A70" w14:textId="5EB16A10" w:rsidR="00A62E11" w:rsidRDefault="00A62E11" w:rsidP="00A62E11">
            <w:pPr>
              <w:pStyle w:val="TAL"/>
              <w:rPr>
                <w:sz w:val="16"/>
                <w:szCs w:val="18"/>
              </w:rPr>
            </w:pPr>
            <w:r>
              <w:rPr>
                <w:rFonts w:cs="Arial"/>
                <w:sz w:val="16"/>
                <w:szCs w:val="16"/>
                <w:lang w:eastAsia="ko-KR"/>
              </w:rPr>
              <w:t>0472</w:t>
            </w:r>
          </w:p>
        </w:tc>
        <w:tc>
          <w:tcPr>
            <w:tcW w:w="426" w:type="dxa"/>
            <w:shd w:val="clear" w:color="auto" w:fill="auto"/>
          </w:tcPr>
          <w:p w14:paraId="59D82402" w14:textId="573EDD60" w:rsidR="00A62E11" w:rsidRDefault="00A62E11" w:rsidP="00A62E11">
            <w:pPr>
              <w:pStyle w:val="TAC"/>
              <w:jc w:val="right"/>
              <w:rPr>
                <w:sz w:val="16"/>
                <w:szCs w:val="18"/>
              </w:rPr>
            </w:pPr>
            <w:r>
              <w:rPr>
                <w:rFonts w:cs="Arial"/>
                <w:sz w:val="16"/>
                <w:szCs w:val="16"/>
                <w:lang w:eastAsia="ko-KR"/>
              </w:rPr>
              <w:t> </w:t>
            </w:r>
          </w:p>
        </w:tc>
        <w:tc>
          <w:tcPr>
            <w:tcW w:w="426" w:type="dxa"/>
            <w:shd w:val="clear" w:color="auto" w:fill="auto"/>
          </w:tcPr>
          <w:p w14:paraId="53EA38D7" w14:textId="21BF857E" w:rsidR="00A62E11" w:rsidRDefault="00A62E11" w:rsidP="00A62E11">
            <w:pPr>
              <w:pStyle w:val="TAC"/>
              <w:rPr>
                <w:sz w:val="16"/>
                <w:szCs w:val="18"/>
              </w:rPr>
            </w:pPr>
            <w:r>
              <w:rPr>
                <w:rFonts w:cs="Arial"/>
                <w:sz w:val="16"/>
                <w:szCs w:val="16"/>
                <w:lang w:eastAsia="ko-KR"/>
              </w:rPr>
              <w:t>F</w:t>
            </w:r>
          </w:p>
        </w:tc>
        <w:tc>
          <w:tcPr>
            <w:tcW w:w="4821" w:type="dxa"/>
            <w:shd w:val="clear" w:color="auto" w:fill="auto"/>
          </w:tcPr>
          <w:p w14:paraId="5B938152" w14:textId="4B70EF8A" w:rsidR="00A62E11" w:rsidRDefault="00A62E11" w:rsidP="00A62E11">
            <w:pPr>
              <w:pStyle w:val="TAL"/>
              <w:rPr>
                <w:sz w:val="16"/>
                <w:szCs w:val="18"/>
              </w:rPr>
            </w:pPr>
            <w:r>
              <w:rPr>
                <w:rFonts w:cs="Arial"/>
                <w:sz w:val="16"/>
                <w:szCs w:val="16"/>
                <w:lang w:eastAsia="ko-KR"/>
              </w:rPr>
              <w:t>Rel-17 CR TS 28.623 Remove unneeded fileLocation attribute (stage 3)</w:t>
            </w:r>
          </w:p>
        </w:tc>
        <w:tc>
          <w:tcPr>
            <w:tcW w:w="709" w:type="dxa"/>
            <w:shd w:val="solid" w:color="FFFFFF" w:fill="auto"/>
          </w:tcPr>
          <w:p w14:paraId="44D5123C" w14:textId="3AABD2E6" w:rsidR="00A62E11" w:rsidRDefault="00A62E11" w:rsidP="00A62E11">
            <w:pPr>
              <w:pStyle w:val="TAC"/>
              <w:rPr>
                <w:sz w:val="16"/>
                <w:szCs w:val="16"/>
                <w:lang w:val="en-AU"/>
              </w:rPr>
            </w:pPr>
            <w:r>
              <w:rPr>
                <w:sz w:val="16"/>
                <w:szCs w:val="16"/>
                <w:lang w:val="en-AU"/>
              </w:rPr>
              <w:t>17.12.0</w:t>
            </w:r>
          </w:p>
        </w:tc>
      </w:tr>
      <w:tr w:rsidR="00A62E11" w14:paraId="7FC249A8" w14:textId="77777777" w:rsidTr="00843100">
        <w:tc>
          <w:tcPr>
            <w:tcW w:w="805" w:type="dxa"/>
            <w:shd w:val="solid" w:color="FFFFFF" w:fill="auto"/>
          </w:tcPr>
          <w:p w14:paraId="41E1BB4A" w14:textId="46A266E3"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0BDAE293" w14:textId="5F51DF91"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6732C8F6" w14:textId="62FA93FE" w:rsidR="00A62E11" w:rsidRDefault="00A62E11" w:rsidP="00A62E11">
            <w:pPr>
              <w:pStyle w:val="TAC"/>
              <w:rPr>
                <w:sz w:val="16"/>
                <w:szCs w:val="18"/>
              </w:rPr>
            </w:pPr>
            <w:r>
              <w:rPr>
                <w:rFonts w:cs="Arial"/>
                <w:sz w:val="16"/>
                <w:szCs w:val="16"/>
                <w:lang w:eastAsia="ko-KR"/>
              </w:rPr>
              <w:t>SP-241646</w:t>
            </w:r>
          </w:p>
        </w:tc>
        <w:tc>
          <w:tcPr>
            <w:tcW w:w="568" w:type="dxa"/>
            <w:shd w:val="clear" w:color="auto" w:fill="auto"/>
          </w:tcPr>
          <w:p w14:paraId="225481FA" w14:textId="420C5AB4" w:rsidR="00A62E11" w:rsidRDefault="00A62E11" w:rsidP="00A62E11">
            <w:pPr>
              <w:pStyle w:val="TAL"/>
              <w:rPr>
                <w:sz w:val="16"/>
                <w:szCs w:val="18"/>
              </w:rPr>
            </w:pPr>
            <w:r>
              <w:rPr>
                <w:rFonts w:cs="Arial"/>
                <w:sz w:val="16"/>
                <w:szCs w:val="16"/>
                <w:lang w:eastAsia="ko-KR"/>
              </w:rPr>
              <w:t>0483</w:t>
            </w:r>
          </w:p>
        </w:tc>
        <w:tc>
          <w:tcPr>
            <w:tcW w:w="426" w:type="dxa"/>
            <w:shd w:val="clear" w:color="auto" w:fill="auto"/>
          </w:tcPr>
          <w:p w14:paraId="1F0B09EC" w14:textId="6F0086A7" w:rsidR="00A62E11" w:rsidRDefault="00A62E11" w:rsidP="00A62E11">
            <w:pPr>
              <w:pStyle w:val="TAC"/>
              <w:jc w:val="right"/>
              <w:rPr>
                <w:sz w:val="16"/>
                <w:szCs w:val="18"/>
              </w:rPr>
            </w:pPr>
            <w:r>
              <w:rPr>
                <w:rFonts w:cs="Arial"/>
                <w:sz w:val="16"/>
                <w:szCs w:val="16"/>
                <w:lang w:eastAsia="ko-KR"/>
              </w:rPr>
              <w:t> </w:t>
            </w:r>
          </w:p>
        </w:tc>
        <w:tc>
          <w:tcPr>
            <w:tcW w:w="426" w:type="dxa"/>
            <w:shd w:val="clear" w:color="auto" w:fill="auto"/>
          </w:tcPr>
          <w:p w14:paraId="05885BC2" w14:textId="023A97A7" w:rsidR="00A62E11" w:rsidRDefault="00A62E11" w:rsidP="00A62E11">
            <w:pPr>
              <w:pStyle w:val="TAC"/>
              <w:rPr>
                <w:sz w:val="16"/>
                <w:szCs w:val="18"/>
              </w:rPr>
            </w:pPr>
            <w:r>
              <w:rPr>
                <w:rFonts w:cs="Arial"/>
                <w:sz w:val="16"/>
                <w:szCs w:val="16"/>
                <w:lang w:eastAsia="ko-KR"/>
              </w:rPr>
              <w:t>A</w:t>
            </w:r>
          </w:p>
        </w:tc>
        <w:tc>
          <w:tcPr>
            <w:tcW w:w="4821" w:type="dxa"/>
            <w:shd w:val="clear" w:color="auto" w:fill="auto"/>
          </w:tcPr>
          <w:p w14:paraId="5B34DDB8" w14:textId="1CD89333" w:rsidR="00A62E11" w:rsidRDefault="00A62E11" w:rsidP="00A62E11">
            <w:pPr>
              <w:pStyle w:val="TAL"/>
              <w:rPr>
                <w:sz w:val="16"/>
                <w:szCs w:val="18"/>
              </w:rPr>
            </w:pPr>
            <w:r>
              <w:rPr>
                <w:rFonts w:cs="Arial"/>
                <w:sz w:val="16"/>
                <w:szCs w:val="16"/>
                <w:lang w:eastAsia="ko-KR"/>
              </w:rPr>
              <w:t>Rel-17 CR TS 28.623 Add information for IRP based solutions</w:t>
            </w:r>
          </w:p>
        </w:tc>
        <w:tc>
          <w:tcPr>
            <w:tcW w:w="709" w:type="dxa"/>
            <w:shd w:val="solid" w:color="FFFFFF" w:fill="auto"/>
          </w:tcPr>
          <w:p w14:paraId="162AB72F" w14:textId="1004FD97" w:rsidR="00A62E11" w:rsidRDefault="00A62E11" w:rsidP="00A62E11">
            <w:pPr>
              <w:pStyle w:val="TAC"/>
              <w:rPr>
                <w:sz w:val="16"/>
                <w:szCs w:val="16"/>
                <w:lang w:val="en-AU"/>
              </w:rPr>
            </w:pPr>
            <w:r>
              <w:rPr>
                <w:sz w:val="16"/>
                <w:szCs w:val="16"/>
                <w:lang w:val="en-AU"/>
              </w:rPr>
              <w:t>17.12.0</w:t>
            </w:r>
          </w:p>
        </w:tc>
      </w:tr>
      <w:tr w:rsidR="00A62E11" w14:paraId="4823F6A5" w14:textId="77777777" w:rsidTr="00843100">
        <w:tc>
          <w:tcPr>
            <w:tcW w:w="805" w:type="dxa"/>
            <w:shd w:val="solid" w:color="FFFFFF" w:fill="auto"/>
          </w:tcPr>
          <w:p w14:paraId="08793462" w14:textId="3B93C17B"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2CDB3E16" w14:textId="2E724DC6"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71E9AB74" w14:textId="721E6058" w:rsidR="00A62E11" w:rsidRDefault="00A62E11" w:rsidP="00A62E11">
            <w:pPr>
              <w:pStyle w:val="TAC"/>
              <w:rPr>
                <w:sz w:val="16"/>
                <w:szCs w:val="18"/>
              </w:rPr>
            </w:pPr>
            <w:r>
              <w:rPr>
                <w:rFonts w:cs="Arial"/>
                <w:sz w:val="16"/>
                <w:szCs w:val="16"/>
                <w:lang w:eastAsia="ko-KR"/>
              </w:rPr>
              <w:t>SP-241631</w:t>
            </w:r>
          </w:p>
        </w:tc>
        <w:tc>
          <w:tcPr>
            <w:tcW w:w="568" w:type="dxa"/>
            <w:shd w:val="clear" w:color="auto" w:fill="auto"/>
          </w:tcPr>
          <w:p w14:paraId="2C637CB3" w14:textId="126311BF" w:rsidR="00A62E11" w:rsidRDefault="00A62E11" w:rsidP="00A62E11">
            <w:pPr>
              <w:pStyle w:val="TAL"/>
              <w:rPr>
                <w:sz w:val="16"/>
                <w:szCs w:val="18"/>
              </w:rPr>
            </w:pPr>
            <w:r>
              <w:rPr>
                <w:rFonts w:cs="Arial"/>
                <w:sz w:val="16"/>
                <w:szCs w:val="16"/>
                <w:lang w:eastAsia="ko-KR"/>
              </w:rPr>
              <w:t>0486</w:t>
            </w:r>
          </w:p>
        </w:tc>
        <w:tc>
          <w:tcPr>
            <w:tcW w:w="426" w:type="dxa"/>
            <w:shd w:val="clear" w:color="auto" w:fill="auto"/>
          </w:tcPr>
          <w:p w14:paraId="7FB3A6BB" w14:textId="7DAC96F0" w:rsidR="00A62E11" w:rsidRDefault="00A62E11" w:rsidP="00A62E11">
            <w:pPr>
              <w:pStyle w:val="TAC"/>
              <w:jc w:val="right"/>
              <w:rPr>
                <w:sz w:val="16"/>
                <w:szCs w:val="18"/>
              </w:rPr>
            </w:pPr>
            <w:r>
              <w:rPr>
                <w:rFonts w:cs="Arial"/>
                <w:sz w:val="16"/>
                <w:szCs w:val="16"/>
                <w:lang w:eastAsia="ko-KR"/>
              </w:rPr>
              <w:t> </w:t>
            </w:r>
          </w:p>
        </w:tc>
        <w:tc>
          <w:tcPr>
            <w:tcW w:w="426" w:type="dxa"/>
            <w:shd w:val="clear" w:color="auto" w:fill="auto"/>
          </w:tcPr>
          <w:p w14:paraId="2A104D9E" w14:textId="61276B1F" w:rsidR="00A62E11" w:rsidRDefault="00A62E11" w:rsidP="00A62E11">
            <w:pPr>
              <w:pStyle w:val="TAC"/>
              <w:rPr>
                <w:sz w:val="16"/>
                <w:szCs w:val="18"/>
              </w:rPr>
            </w:pPr>
            <w:r>
              <w:rPr>
                <w:rFonts w:cs="Arial"/>
                <w:sz w:val="16"/>
                <w:szCs w:val="16"/>
                <w:lang w:eastAsia="ko-KR"/>
              </w:rPr>
              <w:t>F</w:t>
            </w:r>
          </w:p>
        </w:tc>
        <w:tc>
          <w:tcPr>
            <w:tcW w:w="4821" w:type="dxa"/>
            <w:shd w:val="clear" w:color="auto" w:fill="auto"/>
          </w:tcPr>
          <w:p w14:paraId="4E7E7FA3" w14:textId="404580DE" w:rsidR="00A62E11" w:rsidRDefault="00A62E11" w:rsidP="00A62E11">
            <w:pPr>
              <w:pStyle w:val="TAL"/>
              <w:rPr>
                <w:sz w:val="16"/>
                <w:szCs w:val="18"/>
              </w:rPr>
            </w:pPr>
            <w:r>
              <w:rPr>
                <w:rFonts w:cs="Arial"/>
                <w:sz w:val="16"/>
                <w:szCs w:val="16"/>
                <w:lang w:eastAsia="ko-KR"/>
              </w:rPr>
              <w:t>Rel-17 CR 28.623 Update PM YANG mapping</w:t>
            </w:r>
          </w:p>
        </w:tc>
        <w:tc>
          <w:tcPr>
            <w:tcW w:w="709" w:type="dxa"/>
            <w:shd w:val="solid" w:color="FFFFFF" w:fill="auto"/>
          </w:tcPr>
          <w:p w14:paraId="65F376DD" w14:textId="7FD83F7A" w:rsidR="00A62E11" w:rsidRDefault="00A62E11" w:rsidP="00A62E11">
            <w:pPr>
              <w:pStyle w:val="TAC"/>
              <w:rPr>
                <w:sz w:val="16"/>
                <w:szCs w:val="16"/>
                <w:lang w:val="en-AU"/>
              </w:rPr>
            </w:pPr>
            <w:r>
              <w:rPr>
                <w:sz w:val="16"/>
                <w:szCs w:val="16"/>
                <w:lang w:val="en-AU"/>
              </w:rPr>
              <w:t>17.12.0</w:t>
            </w:r>
          </w:p>
        </w:tc>
      </w:tr>
      <w:tr w:rsidR="00A62E11" w14:paraId="2700DB36" w14:textId="77777777" w:rsidTr="00843100">
        <w:tc>
          <w:tcPr>
            <w:tcW w:w="805" w:type="dxa"/>
            <w:shd w:val="solid" w:color="FFFFFF" w:fill="auto"/>
          </w:tcPr>
          <w:p w14:paraId="68B976EF" w14:textId="456DA11C"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2E14A510" w14:textId="19CA8E8F" w:rsidR="00A62E11" w:rsidRDefault="00A62E11" w:rsidP="00A62E11">
            <w:pPr>
              <w:pStyle w:val="TAC"/>
              <w:rPr>
                <w:sz w:val="16"/>
                <w:szCs w:val="16"/>
              </w:rPr>
            </w:pPr>
            <w:r>
              <w:rPr>
                <w:rFonts w:cs="Arial"/>
                <w:sz w:val="16"/>
                <w:szCs w:val="16"/>
                <w:lang w:eastAsia="ko-KR"/>
              </w:rPr>
              <w:t>SA#106</w:t>
            </w:r>
          </w:p>
        </w:tc>
        <w:tc>
          <w:tcPr>
            <w:tcW w:w="1095" w:type="dxa"/>
            <w:shd w:val="clear" w:color="auto" w:fill="auto"/>
          </w:tcPr>
          <w:p w14:paraId="690D226A" w14:textId="0ACBC032" w:rsidR="00A62E11" w:rsidRDefault="00A62E11" w:rsidP="00A62E11">
            <w:pPr>
              <w:pStyle w:val="TAC"/>
              <w:rPr>
                <w:sz w:val="16"/>
                <w:szCs w:val="18"/>
              </w:rPr>
            </w:pPr>
            <w:r>
              <w:rPr>
                <w:rFonts w:cs="Arial"/>
                <w:sz w:val="16"/>
                <w:szCs w:val="16"/>
                <w:lang w:eastAsia="ko-KR"/>
              </w:rPr>
              <w:t>SP-241631</w:t>
            </w:r>
          </w:p>
        </w:tc>
        <w:tc>
          <w:tcPr>
            <w:tcW w:w="568" w:type="dxa"/>
            <w:shd w:val="clear" w:color="auto" w:fill="auto"/>
          </w:tcPr>
          <w:p w14:paraId="37EE20EA" w14:textId="4598F323" w:rsidR="00A62E11" w:rsidRDefault="00A62E11" w:rsidP="00A62E11">
            <w:pPr>
              <w:pStyle w:val="TAL"/>
              <w:rPr>
                <w:sz w:val="16"/>
                <w:szCs w:val="18"/>
              </w:rPr>
            </w:pPr>
            <w:r>
              <w:rPr>
                <w:rFonts w:cs="Arial"/>
                <w:sz w:val="16"/>
                <w:szCs w:val="16"/>
                <w:lang w:eastAsia="ko-KR"/>
              </w:rPr>
              <w:t>0489</w:t>
            </w:r>
          </w:p>
        </w:tc>
        <w:tc>
          <w:tcPr>
            <w:tcW w:w="426" w:type="dxa"/>
            <w:shd w:val="clear" w:color="auto" w:fill="auto"/>
          </w:tcPr>
          <w:p w14:paraId="457173C5" w14:textId="17B46FAB" w:rsidR="00A62E11" w:rsidRDefault="00A62E11" w:rsidP="00A62E11">
            <w:pPr>
              <w:pStyle w:val="TAC"/>
              <w:jc w:val="right"/>
              <w:rPr>
                <w:sz w:val="16"/>
                <w:szCs w:val="18"/>
              </w:rPr>
            </w:pPr>
            <w:r>
              <w:rPr>
                <w:rFonts w:cs="Arial"/>
                <w:sz w:val="16"/>
                <w:szCs w:val="16"/>
                <w:lang w:eastAsia="ko-KR"/>
              </w:rPr>
              <w:t>1</w:t>
            </w:r>
          </w:p>
        </w:tc>
        <w:tc>
          <w:tcPr>
            <w:tcW w:w="426" w:type="dxa"/>
            <w:shd w:val="clear" w:color="auto" w:fill="auto"/>
          </w:tcPr>
          <w:p w14:paraId="2C732056" w14:textId="002CA075" w:rsidR="00A62E11" w:rsidRDefault="00A62E11" w:rsidP="00A62E11">
            <w:pPr>
              <w:pStyle w:val="TAC"/>
              <w:rPr>
                <w:sz w:val="16"/>
                <w:szCs w:val="18"/>
              </w:rPr>
            </w:pPr>
            <w:r>
              <w:rPr>
                <w:rFonts w:cs="Arial"/>
                <w:sz w:val="16"/>
                <w:szCs w:val="16"/>
                <w:lang w:eastAsia="ko-KR"/>
              </w:rPr>
              <w:t>F</w:t>
            </w:r>
          </w:p>
        </w:tc>
        <w:tc>
          <w:tcPr>
            <w:tcW w:w="4821" w:type="dxa"/>
            <w:shd w:val="clear" w:color="auto" w:fill="auto"/>
          </w:tcPr>
          <w:p w14:paraId="57AC5FED" w14:textId="4B1457DC" w:rsidR="00A62E11" w:rsidRDefault="00A62E11" w:rsidP="00A62E11">
            <w:pPr>
              <w:pStyle w:val="TAL"/>
              <w:rPr>
                <w:sz w:val="16"/>
                <w:szCs w:val="18"/>
              </w:rPr>
            </w:pPr>
            <w:r>
              <w:rPr>
                <w:rFonts w:cs="Arial"/>
                <w:sz w:val="16"/>
                <w:szCs w:val="16"/>
                <w:lang w:eastAsia="ko-KR"/>
              </w:rPr>
              <w:t>Rel-17 CR 28.623 Correction of limitation of convex polygons for geographical area</w:t>
            </w:r>
          </w:p>
        </w:tc>
        <w:tc>
          <w:tcPr>
            <w:tcW w:w="709" w:type="dxa"/>
            <w:shd w:val="solid" w:color="FFFFFF" w:fill="auto"/>
          </w:tcPr>
          <w:p w14:paraId="0AE8FB64" w14:textId="2D2F2CCD" w:rsidR="00A62E11" w:rsidRDefault="00A62E11" w:rsidP="00A62E11">
            <w:pPr>
              <w:pStyle w:val="TAC"/>
              <w:rPr>
                <w:sz w:val="16"/>
                <w:szCs w:val="16"/>
                <w:lang w:val="en-AU"/>
              </w:rPr>
            </w:pPr>
            <w:r>
              <w:rPr>
                <w:sz w:val="16"/>
                <w:szCs w:val="16"/>
                <w:lang w:val="en-AU"/>
              </w:rPr>
              <w:t>17.12.0</w:t>
            </w:r>
          </w:p>
        </w:tc>
      </w:tr>
      <w:tr w:rsidR="00480CBD" w14:paraId="789AB978" w14:textId="77777777" w:rsidTr="00843100">
        <w:tc>
          <w:tcPr>
            <w:tcW w:w="805" w:type="dxa"/>
            <w:shd w:val="solid" w:color="FFFFFF" w:fill="auto"/>
          </w:tcPr>
          <w:p w14:paraId="6D2B0CF7" w14:textId="39068964" w:rsidR="00480CBD" w:rsidRDefault="00480CBD" w:rsidP="00480CBD">
            <w:pPr>
              <w:pStyle w:val="TAC"/>
              <w:rPr>
                <w:rFonts w:cs="Arial"/>
                <w:sz w:val="16"/>
                <w:szCs w:val="16"/>
                <w:lang w:eastAsia="ko-KR"/>
              </w:rPr>
            </w:pPr>
            <w:r w:rsidRPr="00480CBD">
              <w:rPr>
                <w:rFonts w:eastAsia="Times New Roman" w:cs="Arial"/>
                <w:sz w:val="16"/>
                <w:szCs w:val="16"/>
                <w:lang w:eastAsia="ko-KR"/>
              </w:rPr>
              <w:t>2025-03</w:t>
            </w:r>
          </w:p>
        </w:tc>
        <w:tc>
          <w:tcPr>
            <w:tcW w:w="801" w:type="dxa"/>
            <w:shd w:val="solid" w:color="FFFFFF" w:fill="auto"/>
          </w:tcPr>
          <w:p w14:paraId="279D5BBD" w14:textId="4AD19A0B" w:rsidR="00480CBD" w:rsidRDefault="00480CBD" w:rsidP="00480CBD">
            <w:pPr>
              <w:pStyle w:val="TAC"/>
              <w:rPr>
                <w:rFonts w:cs="Arial"/>
                <w:sz w:val="16"/>
                <w:szCs w:val="16"/>
                <w:lang w:eastAsia="ko-KR"/>
              </w:rPr>
            </w:pPr>
            <w:r w:rsidRPr="00480CBD">
              <w:rPr>
                <w:rFonts w:eastAsia="Times New Roman" w:cs="Arial"/>
                <w:sz w:val="16"/>
                <w:szCs w:val="16"/>
                <w:lang w:eastAsia="ko-KR"/>
              </w:rPr>
              <w:t>SA#107</w:t>
            </w:r>
          </w:p>
        </w:tc>
        <w:tc>
          <w:tcPr>
            <w:tcW w:w="1095" w:type="dxa"/>
            <w:shd w:val="clear" w:color="auto" w:fill="auto"/>
          </w:tcPr>
          <w:p w14:paraId="5AD52CD0" w14:textId="660F743B" w:rsidR="00480CBD" w:rsidRDefault="00480CBD" w:rsidP="00480CBD">
            <w:pPr>
              <w:pStyle w:val="TAC"/>
              <w:rPr>
                <w:rFonts w:cs="Arial"/>
                <w:sz w:val="16"/>
                <w:szCs w:val="16"/>
                <w:lang w:eastAsia="ko-KR"/>
              </w:rPr>
            </w:pPr>
            <w:r w:rsidRPr="00480CBD">
              <w:rPr>
                <w:rFonts w:eastAsia="Times New Roman" w:cs="Arial"/>
                <w:sz w:val="16"/>
                <w:szCs w:val="16"/>
                <w:lang w:eastAsia="ko-KR"/>
              </w:rPr>
              <w:t>SP-250154</w:t>
            </w:r>
          </w:p>
        </w:tc>
        <w:tc>
          <w:tcPr>
            <w:tcW w:w="568" w:type="dxa"/>
            <w:shd w:val="clear" w:color="auto" w:fill="auto"/>
          </w:tcPr>
          <w:p w14:paraId="3F250885" w14:textId="79EAEC46" w:rsidR="00480CBD" w:rsidRDefault="00480CBD" w:rsidP="00480CBD">
            <w:pPr>
              <w:pStyle w:val="TAL"/>
              <w:rPr>
                <w:rFonts w:cs="Arial"/>
                <w:sz w:val="16"/>
                <w:szCs w:val="16"/>
                <w:lang w:eastAsia="ko-KR"/>
              </w:rPr>
            </w:pPr>
            <w:r w:rsidRPr="00480CBD">
              <w:rPr>
                <w:rFonts w:eastAsia="Times New Roman" w:cs="Arial"/>
                <w:sz w:val="16"/>
                <w:szCs w:val="16"/>
                <w:lang w:eastAsia="ko-KR"/>
              </w:rPr>
              <w:t>0502</w:t>
            </w:r>
          </w:p>
        </w:tc>
        <w:tc>
          <w:tcPr>
            <w:tcW w:w="426" w:type="dxa"/>
            <w:shd w:val="clear" w:color="auto" w:fill="auto"/>
          </w:tcPr>
          <w:p w14:paraId="0AC4B1CF" w14:textId="44772866" w:rsidR="00480CBD" w:rsidRDefault="00480CBD" w:rsidP="00480CBD">
            <w:pPr>
              <w:pStyle w:val="TAC"/>
              <w:jc w:val="right"/>
              <w:rPr>
                <w:rFonts w:cs="Arial"/>
                <w:sz w:val="16"/>
                <w:szCs w:val="16"/>
                <w:lang w:eastAsia="ko-KR"/>
              </w:rPr>
            </w:pPr>
            <w:r w:rsidRPr="00480CBD">
              <w:rPr>
                <w:rFonts w:eastAsia="Times New Roman" w:cs="Arial"/>
                <w:sz w:val="16"/>
                <w:szCs w:val="16"/>
                <w:lang w:eastAsia="ko-KR"/>
              </w:rPr>
              <w:t>1</w:t>
            </w:r>
          </w:p>
        </w:tc>
        <w:tc>
          <w:tcPr>
            <w:tcW w:w="426" w:type="dxa"/>
            <w:shd w:val="clear" w:color="auto" w:fill="auto"/>
          </w:tcPr>
          <w:p w14:paraId="36E5FD5C" w14:textId="2A55AB58" w:rsidR="00480CBD" w:rsidRDefault="00480CBD" w:rsidP="00480CBD">
            <w:pPr>
              <w:pStyle w:val="TAC"/>
              <w:rPr>
                <w:rFonts w:cs="Arial"/>
                <w:sz w:val="16"/>
                <w:szCs w:val="16"/>
                <w:lang w:eastAsia="ko-KR"/>
              </w:rPr>
            </w:pPr>
            <w:r w:rsidRPr="00480CBD">
              <w:rPr>
                <w:rFonts w:eastAsia="Times New Roman" w:cs="Arial"/>
                <w:sz w:val="16"/>
                <w:szCs w:val="16"/>
                <w:lang w:eastAsia="ko-KR"/>
              </w:rPr>
              <w:t>A</w:t>
            </w:r>
          </w:p>
        </w:tc>
        <w:tc>
          <w:tcPr>
            <w:tcW w:w="4821" w:type="dxa"/>
            <w:shd w:val="clear" w:color="auto" w:fill="auto"/>
          </w:tcPr>
          <w:p w14:paraId="30357DE0" w14:textId="339B2417" w:rsidR="00480CBD" w:rsidRDefault="00480CBD" w:rsidP="00480CBD">
            <w:pPr>
              <w:pStyle w:val="TAL"/>
              <w:rPr>
                <w:rFonts w:cs="Arial"/>
                <w:sz w:val="16"/>
                <w:szCs w:val="16"/>
                <w:lang w:eastAsia="ko-KR"/>
              </w:rPr>
            </w:pPr>
            <w:r w:rsidRPr="00480CBD">
              <w:rPr>
                <w:rFonts w:eastAsia="Times New Roman" w:cs="Arial"/>
                <w:sz w:val="16"/>
                <w:szCs w:val="16"/>
                <w:lang w:eastAsia="ko-KR"/>
              </w:rPr>
              <w:t>Rel-17 CR TS 28.623 Correct Trace-MDT (YANG)</w:t>
            </w:r>
          </w:p>
        </w:tc>
        <w:tc>
          <w:tcPr>
            <w:tcW w:w="709" w:type="dxa"/>
            <w:shd w:val="solid" w:color="FFFFFF" w:fill="auto"/>
          </w:tcPr>
          <w:p w14:paraId="0F2AD0D8" w14:textId="190ABE4A" w:rsidR="00480CBD" w:rsidRDefault="00480CBD" w:rsidP="00480CBD">
            <w:pPr>
              <w:pStyle w:val="TAC"/>
              <w:jc w:val="left"/>
              <w:rPr>
                <w:sz w:val="16"/>
                <w:szCs w:val="16"/>
                <w:lang w:val="en-AU"/>
              </w:rPr>
            </w:pPr>
            <w:r>
              <w:rPr>
                <w:rFonts w:cs="Arial" w:hint="eastAsia"/>
                <w:sz w:val="16"/>
                <w:szCs w:val="16"/>
                <w:lang w:eastAsia="ko-KR"/>
              </w:rPr>
              <w:t>17.13.0</w:t>
            </w:r>
          </w:p>
        </w:tc>
      </w:tr>
      <w:tr w:rsidR="001F7EF6" w14:paraId="448B9527" w14:textId="77777777" w:rsidTr="00843100">
        <w:tc>
          <w:tcPr>
            <w:tcW w:w="805" w:type="dxa"/>
            <w:shd w:val="solid" w:color="FFFFFF" w:fill="auto"/>
          </w:tcPr>
          <w:p w14:paraId="041A2B16" w14:textId="6911218F" w:rsidR="001F7EF6" w:rsidRPr="00480CBD" w:rsidRDefault="001F7EF6" w:rsidP="001F7EF6">
            <w:pPr>
              <w:pStyle w:val="TAC"/>
              <w:rPr>
                <w:rFonts w:eastAsia="Times New Roman" w:cs="Arial"/>
                <w:sz w:val="16"/>
                <w:szCs w:val="16"/>
                <w:lang w:eastAsia="ko-KR"/>
              </w:rPr>
            </w:pPr>
            <w:r>
              <w:rPr>
                <w:rFonts w:eastAsia="Times New Roman" w:cs="Arial"/>
                <w:sz w:val="16"/>
                <w:szCs w:val="16"/>
                <w:lang w:eastAsia="ko-KR"/>
              </w:rPr>
              <w:t>2025-06</w:t>
            </w:r>
          </w:p>
        </w:tc>
        <w:tc>
          <w:tcPr>
            <w:tcW w:w="801" w:type="dxa"/>
            <w:shd w:val="solid" w:color="FFFFFF" w:fill="auto"/>
          </w:tcPr>
          <w:p w14:paraId="7AF399BF" w14:textId="4EC520A1" w:rsidR="001F7EF6" w:rsidRPr="00480CBD" w:rsidRDefault="001F7EF6" w:rsidP="001F7EF6">
            <w:pPr>
              <w:pStyle w:val="TAC"/>
              <w:rPr>
                <w:rFonts w:eastAsia="Times New Roman" w:cs="Arial"/>
                <w:sz w:val="16"/>
                <w:szCs w:val="16"/>
                <w:lang w:eastAsia="ko-KR"/>
              </w:rPr>
            </w:pPr>
            <w:r w:rsidRPr="00480CBD">
              <w:rPr>
                <w:rFonts w:eastAsia="Times New Roman" w:cs="Arial"/>
                <w:sz w:val="16"/>
                <w:szCs w:val="16"/>
                <w:lang w:eastAsia="ko-KR"/>
              </w:rPr>
              <w:t>SA#10</w:t>
            </w:r>
            <w:r>
              <w:rPr>
                <w:rFonts w:eastAsia="Times New Roman" w:cs="Arial"/>
                <w:sz w:val="16"/>
                <w:szCs w:val="16"/>
                <w:lang w:eastAsia="ko-KR"/>
              </w:rPr>
              <w:t>8</w:t>
            </w:r>
          </w:p>
        </w:tc>
        <w:tc>
          <w:tcPr>
            <w:tcW w:w="1095" w:type="dxa"/>
            <w:shd w:val="clear" w:color="auto" w:fill="auto"/>
          </w:tcPr>
          <w:p w14:paraId="6E5E1B69" w14:textId="705646FE" w:rsidR="001F7EF6" w:rsidRPr="00480CBD" w:rsidRDefault="000E63BA" w:rsidP="001F7EF6">
            <w:pPr>
              <w:pStyle w:val="TAC"/>
              <w:rPr>
                <w:rFonts w:eastAsia="Times New Roman" w:cs="Arial"/>
                <w:sz w:val="16"/>
                <w:szCs w:val="16"/>
                <w:lang w:eastAsia="ko-KR"/>
              </w:rPr>
            </w:pPr>
            <w:r w:rsidRPr="000E63BA">
              <w:rPr>
                <w:rFonts w:eastAsia="Times New Roman" w:cs="Arial"/>
                <w:sz w:val="16"/>
                <w:szCs w:val="16"/>
                <w:lang w:eastAsia="ko-KR"/>
              </w:rPr>
              <w:t>SP-250555</w:t>
            </w:r>
          </w:p>
        </w:tc>
        <w:tc>
          <w:tcPr>
            <w:tcW w:w="568" w:type="dxa"/>
            <w:shd w:val="clear" w:color="auto" w:fill="auto"/>
          </w:tcPr>
          <w:p w14:paraId="2B4E820F" w14:textId="29C7224F" w:rsidR="001F7EF6" w:rsidRPr="00480CBD" w:rsidRDefault="001F7EF6" w:rsidP="001F7EF6">
            <w:pPr>
              <w:pStyle w:val="TAL"/>
              <w:rPr>
                <w:rFonts w:eastAsia="Times New Roman" w:cs="Arial"/>
                <w:sz w:val="16"/>
                <w:szCs w:val="16"/>
                <w:lang w:eastAsia="ko-KR"/>
              </w:rPr>
            </w:pPr>
            <w:r w:rsidRPr="001F7EF6">
              <w:rPr>
                <w:rFonts w:eastAsia="Times New Roman" w:cs="Arial"/>
                <w:sz w:val="16"/>
                <w:szCs w:val="16"/>
                <w:lang w:eastAsia="ko-KR"/>
              </w:rPr>
              <w:t>0534</w:t>
            </w:r>
          </w:p>
        </w:tc>
        <w:tc>
          <w:tcPr>
            <w:tcW w:w="426" w:type="dxa"/>
            <w:shd w:val="clear" w:color="auto" w:fill="auto"/>
          </w:tcPr>
          <w:p w14:paraId="7DE0371D" w14:textId="577C0B23" w:rsidR="001F7EF6" w:rsidRPr="00480CBD" w:rsidRDefault="001F7EF6" w:rsidP="001F7EF6">
            <w:pPr>
              <w:pStyle w:val="TAC"/>
              <w:jc w:val="right"/>
              <w:rPr>
                <w:rFonts w:eastAsia="Times New Roman" w:cs="Arial"/>
                <w:sz w:val="16"/>
                <w:szCs w:val="16"/>
                <w:lang w:eastAsia="ko-KR"/>
              </w:rPr>
            </w:pPr>
            <w:r w:rsidRPr="001F7EF6">
              <w:rPr>
                <w:rFonts w:eastAsia="Times New Roman" w:cs="Arial"/>
                <w:sz w:val="16"/>
                <w:szCs w:val="16"/>
                <w:lang w:eastAsia="ko-KR"/>
              </w:rPr>
              <w:t>1</w:t>
            </w:r>
          </w:p>
        </w:tc>
        <w:tc>
          <w:tcPr>
            <w:tcW w:w="426" w:type="dxa"/>
            <w:shd w:val="clear" w:color="auto" w:fill="auto"/>
          </w:tcPr>
          <w:p w14:paraId="1DAF402F" w14:textId="4CC420C5" w:rsidR="001F7EF6" w:rsidRPr="00480CBD" w:rsidRDefault="001F7EF6" w:rsidP="001F7EF6">
            <w:pPr>
              <w:pStyle w:val="TAC"/>
              <w:rPr>
                <w:rFonts w:eastAsia="Times New Roman" w:cs="Arial"/>
                <w:sz w:val="16"/>
                <w:szCs w:val="16"/>
                <w:lang w:eastAsia="ko-KR"/>
              </w:rPr>
            </w:pPr>
            <w:r w:rsidRPr="001F7EF6">
              <w:rPr>
                <w:rFonts w:eastAsia="Times New Roman" w:cs="Arial"/>
                <w:sz w:val="16"/>
                <w:szCs w:val="16"/>
                <w:lang w:eastAsia="ko-KR"/>
              </w:rPr>
              <w:t>A</w:t>
            </w:r>
          </w:p>
        </w:tc>
        <w:tc>
          <w:tcPr>
            <w:tcW w:w="4821" w:type="dxa"/>
            <w:shd w:val="clear" w:color="auto" w:fill="auto"/>
          </w:tcPr>
          <w:p w14:paraId="673E0D3C" w14:textId="00B8903C" w:rsidR="001F7EF6" w:rsidRPr="00480CBD" w:rsidRDefault="000E63BA" w:rsidP="001F7EF6">
            <w:pPr>
              <w:pStyle w:val="TAL"/>
              <w:rPr>
                <w:rFonts w:eastAsia="Times New Roman" w:cs="Arial"/>
                <w:sz w:val="16"/>
                <w:szCs w:val="16"/>
                <w:lang w:eastAsia="ko-KR"/>
              </w:rPr>
            </w:pPr>
            <w:r w:rsidRPr="000E63BA">
              <w:rPr>
                <w:rFonts w:eastAsia="Times New Roman" w:cs="Arial"/>
                <w:sz w:val="16"/>
                <w:szCs w:val="16"/>
                <w:lang w:eastAsia="ko-KR"/>
              </w:rPr>
              <w:t>Rel-17 CR TS 28.623 Corrections on MDT PLMN List</w:t>
            </w:r>
          </w:p>
        </w:tc>
        <w:tc>
          <w:tcPr>
            <w:tcW w:w="709" w:type="dxa"/>
            <w:shd w:val="solid" w:color="FFFFFF" w:fill="auto"/>
          </w:tcPr>
          <w:p w14:paraId="528E9F8C" w14:textId="01994878" w:rsidR="001F7EF6" w:rsidRDefault="001F7EF6" w:rsidP="001F7EF6">
            <w:pPr>
              <w:pStyle w:val="TAC"/>
              <w:jc w:val="left"/>
              <w:rPr>
                <w:rFonts w:cs="Arial"/>
                <w:sz w:val="16"/>
                <w:szCs w:val="16"/>
                <w:lang w:eastAsia="ko-KR"/>
              </w:rPr>
            </w:pPr>
            <w:r>
              <w:rPr>
                <w:rFonts w:cs="Arial"/>
                <w:sz w:val="16"/>
                <w:szCs w:val="16"/>
                <w:lang w:eastAsia="ko-KR"/>
              </w:rPr>
              <w:t>17.14.0</w:t>
            </w:r>
          </w:p>
        </w:tc>
      </w:tr>
    </w:tbl>
    <w:p w14:paraId="67503EA0" w14:textId="77777777" w:rsidR="00480CBD" w:rsidRDefault="00480CBD">
      <w:pPr>
        <w:rPr>
          <w:lang w:val="en-US"/>
        </w:rPr>
      </w:pPr>
    </w:p>
    <w:sectPr w:rsidR="00480CBD">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3F82A4" w14:textId="77777777" w:rsidR="00054F36" w:rsidRDefault="00054F36">
      <w:r>
        <w:separator/>
      </w:r>
    </w:p>
  </w:endnote>
  <w:endnote w:type="continuationSeparator" w:id="0">
    <w:p w14:paraId="31F3246A" w14:textId="77777777" w:rsidR="00054F36" w:rsidRDefault="00054F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otype Sorts">
    <w:altName w:val="Wingdings"/>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Helvetica-Bold">
    <w:altName w:val="Arial"/>
    <w:charset w:val="00"/>
    <w:family w:val="auto"/>
    <w:pitch w:val="variable"/>
    <w:sig w:usb0="00000083" w:usb1="00000000" w:usb2="00000000" w:usb3="00000000" w:csb0="00000009" w:csb1="00000000"/>
  </w:font>
  <w:font w:name="Calibri">
    <w:panose1 w:val="020F0502020204030204"/>
    <w:charset w:val="00"/>
    <w:family w:val="swiss"/>
    <w:pitch w:val="variable"/>
    <w:sig w:usb0="E4002EFF" w:usb1="C000247B" w:usb2="00000009" w:usb3="00000000" w:csb0="000001FF" w:csb1="00000000"/>
  </w:font>
  <w:font w:name="Convection">
    <w:charset w:val="00"/>
    <w:family w:val="swiss"/>
    <w:pitch w:val="variable"/>
    <w:sig w:usb0="800002AF" w:usb1="5000004A" w:usb2="00000000" w:usb3="00000000" w:csb0="0000009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C079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D50289" w14:textId="77777777" w:rsidR="00054F36" w:rsidRDefault="00054F36">
      <w:r>
        <w:separator/>
      </w:r>
    </w:p>
  </w:footnote>
  <w:footnote w:type="continuationSeparator" w:id="0">
    <w:p w14:paraId="003EFF1C" w14:textId="77777777" w:rsidR="00054F36" w:rsidRDefault="00054F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107E0" w14:textId="7E1AFA3C" w:rsidR="00BE74FF" w:rsidRDefault="00B01FAC">
    <w:pPr>
      <w:pStyle w:val="Header"/>
      <w:framePr w:wrap="auto" w:vAnchor="text" w:hAnchor="margin" w:xAlign="right" w:y="1"/>
      <w:widowControl/>
    </w:pPr>
    <w:r>
      <w:fldChar w:fldCharType="begin"/>
    </w:r>
    <w:r>
      <w:instrText xml:space="preserve"> STYLEREF ZA </w:instrText>
    </w:r>
    <w:r>
      <w:fldChar w:fldCharType="separate"/>
    </w:r>
    <w:r w:rsidR="000E63BA">
      <w:rPr>
        <w:noProof/>
      </w:rPr>
      <w:t>3GPP TS 28.623 V17.14.0 (2025-06)</w:t>
    </w:r>
    <w:r>
      <w:rPr>
        <w:noProof/>
      </w:rPr>
      <w:fldChar w:fldCharType="end"/>
    </w:r>
  </w:p>
  <w:p w14:paraId="7C37E59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076F55D5" w14:textId="27A9D6C1" w:rsidR="00BE74FF" w:rsidRDefault="00B01FAC">
    <w:pPr>
      <w:pStyle w:val="Header"/>
      <w:framePr w:wrap="auto" w:vAnchor="text" w:hAnchor="margin" w:y="1"/>
      <w:widowControl/>
    </w:pPr>
    <w:r>
      <w:fldChar w:fldCharType="begin"/>
    </w:r>
    <w:r>
      <w:instrText xml:space="preserve"> STYLEREF ZGSM </w:instrText>
    </w:r>
    <w:r>
      <w:fldChar w:fldCharType="separate"/>
    </w:r>
    <w:r w:rsidR="000E63BA">
      <w:rPr>
        <w:noProof/>
      </w:rPr>
      <w:cr/>
    </w:r>
    <w:r>
      <w:rPr>
        <w:noProof/>
      </w:rPr>
      <w:fldChar w:fldCharType="end"/>
    </w:r>
  </w:p>
  <w:p w14:paraId="553C719E"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88A6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9A137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5"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7"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3"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75659241">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558513275">
    <w:abstractNumId w:val="4"/>
  </w:num>
  <w:num w:numId="3" w16cid:durableId="1969696610">
    <w:abstractNumId w:val="10"/>
  </w:num>
  <w:num w:numId="4" w16cid:durableId="1878810895">
    <w:abstractNumId w:val="12"/>
  </w:num>
  <w:num w:numId="5" w16cid:durableId="1122384469">
    <w:abstractNumId w:val="15"/>
  </w:num>
  <w:num w:numId="6" w16cid:durableId="432558662">
    <w:abstractNumId w:val="13"/>
  </w:num>
  <w:num w:numId="7" w16cid:durableId="502279754">
    <w:abstractNumId w:val="9"/>
  </w:num>
  <w:num w:numId="8" w16cid:durableId="1988826746">
    <w:abstractNumId w:val="7"/>
  </w:num>
  <w:num w:numId="9" w16cid:durableId="39088686">
    <w:abstractNumId w:val="14"/>
  </w:num>
  <w:num w:numId="10" w16cid:durableId="651910228">
    <w:abstractNumId w:val="5"/>
  </w:num>
  <w:num w:numId="11" w16cid:durableId="1055199683">
    <w:abstractNumId w:val="8"/>
  </w:num>
  <w:num w:numId="12" w16cid:durableId="740639616">
    <w:abstractNumId w:val="11"/>
  </w:num>
  <w:num w:numId="13" w16cid:durableId="1226066591">
    <w:abstractNumId w:val="1"/>
  </w:num>
  <w:num w:numId="14" w16cid:durableId="213350126">
    <w:abstractNumId w:val="2"/>
  </w:num>
  <w:num w:numId="15" w16cid:durableId="1285847400">
    <w:abstractNumId w:val="0"/>
  </w:num>
  <w:num w:numId="16" w16cid:durableId="1455102982">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kwNKoFANvh/WYtAAAA"/>
  </w:docVars>
  <w:rsids>
    <w:rsidRoot w:val="00F92D3E"/>
    <w:rsid w:val="000152E2"/>
    <w:rsid w:val="00022F09"/>
    <w:rsid w:val="00023CD0"/>
    <w:rsid w:val="000301F2"/>
    <w:rsid w:val="000315C1"/>
    <w:rsid w:val="00032472"/>
    <w:rsid w:val="00034DD6"/>
    <w:rsid w:val="000356B1"/>
    <w:rsid w:val="000447A6"/>
    <w:rsid w:val="00054F36"/>
    <w:rsid w:val="00056281"/>
    <w:rsid w:val="00057C59"/>
    <w:rsid w:val="000647C3"/>
    <w:rsid w:val="00072D75"/>
    <w:rsid w:val="0007445E"/>
    <w:rsid w:val="00077061"/>
    <w:rsid w:val="00077326"/>
    <w:rsid w:val="0008253B"/>
    <w:rsid w:val="00085212"/>
    <w:rsid w:val="00091BBF"/>
    <w:rsid w:val="00092A1A"/>
    <w:rsid w:val="00094EFC"/>
    <w:rsid w:val="000A4219"/>
    <w:rsid w:val="000A51F1"/>
    <w:rsid w:val="000B1260"/>
    <w:rsid w:val="000B18FE"/>
    <w:rsid w:val="000B213F"/>
    <w:rsid w:val="000B24B9"/>
    <w:rsid w:val="000B29AF"/>
    <w:rsid w:val="000B7F84"/>
    <w:rsid w:val="000C2926"/>
    <w:rsid w:val="000C3729"/>
    <w:rsid w:val="000C3C9B"/>
    <w:rsid w:val="000D6C9F"/>
    <w:rsid w:val="000D7D79"/>
    <w:rsid w:val="000E63BA"/>
    <w:rsid w:val="000F126B"/>
    <w:rsid w:val="000F36CC"/>
    <w:rsid w:val="000F38E8"/>
    <w:rsid w:val="000F6893"/>
    <w:rsid w:val="000F6F88"/>
    <w:rsid w:val="0010027B"/>
    <w:rsid w:val="00106D20"/>
    <w:rsid w:val="00107FAF"/>
    <w:rsid w:val="00110DB5"/>
    <w:rsid w:val="0011581C"/>
    <w:rsid w:val="00115E78"/>
    <w:rsid w:val="001275A7"/>
    <w:rsid w:val="00135909"/>
    <w:rsid w:val="0014022B"/>
    <w:rsid w:val="00141C1D"/>
    <w:rsid w:val="00142A8E"/>
    <w:rsid w:val="00147ACA"/>
    <w:rsid w:val="00152413"/>
    <w:rsid w:val="00153BF2"/>
    <w:rsid w:val="00154086"/>
    <w:rsid w:val="00155CC2"/>
    <w:rsid w:val="00164E0C"/>
    <w:rsid w:val="00167A99"/>
    <w:rsid w:val="00170E79"/>
    <w:rsid w:val="00172B0B"/>
    <w:rsid w:val="001808C0"/>
    <w:rsid w:val="00182354"/>
    <w:rsid w:val="00183AA6"/>
    <w:rsid w:val="00187469"/>
    <w:rsid w:val="001B0FCF"/>
    <w:rsid w:val="001B1C9F"/>
    <w:rsid w:val="001B2C20"/>
    <w:rsid w:val="001B30D2"/>
    <w:rsid w:val="001B3838"/>
    <w:rsid w:val="001B3F4E"/>
    <w:rsid w:val="001B4BDC"/>
    <w:rsid w:val="001C0EA2"/>
    <w:rsid w:val="001C2AFA"/>
    <w:rsid w:val="001D184B"/>
    <w:rsid w:val="001E1E08"/>
    <w:rsid w:val="001E22C6"/>
    <w:rsid w:val="001E390E"/>
    <w:rsid w:val="001E7D4F"/>
    <w:rsid w:val="001F7EF6"/>
    <w:rsid w:val="0020041A"/>
    <w:rsid w:val="00216A0F"/>
    <w:rsid w:val="00216E8A"/>
    <w:rsid w:val="00232AA8"/>
    <w:rsid w:val="002331AD"/>
    <w:rsid w:val="00234FBB"/>
    <w:rsid w:val="002368D4"/>
    <w:rsid w:val="00241474"/>
    <w:rsid w:val="002418CC"/>
    <w:rsid w:val="00242487"/>
    <w:rsid w:val="002464DB"/>
    <w:rsid w:val="00246FF8"/>
    <w:rsid w:val="00250910"/>
    <w:rsid w:val="00256BFE"/>
    <w:rsid w:val="00264F4A"/>
    <w:rsid w:val="002656E2"/>
    <w:rsid w:val="00267F6B"/>
    <w:rsid w:val="002708B7"/>
    <w:rsid w:val="00271CCD"/>
    <w:rsid w:val="002966BF"/>
    <w:rsid w:val="002972B3"/>
    <w:rsid w:val="00297385"/>
    <w:rsid w:val="002B2C93"/>
    <w:rsid w:val="002C6B91"/>
    <w:rsid w:val="002D7A79"/>
    <w:rsid w:val="002E5CF3"/>
    <w:rsid w:val="002E648B"/>
    <w:rsid w:val="003026A2"/>
    <w:rsid w:val="0030483E"/>
    <w:rsid w:val="003054A4"/>
    <w:rsid w:val="00312061"/>
    <w:rsid w:val="00314F72"/>
    <w:rsid w:val="003156F9"/>
    <w:rsid w:val="0031694A"/>
    <w:rsid w:val="0031712F"/>
    <w:rsid w:val="00321F03"/>
    <w:rsid w:val="00321FCB"/>
    <w:rsid w:val="00330AC7"/>
    <w:rsid w:val="0033157D"/>
    <w:rsid w:val="00331A5B"/>
    <w:rsid w:val="00335B40"/>
    <w:rsid w:val="00344E86"/>
    <w:rsid w:val="00361F5C"/>
    <w:rsid w:val="00370889"/>
    <w:rsid w:val="003720A1"/>
    <w:rsid w:val="00375312"/>
    <w:rsid w:val="003771C6"/>
    <w:rsid w:val="00383031"/>
    <w:rsid w:val="00386E23"/>
    <w:rsid w:val="00393A81"/>
    <w:rsid w:val="003A36E4"/>
    <w:rsid w:val="003A430E"/>
    <w:rsid w:val="003A62B8"/>
    <w:rsid w:val="003B3075"/>
    <w:rsid w:val="003B36D4"/>
    <w:rsid w:val="003B51AC"/>
    <w:rsid w:val="003B7CF3"/>
    <w:rsid w:val="003C4FA1"/>
    <w:rsid w:val="003E5EA4"/>
    <w:rsid w:val="003E707C"/>
    <w:rsid w:val="003F0A3B"/>
    <w:rsid w:val="003F152F"/>
    <w:rsid w:val="003F73C8"/>
    <w:rsid w:val="003F7BAF"/>
    <w:rsid w:val="00404500"/>
    <w:rsid w:val="00404F8A"/>
    <w:rsid w:val="00412B02"/>
    <w:rsid w:val="00412E68"/>
    <w:rsid w:val="00412F2D"/>
    <w:rsid w:val="00423AB5"/>
    <w:rsid w:val="004277CE"/>
    <w:rsid w:val="00430AD4"/>
    <w:rsid w:val="00432FB1"/>
    <w:rsid w:val="004369F4"/>
    <w:rsid w:val="004443A0"/>
    <w:rsid w:val="004506FC"/>
    <w:rsid w:val="00450756"/>
    <w:rsid w:val="004542BD"/>
    <w:rsid w:val="0045506E"/>
    <w:rsid w:val="00462D74"/>
    <w:rsid w:val="00466AB3"/>
    <w:rsid w:val="00467BD6"/>
    <w:rsid w:val="00471E99"/>
    <w:rsid w:val="004746C3"/>
    <w:rsid w:val="00480CBD"/>
    <w:rsid w:val="00485AD5"/>
    <w:rsid w:val="00487169"/>
    <w:rsid w:val="004909DA"/>
    <w:rsid w:val="00491311"/>
    <w:rsid w:val="00495605"/>
    <w:rsid w:val="00495E60"/>
    <w:rsid w:val="004970A1"/>
    <w:rsid w:val="004A3F28"/>
    <w:rsid w:val="004A6589"/>
    <w:rsid w:val="004B19DE"/>
    <w:rsid w:val="004B501D"/>
    <w:rsid w:val="004B755D"/>
    <w:rsid w:val="004C4564"/>
    <w:rsid w:val="004D0A9F"/>
    <w:rsid w:val="004E0A1A"/>
    <w:rsid w:val="004F274E"/>
    <w:rsid w:val="004F77DE"/>
    <w:rsid w:val="0050575D"/>
    <w:rsid w:val="00507883"/>
    <w:rsid w:val="00507C99"/>
    <w:rsid w:val="005134C1"/>
    <w:rsid w:val="005157BE"/>
    <w:rsid w:val="00516A50"/>
    <w:rsid w:val="00521AEC"/>
    <w:rsid w:val="00526831"/>
    <w:rsid w:val="0053089F"/>
    <w:rsid w:val="0053102E"/>
    <w:rsid w:val="00534878"/>
    <w:rsid w:val="0053576C"/>
    <w:rsid w:val="00536770"/>
    <w:rsid w:val="00536FEA"/>
    <w:rsid w:val="00543F19"/>
    <w:rsid w:val="0054681F"/>
    <w:rsid w:val="0054724B"/>
    <w:rsid w:val="00547F44"/>
    <w:rsid w:val="005564C9"/>
    <w:rsid w:val="00557539"/>
    <w:rsid w:val="00561FFA"/>
    <w:rsid w:val="00562110"/>
    <w:rsid w:val="00562ACE"/>
    <w:rsid w:val="00581608"/>
    <w:rsid w:val="005818DE"/>
    <w:rsid w:val="00581CBF"/>
    <w:rsid w:val="00585523"/>
    <w:rsid w:val="005935EA"/>
    <w:rsid w:val="005A654C"/>
    <w:rsid w:val="005A71FB"/>
    <w:rsid w:val="005B2667"/>
    <w:rsid w:val="005B348F"/>
    <w:rsid w:val="005B4BFD"/>
    <w:rsid w:val="005B6AD4"/>
    <w:rsid w:val="005C1ED6"/>
    <w:rsid w:val="005C4EEC"/>
    <w:rsid w:val="005D11AF"/>
    <w:rsid w:val="005D34DB"/>
    <w:rsid w:val="005E02A9"/>
    <w:rsid w:val="005E1296"/>
    <w:rsid w:val="00604159"/>
    <w:rsid w:val="00604F4B"/>
    <w:rsid w:val="00615621"/>
    <w:rsid w:val="00635579"/>
    <w:rsid w:val="00636EA6"/>
    <w:rsid w:val="006378B8"/>
    <w:rsid w:val="00640E37"/>
    <w:rsid w:val="00642DD5"/>
    <w:rsid w:val="00643C84"/>
    <w:rsid w:val="00643E50"/>
    <w:rsid w:val="006451A1"/>
    <w:rsid w:val="00656DB4"/>
    <w:rsid w:val="00662510"/>
    <w:rsid w:val="00663B33"/>
    <w:rsid w:val="00665F5C"/>
    <w:rsid w:val="00673EDC"/>
    <w:rsid w:val="00675F2E"/>
    <w:rsid w:val="00681C97"/>
    <w:rsid w:val="006A6648"/>
    <w:rsid w:val="006A6869"/>
    <w:rsid w:val="006B0274"/>
    <w:rsid w:val="006B5FF8"/>
    <w:rsid w:val="006C03A9"/>
    <w:rsid w:val="006C2AA5"/>
    <w:rsid w:val="006E0E9F"/>
    <w:rsid w:val="006E1CCA"/>
    <w:rsid w:val="006E5649"/>
    <w:rsid w:val="006F46F0"/>
    <w:rsid w:val="006F5C83"/>
    <w:rsid w:val="006F62C6"/>
    <w:rsid w:val="006F6936"/>
    <w:rsid w:val="007015C8"/>
    <w:rsid w:val="00702B78"/>
    <w:rsid w:val="00703985"/>
    <w:rsid w:val="00706DFF"/>
    <w:rsid w:val="007101AC"/>
    <w:rsid w:val="00710DDE"/>
    <w:rsid w:val="007167CB"/>
    <w:rsid w:val="007175EA"/>
    <w:rsid w:val="00726B9B"/>
    <w:rsid w:val="00733067"/>
    <w:rsid w:val="00734BF8"/>
    <w:rsid w:val="00741995"/>
    <w:rsid w:val="00742A1A"/>
    <w:rsid w:val="00753254"/>
    <w:rsid w:val="007572D5"/>
    <w:rsid w:val="00761F88"/>
    <w:rsid w:val="00771496"/>
    <w:rsid w:val="00774023"/>
    <w:rsid w:val="007836A2"/>
    <w:rsid w:val="00783F0A"/>
    <w:rsid w:val="00794DC4"/>
    <w:rsid w:val="00797C80"/>
    <w:rsid w:val="007A53DB"/>
    <w:rsid w:val="007A54DD"/>
    <w:rsid w:val="007B243E"/>
    <w:rsid w:val="007B7D4C"/>
    <w:rsid w:val="007D5AB6"/>
    <w:rsid w:val="007E2085"/>
    <w:rsid w:val="007E4C41"/>
    <w:rsid w:val="007F17CF"/>
    <w:rsid w:val="007F5423"/>
    <w:rsid w:val="007F7332"/>
    <w:rsid w:val="00800380"/>
    <w:rsid w:val="00802B68"/>
    <w:rsid w:val="00803BFE"/>
    <w:rsid w:val="00804CF7"/>
    <w:rsid w:val="008070C3"/>
    <w:rsid w:val="00815786"/>
    <w:rsid w:val="00821190"/>
    <w:rsid w:val="00825BD7"/>
    <w:rsid w:val="00827427"/>
    <w:rsid w:val="0083036E"/>
    <w:rsid w:val="00832437"/>
    <w:rsid w:val="00840B16"/>
    <w:rsid w:val="00843100"/>
    <w:rsid w:val="00845149"/>
    <w:rsid w:val="00854051"/>
    <w:rsid w:val="008562B5"/>
    <w:rsid w:val="00866F78"/>
    <w:rsid w:val="0086701C"/>
    <w:rsid w:val="00882CDE"/>
    <w:rsid w:val="008929DE"/>
    <w:rsid w:val="008A1499"/>
    <w:rsid w:val="008A20A3"/>
    <w:rsid w:val="008A50B5"/>
    <w:rsid w:val="008A6318"/>
    <w:rsid w:val="008A6DC7"/>
    <w:rsid w:val="008B4B2C"/>
    <w:rsid w:val="008B5F23"/>
    <w:rsid w:val="008C0340"/>
    <w:rsid w:val="008C0F3A"/>
    <w:rsid w:val="008D0BCA"/>
    <w:rsid w:val="008D1949"/>
    <w:rsid w:val="008D7AA5"/>
    <w:rsid w:val="008E74E0"/>
    <w:rsid w:val="008F5D54"/>
    <w:rsid w:val="0090289B"/>
    <w:rsid w:val="009036F9"/>
    <w:rsid w:val="00905599"/>
    <w:rsid w:val="00917BC8"/>
    <w:rsid w:val="0092487D"/>
    <w:rsid w:val="00942896"/>
    <w:rsid w:val="00956FCF"/>
    <w:rsid w:val="009604A3"/>
    <w:rsid w:val="00961711"/>
    <w:rsid w:val="00962FFB"/>
    <w:rsid w:val="00964B04"/>
    <w:rsid w:val="00972AF7"/>
    <w:rsid w:val="00973026"/>
    <w:rsid w:val="00977AFC"/>
    <w:rsid w:val="0098157C"/>
    <w:rsid w:val="00981D2A"/>
    <w:rsid w:val="009820A9"/>
    <w:rsid w:val="00982B08"/>
    <w:rsid w:val="009874C2"/>
    <w:rsid w:val="009907CB"/>
    <w:rsid w:val="00992984"/>
    <w:rsid w:val="00992B39"/>
    <w:rsid w:val="009A2857"/>
    <w:rsid w:val="009B523D"/>
    <w:rsid w:val="009C7592"/>
    <w:rsid w:val="009D1DBB"/>
    <w:rsid w:val="009D7920"/>
    <w:rsid w:val="009D79FA"/>
    <w:rsid w:val="009E0239"/>
    <w:rsid w:val="009E1B9D"/>
    <w:rsid w:val="009E7BEA"/>
    <w:rsid w:val="009F0F8E"/>
    <w:rsid w:val="009F774F"/>
    <w:rsid w:val="00A014E3"/>
    <w:rsid w:val="00A113F3"/>
    <w:rsid w:val="00A164E3"/>
    <w:rsid w:val="00A30897"/>
    <w:rsid w:val="00A30A2A"/>
    <w:rsid w:val="00A35BB7"/>
    <w:rsid w:val="00A367D2"/>
    <w:rsid w:val="00A41E51"/>
    <w:rsid w:val="00A42DE0"/>
    <w:rsid w:val="00A43BEA"/>
    <w:rsid w:val="00A43D95"/>
    <w:rsid w:val="00A4679F"/>
    <w:rsid w:val="00A53215"/>
    <w:rsid w:val="00A557A8"/>
    <w:rsid w:val="00A62D6E"/>
    <w:rsid w:val="00A62E11"/>
    <w:rsid w:val="00A670A5"/>
    <w:rsid w:val="00A676D4"/>
    <w:rsid w:val="00A709CC"/>
    <w:rsid w:val="00A71A2D"/>
    <w:rsid w:val="00A76CD1"/>
    <w:rsid w:val="00A77262"/>
    <w:rsid w:val="00A8394F"/>
    <w:rsid w:val="00A85AE2"/>
    <w:rsid w:val="00A87B83"/>
    <w:rsid w:val="00A964B8"/>
    <w:rsid w:val="00AA4732"/>
    <w:rsid w:val="00AA7ABD"/>
    <w:rsid w:val="00AC11BB"/>
    <w:rsid w:val="00AC6288"/>
    <w:rsid w:val="00AC69D4"/>
    <w:rsid w:val="00AE0A34"/>
    <w:rsid w:val="00AF3A3C"/>
    <w:rsid w:val="00AF69E6"/>
    <w:rsid w:val="00AF6B37"/>
    <w:rsid w:val="00B01FAC"/>
    <w:rsid w:val="00B10B8B"/>
    <w:rsid w:val="00B1270A"/>
    <w:rsid w:val="00B130A9"/>
    <w:rsid w:val="00B14A18"/>
    <w:rsid w:val="00B160C7"/>
    <w:rsid w:val="00B16C82"/>
    <w:rsid w:val="00B173FE"/>
    <w:rsid w:val="00B17F65"/>
    <w:rsid w:val="00B20BB0"/>
    <w:rsid w:val="00B2473A"/>
    <w:rsid w:val="00B31C07"/>
    <w:rsid w:val="00B40AB0"/>
    <w:rsid w:val="00B455FB"/>
    <w:rsid w:val="00B45F57"/>
    <w:rsid w:val="00B5277F"/>
    <w:rsid w:val="00B621D1"/>
    <w:rsid w:val="00B62924"/>
    <w:rsid w:val="00B630BE"/>
    <w:rsid w:val="00B658CB"/>
    <w:rsid w:val="00B70248"/>
    <w:rsid w:val="00B71144"/>
    <w:rsid w:val="00B77092"/>
    <w:rsid w:val="00B855DB"/>
    <w:rsid w:val="00B90B43"/>
    <w:rsid w:val="00B9349D"/>
    <w:rsid w:val="00BA0CC1"/>
    <w:rsid w:val="00BA3544"/>
    <w:rsid w:val="00BB04E6"/>
    <w:rsid w:val="00BC559A"/>
    <w:rsid w:val="00BC5B0D"/>
    <w:rsid w:val="00BC6065"/>
    <w:rsid w:val="00BC6386"/>
    <w:rsid w:val="00BD7E0A"/>
    <w:rsid w:val="00BE378F"/>
    <w:rsid w:val="00BE74FF"/>
    <w:rsid w:val="00BF16B4"/>
    <w:rsid w:val="00BF32A8"/>
    <w:rsid w:val="00BF7714"/>
    <w:rsid w:val="00C009E8"/>
    <w:rsid w:val="00C07BA2"/>
    <w:rsid w:val="00C14E8B"/>
    <w:rsid w:val="00C16333"/>
    <w:rsid w:val="00C20428"/>
    <w:rsid w:val="00C20C35"/>
    <w:rsid w:val="00C24B5C"/>
    <w:rsid w:val="00C32877"/>
    <w:rsid w:val="00C342B1"/>
    <w:rsid w:val="00C440B6"/>
    <w:rsid w:val="00C461EC"/>
    <w:rsid w:val="00C55012"/>
    <w:rsid w:val="00C577C2"/>
    <w:rsid w:val="00C8170F"/>
    <w:rsid w:val="00C87962"/>
    <w:rsid w:val="00C927DE"/>
    <w:rsid w:val="00C956DD"/>
    <w:rsid w:val="00C964F0"/>
    <w:rsid w:val="00C97B80"/>
    <w:rsid w:val="00CA3B57"/>
    <w:rsid w:val="00CB4D7D"/>
    <w:rsid w:val="00CB6523"/>
    <w:rsid w:val="00CC34D7"/>
    <w:rsid w:val="00CC7ADD"/>
    <w:rsid w:val="00CD02DA"/>
    <w:rsid w:val="00CD05B4"/>
    <w:rsid w:val="00CD1041"/>
    <w:rsid w:val="00CD2839"/>
    <w:rsid w:val="00CE4A3B"/>
    <w:rsid w:val="00CF5800"/>
    <w:rsid w:val="00D0272B"/>
    <w:rsid w:val="00D07301"/>
    <w:rsid w:val="00D10E3A"/>
    <w:rsid w:val="00D1719E"/>
    <w:rsid w:val="00D17383"/>
    <w:rsid w:val="00D179CD"/>
    <w:rsid w:val="00D224F8"/>
    <w:rsid w:val="00D23D99"/>
    <w:rsid w:val="00D2688C"/>
    <w:rsid w:val="00D27A93"/>
    <w:rsid w:val="00D41389"/>
    <w:rsid w:val="00D43B13"/>
    <w:rsid w:val="00D441CC"/>
    <w:rsid w:val="00D4734C"/>
    <w:rsid w:val="00D7578A"/>
    <w:rsid w:val="00D76DC0"/>
    <w:rsid w:val="00D81E55"/>
    <w:rsid w:val="00D82525"/>
    <w:rsid w:val="00D832AE"/>
    <w:rsid w:val="00D8486B"/>
    <w:rsid w:val="00D852EA"/>
    <w:rsid w:val="00D92D25"/>
    <w:rsid w:val="00D93A04"/>
    <w:rsid w:val="00D94C3F"/>
    <w:rsid w:val="00D94F94"/>
    <w:rsid w:val="00DA284F"/>
    <w:rsid w:val="00DA33FF"/>
    <w:rsid w:val="00DA3DDC"/>
    <w:rsid w:val="00DA57DF"/>
    <w:rsid w:val="00DB2BB1"/>
    <w:rsid w:val="00DC1FA1"/>
    <w:rsid w:val="00DC5434"/>
    <w:rsid w:val="00DD0D7D"/>
    <w:rsid w:val="00DD60C0"/>
    <w:rsid w:val="00DD6FD0"/>
    <w:rsid w:val="00DE499D"/>
    <w:rsid w:val="00DE6073"/>
    <w:rsid w:val="00DF1442"/>
    <w:rsid w:val="00DF42AA"/>
    <w:rsid w:val="00DF50F1"/>
    <w:rsid w:val="00E011A9"/>
    <w:rsid w:val="00E0788E"/>
    <w:rsid w:val="00E11E82"/>
    <w:rsid w:val="00E132FA"/>
    <w:rsid w:val="00E14853"/>
    <w:rsid w:val="00E221FA"/>
    <w:rsid w:val="00E26D75"/>
    <w:rsid w:val="00E351DC"/>
    <w:rsid w:val="00E3571D"/>
    <w:rsid w:val="00E45496"/>
    <w:rsid w:val="00E47F92"/>
    <w:rsid w:val="00E518D3"/>
    <w:rsid w:val="00E54F90"/>
    <w:rsid w:val="00E569C2"/>
    <w:rsid w:val="00E6136F"/>
    <w:rsid w:val="00E6182D"/>
    <w:rsid w:val="00E6539E"/>
    <w:rsid w:val="00E67909"/>
    <w:rsid w:val="00E708EE"/>
    <w:rsid w:val="00E8536D"/>
    <w:rsid w:val="00E856C0"/>
    <w:rsid w:val="00E85C91"/>
    <w:rsid w:val="00E90488"/>
    <w:rsid w:val="00E91FD3"/>
    <w:rsid w:val="00E94CFF"/>
    <w:rsid w:val="00E94FB3"/>
    <w:rsid w:val="00EA0462"/>
    <w:rsid w:val="00EA0EDA"/>
    <w:rsid w:val="00EA20F3"/>
    <w:rsid w:val="00EB4C84"/>
    <w:rsid w:val="00EB78E4"/>
    <w:rsid w:val="00EC020D"/>
    <w:rsid w:val="00EC05B2"/>
    <w:rsid w:val="00EC1E7C"/>
    <w:rsid w:val="00EC2C31"/>
    <w:rsid w:val="00EC5912"/>
    <w:rsid w:val="00ED04D8"/>
    <w:rsid w:val="00ED7E49"/>
    <w:rsid w:val="00EE0A9A"/>
    <w:rsid w:val="00EE1569"/>
    <w:rsid w:val="00EE1CCC"/>
    <w:rsid w:val="00EE487E"/>
    <w:rsid w:val="00EF065E"/>
    <w:rsid w:val="00EF68CE"/>
    <w:rsid w:val="00F077A6"/>
    <w:rsid w:val="00F1032B"/>
    <w:rsid w:val="00F10E97"/>
    <w:rsid w:val="00F13BB6"/>
    <w:rsid w:val="00F16AD8"/>
    <w:rsid w:val="00F335C5"/>
    <w:rsid w:val="00F3583F"/>
    <w:rsid w:val="00F365E7"/>
    <w:rsid w:val="00F4065A"/>
    <w:rsid w:val="00F430BD"/>
    <w:rsid w:val="00F44A88"/>
    <w:rsid w:val="00F45460"/>
    <w:rsid w:val="00F515EF"/>
    <w:rsid w:val="00F52F1D"/>
    <w:rsid w:val="00F651CF"/>
    <w:rsid w:val="00F66843"/>
    <w:rsid w:val="00F72833"/>
    <w:rsid w:val="00F7433B"/>
    <w:rsid w:val="00F92D3E"/>
    <w:rsid w:val="00F95D76"/>
    <w:rsid w:val="00F96975"/>
    <w:rsid w:val="00FA72F4"/>
    <w:rsid w:val="00FB05F9"/>
    <w:rsid w:val="00FC50ED"/>
    <w:rsid w:val="00FD54A9"/>
    <w:rsid w:val="00FD59A7"/>
    <w:rsid w:val="00FD7D81"/>
    <w:rsid w:val="00FE18D5"/>
    <w:rsid w:val="00FE324D"/>
    <w:rsid w:val="00FF0715"/>
    <w:rsid w:val="00FF1D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00B728"/>
  <w15:chartTrackingRefBased/>
  <w15:docId w15:val="{180AE042-10BF-4801-A648-8BBA887201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2"/>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5"/>
      </w:numPr>
      <w:overflowPunct/>
      <w:autoSpaceDE/>
      <w:autoSpaceDN/>
      <w:adjustRightInd/>
      <w:textAlignment w:val="auto"/>
    </w:pPr>
  </w:style>
  <w:style w:type="paragraph" w:customStyle="1" w:styleId="nornal">
    <w:name w:val="nornal"/>
    <w:basedOn w:val="cpde"/>
    <w:pPr>
      <w:numPr>
        <w:numId w:val="6"/>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0"/>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8"/>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9"/>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2"/>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7"/>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3"/>
      </w:numPr>
      <w:spacing w:after="0"/>
      <w:jc w:val="both"/>
    </w:pPr>
    <w:rPr>
      <w:rFonts w:ascii="Arial" w:eastAsia="SimSun" w:hAnsi="Arial"/>
      <w:lang w:eastAsia="de-DE"/>
    </w:rPr>
  </w:style>
  <w:style w:type="character" w:customStyle="1" w:styleId="PLChar">
    <w:name w:val="PL Char"/>
    <w:link w:val="PL"/>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qFormat/>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aliases w:val="EN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qFormat/>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qFormat/>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qFormat/>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6E0E9F"/>
  </w:style>
  <w:style w:type="paragraph" w:styleId="BodyTextFirstIndent">
    <w:name w:val="Body Text First Indent"/>
    <w:basedOn w:val="BodyText"/>
    <w:link w:val="BodyTextFirstIndentChar"/>
    <w:rsid w:val="006E0E9F"/>
    <w:pPr>
      <w:spacing w:after="120"/>
      <w:ind w:firstLine="210"/>
    </w:pPr>
  </w:style>
  <w:style w:type="character" w:customStyle="1" w:styleId="BodyTextFirstIndentChar">
    <w:name w:val="Body Text First Indent Char"/>
    <w:link w:val="BodyTextFirstIndent"/>
    <w:rsid w:val="006E0E9F"/>
    <w:rPr>
      <w:lang w:eastAsia="en-US"/>
    </w:rPr>
  </w:style>
  <w:style w:type="paragraph" w:styleId="BodyTextFirstIndent2">
    <w:name w:val="Body Text First Indent 2"/>
    <w:basedOn w:val="BodyTextIndent"/>
    <w:link w:val="BodyTextFirstIndent2Char"/>
    <w:rsid w:val="006E0E9F"/>
    <w:pPr>
      <w:widowControl/>
      <w:spacing w:after="120"/>
      <w:ind w:left="283" w:firstLine="210"/>
    </w:pPr>
    <w:rPr>
      <w:sz w:val="20"/>
    </w:rPr>
  </w:style>
  <w:style w:type="character" w:customStyle="1" w:styleId="BodyTextFirstIndent2Char">
    <w:name w:val="Body Text First Indent 2 Char"/>
    <w:link w:val="BodyTextFirstIndent2"/>
    <w:rsid w:val="006E0E9F"/>
    <w:rPr>
      <w:lang w:eastAsia="en-US"/>
    </w:rPr>
  </w:style>
  <w:style w:type="paragraph" w:styleId="Closing">
    <w:name w:val="Closing"/>
    <w:basedOn w:val="Normal"/>
    <w:link w:val="ClosingChar"/>
    <w:rsid w:val="006E0E9F"/>
    <w:pPr>
      <w:ind w:left="4252"/>
    </w:pPr>
  </w:style>
  <w:style w:type="character" w:customStyle="1" w:styleId="ClosingChar">
    <w:name w:val="Closing Char"/>
    <w:link w:val="Closing"/>
    <w:rsid w:val="006E0E9F"/>
    <w:rPr>
      <w:lang w:eastAsia="en-US"/>
    </w:rPr>
  </w:style>
  <w:style w:type="paragraph" w:styleId="Date">
    <w:name w:val="Date"/>
    <w:basedOn w:val="Normal"/>
    <w:next w:val="Normal"/>
    <w:link w:val="DateChar"/>
    <w:rsid w:val="006E0E9F"/>
  </w:style>
  <w:style w:type="character" w:customStyle="1" w:styleId="DateChar">
    <w:name w:val="Date Char"/>
    <w:link w:val="Date"/>
    <w:rsid w:val="006E0E9F"/>
    <w:rPr>
      <w:lang w:eastAsia="en-US"/>
    </w:rPr>
  </w:style>
  <w:style w:type="paragraph" w:styleId="E-mailSignature">
    <w:name w:val="E-mail Signature"/>
    <w:basedOn w:val="Normal"/>
    <w:link w:val="E-mailSignatureChar"/>
    <w:rsid w:val="006E0E9F"/>
  </w:style>
  <w:style w:type="character" w:customStyle="1" w:styleId="E-mailSignatureChar">
    <w:name w:val="E-mail Signature Char"/>
    <w:link w:val="E-mailSignature"/>
    <w:rsid w:val="006E0E9F"/>
    <w:rPr>
      <w:lang w:eastAsia="en-US"/>
    </w:rPr>
  </w:style>
  <w:style w:type="paragraph" w:styleId="EndnoteText">
    <w:name w:val="endnote text"/>
    <w:basedOn w:val="Normal"/>
    <w:link w:val="EndnoteTextChar"/>
    <w:rsid w:val="006E0E9F"/>
  </w:style>
  <w:style w:type="character" w:customStyle="1" w:styleId="EndnoteTextChar">
    <w:name w:val="Endnote Text Char"/>
    <w:link w:val="EndnoteText"/>
    <w:rsid w:val="006E0E9F"/>
    <w:rPr>
      <w:lang w:eastAsia="en-US"/>
    </w:rPr>
  </w:style>
  <w:style w:type="paragraph" w:styleId="EnvelopeAddress">
    <w:name w:val="envelope address"/>
    <w:basedOn w:val="Normal"/>
    <w:rsid w:val="006E0E9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E0E9F"/>
    <w:rPr>
      <w:rFonts w:ascii="Calibri Light" w:hAnsi="Calibri Light"/>
    </w:rPr>
  </w:style>
  <w:style w:type="paragraph" w:styleId="HTMLAddress">
    <w:name w:val="HTML Address"/>
    <w:basedOn w:val="Normal"/>
    <w:link w:val="HTMLAddressChar"/>
    <w:rsid w:val="006E0E9F"/>
    <w:rPr>
      <w:i/>
      <w:iCs/>
    </w:rPr>
  </w:style>
  <w:style w:type="character" w:customStyle="1" w:styleId="HTMLAddressChar">
    <w:name w:val="HTML Address Char"/>
    <w:link w:val="HTMLAddress"/>
    <w:rsid w:val="006E0E9F"/>
    <w:rPr>
      <w:i/>
      <w:iCs/>
      <w:lang w:eastAsia="en-US"/>
    </w:rPr>
  </w:style>
  <w:style w:type="paragraph" w:styleId="Index3">
    <w:name w:val="index 3"/>
    <w:basedOn w:val="Normal"/>
    <w:next w:val="Normal"/>
    <w:rsid w:val="006E0E9F"/>
    <w:pPr>
      <w:ind w:left="600" w:hanging="200"/>
    </w:pPr>
  </w:style>
  <w:style w:type="paragraph" w:styleId="Index4">
    <w:name w:val="index 4"/>
    <w:basedOn w:val="Normal"/>
    <w:next w:val="Normal"/>
    <w:rsid w:val="006E0E9F"/>
    <w:pPr>
      <w:ind w:left="800" w:hanging="200"/>
    </w:pPr>
  </w:style>
  <w:style w:type="paragraph" w:styleId="Index5">
    <w:name w:val="index 5"/>
    <w:basedOn w:val="Normal"/>
    <w:next w:val="Normal"/>
    <w:rsid w:val="006E0E9F"/>
    <w:pPr>
      <w:ind w:left="1000" w:hanging="200"/>
    </w:pPr>
  </w:style>
  <w:style w:type="paragraph" w:styleId="Index6">
    <w:name w:val="index 6"/>
    <w:basedOn w:val="Normal"/>
    <w:next w:val="Normal"/>
    <w:rsid w:val="006E0E9F"/>
    <w:pPr>
      <w:ind w:left="1200" w:hanging="200"/>
    </w:pPr>
  </w:style>
  <w:style w:type="paragraph" w:styleId="Index7">
    <w:name w:val="index 7"/>
    <w:basedOn w:val="Normal"/>
    <w:next w:val="Normal"/>
    <w:rsid w:val="006E0E9F"/>
    <w:pPr>
      <w:ind w:left="1400" w:hanging="200"/>
    </w:pPr>
  </w:style>
  <w:style w:type="paragraph" w:styleId="Index8">
    <w:name w:val="index 8"/>
    <w:basedOn w:val="Normal"/>
    <w:next w:val="Normal"/>
    <w:rsid w:val="006E0E9F"/>
    <w:pPr>
      <w:ind w:left="1600" w:hanging="200"/>
    </w:pPr>
  </w:style>
  <w:style w:type="paragraph" w:styleId="Index9">
    <w:name w:val="index 9"/>
    <w:basedOn w:val="Normal"/>
    <w:next w:val="Normal"/>
    <w:rsid w:val="006E0E9F"/>
    <w:pPr>
      <w:ind w:left="1800" w:hanging="200"/>
    </w:pPr>
  </w:style>
  <w:style w:type="paragraph" w:styleId="IntenseQuote">
    <w:name w:val="Intense Quote"/>
    <w:basedOn w:val="Normal"/>
    <w:next w:val="Normal"/>
    <w:link w:val="IntenseQuoteChar"/>
    <w:uiPriority w:val="30"/>
    <w:qFormat/>
    <w:rsid w:val="006E0E9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E0E9F"/>
    <w:rPr>
      <w:i/>
      <w:iCs/>
      <w:color w:val="4472C4"/>
      <w:lang w:eastAsia="en-US"/>
    </w:rPr>
  </w:style>
  <w:style w:type="paragraph" w:styleId="ListContinue">
    <w:name w:val="List Continue"/>
    <w:basedOn w:val="Normal"/>
    <w:rsid w:val="006E0E9F"/>
    <w:pPr>
      <w:spacing w:after="120"/>
      <w:ind w:left="283"/>
      <w:contextualSpacing/>
    </w:pPr>
  </w:style>
  <w:style w:type="paragraph" w:styleId="ListContinue2">
    <w:name w:val="List Continue 2"/>
    <w:basedOn w:val="Normal"/>
    <w:rsid w:val="006E0E9F"/>
    <w:pPr>
      <w:spacing w:after="120"/>
      <w:ind w:left="566"/>
      <w:contextualSpacing/>
    </w:pPr>
  </w:style>
  <w:style w:type="paragraph" w:styleId="ListContinue3">
    <w:name w:val="List Continue 3"/>
    <w:basedOn w:val="Normal"/>
    <w:rsid w:val="006E0E9F"/>
    <w:pPr>
      <w:spacing w:after="120"/>
      <w:ind w:left="849"/>
      <w:contextualSpacing/>
    </w:pPr>
  </w:style>
  <w:style w:type="paragraph" w:styleId="ListContinue4">
    <w:name w:val="List Continue 4"/>
    <w:basedOn w:val="Normal"/>
    <w:rsid w:val="006E0E9F"/>
    <w:pPr>
      <w:spacing w:after="120"/>
      <w:ind w:left="1132"/>
      <w:contextualSpacing/>
    </w:pPr>
  </w:style>
  <w:style w:type="paragraph" w:styleId="ListContinue5">
    <w:name w:val="List Continue 5"/>
    <w:basedOn w:val="Normal"/>
    <w:rsid w:val="006E0E9F"/>
    <w:pPr>
      <w:spacing w:after="120"/>
      <w:ind w:left="1415"/>
      <w:contextualSpacing/>
    </w:pPr>
  </w:style>
  <w:style w:type="paragraph" w:styleId="ListNumber3">
    <w:name w:val="List Number 3"/>
    <w:basedOn w:val="Normal"/>
    <w:rsid w:val="006E0E9F"/>
    <w:pPr>
      <w:numPr>
        <w:numId w:val="14"/>
      </w:numPr>
      <w:contextualSpacing/>
    </w:pPr>
  </w:style>
  <w:style w:type="paragraph" w:styleId="ListNumber5">
    <w:name w:val="List Number 5"/>
    <w:basedOn w:val="Normal"/>
    <w:rsid w:val="006E0E9F"/>
    <w:pPr>
      <w:numPr>
        <w:numId w:val="15"/>
      </w:numPr>
      <w:contextualSpacing/>
    </w:pPr>
  </w:style>
  <w:style w:type="paragraph" w:styleId="MacroText">
    <w:name w:val="macro"/>
    <w:link w:val="MacroTextChar"/>
    <w:rsid w:val="006E0E9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E0E9F"/>
    <w:rPr>
      <w:rFonts w:ascii="Courier New" w:hAnsi="Courier New" w:cs="Courier New"/>
      <w:lang w:eastAsia="en-US"/>
    </w:rPr>
  </w:style>
  <w:style w:type="paragraph" w:styleId="MessageHeader">
    <w:name w:val="Message Header"/>
    <w:basedOn w:val="Normal"/>
    <w:link w:val="MessageHeaderChar"/>
    <w:rsid w:val="006E0E9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E0E9F"/>
    <w:rPr>
      <w:rFonts w:ascii="Calibri Light" w:hAnsi="Calibri Light"/>
      <w:sz w:val="24"/>
      <w:szCs w:val="24"/>
      <w:shd w:val="pct20" w:color="auto" w:fill="auto"/>
      <w:lang w:eastAsia="en-US"/>
    </w:rPr>
  </w:style>
  <w:style w:type="paragraph" w:styleId="NoSpacing">
    <w:name w:val="No Spacing"/>
    <w:uiPriority w:val="1"/>
    <w:qFormat/>
    <w:rsid w:val="006E0E9F"/>
    <w:rPr>
      <w:lang w:eastAsia="en-US"/>
    </w:rPr>
  </w:style>
  <w:style w:type="paragraph" w:styleId="NoteHeading">
    <w:name w:val="Note Heading"/>
    <w:basedOn w:val="Normal"/>
    <w:next w:val="Normal"/>
    <w:link w:val="NoteHeadingChar"/>
    <w:rsid w:val="006E0E9F"/>
  </w:style>
  <w:style w:type="character" w:customStyle="1" w:styleId="NoteHeadingChar">
    <w:name w:val="Note Heading Char"/>
    <w:link w:val="NoteHeading"/>
    <w:rsid w:val="006E0E9F"/>
    <w:rPr>
      <w:lang w:eastAsia="en-US"/>
    </w:rPr>
  </w:style>
  <w:style w:type="paragraph" w:styleId="Quote">
    <w:name w:val="Quote"/>
    <w:basedOn w:val="Normal"/>
    <w:next w:val="Normal"/>
    <w:link w:val="QuoteChar"/>
    <w:uiPriority w:val="29"/>
    <w:qFormat/>
    <w:rsid w:val="006E0E9F"/>
    <w:pPr>
      <w:spacing w:before="200" w:after="160"/>
      <w:ind w:left="864" w:right="864"/>
      <w:jc w:val="center"/>
    </w:pPr>
    <w:rPr>
      <w:i/>
      <w:iCs/>
      <w:color w:val="404040"/>
    </w:rPr>
  </w:style>
  <w:style w:type="character" w:customStyle="1" w:styleId="QuoteChar">
    <w:name w:val="Quote Char"/>
    <w:link w:val="Quote"/>
    <w:uiPriority w:val="29"/>
    <w:rsid w:val="006E0E9F"/>
    <w:rPr>
      <w:i/>
      <w:iCs/>
      <w:color w:val="404040"/>
      <w:lang w:eastAsia="en-US"/>
    </w:rPr>
  </w:style>
  <w:style w:type="paragraph" w:styleId="Salutation">
    <w:name w:val="Salutation"/>
    <w:basedOn w:val="Normal"/>
    <w:next w:val="Normal"/>
    <w:link w:val="SalutationChar"/>
    <w:rsid w:val="006E0E9F"/>
  </w:style>
  <w:style w:type="character" w:customStyle="1" w:styleId="SalutationChar">
    <w:name w:val="Salutation Char"/>
    <w:link w:val="Salutation"/>
    <w:rsid w:val="006E0E9F"/>
    <w:rPr>
      <w:lang w:eastAsia="en-US"/>
    </w:rPr>
  </w:style>
  <w:style w:type="paragraph" w:styleId="Signature">
    <w:name w:val="Signature"/>
    <w:basedOn w:val="Normal"/>
    <w:link w:val="SignatureChar"/>
    <w:rsid w:val="006E0E9F"/>
    <w:pPr>
      <w:ind w:left="4252"/>
    </w:pPr>
  </w:style>
  <w:style w:type="character" w:customStyle="1" w:styleId="SignatureChar">
    <w:name w:val="Signature Char"/>
    <w:link w:val="Signature"/>
    <w:rsid w:val="006E0E9F"/>
    <w:rPr>
      <w:lang w:eastAsia="en-US"/>
    </w:rPr>
  </w:style>
  <w:style w:type="paragraph" w:styleId="Subtitle">
    <w:name w:val="Subtitle"/>
    <w:basedOn w:val="Normal"/>
    <w:next w:val="Normal"/>
    <w:link w:val="SubtitleChar"/>
    <w:qFormat/>
    <w:rsid w:val="006E0E9F"/>
    <w:pPr>
      <w:spacing w:after="60"/>
      <w:jc w:val="center"/>
      <w:outlineLvl w:val="1"/>
    </w:pPr>
    <w:rPr>
      <w:rFonts w:ascii="Calibri Light" w:hAnsi="Calibri Light"/>
      <w:sz w:val="24"/>
      <w:szCs w:val="24"/>
    </w:rPr>
  </w:style>
  <w:style w:type="character" w:customStyle="1" w:styleId="SubtitleChar">
    <w:name w:val="Subtitle Char"/>
    <w:link w:val="Subtitle"/>
    <w:rsid w:val="006E0E9F"/>
    <w:rPr>
      <w:rFonts w:ascii="Calibri Light" w:hAnsi="Calibri Light"/>
      <w:sz w:val="24"/>
      <w:szCs w:val="24"/>
      <w:lang w:eastAsia="en-US"/>
    </w:rPr>
  </w:style>
  <w:style w:type="paragraph" w:styleId="TableofAuthorities">
    <w:name w:val="table of authorities"/>
    <w:basedOn w:val="Normal"/>
    <w:next w:val="Normal"/>
    <w:rsid w:val="006E0E9F"/>
    <w:pPr>
      <w:ind w:left="200" w:hanging="200"/>
    </w:pPr>
  </w:style>
  <w:style w:type="paragraph" w:styleId="TableofFigures">
    <w:name w:val="table of figures"/>
    <w:basedOn w:val="Normal"/>
    <w:next w:val="Normal"/>
    <w:rsid w:val="006E0E9F"/>
  </w:style>
  <w:style w:type="paragraph" w:styleId="Title">
    <w:name w:val="Title"/>
    <w:basedOn w:val="Normal"/>
    <w:next w:val="Normal"/>
    <w:link w:val="TitleChar"/>
    <w:qFormat/>
    <w:rsid w:val="006E0E9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E0E9F"/>
    <w:rPr>
      <w:rFonts w:ascii="Calibri Light" w:hAnsi="Calibri Light"/>
      <w:b/>
      <w:bCs/>
      <w:kern w:val="28"/>
      <w:sz w:val="32"/>
      <w:szCs w:val="32"/>
      <w:lang w:eastAsia="en-US"/>
    </w:rPr>
  </w:style>
  <w:style w:type="paragraph" w:styleId="TOAHeading">
    <w:name w:val="toa heading"/>
    <w:basedOn w:val="Normal"/>
    <w:next w:val="Normal"/>
    <w:rsid w:val="006E0E9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6E0E9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DA57DF"/>
    <w:rPr>
      <w:rFonts w:ascii="Arial" w:hAnsi="Arial"/>
      <w:sz w:val="22"/>
      <w:lang w:eastAsia="en-US"/>
    </w:rPr>
  </w:style>
  <w:style w:type="character" w:customStyle="1" w:styleId="Char">
    <w:name w:val="批注主题 Char"/>
    <w:rsid w:val="00DA57DF"/>
    <w:rPr>
      <w:rFonts w:ascii="Times New Roman" w:eastAsia="Times New Roman" w:hAnsi="Times New Roman" w:cs="Times New Roman"/>
      <w:b/>
      <w:bCs/>
      <w:kern w:val="0"/>
      <w:sz w:val="20"/>
      <w:szCs w:val="20"/>
      <w:lang w:val="en-GB" w:eastAsia="en-US"/>
    </w:rPr>
  </w:style>
  <w:style w:type="character" w:customStyle="1" w:styleId="fontstyle01">
    <w:name w:val="fontstyle01"/>
    <w:rsid w:val="00DA57DF"/>
    <w:rPr>
      <w:rFonts w:ascii="Helvetica-Bold" w:hAnsi="Helvetica-Bold" w:hint="default"/>
      <w:b/>
      <w:bCs/>
      <w:i w:val="0"/>
      <w:iCs w:val="0"/>
      <w:color w:val="000000"/>
      <w:sz w:val="20"/>
      <w:szCs w:val="20"/>
    </w:rPr>
  </w:style>
  <w:style w:type="character" w:customStyle="1" w:styleId="ObjetducommentaireCar">
    <w:name w:val="Objet du commentaire Car"/>
    <w:rsid w:val="00DA57DF"/>
    <w:rPr>
      <w:rFonts w:eastAsia="Times New Roman"/>
      <w:b/>
      <w:bCs/>
      <w:lang w:eastAsia="en-US"/>
    </w:rPr>
  </w:style>
  <w:style w:type="paragraph" w:customStyle="1" w:styleId="tal0">
    <w:name w:val="tal"/>
    <w:basedOn w:val="Normal"/>
    <w:rsid w:val="00DA57DF"/>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DA57DF"/>
    <w:pPr>
      <w:spacing w:before="100" w:beforeAutospacing="1" w:after="100" w:afterAutospacing="1"/>
    </w:pPr>
    <w:rPr>
      <w:rFonts w:eastAsia="SimSun"/>
      <w:sz w:val="24"/>
      <w:szCs w:val="24"/>
      <w:lang w:eastAsia="de-DE"/>
    </w:rPr>
  </w:style>
  <w:style w:type="paragraph" w:customStyle="1" w:styleId="Reference">
    <w:name w:val="Reference"/>
    <w:basedOn w:val="Normal"/>
    <w:rsid w:val="00DA57DF"/>
    <w:pPr>
      <w:tabs>
        <w:tab w:val="left" w:pos="851"/>
      </w:tabs>
      <w:ind w:left="851" w:hanging="851"/>
    </w:pPr>
    <w:rPr>
      <w:rFonts w:eastAsia="SimSun"/>
    </w:rPr>
  </w:style>
  <w:style w:type="character" w:customStyle="1" w:styleId="B1Char1">
    <w:name w:val="B1 Char1"/>
    <w:qFormat/>
    <w:rsid w:val="00DA57DF"/>
    <w:rPr>
      <w:rFonts w:eastAsia="Times New Roman"/>
      <w:lang w:eastAsia="ja-JP"/>
    </w:rPr>
  </w:style>
  <w:style w:type="character" w:customStyle="1" w:styleId="1Char1">
    <w:name w:val="标题 1 Char1"/>
    <w:aliases w:val="Char1 Char1"/>
    <w:rsid w:val="00DA57DF"/>
    <w:rPr>
      <w:rFonts w:eastAsia="Times New Roman"/>
      <w:b/>
      <w:bCs/>
      <w:kern w:val="44"/>
      <w:sz w:val="44"/>
      <w:szCs w:val="44"/>
      <w:lang w:val="en-GB" w:eastAsia="en-US"/>
    </w:rPr>
  </w:style>
  <w:style w:type="paragraph" w:customStyle="1" w:styleId="H7">
    <w:name w:val="H7"/>
    <w:basedOn w:val="H6"/>
    <w:rsid w:val="00DA57DF"/>
    <w:pPr>
      <w:overflowPunct w:val="0"/>
      <w:autoSpaceDE w:val="0"/>
      <w:autoSpaceDN w:val="0"/>
      <w:adjustRightInd w:val="0"/>
      <w:textAlignment w:val="baseline"/>
    </w:pPr>
  </w:style>
  <w:style w:type="paragraph" w:customStyle="1" w:styleId="H8">
    <w:name w:val="H8"/>
    <w:basedOn w:val="H6"/>
    <w:rsid w:val="00DA57DF"/>
    <w:pPr>
      <w:overflowPunct w:val="0"/>
      <w:autoSpaceDE w:val="0"/>
      <w:autoSpaceDN w:val="0"/>
      <w:adjustRightInd w:val="0"/>
      <w:textAlignment w:val="baseline"/>
    </w:pPr>
    <w:rPr>
      <w:lang w:eastAsia="zh-CN"/>
    </w:rPr>
  </w:style>
  <w:style w:type="table" w:styleId="TableGrid">
    <w:name w:val="Table Grid"/>
    <w:basedOn w:val="TableNormal"/>
    <w:rsid w:val="00DA57DF"/>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DA57DF"/>
    <w:rPr>
      <w:color w:val="605E5C"/>
      <w:shd w:val="clear" w:color="auto" w:fill="E1DFDD"/>
    </w:rPr>
  </w:style>
  <w:style w:type="paragraph" w:customStyle="1" w:styleId="Caption2">
    <w:name w:val="Caption2"/>
    <w:basedOn w:val="Normal"/>
    <w:next w:val="Normal"/>
    <w:rsid w:val="00DA57D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Code0">
    <w:name w:val="Code"/>
    <w:uiPriority w:val="1"/>
    <w:qFormat/>
    <w:rsid w:val="00562ACE"/>
    <w:rPr>
      <w:rFonts w:ascii="Courier New" w:hAnsi="Courier New" w:cs="Arial"/>
      <w:sz w:val="16"/>
      <w:szCs w:val="22"/>
      <w:lang w:val="en-US" w:eastAsia="en-US"/>
    </w:rPr>
  </w:style>
  <w:style w:type="character" w:styleId="SubtleEmphasis">
    <w:name w:val="Subtle Emphasis"/>
    <w:uiPriority w:val="19"/>
    <w:qFormat/>
    <w:rsid w:val="00D94F94"/>
    <w:rPr>
      <w:i/>
      <w:iCs/>
      <w:color w:val="808080"/>
    </w:rPr>
  </w:style>
  <w:style w:type="character" w:styleId="IntenseEmphasis">
    <w:name w:val="Intense Emphasis"/>
    <w:uiPriority w:val="21"/>
    <w:qFormat/>
    <w:rsid w:val="00D94F94"/>
    <w:rPr>
      <w:b/>
      <w:bCs/>
      <w:i/>
      <w:iCs/>
      <w:color w:val="4472C4"/>
    </w:rPr>
  </w:style>
  <w:style w:type="character" w:styleId="SubtleReference">
    <w:name w:val="Subtle Reference"/>
    <w:uiPriority w:val="31"/>
    <w:qFormat/>
    <w:rsid w:val="00D94F94"/>
    <w:rPr>
      <w:smallCaps/>
      <w:color w:val="ED7D31"/>
      <w:u w:val="single"/>
    </w:rPr>
  </w:style>
  <w:style w:type="character" w:styleId="IntenseReference">
    <w:name w:val="Intense Reference"/>
    <w:uiPriority w:val="32"/>
    <w:qFormat/>
    <w:rsid w:val="00D94F94"/>
    <w:rPr>
      <w:b/>
      <w:bCs/>
      <w:smallCaps/>
      <w:color w:val="ED7D31"/>
      <w:spacing w:val="5"/>
      <w:u w:val="single"/>
    </w:rPr>
  </w:style>
  <w:style w:type="character" w:styleId="BookTitle">
    <w:name w:val="Book Title"/>
    <w:uiPriority w:val="33"/>
    <w:qFormat/>
    <w:rsid w:val="00D94F94"/>
    <w:rPr>
      <w:b/>
      <w:bCs/>
      <w:smallCaps/>
      <w:spacing w:val="5"/>
    </w:rPr>
  </w:style>
  <w:style w:type="table" w:styleId="LightShading">
    <w:name w:val="Light Shading"/>
    <w:basedOn w:val="TableNormal"/>
    <w:uiPriority w:val="60"/>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D94F94"/>
    <w:rPr>
      <w:rFonts w:ascii="Calibri" w:eastAsia="DengXian"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D94F94"/>
    <w:rPr>
      <w:rFonts w:ascii="Calibri" w:eastAsia="DengXian"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D94F94"/>
    <w:rPr>
      <w:rFonts w:ascii="Calibri" w:eastAsia="DengXian"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D94F94"/>
    <w:rPr>
      <w:rFonts w:ascii="Calibri" w:eastAsia="DengXian"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D94F94"/>
    <w:rPr>
      <w:rFonts w:ascii="Calibri" w:eastAsia="DengXian"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D94F94"/>
    <w:rPr>
      <w:rFonts w:ascii="Calibri" w:eastAsia="DengXian"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Convectio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Convectio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Convectio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Convectio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Convectio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Convectio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Convectio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Convectio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Convectio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Convectio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Convectio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Convectio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Convectio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Convectio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Convectio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Convectio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Convectio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Convectio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Convectio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1">
    <w:name w:val="题注1"/>
    <w:basedOn w:val="Normal"/>
    <w:next w:val="Normal"/>
    <w:rsid w:val="00170E79"/>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qFormat/>
    <w:locked/>
    <w:rsid w:val="00AF69E6"/>
    <w:rPr>
      <w:lang w:eastAsia="en-US"/>
    </w:rPr>
  </w:style>
  <w:style w:type="paragraph" w:customStyle="1" w:styleId="NotDone">
    <w:name w:val="Not Done"/>
    <w:basedOn w:val="Normal"/>
    <w:rsid w:val="007B7D4C"/>
    <w:pPr>
      <w:keepNext/>
      <w:keepLines/>
      <w:widowControl w:val="0"/>
      <w:numPr>
        <w:numId w:val="16"/>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eastAsia="Times New Roman" w:hAnsi="Arial"/>
      <w:b/>
      <w:color w:val="FF0000"/>
    </w:rPr>
  </w:style>
  <w:style w:type="character" w:customStyle="1" w:styleId="TALCar">
    <w:name w:val="TAL Car"/>
    <w:rsid w:val="007B7D4C"/>
    <w:rPr>
      <w:rFonts w:ascii="Arial" w:hAnsi="Arial"/>
      <w:sz w:val="18"/>
      <w:lang w:val="en-GB" w:eastAsia="en-US"/>
    </w:rPr>
  </w:style>
  <w:style w:type="character" w:styleId="HTMLCode">
    <w:name w:val="HTML Code"/>
    <w:uiPriority w:val="99"/>
    <w:unhideWhenUsed/>
    <w:rsid w:val="007B7D4C"/>
    <w:rPr>
      <w:rFonts w:ascii="Courier New" w:eastAsia="Times New Roman" w:hAnsi="Courier New" w:cs="Courier New" w:hint="default"/>
      <w:sz w:val="20"/>
      <w:szCs w:val="20"/>
    </w:rPr>
  </w:style>
  <w:style w:type="character" w:customStyle="1" w:styleId="Heading3Char1">
    <w:name w:val="Heading 3 Char1"/>
    <w:aliases w:val="h3 Char1"/>
    <w:semiHidden/>
    <w:rsid w:val="007B7D4C"/>
    <w:rPr>
      <w:rFonts w:ascii="Calibri Light" w:eastAsia="Times New Roman" w:hAnsi="Calibri Light" w:cs="Times New Roman"/>
      <w:color w:val="1F3763"/>
      <w:sz w:val="24"/>
      <w:szCs w:val="24"/>
      <w:lang w:eastAsia="en-US"/>
    </w:rPr>
  </w:style>
  <w:style w:type="character" w:customStyle="1" w:styleId="idiff">
    <w:name w:val="idiff"/>
    <w:rsid w:val="007B7D4C"/>
  </w:style>
  <w:style w:type="character" w:customStyle="1" w:styleId="line">
    <w:name w:val="line"/>
    <w:rsid w:val="007B7D4C"/>
  </w:style>
  <w:style w:type="table" w:customStyle="1" w:styleId="11">
    <w:name w:val="网格表 1 浅色1"/>
    <w:basedOn w:val="TableNormal"/>
    <w:uiPriority w:val="46"/>
    <w:rsid w:val="007B7D4C"/>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TANChar">
    <w:name w:val="TAN Char"/>
    <w:link w:val="TAN"/>
    <w:qFormat/>
    <w:locked/>
    <w:rsid w:val="007B7D4C"/>
    <w:rPr>
      <w:rFonts w:ascii="Arial" w:hAnsi="Arial"/>
      <w:sz w:val="18"/>
      <w:lang w:eastAsia="en-US"/>
    </w:rPr>
  </w:style>
  <w:style w:type="character" w:customStyle="1" w:styleId="TFZchn">
    <w:name w:val="TF Zchn"/>
    <w:rsid w:val="007B7D4C"/>
    <w:rPr>
      <w:rFonts w:ascii="Arial" w:hAnsi="Arial"/>
      <w:b/>
      <w:lang w:val="en-GB" w:eastAsia="en-US"/>
    </w:rPr>
  </w:style>
  <w:style w:type="character" w:customStyle="1" w:styleId="ui-provider">
    <w:name w:val="ui-provider"/>
    <w:basedOn w:val="DefaultParagraphFont"/>
    <w:rsid w:val="007B7D4C"/>
  </w:style>
  <w:style w:type="character" w:customStyle="1" w:styleId="normaltextrun">
    <w:name w:val="normaltextrun"/>
    <w:basedOn w:val="DefaultParagraphFont"/>
    <w:rsid w:val="007B7D4C"/>
  </w:style>
  <w:style w:type="character" w:customStyle="1" w:styleId="tabchar">
    <w:name w:val="tabchar"/>
    <w:basedOn w:val="DefaultParagraphFont"/>
    <w:rsid w:val="007B7D4C"/>
  </w:style>
  <w:style w:type="character" w:customStyle="1" w:styleId="y2iqfc">
    <w:name w:val="y2iqfc"/>
    <w:basedOn w:val="DefaultParagraphFont"/>
    <w:rsid w:val="007B7D4C"/>
  </w:style>
  <w:style w:type="paragraph" w:customStyle="1" w:styleId="pf0">
    <w:name w:val="pf0"/>
    <w:basedOn w:val="Normal"/>
    <w:rsid w:val="007B7D4C"/>
    <w:pPr>
      <w:spacing w:before="100" w:beforeAutospacing="1" w:after="100" w:afterAutospacing="1"/>
    </w:pPr>
    <w:rPr>
      <w:rFonts w:eastAsia="Times New Roman"/>
      <w:sz w:val="24"/>
      <w:szCs w:val="24"/>
      <w:lang w:val="en-US"/>
    </w:rPr>
  </w:style>
  <w:style w:type="character" w:customStyle="1" w:styleId="cf01">
    <w:name w:val="cf01"/>
    <w:rsid w:val="007B7D4C"/>
    <w:rPr>
      <w:rFonts w:ascii="Segoe UI" w:hAnsi="Segoe UI" w:cs="Segoe UI" w:hint="default"/>
      <w:sz w:val="18"/>
      <w:szCs w:val="18"/>
    </w:rPr>
  </w:style>
  <w:style w:type="character" w:customStyle="1" w:styleId="cf11">
    <w:name w:val="cf11"/>
    <w:rsid w:val="007B7D4C"/>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300159499">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493180984">
      <w:bodyDiv w:val="1"/>
      <w:marLeft w:val="0"/>
      <w:marRight w:val="0"/>
      <w:marTop w:val="0"/>
      <w:marBottom w:val="0"/>
      <w:divBdr>
        <w:top w:val="none" w:sz="0" w:space="0" w:color="auto"/>
        <w:left w:val="none" w:sz="0" w:space="0" w:color="auto"/>
        <w:bottom w:val="none" w:sz="0" w:space="0" w:color="auto"/>
        <w:right w:val="none" w:sz="0" w:space="0" w:color="auto"/>
      </w:divBdr>
    </w:div>
    <w:div w:id="551498580">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1739382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19835589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53578</Words>
  <Characters>305400</Characters>
  <Application>Microsoft Office Word</Application>
  <DocSecurity>0</DocSecurity>
  <Lines>2545</Lines>
  <Paragraphs>716</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358262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MCC</cp:lastModifiedBy>
  <cp:revision>6</cp:revision>
  <dcterms:created xsi:type="dcterms:W3CDTF">2025-07-11T08:31:00Z</dcterms:created>
  <dcterms:modified xsi:type="dcterms:W3CDTF">2025-07-11T11:00:00Z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